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E00820" w14:paraId="7B00FCCB" w14:textId="77777777" w:rsidTr="0013093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08D2500" w14:textId="77777777" w:rsidR="000041DD" w:rsidRPr="00E00820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13377" w14:textId="77777777" w:rsidR="000041DD" w:rsidRPr="00E00820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1B01421" w14:textId="77777777" w:rsidR="000041DD" w:rsidRPr="00E00820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สารบัญ</w:t>
            </w:r>
          </w:p>
        </w:tc>
      </w:tr>
      <w:tr w:rsidR="008218B4" w:rsidRPr="00E00820" w14:paraId="64AEB6CA" w14:textId="77777777" w:rsidTr="0013093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8A4FB4" w14:textId="77777777" w:rsidR="008218B4" w:rsidRPr="00E00820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0A3FB" w14:textId="77777777" w:rsidR="008218B4" w:rsidRPr="00E00820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3F83C4" w14:textId="77777777" w:rsidR="008218B4" w:rsidRPr="00E00820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E00820" w14:paraId="2A7DB6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EEA89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A86E19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949750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4A3147" w:rsidRPr="00E00820" w14:paraId="77FEDB02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DF53ED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A37CEC" w14:textId="77777777" w:rsidR="004A3147" w:rsidRPr="00E00820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C2AB3" w14:textId="3CFF0CC8" w:rsidR="004A3147" w:rsidRPr="00E00820" w:rsidRDefault="0080023B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B62D5" w:rsidRPr="00E00820" w14:paraId="56181D0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24CE98" w14:textId="77777777" w:rsidR="008B62D5" w:rsidRPr="00E00820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16623B" w14:textId="77777777" w:rsidR="008B62D5" w:rsidRPr="00E00820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C33013" w14:textId="378A8BFD" w:rsidR="008B62D5" w:rsidRPr="00E00820" w:rsidRDefault="008B62D5" w:rsidP="008B62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733B8B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75ABD" w:rsidRPr="00E00820" w14:paraId="1368F83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633E8" w14:textId="1004A8B0" w:rsidR="00F75ABD" w:rsidRPr="00E00820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421144" w14:textId="77777777" w:rsidR="00F75ABD" w:rsidRPr="00E00820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9D2A34" w14:textId="2FE9FF49" w:rsidR="00F75ABD" w:rsidRPr="00E00820" w:rsidRDefault="0080023B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6B54B7" w:rsidRPr="00E00820" w14:paraId="2670BEF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3D257" w14:textId="4E5BD823" w:rsidR="006B54B7" w:rsidRPr="00E00820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E92AF9" w14:textId="77777777" w:rsidR="006B54B7" w:rsidRPr="00E00820" w:rsidRDefault="006B54B7" w:rsidP="001764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422645B" w14:textId="22CDAAB8" w:rsidR="006B54B7" w:rsidRPr="00E00820" w:rsidRDefault="0080023B" w:rsidP="0017648A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0023B" w:rsidRPr="00E00820" w14:paraId="7311EF5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062779" w14:textId="14995BF9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252539" w14:textId="77777777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C11D480" w14:textId="03BAD1E4" w:rsidR="0080023B" w:rsidRPr="0080023B" w:rsidRDefault="0080023B" w:rsidP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0023B" w:rsidRPr="00E00820" w14:paraId="3FBA80ED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3914D8" w14:textId="7820A342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E16F46" w14:textId="77777777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5768ADF" w14:textId="2F9A08A4" w:rsidR="0080023B" w:rsidRPr="0080023B" w:rsidRDefault="0080023B" w:rsidP="0080023B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Theme="majorHAnsi" w:hAnsi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0023B" w:rsidRPr="00E00820" w14:paraId="5C5F3AE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880A3C" w14:textId="5D05DE8C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FD85ED" w14:textId="77777777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079EAD" w14:textId="434A4A54" w:rsidR="0080023B" w:rsidRPr="0080023B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80023B" w:rsidRPr="00E00820" w14:paraId="03FE9B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87109" w14:textId="7C79560D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52835" w14:textId="77777777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B44D1A" w14:textId="14124EB0" w:rsidR="0080023B" w:rsidRPr="0080023B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0023B" w:rsidRPr="00E00820" w14:paraId="07AD99B6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6B77" w14:textId="7F0CFE62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</w:rPr>
              <w:t>1</w:t>
            </w: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38C8AD9" w14:textId="77777777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B77FC5" w14:textId="1D616512" w:rsidR="0080023B" w:rsidRPr="0080023B" w:rsidRDefault="0080023B" w:rsidP="0080023B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80023B">
              <w:rPr>
                <w:rFonts w:asciiTheme="majorHAnsi" w:hAnsiTheme="majorHAnsi" w:cs="Angsana New"/>
                <w:sz w:val="30"/>
                <w:szCs w:val="30"/>
                <w:cs/>
                <w:lang w:val="en-US"/>
              </w:rPr>
              <w:t>เงินลงทุนในบริษัทร่วม</w:t>
            </w:r>
          </w:p>
        </w:tc>
      </w:tr>
      <w:tr w:rsidR="0080023B" w:rsidRPr="00E00820" w14:paraId="32A72B41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AD5730" w14:textId="6D29B7EB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BF6B472" w14:textId="77777777" w:rsidR="0080023B" w:rsidRPr="00E00820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752207" w14:textId="3C6F20AE" w:rsidR="0080023B" w:rsidRPr="0080023B" w:rsidRDefault="0080023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80023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514BB" w:rsidRPr="00E00820" w14:paraId="3C4022AC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E0FB77" w14:textId="368A5407" w:rsidR="00E514BB" w:rsidRPr="00E00820" w:rsidRDefault="00E514B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D1BEC01" w14:textId="77777777" w:rsidR="00E514BB" w:rsidRPr="00E00820" w:rsidRDefault="00E514B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39D228" w14:textId="7EBC106C" w:rsidR="00E514BB" w:rsidRPr="0080023B" w:rsidRDefault="00E514BB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E514B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</w:tr>
      <w:tr w:rsidR="0099197F" w:rsidRPr="00E00820" w14:paraId="775CE3DA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3FA868" w14:textId="69D13DDA" w:rsidR="0099197F" w:rsidRDefault="0099197F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52C78E6" w14:textId="77777777" w:rsidR="0099197F" w:rsidRPr="00E00820" w:rsidRDefault="0099197F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26BE3C" w14:textId="6AA3C9E7" w:rsidR="0099197F" w:rsidRPr="00E514BB" w:rsidRDefault="00D21AF3" w:rsidP="00800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9197F" w:rsidRPr="00E00820" w14:paraId="4DDCEB7B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322D67" w14:textId="26E16FB1" w:rsidR="0099197F" w:rsidRPr="00A61A57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E04B0CB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FF3690" w14:textId="31868DC0" w:rsidR="0099197F" w:rsidRPr="0080023B" w:rsidRDefault="00D21AF3" w:rsidP="0099197F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>
              <w:rPr>
                <w:rFonts w:asciiTheme="majorHAnsi" w:hAnsiTheme="majorHAnsi" w:hint="cs"/>
                <w:cs/>
                <w:lang w:val="en-US"/>
              </w:rPr>
              <w:t>ค่าความนิยม</w:t>
            </w:r>
          </w:p>
        </w:tc>
      </w:tr>
      <w:tr w:rsidR="0099197F" w:rsidRPr="00E00820" w14:paraId="3033768A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BA0443" w14:textId="11F8DE49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1426764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853448" w14:textId="137460B4" w:rsidR="0099197F" w:rsidRPr="0080023B" w:rsidRDefault="00D21AF3" w:rsidP="0099197F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4C4C9D">
              <w:rPr>
                <w:rFonts w:asciiTheme="majorHAnsi" w:hAnsiTheme="majorHAnsi"/>
                <w:cs/>
                <w:lang w:val="en-US"/>
              </w:rPr>
              <w:t>ลูกหนี้ค่าที่ดิน</w:t>
            </w:r>
          </w:p>
        </w:tc>
      </w:tr>
      <w:tr w:rsidR="0099197F" w:rsidRPr="00E00820" w14:paraId="489A7AAE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CFC8F2" w14:textId="72AE861F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55CB51F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9D2B7F" w14:textId="35E2F3F6" w:rsidR="0099197F" w:rsidRPr="0080023B" w:rsidRDefault="0099197F" w:rsidP="0099197F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660E15">
              <w:rPr>
                <w:rFonts w:asciiTheme="majorHAnsi" w:hAnsiTheme="majorHAnsi"/>
                <w:cs/>
                <w:lang w:val="en-US"/>
              </w:rPr>
              <w:t>หนี้สินที่มีภาระดอกเบี้ย</w:t>
            </w:r>
          </w:p>
        </w:tc>
      </w:tr>
      <w:tr w:rsidR="0099197F" w:rsidRPr="00E00820" w14:paraId="45167064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461966" w14:textId="2C5C3DF6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493559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06243" w14:textId="5222A9E2" w:rsidR="0099197F" w:rsidRPr="00660E15" w:rsidRDefault="0099197F" w:rsidP="0099197F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>
              <w:rPr>
                <w:rFonts w:asciiTheme="majorHAnsi" w:hAnsiTheme="majorHAnsi" w:hint="cs"/>
                <w:cs/>
                <w:lang w:val="en-US"/>
              </w:rPr>
              <w:t>สำรอง</w:t>
            </w:r>
          </w:p>
        </w:tc>
      </w:tr>
      <w:tr w:rsidR="0099197F" w:rsidRPr="00E00820" w14:paraId="2842D62D" w14:textId="77777777" w:rsidTr="00E31B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81064A" w14:textId="4BC939B0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9DAFFDA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962629" w14:textId="1E82EEEA" w:rsidR="0099197F" w:rsidRPr="0080023B" w:rsidRDefault="0099197F" w:rsidP="0099197F">
            <w:pPr>
              <w:pStyle w:val="BodyText2"/>
              <w:rPr>
                <w:rFonts w:asciiTheme="majorHAnsi" w:hAnsiTheme="majorHAnsi"/>
                <w:cs/>
                <w:lang w:val="en-US"/>
              </w:rPr>
            </w:pPr>
            <w:r w:rsidRPr="0080023B">
              <w:rPr>
                <w:rFonts w:asciiTheme="majorHAnsi" w:hAnsiTheme="majorHAnsi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99197F" w:rsidRPr="00E00820" w14:paraId="514CAF0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70D41D" w14:textId="01B6EABC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8864641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423734" w14:textId="201438D6" w:rsidR="0099197F" w:rsidRPr="0080023B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99197F" w:rsidRPr="00E00820" w14:paraId="400D9D4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0B7CF" w14:textId="6157E0F2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9D85012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84B482" w14:textId="344D99FA" w:rsidR="0099197F" w:rsidRPr="0080023B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660E15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9197F" w:rsidRPr="00E00820" w14:paraId="16F0509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E0310D" w14:textId="035D9C08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9C6B117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849260" w14:textId="6B10BEC0" w:rsidR="0099197F" w:rsidRPr="0080023B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660E15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9197F" w:rsidRPr="00E00820" w14:paraId="3E3C14BE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2EBA0" w14:textId="3937898B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056613FC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1950C3" w14:textId="006B2CA3" w:rsidR="0099197F" w:rsidRPr="00660E15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9197F" w:rsidRPr="00E00820" w14:paraId="55A88CC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8C2C60" w14:textId="22A45A89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18F0EC1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35DE93" w14:textId="5E5E8B11" w:rsidR="0099197F" w:rsidRPr="00660E15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660E15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="004B3579">
              <w:rPr>
                <w:rFonts w:asciiTheme="majorHAnsi" w:hAnsiTheme="majorHAnsi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99197F" w:rsidRPr="00E00820" w14:paraId="793292A3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E3003A" w14:textId="163206B9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08C6764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675B9E" w14:textId="42D53B90" w:rsidR="0099197F" w:rsidRPr="0080023B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9197F" w:rsidRPr="00E00820" w14:paraId="2997F3B8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307A0B" w14:textId="1838AF9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2C6B12A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788CD" w14:textId="095AEAA4" w:rsidR="0099197F" w:rsidRPr="0080023B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</w:pPr>
            <w:r w:rsidRPr="0080023B">
              <w:rPr>
                <w:rFonts w:asciiTheme="majorHAnsi" w:hAnsiTheme="majorHAnsi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9197F" w:rsidRPr="00E00820" w14:paraId="0B209687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C596AF" w14:textId="51B4F92A" w:rsidR="0099197F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332794B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63D649" w14:textId="77235116" w:rsidR="0099197F" w:rsidRPr="0080023B" w:rsidRDefault="0099197F" w:rsidP="0099197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การบริหารจัดการทุน</w:t>
            </w:r>
          </w:p>
        </w:tc>
      </w:tr>
      <w:tr w:rsidR="0099197F" w:rsidRPr="00E00820" w14:paraId="65D3D189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6DAC1D" w14:textId="26C79AC6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B70BF4F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680D52" w14:textId="7FE85B8F" w:rsidR="0099197F" w:rsidRPr="0080023B" w:rsidRDefault="0099197F" w:rsidP="0099197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rtl/>
                <w:cs/>
                <w:lang w:val="en-US"/>
              </w:rPr>
            </w:pPr>
            <w:r w:rsidRPr="0080023B">
              <w:rPr>
                <w:rFonts w:asciiTheme="majorHAnsi" w:hAnsiTheme="majorHAnsi" w:cs="Angsana New"/>
                <w:sz w:val="30"/>
                <w:szCs w:val="30"/>
                <w:cs/>
                <w:lang w:val="en-US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9197F" w:rsidRPr="00E00820" w14:paraId="6469EFDF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D02A8A" w14:textId="5289619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6FCBF8F" w14:textId="77777777" w:rsidR="0099197F" w:rsidRPr="00E00820" w:rsidRDefault="0099197F" w:rsidP="0099197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4DB01B" w14:textId="100D6FD1" w:rsidR="0099197F" w:rsidRPr="0080023B" w:rsidRDefault="0099197F" w:rsidP="0099197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80023B">
              <w:rPr>
                <w:rFonts w:asciiTheme="majorHAnsi" w:hAnsiTheme="majorHAnsi" w:cs="Angsana New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837FB2" w:rsidRPr="00E00820" w14:paraId="6D8C8594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45A55E" w14:textId="54C097EA" w:rsidR="00837FB2" w:rsidRPr="00E00820" w:rsidRDefault="00E31261" w:rsidP="00837F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b w:val="0"/>
                <w:bCs w:val="0"/>
                <w:sz w:val="30"/>
                <w:szCs w:val="30"/>
                <w:cs/>
              </w:rPr>
              <w:t>29</w:t>
            </w:r>
          </w:p>
        </w:tc>
        <w:tc>
          <w:tcPr>
            <w:tcW w:w="270" w:type="dxa"/>
          </w:tcPr>
          <w:p w14:paraId="74E5F4B1" w14:textId="77777777" w:rsidR="00837FB2" w:rsidRPr="00E00820" w:rsidRDefault="00837FB2" w:rsidP="00837F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E919B8" w14:textId="7B90BE80" w:rsidR="00837FB2" w:rsidRPr="0080023B" w:rsidRDefault="009B6E22" w:rsidP="00837FB2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  <w:tr w:rsidR="009B6E22" w:rsidRPr="00E00820" w14:paraId="63C43D3B" w14:textId="77777777" w:rsidTr="005459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2F70EE" w14:textId="68240A02" w:rsidR="009B6E22" w:rsidRDefault="009B6E22" w:rsidP="009B6E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0D0C4C5B" w14:textId="77777777" w:rsidR="009B6E22" w:rsidRPr="00E00820" w:rsidRDefault="009B6E22" w:rsidP="009B6E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HAnsi" w:hAnsiTheme="majorHAnsi" w:cstheme="majorHAns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D9F622" w14:textId="32EAD9FF" w:rsidR="009B6E22" w:rsidRPr="0080023B" w:rsidRDefault="009B6E22" w:rsidP="009B6E22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HAnsi" w:hAnsiTheme="majorHAnsi" w:cs="Angsana New"/>
                <w:sz w:val="30"/>
                <w:szCs w:val="30"/>
                <w:cs/>
                <w:lang w:val="en-US" w:bidi="th-TH"/>
              </w:rPr>
            </w:pPr>
            <w:r w:rsidRPr="0080023B">
              <w:rPr>
                <w:rFonts w:asciiTheme="majorHAnsi" w:hAnsiTheme="majorHAnsi" w:cs="Angsana New" w:hint="cs"/>
                <w:sz w:val="30"/>
                <w:szCs w:val="30"/>
                <w:cs/>
                <w:lang w:val="en-US" w:bidi="th-TH"/>
              </w:rPr>
              <w:t>การจัดประเภทรายการใหม่</w:t>
            </w:r>
          </w:p>
        </w:tc>
      </w:tr>
    </w:tbl>
    <w:p w14:paraId="623114AF" w14:textId="7AE9342D" w:rsidR="00002492" w:rsidRPr="00002492" w:rsidRDefault="0020601B" w:rsidP="00002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0A683F">
        <w:rPr>
          <w:rFonts w:ascii="Angsana New" w:hAnsi="Angsana New"/>
          <w:sz w:val="30"/>
          <w:szCs w:val="30"/>
        </w:rPr>
        <w:br w:type="page"/>
      </w:r>
      <w:r w:rsidR="00002492" w:rsidRPr="0000249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F3577E" w14:textId="77777777" w:rsidR="00002492" w:rsidRPr="00002492" w:rsidRDefault="00002492" w:rsidP="00002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</w:p>
    <w:p w14:paraId="0A7E98C2" w14:textId="2DE611B3" w:rsidR="006F21B9" w:rsidRPr="00E00820" w:rsidRDefault="00002492" w:rsidP="00002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30"/>
          <w:szCs w:val="30"/>
        </w:rPr>
      </w:pPr>
      <w:r w:rsidRPr="0000249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Pr="00E00820">
        <w:rPr>
          <w:rFonts w:ascii="Angsana New" w:hAnsi="Angsana New"/>
          <w:sz w:val="30"/>
          <w:szCs w:val="30"/>
          <w:cs/>
        </w:rPr>
        <w:t xml:space="preserve"> </w:t>
      </w:r>
      <w:r w:rsidR="00317B28" w:rsidRPr="00317B28">
        <w:rPr>
          <w:rFonts w:ascii="Angsana New" w:hAnsi="Angsana New"/>
          <w:sz w:val="30"/>
          <w:szCs w:val="30"/>
        </w:rPr>
        <w:t>2</w:t>
      </w:r>
      <w:r w:rsidR="003445FD">
        <w:rPr>
          <w:rFonts w:ascii="Angsana New" w:hAnsi="Angsana New"/>
          <w:sz w:val="30"/>
          <w:szCs w:val="30"/>
        </w:rPr>
        <w:t>3</w:t>
      </w:r>
      <w:r w:rsidR="00317B28" w:rsidRPr="00317B28">
        <w:rPr>
          <w:rFonts w:ascii="Angsana New" w:hAnsi="Angsana New"/>
          <w:sz w:val="30"/>
          <w:szCs w:val="30"/>
        </w:rPr>
        <w:t xml:space="preserve"> </w:t>
      </w:r>
      <w:r w:rsidR="00317B28" w:rsidRPr="00317B28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17B28" w:rsidRPr="00317B28">
        <w:rPr>
          <w:rFonts w:ascii="Angsana New" w:hAnsi="Angsana New"/>
          <w:sz w:val="30"/>
          <w:szCs w:val="30"/>
        </w:rPr>
        <w:t>2564</w:t>
      </w:r>
    </w:p>
    <w:p w14:paraId="4ECDF27E" w14:textId="77777777" w:rsidR="006F21B9" w:rsidRPr="00E00820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22C7A504" w14:textId="77777777" w:rsidR="0034567D" w:rsidRPr="00E00820" w:rsidRDefault="0010775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t>ข้อมูล</w:t>
      </w:r>
      <w:r w:rsidR="0034567D" w:rsidRPr="00E00820">
        <w:rPr>
          <w:b/>
          <w:bCs/>
          <w:cs/>
        </w:rPr>
        <w:t>ทั่วไป</w:t>
      </w:r>
    </w:p>
    <w:p w14:paraId="4060D336" w14:textId="77777777" w:rsidR="00B25EFD" w:rsidRDefault="00B25EFD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1CD7B" w14:textId="3191FBD3" w:rsidR="002245CD" w:rsidRDefault="00DE644B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 w:hint="cs"/>
          <w:sz w:val="30"/>
          <w:szCs w:val="30"/>
          <w:cs/>
        </w:rPr>
        <w:t>บริษัท</w:t>
      </w:r>
      <w:r w:rsidR="00002492">
        <w:rPr>
          <w:rFonts w:ascii="Angsana New" w:hAnsi="Angsana New"/>
          <w:sz w:val="30"/>
          <w:szCs w:val="30"/>
        </w:rPr>
        <w:t xml:space="preserve"> </w:t>
      </w:r>
      <w:r w:rsidR="00002492">
        <w:rPr>
          <w:rFonts w:ascii="Angsana New" w:hAnsi="Angsana New" w:hint="cs"/>
          <w:sz w:val="30"/>
          <w:szCs w:val="30"/>
          <w:cs/>
        </w:rPr>
        <w:t xml:space="preserve">ทาคูนิ กรุ๊ป จำกัด (มหาชน) “บริษัท” </w:t>
      </w:r>
      <w:r w:rsidR="00002492" w:rsidRPr="00002492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="00002492">
        <w:rPr>
          <w:rFonts w:ascii="Angsana New" w:hAnsi="Angsana New"/>
          <w:sz w:val="30"/>
          <w:szCs w:val="30"/>
          <w:cs/>
        </w:rPr>
        <w:br/>
      </w:r>
      <w:r w:rsidR="00002492" w:rsidRPr="00002492">
        <w:rPr>
          <w:rFonts w:ascii="Angsana New" w:hAnsi="Angsana New"/>
          <w:sz w:val="30"/>
          <w:szCs w:val="30"/>
          <w:cs/>
        </w:rPr>
        <w:t>ตลาดหลักทรัพย์แห่งประเทศไทย</w:t>
      </w:r>
      <w:r w:rsidR="002245CD">
        <w:rPr>
          <w:rFonts w:ascii="Angsana New" w:hAnsi="Angsana New" w:hint="cs"/>
          <w:sz w:val="30"/>
          <w:szCs w:val="30"/>
          <w:cs/>
        </w:rPr>
        <w:t>เมื่อ</w:t>
      </w:r>
      <w:r w:rsidR="00733B8B">
        <w:rPr>
          <w:rFonts w:ascii="Angsana New" w:hAnsi="Angsana New" w:hint="cs"/>
          <w:sz w:val="30"/>
          <w:szCs w:val="30"/>
          <w:cs/>
        </w:rPr>
        <w:t>วันที่</w:t>
      </w:r>
      <w:r w:rsidR="002245CD">
        <w:rPr>
          <w:rFonts w:ascii="Angsana New" w:hAnsi="Angsana New" w:hint="cs"/>
          <w:sz w:val="30"/>
          <w:szCs w:val="30"/>
          <w:cs/>
        </w:rPr>
        <w:t xml:space="preserve"> </w:t>
      </w:r>
      <w:r w:rsidR="002245CD">
        <w:rPr>
          <w:rFonts w:ascii="Angsana New" w:hAnsi="Angsana New"/>
          <w:sz w:val="30"/>
          <w:szCs w:val="30"/>
        </w:rPr>
        <w:t xml:space="preserve">19 </w:t>
      </w:r>
      <w:r w:rsidR="002245CD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2245CD">
        <w:rPr>
          <w:rFonts w:ascii="Angsana New" w:hAnsi="Angsana New"/>
          <w:sz w:val="30"/>
          <w:szCs w:val="30"/>
        </w:rPr>
        <w:t xml:space="preserve">2557 </w:t>
      </w:r>
      <w:r w:rsidR="00002492" w:rsidRPr="00002492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2245CD">
        <w:rPr>
          <w:rFonts w:ascii="Angsana New" w:hAnsi="Angsana New"/>
          <w:sz w:val="30"/>
          <w:szCs w:val="30"/>
        </w:rPr>
        <w:t>140/1</w:t>
      </w:r>
      <w:r w:rsidR="002245CD" w:rsidRPr="002245CD">
        <w:rPr>
          <w:rFonts w:ascii="Angsana New" w:hAnsi="Angsana New"/>
          <w:sz w:val="30"/>
          <w:szCs w:val="30"/>
          <w:cs/>
        </w:rPr>
        <w:t xml:space="preserve"> </w:t>
      </w:r>
      <w:r w:rsidR="002245CD">
        <w:rPr>
          <w:rFonts w:ascii="Angsana New" w:hAnsi="Angsana New"/>
          <w:sz w:val="30"/>
          <w:szCs w:val="30"/>
        </w:rPr>
        <w:br/>
      </w:r>
      <w:r w:rsidR="002245CD" w:rsidRPr="002245CD">
        <w:rPr>
          <w:rFonts w:ascii="Angsana New" w:hAnsi="Angsana New"/>
          <w:sz w:val="30"/>
          <w:szCs w:val="30"/>
          <w:cs/>
        </w:rPr>
        <w:t>ซอยนาวีเจริญทรัพย์ ถนนกาญจนาภิเษก แขวงบางแค เขตบางแค จังหวัดกรุงเทพมหานคร</w:t>
      </w:r>
      <w:r w:rsidR="002245CD">
        <w:rPr>
          <w:rFonts w:ascii="Angsana New" w:hAnsi="Angsana New"/>
          <w:sz w:val="30"/>
          <w:szCs w:val="30"/>
        </w:rPr>
        <w:t xml:space="preserve"> </w:t>
      </w:r>
    </w:p>
    <w:p w14:paraId="32A3417C" w14:textId="0AC52CCC" w:rsidR="002245CD" w:rsidRDefault="002245CD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43752" w14:textId="138B30FE" w:rsidR="00733B8B" w:rsidRDefault="00733B8B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ผู้ถือหุ้นรายใหญ่ในระหว่างปีได้แก่ ครอบครัวตรีวีรานุวัฒน์ ถือหุ้นร้อยละ </w:t>
      </w:r>
      <w:r>
        <w:rPr>
          <w:rFonts w:ascii="Angsana New" w:hAnsi="Angsana New"/>
          <w:sz w:val="30"/>
          <w:szCs w:val="30"/>
        </w:rPr>
        <w:t>35</w:t>
      </w:r>
    </w:p>
    <w:p w14:paraId="5DE347E7" w14:textId="77777777" w:rsidR="00733B8B" w:rsidRDefault="00733B8B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2B94AE" w14:textId="5E5028BB" w:rsidR="005C6715" w:rsidRPr="00E00820" w:rsidRDefault="002245CD" w:rsidP="00B25EF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DE644B" w:rsidRPr="00E00820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="0077610F" w:rsidRPr="00E00820">
        <w:rPr>
          <w:rFonts w:ascii="Angsana New" w:hAnsi="Angsana New" w:hint="cs"/>
          <w:sz w:val="30"/>
          <w:szCs w:val="30"/>
          <w:cs/>
        </w:rPr>
        <w:t>การ</w:t>
      </w:r>
      <w:r w:rsidR="0077610F" w:rsidRPr="00E00820">
        <w:rPr>
          <w:rFonts w:ascii="Angsana New" w:hAnsi="Angsana New"/>
          <w:sz w:val="30"/>
          <w:szCs w:val="30"/>
          <w:cs/>
        </w:rPr>
        <w:t>จัดหา</w:t>
      </w:r>
      <w:r w:rsidR="0077610F" w:rsidRPr="00E00820">
        <w:rPr>
          <w:rFonts w:ascii="Angsana New" w:hAnsi="Angsana New" w:hint="cs"/>
          <w:sz w:val="30"/>
          <w:szCs w:val="30"/>
          <w:cs/>
        </w:rPr>
        <w:t>และ</w:t>
      </w:r>
      <w:r w:rsidR="00153A5C" w:rsidRPr="00E00820">
        <w:rPr>
          <w:rFonts w:ascii="Angsana New" w:hAnsi="Angsana New" w:hint="cs"/>
          <w:sz w:val="30"/>
          <w:szCs w:val="30"/>
          <w:cs/>
        </w:rPr>
        <w:t>จัด</w:t>
      </w:r>
      <w:r w:rsidR="0077610F" w:rsidRPr="00E00820">
        <w:rPr>
          <w:rFonts w:ascii="Angsana New" w:hAnsi="Angsana New" w:hint="cs"/>
          <w:sz w:val="30"/>
          <w:szCs w:val="30"/>
          <w:cs/>
        </w:rPr>
        <w:t>จำหน่าย</w:t>
      </w:r>
      <w:r w:rsidR="0077610F" w:rsidRPr="00E00820">
        <w:rPr>
          <w:rFonts w:ascii="Angsana New" w:hAnsi="Angsana New"/>
          <w:sz w:val="30"/>
          <w:szCs w:val="30"/>
          <w:cs/>
        </w:rPr>
        <w:t>ก๊าซ</w:t>
      </w:r>
      <w:r w:rsidR="00E55A13" w:rsidRPr="00E00820">
        <w:rPr>
          <w:rFonts w:ascii="Angsana New" w:hAnsi="Angsana New" w:hint="cs"/>
          <w:sz w:val="30"/>
          <w:szCs w:val="30"/>
          <w:cs/>
        </w:rPr>
        <w:t xml:space="preserve">ปิโตรเลียมเหลว </w:t>
      </w:r>
      <w:r w:rsidR="00E55A13" w:rsidRPr="00E00820">
        <w:rPr>
          <w:rFonts w:ascii="Angsana New" w:hAnsi="Angsana New"/>
          <w:sz w:val="30"/>
          <w:szCs w:val="30"/>
        </w:rPr>
        <w:t>(</w:t>
      </w:r>
      <w:bookmarkStart w:id="0" w:name="_Hlk37450652"/>
      <w:r w:rsidR="00E55A13" w:rsidRPr="00E00820">
        <w:rPr>
          <w:rFonts w:ascii="Angsana New" w:hAnsi="Angsana New"/>
          <w:sz w:val="30"/>
          <w:szCs w:val="30"/>
        </w:rPr>
        <w:t>Liquid Petroleum Gas</w:t>
      </w:r>
      <w:bookmarkEnd w:id="0"/>
      <w:r w:rsidR="00E55A13" w:rsidRPr="00E00820">
        <w:rPr>
          <w:rFonts w:ascii="Angsana New" w:hAnsi="Angsana New"/>
          <w:sz w:val="30"/>
          <w:szCs w:val="30"/>
        </w:rPr>
        <w:t>: LPG)</w:t>
      </w:r>
      <w:r w:rsidR="0077610F" w:rsidRPr="00E0082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C6715" w:rsidRPr="00E0082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5C6715" w:rsidRPr="00E00820">
        <w:rPr>
          <w:rFonts w:ascii="Angsana New" w:hAnsi="Angsana New"/>
          <w:sz w:val="30"/>
          <w:szCs w:val="30"/>
          <w:cs/>
        </w:rPr>
        <w:t>ดำเนินธุรกิจหลัก</w:t>
      </w:r>
      <w:r w:rsidR="005C6715" w:rsidRPr="00E00820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0B201155" w14:textId="557F5B87" w:rsidR="005C6715" w:rsidRPr="00E00820" w:rsidRDefault="005C6715" w:rsidP="005C671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970"/>
        <w:gridCol w:w="6300"/>
      </w:tblGrid>
      <w:tr w:rsidR="005C6715" w:rsidRPr="00E00820" w14:paraId="15082010" w14:textId="77777777" w:rsidTr="002245CD">
        <w:tc>
          <w:tcPr>
            <w:tcW w:w="2970" w:type="dxa"/>
          </w:tcPr>
          <w:p w14:paraId="567FD4D5" w14:textId="11D52828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</w:t>
            </w:r>
            <w:r w:rsidR="00E55A13"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ก๊าซ</w:t>
            </w: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ปิโตรเลียม</w:t>
            </w:r>
            <w:r w:rsidR="00E55A13"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เหลว</w:t>
            </w:r>
          </w:p>
        </w:tc>
        <w:tc>
          <w:tcPr>
            <w:tcW w:w="6300" w:type="dxa"/>
            <w:vAlign w:val="bottom"/>
          </w:tcPr>
          <w:p w14:paraId="0114C64D" w14:textId="5D9398FB" w:rsidR="005C6715" w:rsidRPr="00E00820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5C6715" w:rsidRPr="00E00820" w14:paraId="617A8A49" w14:textId="77777777" w:rsidTr="002245CD">
        <w:tc>
          <w:tcPr>
            <w:tcW w:w="2970" w:type="dxa"/>
          </w:tcPr>
          <w:p w14:paraId="73C2C01B" w14:textId="77777777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6300" w:type="dxa"/>
            <w:vAlign w:val="bottom"/>
          </w:tcPr>
          <w:p w14:paraId="1150BD4A" w14:textId="77777777" w:rsidR="005C6715" w:rsidRPr="00E00820" w:rsidRDefault="005C6715" w:rsidP="00C34D03">
            <w:pPr>
              <w:spacing w:line="240" w:lineRule="auto"/>
              <w:ind w:left="159" w:hanging="159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5C6715" w:rsidRPr="00E00820" w14:paraId="3DBD3A72" w14:textId="77777777" w:rsidTr="002245CD">
        <w:tc>
          <w:tcPr>
            <w:tcW w:w="2970" w:type="dxa"/>
          </w:tcPr>
          <w:p w14:paraId="3517FA85" w14:textId="77777777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6300" w:type="dxa"/>
            <w:vAlign w:val="bottom"/>
          </w:tcPr>
          <w:p w14:paraId="73F29EA6" w14:textId="77777777" w:rsidR="005C6715" w:rsidRPr="00E00820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5C6715" w:rsidRPr="00E00820" w14:paraId="68A98F46" w14:textId="77777777" w:rsidTr="002245CD">
        <w:tc>
          <w:tcPr>
            <w:tcW w:w="2970" w:type="dxa"/>
          </w:tcPr>
          <w:p w14:paraId="1F77EFDF" w14:textId="77777777" w:rsidR="005C6715" w:rsidRPr="00E00820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6300" w:type="dxa"/>
            <w:vAlign w:val="bottom"/>
          </w:tcPr>
          <w:p w14:paraId="573A0A4A" w14:textId="77777777" w:rsidR="005C6715" w:rsidRPr="00E00820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5C6715" w:rsidRPr="00E00820" w14:paraId="5EE237E2" w14:textId="77777777" w:rsidTr="002245CD">
        <w:tc>
          <w:tcPr>
            <w:tcW w:w="2970" w:type="dxa"/>
          </w:tcPr>
          <w:p w14:paraId="4BEA5AD4" w14:textId="2E41E07C" w:rsidR="005C6715" w:rsidRPr="00E00820" w:rsidRDefault="005C6715" w:rsidP="00C34D03">
            <w:pPr>
              <w:spacing w:line="240" w:lineRule="auto"/>
              <w:ind w:left="166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บริการ</w:t>
            </w:r>
            <w:r w:rsidR="00C34D03" w:rsidRPr="00E00820">
              <w:rPr>
                <w:rFonts w:asciiTheme="majorHAnsi" w:hAnsiTheme="majorHAnsi"/>
                <w:sz w:val="30"/>
                <w:szCs w:val="30"/>
                <w:cs/>
              </w:rPr>
              <w:t>ทดสอบและตรวจสอบด้านความปลอดภัยทางวิศวกรรม</w:t>
            </w:r>
          </w:p>
        </w:tc>
        <w:tc>
          <w:tcPr>
            <w:tcW w:w="6300" w:type="dxa"/>
          </w:tcPr>
          <w:p w14:paraId="78AB4E27" w14:textId="09B53C7F" w:rsidR="005C6715" w:rsidRPr="00E00820" w:rsidRDefault="005C6715" w:rsidP="00D83175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ธุรกิจบริการ</w:t>
            </w:r>
            <w:r w:rsidR="008D7903"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ทดสอบและ</w:t>
            </w: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ตรวจสอบความปลอดภัยทางวิศวกรรม</w:t>
            </w:r>
          </w:p>
        </w:tc>
      </w:tr>
      <w:tr w:rsidR="005C6715" w:rsidRPr="00E00820" w14:paraId="1087F8FE" w14:textId="77777777" w:rsidTr="002245CD">
        <w:tc>
          <w:tcPr>
            <w:tcW w:w="2970" w:type="dxa"/>
          </w:tcPr>
          <w:p w14:paraId="2786D3E9" w14:textId="77777777" w:rsidR="005C6715" w:rsidRPr="00E00820" w:rsidRDefault="005C6715" w:rsidP="00C34D0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อื่นๆ</w:t>
            </w:r>
          </w:p>
        </w:tc>
        <w:tc>
          <w:tcPr>
            <w:tcW w:w="6300" w:type="dxa"/>
            <w:vAlign w:val="bottom"/>
          </w:tcPr>
          <w:p w14:paraId="7A7C6051" w14:textId="77777777" w:rsidR="005C6715" w:rsidRPr="00E00820" w:rsidRDefault="005C6715" w:rsidP="00482F29">
            <w:pPr>
              <w:spacing w:line="240" w:lineRule="auto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ได้แก่ ธุรกิจพัฒนาอสังหาริมทรัพย์</w:t>
            </w:r>
          </w:p>
        </w:tc>
      </w:tr>
    </w:tbl>
    <w:p w14:paraId="4C6BC9F5" w14:textId="29087420" w:rsidR="005C6715" w:rsidRDefault="005C6715" w:rsidP="003B0A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5BB9CE" w14:textId="5043C56B" w:rsidR="002245CD" w:rsidRDefault="002245CD" w:rsidP="003B0A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  <w:r w:rsidRPr="002245CD">
        <w:rPr>
          <w:rFonts w:asciiTheme="minorHAnsi" w:hAnsiTheme="minorHAnsi"/>
          <w:sz w:val="30"/>
          <w:szCs w:val="30"/>
          <w:cs/>
        </w:rPr>
        <w:t xml:space="preserve">รายละเอียดของบริษัทย่อย ณ วันที่ </w:t>
      </w:r>
      <w:r>
        <w:rPr>
          <w:rFonts w:asciiTheme="minorHAnsi" w:hAnsiTheme="minorHAnsi"/>
          <w:sz w:val="30"/>
          <w:szCs w:val="30"/>
        </w:rPr>
        <w:t>31</w:t>
      </w:r>
      <w:r w:rsidRPr="002245CD">
        <w:rPr>
          <w:rFonts w:asciiTheme="minorHAnsi" w:hAnsiTheme="minorHAnsi"/>
          <w:sz w:val="30"/>
          <w:szCs w:val="30"/>
          <w:cs/>
        </w:rPr>
        <w:t xml:space="preserve"> ธันวาคม </w:t>
      </w:r>
      <w:r>
        <w:rPr>
          <w:rFonts w:asciiTheme="minorHAnsi" w:hAnsiTheme="minorHAnsi"/>
          <w:sz w:val="30"/>
          <w:szCs w:val="30"/>
        </w:rPr>
        <w:t>2563</w:t>
      </w:r>
      <w:r w:rsidRPr="002245CD">
        <w:rPr>
          <w:rFonts w:asciiTheme="minorHAnsi" w:hAnsiTheme="minorHAnsi"/>
          <w:sz w:val="30"/>
          <w:szCs w:val="30"/>
          <w:cs/>
        </w:rPr>
        <w:t xml:space="preserve"> และ </w:t>
      </w:r>
      <w:r>
        <w:rPr>
          <w:rFonts w:asciiTheme="minorHAnsi" w:hAnsiTheme="minorHAnsi"/>
          <w:sz w:val="30"/>
          <w:szCs w:val="30"/>
        </w:rPr>
        <w:t xml:space="preserve">2562 </w:t>
      </w:r>
      <w:r w:rsidRPr="002245CD">
        <w:rPr>
          <w:rFonts w:asciiTheme="minorHAnsi" w:hAnsiTheme="minorHAnsi"/>
          <w:sz w:val="30"/>
          <w:szCs w:val="30"/>
          <w:cs/>
        </w:rPr>
        <w:t xml:space="preserve">ได้เปิดเผยไว้ในหมายเหตุข้อ </w:t>
      </w:r>
      <w:r w:rsidR="00D563DB">
        <w:rPr>
          <w:rFonts w:asciiTheme="minorHAnsi" w:hAnsiTheme="minorHAnsi"/>
          <w:sz w:val="30"/>
          <w:szCs w:val="30"/>
        </w:rPr>
        <w:t>11</w:t>
      </w:r>
    </w:p>
    <w:p w14:paraId="60EF2328" w14:textId="77777777" w:rsidR="002245CD" w:rsidRPr="00E00820" w:rsidRDefault="002245CD" w:rsidP="003B0AB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44F6A8E6" w14:textId="7F7D2860" w:rsidR="0034567D" w:rsidRPr="00E00820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t>เกณฑ์การจัดทำงบการเงิน</w:t>
      </w:r>
    </w:p>
    <w:p w14:paraId="45BA4636" w14:textId="77777777" w:rsidR="004F7D9E" w:rsidRPr="00E00820" w:rsidRDefault="004F7D9E" w:rsidP="00B44738">
      <w:pPr>
        <w:spacing w:line="240" w:lineRule="auto"/>
        <w:ind w:right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246A79" w14:textId="26777EDA" w:rsidR="00235F64" w:rsidRPr="00E00820" w:rsidRDefault="00235F64" w:rsidP="00F0298D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0082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0E156A2B" w14:textId="23C9514C" w:rsidR="00235F64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DFAA92E" w14:textId="222E829B" w:rsidR="002245CD" w:rsidRPr="002245CD" w:rsidRDefault="002245CD" w:rsidP="0022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245CD">
        <w:rPr>
          <w:rFonts w:asciiTheme="majorBidi" w:hAnsi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>
        <w:rPr>
          <w:rFonts w:asciiTheme="majorBidi" w:hAnsiTheme="majorBidi"/>
          <w:sz w:val="30"/>
          <w:szCs w:val="30"/>
        </w:rPr>
        <w:br/>
      </w:r>
      <w:r w:rsidRPr="002245CD">
        <w:rPr>
          <w:rFonts w:asciiTheme="majorBidi" w:hAnsi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438FC96" w14:textId="77777777" w:rsidR="002245CD" w:rsidRPr="002245CD" w:rsidRDefault="002245CD" w:rsidP="0022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EED24" w14:textId="5532BAC9" w:rsidR="002245CD" w:rsidRPr="002245CD" w:rsidRDefault="002245CD" w:rsidP="0022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245CD">
        <w:rPr>
          <w:rFonts w:asciiTheme="majorBidi" w:hAnsiTheme="majorBidi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Pr="004C4C9D">
        <w:rPr>
          <w:rFonts w:asciiTheme="majorBidi" w:hAnsiTheme="majorBidi"/>
          <w:spacing w:val="-4"/>
          <w:sz w:val="30"/>
          <w:szCs w:val="30"/>
          <w:cs/>
        </w:rPr>
        <w:t>ที่เริ่มในหรือหลังวันที่</w:t>
      </w:r>
      <w:r w:rsidRPr="004C4C9D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C4C9D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4C4C9D">
        <w:rPr>
          <w:rFonts w:asciiTheme="majorBidi" w:hAnsiTheme="majorBidi"/>
          <w:spacing w:val="-4"/>
          <w:sz w:val="30"/>
          <w:szCs w:val="30"/>
          <w:cs/>
        </w:rPr>
        <w:t xml:space="preserve"> มกราคม </w:t>
      </w:r>
      <w:r w:rsidRPr="004C4C9D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4C4C9D">
        <w:rPr>
          <w:rFonts w:asciiTheme="majorBidi" w:hAnsiTheme="majorBidi"/>
          <w:spacing w:val="-4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</w:t>
      </w:r>
      <w:r w:rsidRPr="002245CD">
        <w:rPr>
          <w:rFonts w:asciiTheme="majorBidi" w:hAnsiTheme="majorBidi"/>
          <w:sz w:val="30"/>
          <w:szCs w:val="30"/>
          <w:cs/>
        </w:rPr>
        <w:t xml:space="preserve"> มีผลให้เกิดการเปลี่ยนแปลงนโยบายการบัญชีของกลุ่มบริษัท</w:t>
      </w:r>
    </w:p>
    <w:p w14:paraId="7E1C786F" w14:textId="77777777" w:rsidR="002245CD" w:rsidRPr="002245CD" w:rsidRDefault="002245CD" w:rsidP="0022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0A02E" w14:textId="34EA4A74" w:rsidR="002245CD" w:rsidRPr="002245CD" w:rsidRDefault="002245CD" w:rsidP="0022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245CD">
        <w:rPr>
          <w:rFonts w:asciiTheme="majorBidi" w:hAnsi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</w:t>
      </w:r>
      <w:r>
        <w:rPr>
          <w:rFonts w:asciiTheme="majorBidi" w:hAnsiTheme="majorBidi"/>
          <w:sz w:val="30"/>
          <w:szCs w:val="30"/>
        </w:rPr>
        <w:br/>
      </w:r>
      <w:r w:rsidRPr="002245CD">
        <w:rPr>
          <w:rFonts w:asciiTheme="majorBidi" w:hAnsiTheme="majorBidi"/>
          <w:sz w:val="30"/>
          <w:szCs w:val="30"/>
          <w:cs/>
        </w:rPr>
        <w:t xml:space="preserve">การรายงานทางการเงิน ฉบับที่ </w:t>
      </w:r>
      <w:r w:rsidRPr="002245CD">
        <w:rPr>
          <w:rFonts w:asciiTheme="majorBidi" w:hAnsiTheme="majorBidi" w:cstheme="majorBidi"/>
          <w:sz w:val="30"/>
          <w:szCs w:val="30"/>
        </w:rPr>
        <w:t xml:space="preserve">9 </w:t>
      </w:r>
      <w:r w:rsidRPr="002245CD">
        <w:rPr>
          <w:rFonts w:asciiTheme="majorBidi" w:hAnsiTheme="majorBidi"/>
          <w:sz w:val="30"/>
          <w:szCs w:val="30"/>
          <w:cs/>
        </w:rPr>
        <w:t>เรื่อง เครื่องมือทางการเงิน (</w:t>
      </w:r>
      <w:r w:rsidRPr="002245CD">
        <w:rPr>
          <w:rFonts w:asciiTheme="majorBidi" w:hAnsiTheme="majorBidi" w:cstheme="majorBidi"/>
          <w:sz w:val="30"/>
          <w:szCs w:val="30"/>
        </w:rPr>
        <w:t xml:space="preserve">TFRS 9) </w:t>
      </w:r>
      <w:r w:rsidRPr="002245CD">
        <w:rPr>
          <w:rFonts w:asciiTheme="majorBidi" w:hAnsiTheme="majorBidi"/>
          <w:sz w:val="30"/>
          <w:szCs w:val="30"/>
          <w:cs/>
        </w:rPr>
        <w:t>รวมถึงมาตรฐานและการตีความมาตรฐาน</w:t>
      </w:r>
      <w:r>
        <w:rPr>
          <w:rFonts w:asciiTheme="majorBidi" w:hAnsiTheme="majorBidi"/>
          <w:sz w:val="30"/>
          <w:szCs w:val="30"/>
        </w:rPr>
        <w:br/>
      </w:r>
      <w:r w:rsidRPr="002245CD">
        <w:rPr>
          <w:rFonts w:asciiTheme="majorBidi" w:hAnsiTheme="majorBidi"/>
          <w:sz w:val="30"/>
          <w:szCs w:val="30"/>
          <w:cs/>
        </w:rPr>
        <w:t xml:space="preserve">ที่เกี่ยวข้อง และมาตรฐานการรายงานทางการเงิน ฉบับที่ </w:t>
      </w:r>
      <w:r w:rsidRPr="002245CD">
        <w:rPr>
          <w:rFonts w:asciiTheme="majorBidi" w:hAnsiTheme="majorBidi" w:cstheme="majorBidi"/>
          <w:sz w:val="30"/>
          <w:szCs w:val="30"/>
        </w:rPr>
        <w:t xml:space="preserve">16 </w:t>
      </w:r>
      <w:r w:rsidRPr="002245CD">
        <w:rPr>
          <w:rFonts w:asciiTheme="majorBidi" w:hAnsiTheme="majorBidi"/>
          <w:sz w:val="30"/>
          <w:szCs w:val="30"/>
          <w:cs/>
        </w:rPr>
        <w:t>เรื่อง สัญญาเช่า (</w:t>
      </w:r>
      <w:r w:rsidRPr="002245CD">
        <w:rPr>
          <w:rFonts w:asciiTheme="majorBidi" w:hAnsiTheme="majorBidi" w:cstheme="majorBidi"/>
          <w:sz w:val="30"/>
          <w:szCs w:val="30"/>
        </w:rPr>
        <w:t xml:space="preserve">TFRS 16) </w:t>
      </w:r>
      <w:r w:rsidRPr="002245CD">
        <w:rPr>
          <w:rFonts w:asciiTheme="majorBidi" w:hAnsiTheme="majorBidi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>
        <w:rPr>
          <w:rFonts w:asciiTheme="majorBidi" w:hAnsiTheme="majorBidi" w:cstheme="majorBidi"/>
          <w:sz w:val="30"/>
          <w:szCs w:val="30"/>
        </w:rPr>
        <w:t>3</w:t>
      </w:r>
    </w:p>
    <w:p w14:paraId="05B95374" w14:textId="77777777" w:rsidR="0018015A" w:rsidRDefault="0018015A" w:rsidP="0018015A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AA82721" w14:textId="2CC685E9" w:rsidR="00E965ED" w:rsidRPr="002C38B1" w:rsidRDefault="00E965ED" w:rsidP="002C38B1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38B1">
        <w:rPr>
          <w:rFonts w:asciiTheme="majorBidi" w:hAnsiTheme="majorBidi" w:cstheme="majorBidi"/>
          <w:sz w:val="30"/>
          <w:szCs w:val="30"/>
          <w:cs/>
        </w:rPr>
        <w:t xml:space="preserve">นอกจากนี้ </w:t>
      </w:r>
      <w:r w:rsidRPr="002C38B1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กลุ่มบริษัท</w:t>
      </w:r>
      <w:r w:rsidRPr="002C38B1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</w:t>
      </w:r>
      <w:r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และปรับปรุง</w:t>
      </w:r>
      <w:r w:rsidRPr="002C38B1">
        <w:rPr>
          <w:rFonts w:asciiTheme="majorBidi" w:hAnsiTheme="majorBidi" w:cstheme="majorBidi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</w:t>
      </w:r>
      <w:r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ใช้</w:t>
      </w:r>
      <w:r w:rsidRPr="002C38B1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lang w:val="en-GB"/>
        </w:rPr>
        <w:t xml:space="preserve"> </w:t>
      </w:r>
      <w:r w:rsidRPr="002C38B1"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GB"/>
        </w:rPr>
        <w:t>กลุ่มบริษัท</w:t>
      </w:r>
      <w:r w:rsidRPr="002C38B1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ได้ประเมิน</w:t>
      </w:r>
      <w:r w:rsidRPr="002C38B1">
        <w:rPr>
          <w:rFonts w:asciiTheme="majorBidi" w:hAnsiTheme="majorBidi" w:cstheme="majorBidi"/>
          <w:sz w:val="30"/>
          <w:szCs w:val="30"/>
          <w:cs/>
        </w:rPr>
        <w:t>ผลกระทบที่อาจ</w:t>
      </w:r>
      <w:r w:rsidRPr="004C4C9D">
        <w:rPr>
          <w:rFonts w:asciiTheme="majorBidi" w:hAnsiTheme="majorBidi" w:cstheme="majorBidi"/>
          <w:spacing w:val="-2"/>
          <w:sz w:val="30"/>
          <w:szCs w:val="30"/>
          <w:cs/>
        </w:rPr>
        <w:t>เกิดขึ้นต่องบการเงินจากการถือปฏิบัติตามมาตรฐานการรายงานทางการเงินที่ออกและปรับปรุงใหม่</w:t>
      </w:r>
      <w:r w:rsidRPr="004C4C9D">
        <w:rPr>
          <w:rFonts w:asciiTheme="majorBidi" w:hAnsiTheme="majorBidi" w:cstheme="majorBidi"/>
          <w:spacing w:val="-2"/>
          <w:sz w:val="30"/>
          <w:szCs w:val="30"/>
          <w:shd w:val="clear" w:color="auto" w:fill="FFFFFF" w:themeFill="background1"/>
          <w:cs/>
        </w:rPr>
        <w:t>เหล่านี้</w:t>
      </w:r>
      <w:r w:rsidRPr="004C4C9D">
        <w:rPr>
          <w:rFonts w:asciiTheme="majorBidi" w:hAnsiTheme="majorBidi" w:cstheme="majorBidi"/>
          <w:color w:val="000000"/>
          <w:spacing w:val="-2"/>
          <w:sz w:val="30"/>
          <w:szCs w:val="30"/>
          <w:shd w:val="clear" w:color="auto" w:fill="FFFFFF" w:themeFill="background1"/>
          <w:cs/>
        </w:rPr>
        <w:t xml:space="preserve"> ซึ่ง</w:t>
      </w:r>
      <w:r w:rsidRPr="004C4C9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คาดว่า</w:t>
      </w:r>
      <w:r w:rsidRPr="002C38B1">
        <w:rPr>
          <w:rFonts w:asciiTheme="majorBidi" w:hAnsiTheme="majorBidi" w:cstheme="majorBidi"/>
          <w:color w:val="000000"/>
          <w:sz w:val="30"/>
          <w:szCs w:val="30"/>
          <w:cs/>
        </w:rPr>
        <w:t>ไม่มีผลกระทบที่มีสาระสำคัญต่อ</w:t>
      </w:r>
      <w:r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งบการเงินในงวดที่ถือปฏิบัติ</w:t>
      </w:r>
    </w:p>
    <w:p w14:paraId="795093C9" w14:textId="77777777" w:rsidR="00E965ED" w:rsidRDefault="00E965ED" w:rsidP="0018015A">
      <w:pPr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260B947" w14:textId="7C7FA57F" w:rsidR="00BF7A98" w:rsidRPr="00BF7A98" w:rsidRDefault="00BF7A98" w:rsidP="00F0298D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F7A98">
        <w:rPr>
          <w:rFonts w:asciiTheme="majorBidi" w:hAnsiTheme="majorBidi" w:cs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47FCE495" w14:textId="4BDA1440" w:rsidR="00BF7A98" w:rsidRDefault="00BF7A98" w:rsidP="00BF7A98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847B937" w14:textId="0EC5BC98" w:rsidR="00BF7A98" w:rsidRDefault="00BF7A98" w:rsidP="00BF7A98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F7A98">
        <w:rPr>
          <w:rFonts w:asciiTheme="majorBidi" w:hAnsiTheme="majorBidi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071D76EC" w14:textId="77777777" w:rsidR="00BF7A98" w:rsidRPr="00BF7A98" w:rsidRDefault="00BF7A98" w:rsidP="00BF7A98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59D0A" w14:textId="0CAF7679" w:rsidR="00235F64" w:rsidRPr="00E00820" w:rsidRDefault="00235F64" w:rsidP="00F0298D">
      <w:pPr>
        <w:pStyle w:val="ListParagraph"/>
        <w:numPr>
          <w:ilvl w:val="0"/>
          <w:numId w:val="20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0082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</w:t>
      </w:r>
      <w:r w:rsidR="00DA2BC3" w:rsidRPr="00E00820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E00820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</w:t>
      </w:r>
      <w:r w:rsidR="00402353" w:rsidRPr="00E00820">
        <w:rPr>
          <w:rFonts w:asciiTheme="majorBidi" w:hAnsiTheme="majorBidi" w:cstheme="majorBidi" w:hint="cs"/>
          <w:i/>
          <w:iCs/>
          <w:sz w:val="30"/>
          <w:szCs w:val="30"/>
          <w:cs/>
        </w:rPr>
        <w:t>ร</w:t>
      </w:r>
    </w:p>
    <w:p w14:paraId="28467654" w14:textId="282FD209" w:rsidR="00235F64" w:rsidRDefault="00235F64" w:rsidP="00A3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96DD3" w14:textId="4A8C6ADD" w:rsidR="002245CD" w:rsidRDefault="002245CD" w:rsidP="0022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2245CD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>
        <w:rPr>
          <w:rFonts w:asciiTheme="majorBidi" w:hAnsiTheme="majorBidi"/>
          <w:sz w:val="30"/>
          <w:szCs w:val="30"/>
        </w:rPr>
        <w:br/>
      </w:r>
      <w:r w:rsidRPr="002245CD">
        <w:rPr>
          <w:rFonts w:asciiTheme="majorBidi" w:hAnsiTheme="majorBidi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07EC7CFA" w14:textId="77777777" w:rsidR="004D473E" w:rsidRDefault="004D473E" w:rsidP="00224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626D380" w14:textId="1F2AFB73" w:rsidR="00BF7A98" w:rsidRPr="00BF7A98" w:rsidRDefault="00BF7A98" w:rsidP="00F0298D">
      <w:pPr>
        <w:pStyle w:val="ListParagraph"/>
        <w:numPr>
          <w:ilvl w:val="0"/>
          <w:numId w:val="26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F7A98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5A8CAC6B" w14:textId="77777777" w:rsidR="00BF7A98" w:rsidRPr="001A4953" w:rsidRDefault="00BF7A98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1BF6A53" w14:textId="5FA3E13D" w:rsidR="00BF7A98" w:rsidRPr="00BF7A98" w:rsidRDefault="00BF7A98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F7A98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BF7A98">
        <w:rPr>
          <w:rFonts w:asciiTheme="majorBidi" w:hAnsiTheme="majorBidi" w:cstheme="majorBidi"/>
          <w:sz w:val="30"/>
          <w:szCs w:val="30"/>
        </w:rPr>
        <w:t xml:space="preserve"> </w:t>
      </w:r>
      <w:r w:rsidRPr="00BF7A98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</w:p>
    <w:p w14:paraId="075EC9BF" w14:textId="41974669" w:rsidR="00BF7A98" w:rsidRDefault="00BF7A98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374F393" w14:textId="18B1288B" w:rsidR="00A24003" w:rsidRDefault="00A24003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F6D23AD" w14:textId="77777777" w:rsidR="00A24003" w:rsidRDefault="00A24003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0FDC7D8" w14:textId="77777777" w:rsidR="004D473E" w:rsidRPr="001A4953" w:rsidRDefault="004D473E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0"/>
      </w:tblGrid>
      <w:tr w:rsidR="00BF7A98" w:rsidRPr="00BF7A98" w14:paraId="16D407A0" w14:textId="77777777" w:rsidTr="00BF7A98">
        <w:tc>
          <w:tcPr>
            <w:tcW w:w="1890" w:type="dxa"/>
          </w:tcPr>
          <w:p w14:paraId="5A6E64D3" w14:textId="5536ED0B" w:rsidR="00BF7A98" w:rsidRPr="00CE2A35" w:rsidRDefault="00BF7A98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A35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4</w:t>
            </w:r>
            <w:r w:rsidR="009853C4" w:rsidRPr="00CE2A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6E22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E2A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123681" w:rsidRPr="00CE2A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26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290" w:type="dxa"/>
            <w:shd w:val="clear" w:color="auto" w:fill="auto"/>
          </w:tcPr>
          <w:p w14:paraId="581ED495" w14:textId="77777777" w:rsidR="00BF7A98" w:rsidRPr="00BF7A98" w:rsidRDefault="00BF7A98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7A9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31CE417B" w14:textId="77777777" w:rsidR="00BF7A98" w:rsidRPr="00BF7A98" w:rsidRDefault="00BF7A98" w:rsidP="00F0298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47" w:hanging="34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F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  <w:p w14:paraId="50B2CDFF" w14:textId="4B161BD9" w:rsidR="00BF7A98" w:rsidRPr="00BF7A98" w:rsidRDefault="00BF7A98" w:rsidP="00F0298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47" w:hanging="34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F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กลุ่มบริษัท</w:t>
            </w:r>
            <w:r w:rsidRPr="00BF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พิจารณาถึง</w:t>
            </w:r>
            <w:r w:rsidRPr="00BF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ความแน่นอนอย่างสมเหตุสมผลที่จะใช้สิทธิ</w:t>
            </w:r>
            <w:r w:rsidRPr="00BF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ต่อ</w:t>
            </w:r>
            <w:r w:rsidRPr="00BF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อายุสัญญาเช่า</w:t>
            </w:r>
            <w:r w:rsidRPr="00BF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หรือไม่</w:t>
            </w:r>
          </w:p>
          <w:p w14:paraId="76957FF5" w14:textId="56DFC4F5" w:rsidR="00BF7A98" w:rsidRPr="00BF7A98" w:rsidRDefault="00BF7A98" w:rsidP="00F0298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47" w:hanging="34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BF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กลุ่มบริษัทจะใช้สิทธิยกเลิกสัญญา</w:t>
            </w:r>
            <w:r w:rsidRPr="00BF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เช่าหรือไม่</w:t>
            </w:r>
          </w:p>
          <w:p w14:paraId="605ACF6A" w14:textId="5F143912" w:rsidR="00BF7A98" w:rsidRPr="00BF7A98" w:rsidRDefault="00BF7A98" w:rsidP="00F0298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</w:t>
            </w:r>
            <w:r w:rsidRPr="00BF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ให้กับ</w:t>
            </w:r>
            <w:r w:rsidRPr="00BF7A98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ผู้เช่า</w:t>
            </w:r>
            <w:r w:rsidRPr="00BF7A98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หรือไม่</w:t>
            </w:r>
          </w:p>
        </w:tc>
      </w:tr>
      <w:tr w:rsidR="004D473E" w:rsidRPr="00BF7A98" w14:paraId="06167572" w14:textId="77777777" w:rsidTr="00BF7A98">
        <w:tc>
          <w:tcPr>
            <w:tcW w:w="1890" w:type="dxa"/>
          </w:tcPr>
          <w:p w14:paraId="0DC5DFC5" w14:textId="5D4D47F5" w:rsidR="004D473E" w:rsidRPr="00FA2029" w:rsidRDefault="00D20BA8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499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D473E" w:rsidRPr="000F49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473E" w:rsidRPr="00FA202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6E22">
              <w:rPr>
                <w:rFonts w:asciiTheme="majorBidi" w:hAnsiTheme="majorBidi" w:cstheme="majorBidi" w:hint="cs"/>
                <w:sz w:val="30"/>
                <w:szCs w:val="30"/>
                <w:cs/>
              </w:rPr>
              <w:t>ถ</w:t>
            </w:r>
            <w:r w:rsidR="004D473E" w:rsidRPr="00FA202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D473E" w:rsidRPr="00FA202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4D473E" w:rsidRPr="00FA20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26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290" w:type="dxa"/>
            <w:shd w:val="clear" w:color="auto" w:fill="auto"/>
          </w:tcPr>
          <w:p w14:paraId="0234E7F9" w14:textId="77777777" w:rsidR="004D473E" w:rsidRPr="00FA2029" w:rsidRDefault="004D473E" w:rsidP="004D4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2029">
              <w:rPr>
                <w:rFonts w:asciiTheme="majorBidi" w:hAnsi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42B3EB30" w14:textId="7908202A" w:rsidR="004D473E" w:rsidRPr="00FA2029" w:rsidRDefault="004D473E" w:rsidP="0090514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47" w:hanging="34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FA202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การ</w:t>
            </w:r>
            <w:r w:rsidRPr="000F499C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ขายสินค้าและ</w:t>
            </w:r>
            <w:r w:rsidR="00E965ED" w:rsidRPr="002C38B1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ให้</w:t>
            </w:r>
            <w:r w:rsidRPr="000F499C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บริการ</w:t>
            </w:r>
            <w:r w:rsidR="00E965ED" w:rsidRPr="00FA202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ใน</w:t>
            </w:r>
            <w:r w:rsidRPr="00FA202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หลายประเภทเข้าด้วยกัน</w:t>
            </w:r>
            <w:r w:rsidRPr="000F499C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จะสามารถบันทึกรายการแยกจากกันได้หรือไม่</w:t>
            </w:r>
            <w:r w:rsidR="00E965ED" w:rsidRPr="00FA2029">
              <w:rPr>
                <w:rFonts w:asciiTheme="majorBidi" w:eastAsia="Times New Roman" w:hAnsiTheme="majorBidi" w:cs="Angsana New"/>
                <w:sz w:val="30"/>
                <w:szCs w:val="30"/>
                <w:lang w:val="en-US"/>
              </w:rPr>
              <w:t xml:space="preserve"> </w:t>
            </w:r>
          </w:p>
          <w:p w14:paraId="7B264448" w14:textId="0C0F661D" w:rsidR="004D473E" w:rsidRPr="00FA2029" w:rsidRDefault="004D473E" w:rsidP="0090514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47" w:hanging="3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202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US"/>
              </w:rPr>
              <w:t>การให้บริการควรจะรับรู้รายได้ตลอดช่วงเวลาหนึ่ง หรือควรจะรับรู้ ณ เวลาใดเวลาหนึ่ง</w:t>
            </w:r>
          </w:p>
        </w:tc>
      </w:tr>
      <w:tr w:rsidR="004D473E" w:rsidRPr="00BF7A98" w14:paraId="42BB9587" w14:textId="77777777" w:rsidTr="00BF7A98">
        <w:tc>
          <w:tcPr>
            <w:tcW w:w="1890" w:type="dxa"/>
          </w:tcPr>
          <w:p w14:paraId="6E40780A" w14:textId="4F4D94B1" w:rsidR="001450F1" w:rsidRPr="00A24003" w:rsidRDefault="00A24003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26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290" w:type="dxa"/>
            <w:shd w:val="clear" w:color="auto" w:fill="auto"/>
          </w:tcPr>
          <w:p w14:paraId="3A49F7FE" w14:textId="41086A6B" w:rsidR="006E0121" w:rsidRPr="00E965ED" w:rsidRDefault="001450F1" w:rsidP="0090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8" w:hanging="33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การจัดทำงบการเงินรวม ซึ่งกลุ่มบริษัทมีอำนาจควบคุมในกิจการที่กลุ่มบริษัทลงทุน แม้ว่ากลุ่มบริษัทถือหุ้นน้อยกว่ากึ่งหนึ่ง</w:t>
            </w:r>
          </w:p>
        </w:tc>
      </w:tr>
    </w:tbl>
    <w:p w14:paraId="3C1A54F7" w14:textId="3D7913CF" w:rsidR="00BF7A98" w:rsidRPr="001A4953" w:rsidRDefault="00BF7A98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93A4E3D" w14:textId="3067870C" w:rsidR="00BF7A98" w:rsidRPr="00BF7A98" w:rsidRDefault="00BF7A98" w:rsidP="00F0298D">
      <w:pPr>
        <w:pStyle w:val="ListParagraph"/>
        <w:numPr>
          <w:ilvl w:val="0"/>
          <w:numId w:val="26"/>
        </w:numPr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1810007"/>
      <w:r w:rsidRPr="00BF7A98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CD85114" w14:textId="77777777" w:rsidR="00BF7A98" w:rsidRPr="001A4953" w:rsidRDefault="00BF7A98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1AB3AB8" w14:textId="38E5B5C3" w:rsidR="00BF7A98" w:rsidRPr="00BF7A98" w:rsidRDefault="00BF7A98" w:rsidP="00BF7A98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BF7A98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BF7A98">
        <w:rPr>
          <w:rFonts w:asciiTheme="majorBidi" w:hAnsiTheme="majorBidi" w:cstheme="majorBidi"/>
          <w:sz w:val="30"/>
          <w:szCs w:val="30"/>
        </w:rPr>
        <w:t xml:space="preserve"> </w:t>
      </w:r>
      <w:r w:rsidRPr="00BF7A9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BF7A98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BF7A9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BF7A98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BF7A98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BF7A98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Pr="00BF7A98">
        <w:rPr>
          <w:rFonts w:asciiTheme="majorBidi" w:hAnsiTheme="majorBidi" w:cstheme="majorBidi"/>
          <w:sz w:val="30"/>
          <w:szCs w:val="30"/>
          <w:cs/>
          <w:lang w:bidi="th-TH"/>
        </w:rPr>
        <w:t>ได้เปิดเผยในหมายเหตุข้อต่อไปนี้</w:t>
      </w:r>
    </w:p>
    <w:p w14:paraId="20F85F24" w14:textId="77777777" w:rsidR="00BF7A98" w:rsidRPr="001A4953" w:rsidRDefault="00BF7A98" w:rsidP="00BF7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88649B" w:rsidRPr="00BF7A98" w14:paraId="1421BABC" w14:textId="77777777" w:rsidTr="00FA4CE4">
        <w:tc>
          <w:tcPr>
            <w:tcW w:w="1890" w:type="dxa"/>
          </w:tcPr>
          <w:p w14:paraId="311A2139" w14:textId="6E4E2111" w:rsidR="0088649B" w:rsidRPr="00CE2A35" w:rsidRDefault="0088649B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A35">
              <w:rPr>
                <w:rFonts w:asciiTheme="majorBidi" w:hAnsiTheme="majorBidi" w:cstheme="majorBidi"/>
                <w:sz w:val="30"/>
                <w:szCs w:val="30"/>
              </w:rPr>
              <w:t>4 (</w:t>
            </w:r>
            <w:r w:rsidR="00757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ถ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930" w:type="dxa"/>
          </w:tcPr>
          <w:p w14:paraId="52795794" w14:textId="4657700D" w:rsidR="0088649B" w:rsidRPr="00D563DB" w:rsidRDefault="0088649B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49B">
              <w:rPr>
                <w:rFonts w:asciiTheme="majorBidi" w:hAnsiTheme="majorBidi"/>
                <w:sz w:val="30"/>
                <w:szCs w:val="30"/>
                <w:cs/>
              </w:rPr>
              <w:t>การรับรู้รายได้ - การประมาณ</w:t>
            </w:r>
            <w:r w:rsidR="001450F1">
              <w:rPr>
                <w:rFonts w:asciiTheme="majorBidi" w:hAnsiTheme="majorBidi" w:hint="cs"/>
                <w:sz w:val="30"/>
                <w:szCs w:val="30"/>
                <w:cs/>
              </w:rPr>
              <w:t>การ</w:t>
            </w:r>
            <w:r w:rsidRPr="0088649B">
              <w:rPr>
                <w:rFonts w:asciiTheme="majorBidi" w:hAnsiTheme="majorBidi"/>
                <w:sz w:val="30"/>
                <w:szCs w:val="30"/>
                <w:cs/>
              </w:rPr>
              <w:t>ต้นทุน</w:t>
            </w:r>
            <w:r w:rsidR="001450F1">
              <w:rPr>
                <w:rFonts w:asciiTheme="majorBidi" w:hAnsiTheme="majorBidi" w:hint="cs"/>
                <w:sz w:val="30"/>
                <w:szCs w:val="30"/>
                <w:cs/>
              </w:rPr>
              <w:t>ทั้งสิ้นของสัญญาและการประเมิน</w:t>
            </w:r>
            <w:r w:rsidR="009B6E22">
              <w:rPr>
                <w:rFonts w:asciiTheme="majorBidi" w:hAnsiTheme="majorBidi" w:hint="cs"/>
                <w:sz w:val="30"/>
                <w:szCs w:val="30"/>
                <w:cs/>
              </w:rPr>
              <w:t>ขั้นความสำเร็จของงาน</w:t>
            </w:r>
            <w:r w:rsidR="001450F1">
              <w:rPr>
                <w:rFonts w:asciiTheme="majorBidi" w:hAnsiTheme="majorBidi" w:hint="cs"/>
                <w:sz w:val="30"/>
                <w:szCs w:val="30"/>
                <w:cs/>
              </w:rPr>
              <w:t>สำหรับการรับรู้รายได้ตลอดช่วงเวลาหนึ่ง</w:t>
            </w:r>
          </w:p>
        </w:tc>
      </w:tr>
      <w:tr w:rsidR="00CE6AB7" w:rsidRPr="00BF7A98" w14:paraId="0C113DA4" w14:textId="77777777" w:rsidTr="009853C4">
        <w:tc>
          <w:tcPr>
            <w:tcW w:w="1890" w:type="dxa"/>
          </w:tcPr>
          <w:p w14:paraId="36FF7854" w14:textId="7C6617DB" w:rsidR="00CE6AB7" w:rsidRPr="00CE2A35" w:rsidRDefault="00CE6AB7" w:rsidP="0098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A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8649B" w:rsidRPr="00CE2A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77DF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E2A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26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930" w:type="dxa"/>
          </w:tcPr>
          <w:p w14:paraId="01B807D6" w14:textId="65FECA07" w:rsidR="00CE6AB7" w:rsidRPr="00D563DB" w:rsidRDefault="00CE6AB7" w:rsidP="0098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35B">
              <w:rPr>
                <w:rFonts w:asciiTheme="majorBidi" w:hAnsiTheme="majorBidi"/>
                <w:sz w:val="30"/>
                <w:szCs w:val="30"/>
                <w:cs/>
              </w:rPr>
              <w:t>การทดสอบการด้อยค่าของ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ที่ดิน อาคาร และอุปกรณ์</w:t>
            </w:r>
            <w:r w:rsidRPr="006C135B">
              <w:rPr>
                <w:rFonts w:asciiTheme="majorBidi" w:hAnsiTheme="majorBidi"/>
                <w:sz w:val="30"/>
                <w:szCs w:val="30"/>
                <w:cs/>
              </w:rPr>
              <w:t>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CE6AB7" w:rsidRPr="00BF7A98" w14:paraId="28DBF6B9" w14:textId="77777777" w:rsidTr="009853C4">
        <w:tc>
          <w:tcPr>
            <w:tcW w:w="1890" w:type="dxa"/>
          </w:tcPr>
          <w:p w14:paraId="0C766618" w14:textId="7DA17371" w:rsidR="00CE6AB7" w:rsidRPr="00905142" w:rsidRDefault="00CE6AB7" w:rsidP="0098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2A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8649B" w:rsidRPr="00CE2A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6E22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E2A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CE2A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12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930" w:type="dxa"/>
          </w:tcPr>
          <w:p w14:paraId="353762F4" w14:textId="7A99672D" w:rsidR="00CE6AB7" w:rsidRPr="00D563DB" w:rsidRDefault="00CE6AB7" w:rsidP="0098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35B">
              <w:rPr>
                <w:rFonts w:asciiTheme="majorBidi" w:hAnsiTheme="majorBidi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CE2A35" w:rsidRPr="00BF7A98" w14:paraId="54D9772C" w14:textId="77777777" w:rsidTr="004D6CFA">
        <w:tc>
          <w:tcPr>
            <w:tcW w:w="1890" w:type="dxa"/>
          </w:tcPr>
          <w:p w14:paraId="2379F3D6" w14:textId="35D6C0BE" w:rsidR="00CE2A35" w:rsidRPr="00BF7A98" w:rsidRDefault="00CE2A35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9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188C2E50" w14:textId="77777777" w:rsidR="00CE2A35" w:rsidRPr="00D563DB" w:rsidRDefault="00CE2A35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3D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D563DB">
              <w:rPr>
                <w:rFonts w:asciiTheme="majorBidi" w:hAnsiTheme="majorBidi" w:cstheme="majorBidi"/>
                <w:sz w:val="30"/>
                <w:szCs w:val="30"/>
              </w:rPr>
              <w:t>Weighted-average loss rate)</w:t>
            </w:r>
            <w:r w:rsidRPr="00D563D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bookmarkEnd w:id="1"/>
      <w:tr w:rsidR="00CE2A35" w:rsidRPr="00BF7A98" w14:paraId="581727A9" w14:textId="77777777" w:rsidTr="004D6CFA">
        <w:tc>
          <w:tcPr>
            <w:tcW w:w="1890" w:type="dxa"/>
          </w:tcPr>
          <w:p w14:paraId="52798071" w14:textId="62B5D973" w:rsidR="00CE2A35" w:rsidRPr="00BF7A98" w:rsidRDefault="00CE2A35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2368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97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1A41599A" w14:textId="08902821" w:rsidR="00CE2A35" w:rsidRPr="00D563DB" w:rsidRDefault="00CE2A35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563DB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</w:t>
            </w:r>
            <w:r w:rsidRPr="00D563D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  <w:r w:rsidRPr="00D563DB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D563D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เครื่องมือทางการเงินที่นำข้อมูลที่ไม่สามารถสังเกตได้มาใช้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F7A98" w:rsidRPr="00BF7A98" w14:paraId="7E02DE80" w14:textId="77777777" w:rsidTr="00FA4CE4">
        <w:tc>
          <w:tcPr>
            <w:tcW w:w="1890" w:type="dxa"/>
          </w:tcPr>
          <w:p w14:paraId="097108D8" w14:textId="7563FD1F" w:rsidR="00BF7A98" w:rsidRPr="00BF7A98" w:rsidRDefault="00123681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197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930" w:type="dxa"/>
          </w:tcPr>
          <w:p w14:paraId="506CEE68" w14:textId="274A82A4" w:rsidR="00BF7A98" w:rsidRPr="00BF7A98" w:rsidRDefault="00BF7A98" w:rsidP="00FA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7A9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การรับรู้รายการและการวัดมูลค่าหนี้สินที่อาจเกิดขึ้น</w:t>
            </w:r>
            <w:r w:rsidRPr="00BF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7A9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  <w:r w:rsidRPr="00BF7A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8CD1777" w14:textId="7A627AD3" w:rsidR="008F7702" w:rsidRPr="00E00820" w:rsidRDefault="008F7702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lastRenderedPageBreak/>
        <w:t>การเปลี่ยนแปลงนโยบายการบัญชี</w:t>
      </w:r>
    </w:p>
    <w:p w14:paraId="32B29906" w14:textId="5F02EA5F" w:rsidR="00ED18C0" w:rsidRPr="00E00820" w:rsidRDefault="00ED18C0" w:rsidP="00ED18C0">
      <w:pPr>
        <w:pStyle w:val="BodyText2"/>
        <w:ind w:left="540"/>
        <w:rPr>
          <w:b/>
          <w:bCs/>
          <w:lang w:val="en-US"/>
        </w:rPr>
      </w:pPr>
    </w:p>
    <w:p w14:paraId="763BDE9C" w14:textId="60EA4A79" w:rsidR="00FF312F" w:rsidRDefault="008E4869" w:rsidP="0003031C">
      <w:pPr>
        <w:pStyle w:val="BodyText2"/>
        <w:ind w:left="540"/>
        <w:rPr>
          <w:lang w:val="en-US"/>
        </w:rPr>
      </w:pPr>
      <w:r w:rsidRPr="00E00820">
        <w:rPr>
          <w:cs/>
          <w:lang w:val="en-US"/>
        </w:rPr>
        <w:t xml:space="preserve">ตั้งแต่วันที่ </w:t>
      </w:r>
      <w:r w:rsidRPr="00E00820">
        <w:rPr>
          <w:lang w:val="en-US"/>
        </w:rPr>
        <w:t xml:space="preserve">1 </w:t>
      </w:r>
      <w:r w:rsidRPr="00E00820">
        <w:rPr>
          <w:cs/>
          <w:lang w:val="en-US"/>
        </w:rPr>
        <w:t xml:space="preserve">มกราคม </w:t>
      </w:r>
      <w:r w:rsidRPr="00E00820">
        <w:rPr>
          <w:lang w:val="en-US"/>
        </w:rPr>
        <w:t xml:space="preserve">2563 </w:t>
      </w:r>
      <w:r w:rsidRPr="00E00820">
        <w:rPr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E00820">
        <w:rPr>
          <w:lang w:val="en-US"/>
        </w:rPr>
        <w:t xml:space="preserve">TFRS 16 </w:t>
      </w:r>
      <w:r w:rsidRPr="00E00820">
        <w:rPr>
          <w:cs/>
          <w:lang w:val="en-US"/>
        </w:rPr>
        <w:t>เป็นครั้งแรก</w:t>
      </w:r>
      <w:r w:rsidR="006B7C86">
        <w:rPr>
          <w:rFonts w:hint="cs"/>
          <w:cs/>
          <w:lang w:val="en-US"/>
        </w:rPr>
        <w:t xml:space="preserve"> ผลกระทบต่อการเปลี่ยนแปลงนโยบายการบัญชี มีดังนี้</w:t>
      </w:r>
    </w:p>
    <w:p w14:paraId="14E18B6E" w14:textId="77777777" w:rsidR="00535CE6" w:rsidRDefault="00535CE6" w:rsidP="0003031C">
      <w:pPr>
        <w:pStyle w:val="BodyText2"/>
        <w:ind w:left="540"/>
      </w:pPr>
    </w:p>
    <w:p w14:paraId="1CDD93D0" w14:textId="77777777" w:rsidR="008E4869" w:rsidRPr="00E00820" w:rsidRDefault="008E4869" w:rsidP="00F0298D">
      <w:pPr>
        <w:pStyle w:val="ListParagraph"/>
        <w:numPr>
          <w:ilvl w:val="0"/>
          <w:numId w:val="21"/>
        </w:numPr>
        <w:tabs>
          <w:tab w:val="left" w:pos="108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25B03CF" w14:textId="3556C0F1" w:rsidR="008E4869" w:rsidRPr="0003031C" w:rsidRDefault="008E4869" w:rsidP="00030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both"/>
        <w:rPr>
          <w:rFonts w:ascii="Angsana New" w:hAnsi="Angsana New"/>
          <w:b/>
          <w:sz w:val="30"/>
          <w:szCs w:val="30"/>
        </w:rPr>
      </w:pPr>
    </w:p>
    <w:p w14:paraId="5C34A6AE" w14:textId="7082A1B8" w:rsidR="0003031C" w:rsidRPr="0003031C" w:rsidRDefault="0003031C" w:rsidP="00030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b/>
          <w:sz w:val="30"/>
          <w:szCs w:val="30"/>
        </w:rPr>
      </w:pPr>
      <w:r w:rsidRPr="0003031C">
        <w:rPr>
          <w:rFonts w:ascii="Angsana New" w:hAnsi="Angsana New"/>
          <w:b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</w:t>
      </w:r>
      <w:r w:rsidRPr="00123681">
        <w:rPr>
          <w:rFonts w:ascii="Angsana New" w:hAnsi="Angsana New"/>
          <w:b/>
          <w:sz w:val="30"/>
          <w:szCs w:val="30"/>
          <w:cs/>
        </w:rPr>
        <w:t xml:space="preserve">ป้องกันความเสี่ยง โดยรายละเอียดของนโยบายการบัญชีเปิดเผยในหมายเหตุข้อ </w:t>
      </w:r>
      <w:r w:rsidRPr="00123681">
        <w:rPr>
          <w:rFonts w:ascii="Angsana New" w:hAnsi="Angsana New"/>
          <w:bCs/>
          <w:sz w:val="30"/>
          <w:szCs w:val="30"/>
        </w:rPr>
        <w:t>4(</w:t>
      </w:r>
      <w:r w:rsidR="00AA1AB0">
        <w:rPr>
          <w:rFonts w:ascii="Angsana New" w:hAnsi="Angsana New" w:hint="cs"/>
          <w:b/>
          <w:sz w:val="30"/>
          <w:szCs w:val="30"/>
          <w:cs/>
        </w:rPr>
        <w:t>ง</w:t>
      </w:r>
      <w:r w:rsidRPr="00123681">
        <w:rPr>
          <w:rFonts w:ascii="Angsana New" w:hAnsi="Angsana New"/>
          <w:b/>
          <w:sz w:val="30"/>
          <w:szCs w:val="30"/>
          <w:cs/>
        </w:rPr>
        <w:t xml:space="preserve">) </w:t>
      </w:r>
      <w:r w:rsidR="006B7C86">
        <w:rPr>
          <w:rFonts w:ascii="Angsana New" w:hAnsi="Angsana New" w:hint="cs"/>
          <w:b/>
          <w:sz w:val="30"/>
          <w:szCs w:val="30"/>
          <w:cs/>
        </w:rPr>
        <w:t>ผลกระทบ</w:t>
      </w:r>
      <w:r w:rsidRPr="00123681">
        <w:rPr>
          <w:rFonts w:ascii="Angsana New" w:hAnsi="Angsana New"/>
          <w:b/>
          <w:sz w:val="30"/>
          <w:szCs w:val="30"/>
          <w:cs/>
        </w:rPr>
        <w:t>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F8634E7" w14:textId="5BFD02FA" w:rsidR="008E4869" w:rsidRPr="0003031C" w:rsidRDefault="008E4869" w:rsidP="008F7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0E2FEF5" w14:textId="2B9F944C" w:rsidR="00F23C86" w:rsidRPr="0003031C" w:rsidRDefault="00F23C86" w:rsidP="001A4865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03031C">
        <w:rPr>
          <w:rFonts w:asciiTheme="majorHAnsi" w:hAnsiTheme="majorHAnsi" w:cstheme="majorHAns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="00EB06C3" w:rsidRPr="0003031C">
        <w:rPr>
          <w:rFonts w:asciiTheme="majorHAnsi" w:hAnsiTheme="majorHAnsi" w:cstheme="majorHAnsi" w:hint="cs"/>
          <w:i/>
          <w:iCs/>
          <w:sz w:val="30"/>
          <w:szCs w:val="30"/>
          <w:cs/>
        </w:rPr>
        <w:t>และสินทรัพย์ที่เกิดจากสัญญา</w:t>
      </w:r>
      <w:r w:rsidR="002564FA" w:rsidRPr="0003031C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</w:p>
    <w:p w14:paraId="628F55DA" w14:textId="62AFDB12" w:rsidR="00F23C86" w:rsidRPr="0003031C" w:rsidRDefault="00F23C86" w:rsidP="004B4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30"/>
          <w:szCs w:val="30"/>
        </w:rPr>
      </w:pPr>
    </w:p>
    <w:p w14:paraId="0F742413" w14:textId="6A3FC123" w:rsidR="00F23C86" w:rsidRPr="0003031C" w:rsidRDefault="00F23C86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  <w:r w:rsidRPr="0003031C">
        <w:rPr>
          <w:rFonts w:ascii="Angsana New" w:hAnsi="Angsana New"/>
          <w:sz w:val="30"/>
          <w:szCs w:val="30"/>
        </w:rPr>
        <w:t xml:space="preserve">TFRS 9 </w:t>
      </w:r>
      <w:r w:rsidRPr="0003031C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03031C" w:rsidRPr="0003031C">
        <w:rPr>
          <w:rFonts w:ascii="Angsana New" w:hAnsi="Angsana New"/>
          <w:sz w:val="30"/>
          <w:szCs w:val="30"/>
        </w:rPr>
        <w:br/>
      </w:r>
      <w:r w:rsidRPr="0003031C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03031C">
        <w:rPr>
          <w:rFonts w:ascii="Angsana New" w:hAnsi="Angsana New"/>
          <w:sz w:val="30"/>
          <w:szCs w:val="30"/>
        </w:rPr>
        <w:t xml:space="preserve">TFRS 9 </w:t>
      </w:r>
      <w:r w:rsidRPr="0003031C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</w:t>
      </w:r>
      <w:r w:rsidRPr="0003031C">
        <w:rPr>
          <w:rFonts w:ascii="Angsana New" w:hAnsi="Angsana New"/>
          <w:sz w:val="30"/>
          <w:szCs w:val="30"/>
        </w:rPr>
        <w:t xml:space="preserve"> </w:t>
      </w:r>
      <w:r w:rsidRPr="0003031C">
        <w:rPr>
          <w:rFonts w:ascii="Angsana New" w:hAnsi="Angsana New"/>
          <w:sz w:val="30"/>
          <w:szCs w:val="30"/>
          <w:cs/>
        </w:rPr>
        <w:t>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49DF38B2" w14:textId="77777777" w:rsidR="00B600E0" w:rsidRPr="0003031C" w:rsidRDefault="00B600E0" w:rsidP="001A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="Angsana New" w:hAnsi="Angsana New"/>
          <w:sz w:val="30"/>
          <w:szCs w:val="30"/>
        </w:rPr>
      </w:pPr>
    </w:p>
    <w:p w14:paraId="49D72B0A" w14:textId="22150906" w:rsidR="004A6204" w:rsidRDefault="005C256E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</w:pPr>
      <w:r w:rsidRPr="0003031C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กลุ่มบริษัทได้ประเมินการด้อยค่าตาม </w:t>
      </w:r>
      <w:r w:rsidRPr="0003031C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TFRS </w:t>
      </w:r>
      <w:r w:rsidR="009C7C0A" w:rsidRPr="0003031C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>9</w:t>
      </w:r>
      <w:r w:rsidRPr="0003031C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="00EB06C3" w:rsidRPr="0003031C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ณ วันที่ </w:t>
      </w:r>
      <w:r w:rsidR="003D2A7D" w:rsidRPr="0003031C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1</w:t>
      </w:r>
      <w:r w:rsidR="00EB06C3" w:rsidRPr="0003031C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มกราคม </w:t>
      </w:r>
      <w:r w:rsidR="003D2A7D" w:rsidRPr="0003031C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</w:rPr>
        <w:t>2563</w:t>
      </w:r>
      <w:r w:rsidR="00EB06C3" w:rsidRPr="0003031C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03031C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ซึ่งไม่มีผลกระทบอย่างมีสาระสำคัญต่องบการเงินรวมและงบการเงินเฉพาะกิจการ</w:t>
      </w:r>
    </w:p>
    <w:p w14:paraId="791B988F" w14:textId="77777777" w:rsidR="004A6204" w:rsidRDefault="004A6204" w:rsidP="002564FA">
      <w:pPr>
        <w:pStyle w:val="ListParagraph"/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</w:p>
    <w:p w14:paraId="0A089316" w14:textId="78FB6C4B" w:rsidR="003C3B68" w:rsidRPr="00E00820" w:rsidRDefault="003C3B68" w:rsidP="00F0298D">
      <w:pPr>
        <w:pStyle w:val="ListParagraph"/>
        <w:numPr>
          <w:ilvl w:val="0"/>
          <w:numId w:val="21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</w:rPr>
        <w:t xml:space="preserve">TFRS </w:t>
      </w:r>
      <w:r w:rsidR="001505E6"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E00820">
        <w:rPr>
          <w:rFonts w:asciiTheme="majorHAnsi" w:hAnsiTheme="majorHAnsi" w:cstheme="majorHAnsi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428A8EBC" w14:textId="7186CA21" w:rsidR="00F23C86" w:rsidRPr="00945EB4" w:rsidRDefault="00F23C86" w:rsidP="00F23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p w14:paraId="724E5DA7" w14:textId="78A30679" w:rsidR="003C3B68" w:rsidRPr="00E00820" w:rsidRDefault="003C3B68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</w:pPr>
      <w:r w:rsidRPr="004C4C9D">
        <w:rPr>
          <w:rFonts w:asciiTheme="majorHAnsi" w:hAnsiTheme="majorHAnsi" w:cstheme="majorHAnsi"/>
          <w:spacing w:val="-2"/>
          <w:sz w:val="30"/>
          <w:szCs w:val="30"/>
          <w:shd w:val="clear" w:color="auto" w:fill="FFFFFF" w:themeFill="background1"/>
          <w:cs/>
        </w:rPr>
        <w:t xml:space="preserve">ตั้งแต่วันที่ </w:t>
      </w:r>
      <w:r w:rsidRPr="004C4C9D">
        <w:rPr>
          <w:rFonts w:asciiTheme="majorHAnsi" w:hAnsiTheme="majorHAnsi" w:cstheme="majorHAnsi"/>
          <w:spacing w:val="-2"/>
          <w:sz w:val="30"/>
          <w:szCs w:val="30"/>
          <w:shd w:val="clear" w:color="auto" w:fill="FFFFFF" w:themeFill="background1"/>
        </w:rPr>
        <w:t xml:space="preserve">1 </w:t>
      </w:r>
      <w:r w:rsidRPr="004C4C9D">
        <w:rPr>
          <w:rFonts w:asciiTheme="majorHAnsi" w:hAnsiTheme="majorHAnsi" w:cstheme="majorHAnsi"/>
          <w:spacing w:val="-2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4C4C9D">
        <w:rPr>
          <w:rFonts w:asciiTheme="majorHAnsi" w:hAnsiTheme="majorHAnsi" w:cstheme="majorHAnsi"/>
          <w:spacing w:val="-2"/>
          <w:sz w:val="30"/>
          <w:szCs w:val="30"/>
          <w:shd w:val="clear" w:color="auto" w:fill="FFFFFF" w:themeFill="background1"/>
        </w:rPr>
        <w:t xml:space="preserve">2563 </w:t>
      </w:r>
      <w:r w:rsidRPr="004C4C9D">
        <w:rPr>
          <w:rFonts w:asciiTheme="majorHAnsi" w:hAnsiTheme="majorHAnsi" w:cstheme="majorHAnsi"/>
          <w:spacing w:val="-2"/>
          <w:sz w:val="30"/>
          <w:szCs w:val="30"/>
          <w:shd w:val="clear" w:color="auto" w:fill="FFFFFF" w:themeFill="background1"/>
          <w:cs/>
        </w:rPr>
        <w:t>กลุ่มบริษัท</w:t>
      </w:r>
      <w:r w:rsidRPr="004C4C9D">
        <w:rPr>
          <w:rFonts w:asciiTheme="majorHAnsi" w:hAnsiTheme="majorHAnsi" w:cstheme="majorHAnsi"/>
          <w:spacing w:val="-2"/>
          <w:sz w:val="30"/>
          <w:szCs w:val="30"/>
          <w:cs/>
        </w:rPr>
        <w:t xml:space="preserve"> ถือปฏิบัติตาม </w:t>
      </w:r>
      <w:r w:rsidRPr="004C4C9D">
        <w:rPr>
          <w:rFonts w:asciiTheme="majorHAnsi" w:hAnsiTheme="majorHAnsi" w:cstheme="majorHAnsi"/>
          <w:spacing w:val="-2"/>
          <w:sz w:val="30"/>
          <w:szCs w:val="30"/>
        </w:rPr>
        <w:t xml:space="preserve">TFRS 16 </w:t>
      </w:r>
      <w:r w:rsidRPr="004C4C9D">
        <w:rPr>
          <w:rFonts w:asciiTheme="majorHAnsi" w:hAnsiTheme="majorHAnsi" w:cstheme="majorHAnsi"/>
          <w:spacing w:val="-2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ตามมาตรฐานการบัญชี ฉบับที่ </w:t>
      </w:r>
      <w:r w:rsidRPr="00E00820">
        <w:rPr>
          <w:rFonts w:asciiTheme="majorHAnsi" w:hAnsiTheme="majorHAnsi" w:cstheme="majorHAnsi"/>
          <w:sz w:val="30"/>
          <w:szCs w:val="30"/>
        </w:rPr>
        <w:t xml:space="preserve">17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E00820">
        <w:rPr>
          <w:rFonts w:asciiTheme="majorHAnsi" w:hAnsiTheme="majorHAnsi" w:cstheme="majorHAnsi"/>
          <w:i/>
          <w:iCs/>
          <w:sz w:val="30"/>
          <w:szCs w:val="30"/>
          <w:cs/>
        </w:rPr>
        <w:t>สัญญาเช่า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</w:rPr>
        <w:t xml:space="preserve">(TAS 17)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E00820">
        <w:rPr>
          <w:rFonts w:asciiTheme="majorHAnsi" w:hAnsiTheme="majorHAnsi" w:cstheme="majorHAnsi"/>
          <w:sz w:val="30"/>
          <w:szCs w:val="30"/>
        </w:rPr>
        <w:t xml:space="preserve">4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เรื่อง </w:t>
      </w:r>
      <w:r w:rsidRPr="00E00820">
        <w:rPr>
          <w:rFonts w:asciiTheme="majorHAnsi" w:hAnsiTheme="majorHAnsi" w:cstheme="majorHAns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</w:rPr>
        <w:t xml:space="preserve">(TFRIC 4) 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E00820">
        <w:rPr>
          <w:rFonts w:asciiTheme="majorHAnsi" w:hAnsiTheme="majorHAnsi" w:cstheme="majorHAnsi"/>
          <w:sz w:val="30"/>
          <w:szCs w:val="30"/>
        </w:rPr>
        <w:t>(Modified retrospective approach)</w:t>
      </w:r>
      <w:r w:rsidRPr="00E00820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32D2061B" w14:textId="77777777" w:rsidR="00DC1873" w:rsidRPr="00945EB4" w:rsidRDefault="00DC1873" w:rsidP="003C3B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HAnsi" w:hAnsiTheme="majorHAnsi" w:cstheme="majorHAnsi"/>
          <w:b/>
          <w:bCs/>
          <w:sz w:val="24"/>
          <w:szCs w:val="24"/>
          <w:cs/>
        </w:rPr>
      </w:pPr>
    </w:p>
    <w:p w14:paraId="3EC2BA05" w14:textId="41ADF173" w:rsidR="0003031C" w:rsidRDefault="003C3B68" w:rsidP="0003031C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sz w:val="30"/>
          <w:szCs w:val="30"/>
        </w:rPr>
      </w:pP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7411A4" w:rsidRPr="00E00820">
        <w:rPr>
          <w:rFonts w:asciiTheme="majorHAnsi" w:hAnsiTheme="majorHAnsi" w:cstheme="majorHAns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ตาม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TFRS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16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ณ วันที่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1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 xml:space="preserve">มกราคม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2563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กลุ่มบริษัทรับรู้สินทรัพย์สิทธิการใช้และหนี้สินตามสัญญาเช่า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</w:rPr>
        <w:t xml:space="preserve">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</w:t>
      </w:r>
      <w:r w:rsidRPr="00E00820">
        <w:rPr>
          <w:rFonts w:asciiTheme="majorHAnsi" w:hAnsiTheme="majorHAnsi" w:cstheme="majorHAnsi"/>
          <w:sz w:val="30"/>
          <w:szCs w:val="30"/>
          <w:cs/>
        </w:rPr>
        <w:t>สิทธิการใช้และดอกเบี้ยจ่ายของหนี้สินตามสัญญาเช่</w:t>
      </w:r>
      <w:r w:rsidR="001C1B0D" w:rsidRPr="00E00820">
        <w:rPr>
          <w:rFonts w:asciiTheme="majorHAnsi" w:hAnsiTheme="majorHAnsi" w:cstheme="majorHAnsi" w:hint="cs"/>
          <w:sz w:val="30"/>
          <w:szCs w:val="30"/>
          <w:cs/>
        </w:rPr>
        <w:t>า</w:t>
      </w:r>
    </w:p>
    <w:p w14:paraId="101BD8DE" w14:textId="77777777" w:rsidR="00122BF0" w:rsidRDefault="00122BF0" w:rsidP="0003031C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3CA33497" w14:textId="517EFF7A" w:rsidR="001C4EA9" w:rsidRPr="00E00820" w:rsidRDefault="003C3B68" w:rsidP="0003031C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ในการปฏิบัติในช่วง</w:t>
      </w:r>
      <w:r w:rsidRPr="00E00820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 xml:space="preserve">เปลี่ยนแปลง </w:t>
      </w:r>
      <w:r w:rsidRPr="00E00820">
        <w:rPr>
          <w:rFonts w:asciiTheme="majorHAnsi" w:hAnsiTheme="majorHAnsi" w:cstheme="majorHAnsi"/>
          <w:sz w:val="30"/>
          <w:szCs w:val="30"/>
          <w:shd w:val="clear" w:color="auto" w:fill="FFFFFF" w:themeFill="background1"/>
          <w:cs/>
        </w:rPr>
        <w:t>กลุ่มบริษัท</w:t>
      </w:r>
      <w:r w:rsidRPr="00E00820">
        <w:rPr>
          <w:rFonts w:asciiTheme="majorHAnsi" w:hAnsiTheme="majorHAnsi" w:cstheme="majorHAnsi"/>
          <w:color w:val="000000"/>
          <w:sz w:val="30"/>
          <w:szCs w:val="30"/>
          <w:shd w:val="clear" w:color="auto" w:fill="FFFFFF" w:themeFill="background1"/>
          <w:cs/>
        </w:rPr>
        <w:t>ได้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เลือกใช้ข้อยกเว้น</w:t>
      </w:r>
      <w:r w:rsidR="001C4EA9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ต่อไปนี้</w:t>
      </w:r>
    </w:p>
    <w:p w14:paraId="1DCA193C" w14:textId="1C07EDCB" w:rsidR="001C4EA9" w:rsidRPr="004C4C9D" w:rsidRDefault="001C4EA9" w:rsidP="00F0298D">
      <w:pPr>
        <w:pStyle w:val="ListParagraph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4C4C9D">
        <w:rPr>
          <w:rFonts w:asciiTheme="majorHAnsi" w:eastAsia="Times New Roman" w:hAnsiTheme="majorHAnsi" w:cstheme="majorHAnsi"/>
          <w:color w:val="000000"/>
          <w:spacing w:val="8"/>
          <w:sz w:val="30"/>
          <w:szCs w:val="30"/>
          <w:cs/>
          <w:lang w:val="en-US"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4C4C9D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 xml:space="preserve"> </w:t>
      </w:r>
      <w:r w:rsidRPr="004C4C9D"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  <w:t xml:space="preserve">12 </w:t>
      </w:r>
      <w:r w:rsidRPr="004C4C9D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>เดือน</w:t>
      </w:r>
      <w:r w:rsidR="00B715DA">
        <w:rPr>
          <w:rFonts w:asciiTheme="majorHAnsi" w:eastAsia="Times New Roman" w:hAnsiTheme="majorHAnsi" w:cstheme="majorHAnsi" w:hint="cs"/>
          <w:color w:val="000000"/>
          <w:sz w:val="30"/>
          <w:szCs w:val="30"/>
          <w:cs/>
          <w:lang w:val="en-US"/>
        </w:rPr>
        <w:t xml:space="preserve"> และ</w:t>
      </w:r>
      <w:r w:rsidRPr="004C4C9D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 xml:space="preserve"> </w:t>
      </w:r>
    </w:p>
    <w:p w14:paraId="25D9FBC4" w14:textId="795A5F96" w:rsidR="006734D6" w:rsidRPr="00E00820" w:rsidRDefault="001C4EA9" w:rsidP="00F0298D">
      <w:pPr>
        <w:pStyle w:val="ListParagraph"/>
        <w:numPr>
          <w:ilvl w:val="0"/>
          <w:numId w:val="22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1080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E00820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E00820"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  <w:t xml:space="preserve"> </w:t>
      </w:r>
    </w:p>
    <w:p w14:paraId="6A747F98" w14:textId="3672F0B1" w:rsidR="003C3B68" w:rsidRPr="00945EB4" w:rsidRDefault="003C3B68" w:rsidP="003C3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HAnsi" w:hAnsiTheme="majorHAnsi" w:cstheme="majorHAnsi"/>
          <w:sz w:val="23"/>
          <w:szCs w:val="23"/>
          <w:lang w:val="en-GB"/>
        </w:rPr>
      </w:pPr>
    </w:p>
    <w:p w14:paraId="02DFB139" w14:textId="74F72238" w:rsidR="00A60EDE" w:rsidRPr="00E00820" w:rsidRDefault="00A60EDE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  <w:cs/>
        </w:rPr>
      </w:pP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TFRS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16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โดย ณ วันที่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กลุ่มบริษัทรับรู้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สินทรัพย์สิทธิการใช้</w:t>
      </w:r>
      <w:r w:rsidR="00D24AD3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ซึ่งแสดงเป็นส่วนหนึ่งของที่ดิน อาคารและอุปกรณ์ 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เพิ่มขึ้น </w:t>
      </w:r>
      <w:r w:rsidR="000D4CF1"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>14.33</w:t>
      </w:r>
      <w:r w:rsidR="005250E8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 </w:t>
      </w:r>
      <w:r w:rsidR="00353126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ล้านบาท</w:t>
      </w:r>
      <w:r w:rsidR="008A2180"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 xml:space="preserve"> </w:t>
      </w:r>
      <w:r w:rsidR="005250E8"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 xml:space="preserve">และ </w:t>
      </w:r>
      <w:r w:rsidR="000D4CF1"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>5.03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</w:rPr>
        <w:t xml:space="preserve"> </w:t>
      </w:r>
      <w:r w:rsidRPr="006462F9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ล้านบาท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ส่งผลให้หนี้สินตามสัญญาเช่าเพิ่มขึ้น </w:t>
      </w:r>
      <w:r w:rsidR="00EE7F6F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14.33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 xml:space="preserve"> </w:t>
      </w:r>
      <w:r w:rsidR="00353126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ล้านบาท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และ </w:t>
      </w:r>
      <w:r w:rsidR="00EE7F6F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5.03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ล้านบาท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ในงบการเงินรวมและงบการเงิน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เฉพาะกิจการ</w:t>
      </w:r>
      <w:r w:rsidR="007136A3"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5250E8"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ตามลำดับ 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>ทั้งนี้ ภาระผูกพันตามสัญญาเช่าดำเนินงาน ณ</w:t>
      </w:r>
      <w:r w:rsidR="00A5220A">
        <w:rPr>
          <w:rFonts w:asciiTheme="majorHAnsi" w:hAnsiTheme="majorHAnsi" w:cstheme="majorHAnsi" w:hint="cs"/>
          <w:color w:val="000000"/>
          <w:spacing w:val="4"/>
          <w:sz w:val="30"/>
          <w:szCs w:val="30"/>
          <w:cs/>
        </w:rPr>
        <w:t xml:space="preserve"> วันที่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</w:t>
      </w:r>
      <w:r w:rsidR="002B2B63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31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ธันวาคม </w:t>
      </w:r>
      <w:r w:rsidR="002B2B63" w:rsidRPr="00E00820">
        <w:rPr>
          <w:rFonts w:asciiTheme="majorHAnsi" w:hAnsiTheme="majorHAnsi" w:cstheme="majorHAnsi"/>
          <w:color w:val="000000"/>
          <w:spacing w:val="4"/>
          <w:sz w:val="30"/>
          <w:szCs w:val="30"/>
        </w:rPr>
        <w:t>2562</w:t>
      </w:r>
      <w:r w:rsidRPr="00E00820">
        <w:rPr>
          <w:rFonts w:asciiTheme="majorHAnsi" w:hAnsiTheme="majorHAnsi" w:cstheme="majorHAnsi"/>
          <w:color w:val="000000"/>
          <w:spacing w:val="4"/>
          <w:sz w:val="30"/>
          <w:szCs w:val="30"/>
          <w:cs/>
        </w:rPr>
        <w:t xml:space="preserve"> เมื่อคิดลดโดย</w:t>
      </w:r>
      <w:r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ใช้อัตราดอกเบี้ยเงินกู้ยืมส่วนเพิ่ม</w:t>
      </w:r>
      <w:r w:rsidR="00D24AD3"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 xml:space="preserve">ที่อัตราร้อยละ </w:t>
      </w:r>
      <w:r w:rsidR="00D24AD3" w:rsidRPr="004C4C9D">
        <w:rPr>
          <w:rFonts w:asciiTheme="majorHAnsi" w:hAnsiTheme="majorHAnsi" w:cstheme="majorHAnsi"/>
          <w:color w:val="000000"/>
          <w:spacing w:val="-2"/>
          <w:sz w:val="30"/>
          <w:szCs w:val="30"/>
        </w:rPr>
        <w:t xml:space="preserve">6 </w:t>
      </w:r>
      <w:r w:rsidR="00D24AD3"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ต่อปี</w:t>
      </w:r>
      <w:r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และ</w:t>
      </w:r>
      <w:r w:rsidR="00D24AD3"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การ</w:t>
      </w:r>
      <w:r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ยกเว้นการรับรู้รายการสำหรับสัญญาเช่าระยะสั้น</w:t>
      </w:r>
      <w:r w:rsidRPr="00E00820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 xml:space="preserve"> </w:t>
      </w:r>
      <w:r w:rsidR="00D24AD3" w:rsidRPr="00E00820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แล</w:t>
      </w:r>
      <w:r w:rsidR="00A5220A">
        <w:rPr>
          <w:rFonts w:asciiTheme="majorHAnsi" w:hAnsiTheme="majorHAnsi" w:cstheme="majorHAnsi" w:hint="cs"/>
          <w:color w:val="000000"/>
          <w:spacing w:val="6"/>
          <w:sz w:val="30"/>
          <w:szCs w:val="30"/>
          <w:cs/>
        </w:rPr>
        <w:t>ะเมื่อ</w:t>
      </w:r>
      <w:r w:rsidRPr="00E00820">
        <w:rPr>
          <w:rFonts w:asciiTheme="majorHAnsi" w:hAnsiTheme="majorHAnsi" w:cstheme="majorHAnsi"/>
          <w:color w:val="000000"/>
          <w:spacing w:val="6"/>
          <w:sz w:val="30"/>
          <w:szCs w:val="30"/>
          <w:cs/>
        </w:rPr>
        <w:t>รวมกับหนี้สินตามสัญญาเช่าการเงิน กลุ่มบริษัทรับรู้หนี้สินตามสัญญาเช่า ณ วันที่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1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มกราคม </w:t>
      </w:r>
      <w:r w:rsidR="002B2B63" w:rsidRPr="00E00820">
        <w:rPr>
          <w:rFonts w:asciiTheme="majorHAnsi" w:hAnsiTheme="majorHAnsi" w:cstheme="majorHAnsi"/>
          <w:color w:val="000000"/>
          <w:sz w:val="30"/>
          <w:szCs w:val="30"/>
        </w:rPr>
        <w:t>2563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เป็นจำนวน </w:t>
      </w:r>
      <w:r w:rsidR="00AF24D9" w:rsidRPr="00E00820">
        <w:rPr>
          <w:rFonts w:asciiTheme="majorHAnsi" w:hAnsiTheme="majorHAnsi" w:cstheme="majorHAnsi"/>
          <w:color w:val="000000"/>
          <w:sz w:val="30"/>
          <w:szCs w:val="30"/>
        </w:rPr>
        <w:t>46.48</w:t>
      </w:r>
      <w:r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353126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ล้านบาท</w:t>
      </w:r>
      <w:r w:rsidR="008A218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และ </w:t>
      </w:r>
      <w:r w:rsidR="00AF24D9" w:rsidRPr="00E00820">
        <w:rPr>
          <w:rFonts w:asciiTheme="majorHAnsi" w:hAnsiTheme="majorHAnsi" w:cstheme="majorHAnsi"/>
          <w:color w:val="000000"/>
          <w:sz w:val="30"/>
          <w:szCs w:val="30"/>
        </w:rPr>
        <w:t>8.15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ล้านบาท</w:t>
      </w:r>
      <w:r w:rsidR="005250E8"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7136A3"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="007136A3" w:rsidRPr="00E00820">
        <w:rPr>
          <w:rFonts w:asciiTheme="majorHAnsi" w:hAnsiTheme="majorHAnsi" w:cstheme="majorHAnsi" w:hint="cs"/>
          <w:color w:val="000000"/>
          <w:sz w:val="30"/>
          <w:szCs w:val="30"/>
          <w:cs/>
        </w:rPr>
        <w:t>ตามลำดับ</w:t>
      </w:r>
    </w:p>
    <w:p w14:paraId="5A9E96F2" w14:textId="77777777" w:rsidR="00A60EDE" w:rsidRPr="00945EB4" w:rsidRDefault="00A60EDE" w:rsidP="00A60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HAnsi" w:hAnsiTheme="majorHAnsi" w:cstheme="majorHAnsi"/>
          <w:sz w:val="23"/>
          <w:szCs w:val="23"/>
        </w:rPr>
      </w:pPr>
    </w:p>
    <w:p w14:paraId="0E04B3E1" w14:textId="47E8C4C4" w:rsidR="00DA2196" w:rsidRDefault="003C3B68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EE7F6F" w:rsidRPr="00E00820">
        <w:rPr>
          <w:rFonts w:asciiTheme="majorHAnsi" w:hAnsiTheme="majorHAnsi"/>
          <w:color w:val="000000"/>
          <w:sz w:val="30"/>
          <w:szCs w:val="30"/>
          <w:cs/>
        </w:rPr>
        <w:t>จำหน่ายแก๊สปิโตรเลียม</w:t>
      </w:r>
      <w:r w:rsidR="00EE7F6F" w:rsidRPr="00E00820" w:rsidDel="00EE7F6F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E00820">
        <w:rPr>
          <w:rFonts w:asciiTheme="majorHAnsi" w:hAnsiTheme="majorHAnsi" w:cstheme="majorHAnsi"/>
          <w:color w:val="000000"/>
          <w:sz w:val="30"/>
          <w:szCs w:val="30"/>
          <w:cs/>
        </w:rPr>
        <w:t>และ</w:t>
      </w:r>
      <w:r w:rsidR="00EE7F6F" w:rsidRPr="00E00820">
        <w:rPr>
          <w:rFonts w:asciiTheme="majorHAnsi" w:hAnsiTheme="majorHAnsi"/>
          <w:color w:val="000000"/>
          <w:sz w:val="30"/>
          <w:szCs w:val="30"/>
          <w:cs/>
        </w:rPr>
        <w:t>ส่วนงานบริการตรวจสอบความปลอดภัย</w:t>
      </w:r>
      <w:r w:rsidR="00EE7F6F" w:rsidRPr="00E00820">
        <w:rPr>
          <w:rFonts w:asciiTheme="majorHAnsi" w:hAnsiTheme="majorHAnsi"/>
          <w:color w:val="000000"/>
          <w:sz w:val="30"/>
          <w:szCs w:val="30"/>
        </w:rPr>
        <w:t xml:space="preserve"> </w:t>
      </w:r>
    </w:p>
    <w:p w14:paraId="6F3E49C2" w14:textId="43A09774" w:rsidR="004A6204" w:rsidRDefault="004A6204" w:rsidP="001A486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1F322EC0" w14:textId="6338366B" w:rsidR="0003031C" w:rsidRPr="0003031C" w:rsidRDefault="0003031C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03031C">
        <w:rPr>
          <w:b/>
          <w:bCs/>
          <w:cs/>
          <w:lang w:val="en-US"/>
        </w:rPr>
        <w:t>นโยบายการบัญชีที่สำคัญ</w:t>
      </w:r>
    </w:p>
    <w:p w14:paraId="7E8C8953" w14:textId="707D28EA" w:rsidR="0003031C" w:rsidRDefault="0003031C" w:rsidP="0003031C">
      <w:pPr>
        <w:pStyle w:val="BodyText2"/>
        <w:rPr>
          <w:b/>
          <w:bCs/>
          <w:lang w:val="en-US"/>
        </w:rPr>
      </w:pPr>
    </w:p>
    <w:p w14:paraId="0C978B47" w14:textId="3A9ED712" w:rsidR="0003031C" w:rsidRDefault="00BC0626" w:rsidP="00BC0626">
      <w:pPr>
        <w:pStyle w:val="BodyText2"/>
        <w:ind w:left="540"/>
        <w:rPr>
          <w:lang w:val="en-US"/>
        </w:rPr>
      </w:pPr>
      <w:r w:rsidRPr="00BC0626">
        <w:rPr>
          <w:cs/>
          <w:lang w:val="en-US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734A75">
        <w:rPr>
          <w:rFonts w:hint="cs"/>
          <w:cs/>
          <w:lang w:val="en-US"/>
        </w:rPr>
        <w:t xml:space="preserve"> </w:t>
      </w:r>
      <w:r w:rsidR="00734A75" w:rsidRPr="00854EEC">
        <w:rPr>
          <w:cs/>
          <w:lang w:val="en-US"/>
        </w:rPr>
        <w:t xml:space="preserve">ยกเว้นที่ได้กล่าวไว้ในหมายเหตุข้อ </w:t>
      </w:r>
      <w:r w:rsidR="00854EEC" w:rsidRPr="00854EEC">
        <w:rPr>
          <w:lang w:val="en-US"/>
        </w:rPr>
        <w:t>3</w:t>
      </w:r>
    </w:p>
    <w:p w14:paraId="664F5247" w14:textId="77777777" w:rsidR="00DA2196" w:rsidRPr="00BC0626" w:rsidRDefault="00DA2196" w:rsidP="00BC0626">
      <w:pPr>
        <w:pStyle w:val="BodyText2"/>
        <w:ind w:left="540"/>
        <w:rPr>
          <w:cs/>
          <w:lang w:val="en-US"/>
        </w:rPr>
      </w:pPr>
    </w:p>
    <w:p w14:paraId="1F1FEECB" w14:textId="77777777" w:rsidR="00567E61" w:rsidRPr="00567E61" w:rsidRDefault="00567E61" w:rsidP="00F0298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67E6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2718929A" w14:textId="77777777" w:rsidR="00567E61" w:rsidRPr="00567E61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4BCE1E7" w14:textId="04FC0016" w:rsidR="00567E61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67E61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567E61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(รวมกันเรียกว่า </w:t>
      </w:r>
      <w:r w:rsidRPr="00567E61">
        <w:rPr>
          <w:rFonts w:asciiTheme="majorBidi" w:hAnsiTheme="majorBidi" w:cstheme="majorBidi"/>
          <w:sz w:val="30"/>
          <w:szCs w:val="30"/>
        </w:rPr>
        <w:t>“</w:t>
      </w:r>
      <w:r w:rsidRPr="00567E6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67E61">
        <w:rPr>
          <w:rFonts w:asciiTheme="majorBidi" w:hAnsiTheme="majorBidi" w:cstheme="majorBidi"/>
          <w:sz w:val="30"/>
          <w:szCs w:val="30"/>
        </w:rPr>
        <w:t>”</w:t>
      </w:r>
      <w:r w:rsidRPr="00567E61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73DE966B" w14:textId="46E12D8B" w:rsidR="00B83686" w:rsidRDefault="00B83686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1C00C9" w14:textId="77777777" w:rsidR="00436506" w:rsidRPr="004C4C9D" w:rsidRDefault="00436506" w:rsidP="004C4C9D">
      <w:pPr>
        <w:pStyle w:val="BodyText2"/>
        <w:ind w:left="540"/>
        <w:rPr>
          <w:i/>
          <w:iCs/>
          <w:cs/>
        </w:rPr>
      </w:pPr>
      <w:r w:rsidRPr="004C4C9D">
        <w:rPr>
          <w:i/>
          <w:iCs/>
          <w:cs/>
        </w:rPr>
        <w:lastRenderedPageBreak/>
        <w:t xml:space="preserve">การรวมธุรกิจ </w:t>
      </w:r>
    </w:p>
    <w:p w14:paraId="3456CF33" w14:textId="77777777" w:rsidR="00436506" w:rsidRPr="004C4C9D" w:rsidRDefault="00436506" w:rsidP="004C4C9D">
      <w:pPr>
        <w:pStyle w:val="BodyText2"/>
        <w:ind w:left="540"/>
      </w:pPr>
    </w:p>
    <w:p w14:paraId="0157A981" w14:textId="776F8135" w:rsidR="00436506" w:rsidRPr="004C4C9D" w:rsidRDefault="00436506" w:rsidP="004C4C9D">
      <w:pPr>
        <w:pStyle w:val="BodyText2"/>
        <w:ind w:left="540"/>
      </w:pPr>
      <w:r w:rsidRPr="004C4C9D">
        <w:rPr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>
        <w:rPr>
          <w:cs/>
        </w:rPr>
        <w:br/>
      </w:r>
      <w:r w:rsidRPr="004C4C9D">
        <w:rPr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B0E6267" w14:textId="77777777" w:rsidR="00436506" w:rsidRPr="004C4C9D" w:rsidRDefault="00436506" w:rsidP="004C4C9D">
      <w:pPr>
        <w:pStyle w:val="BodyText2"/>
        <w:ind w:left="540"/>
      </w:pPr>
    </w:p>
    <w:p w14:paraId="11E1C72A" w14:textId="77777777" w:rsidR="00436506" w:rsidRPr="004C4C9D" w:rsidRDefault="00436506" w:rsidP="004C4C9D">
      <w:pPr>
        <w:pStyle w:val="BodyText2"/>
        <w:ind w:left="540"/>
      </w:pPr>
      <w:r w:rsidRPr="004C4C9D">
        <w:rPr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1DA248A6" w14:textId="77777777" w:rsidR="00436506" w:rsidRPr="004C4C9D" w:rsidRDefault="00436506" w:rsidP="004C4C9D">
      <w:pPr>
        <w:pStyle w:val="BodyText2"/>
        <w:ind w:left="540"/>
        <w:rPr>
          <w:cs/>
        </w:rPr>
      </w:pPr>
    </w:p>
    <w:p w14:paraId="75C9D4D7" w14:textId="2C449BF1" w:rsidR="00436506" w:rsidRPr="004C4C9D" w:rsidRDefault="00436506" w:rsidP="004C4C9D">
      <w:pPr>
        <w:pStyle w:val="BodyText2"/>
        <w:ind w:left="540"/>
      </w:pPr>
      <w:r w:rsidRPr="004C4C9D">
        <w:rPr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</w:t>
      </w:r>
      <w:r>
        <w:rPr>
          <w:cs/>
        </w:rPr>
        <w:br/>
      </w:r>
      <w:r w:rsidRPr="004C4C9D">
        <w:rPr>
          <w:spacing w:val="-2"/>
          <w:cs/>
        </w:rPr>
        <w:t>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AF73E11" w14:textId="77777777" w:rsidR="00436506" w:rsidRPr="004C4C9D" w:rsidRDefault="00436506" w:rsidP="004C4C9D">
      <w:pPr>
        <w:pStyle w:val="BodyText2"/>
        <w:ind w:left="540"/>
      </w:pPr>
    </w:p>
    <w:p w14:paraId="60271CBE" w14:textId="108198BE" w:rsidR="00436506" w:rsidRPr="004C4C9D" w:rsidRDefault="00436506" w:rsidP="004C4C9D">
      <w:pPr>
        <w:pStyle w:val="BodyText2"/>
        <w:ind w:left="540"/>
        <w:rPr>
          <w:color w:val="0000FF"/>
          <w:shd w:val="clear" w:color="auto" w:fill="D9D9D9" w:themeFill="background1" w:themeFillShade="D9"/>
        </w:rPr>
      </w:pPr>
      <w:r w:rsidRPr="004C4C9D">
        <w:rPr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4C4C9D">
        <w:rPr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4C4C9D">
        <w:t xml:space="preserve"> </w:t>
      </w:r>
      <w:r w:rsidRPr="004C4C9D">
        <w:rPr>
          <w:cs/>
        </w:rPr>
        <w:t>ทั้งนี้สิ่งตอบแทนที่โอนให้ยังรวมถึง</w:t>
      </w:r>
      <w:r>
        <w:rPr>
          <w:cs/>
        </w:rPr>
        <w:br/>
      </w:r>
      <w:r w:rsidRPr="004C4C9D">
        <w:rPr>
          <w:cs/>
        </w:rPr>
        <w:t>มูลค่ายุติธรรมของหนี้สินที่อาจเกิดขึ้น</w:t>
      </w:r>
    </w:p>
    <w:p w14:paraId="578691BE" w14:textId="77777777" w:rsidR="00436506" w:rsidRPr="004C4C9D" w:rsidRDefault="00436506" w:rsidP="004C4C9D">
      <w:pPr>
        <w:pStyle w:val="BodyText2"/>
        <w:ind w:left="540"/>
        <w:rPr>
          <w:color w:val="0000FF"/>
          <w:shd w:val="clear" w:color="auto" w:fill="D9D9D9" w:themeFill="background1" w:themeFillShade="D9"/>
        </w:rPr>
      </w:pPr>
    </w:p>
    <w:p w14:paraId="6092155D" w14:textId="77777777" w:rsidR="00436506" w:rsidRPr="004C4C9D" w:rsidRDefault="00436506" w:rsidP="004C4C9D">
      <w:pPr>
        <w:pStyle w:val="BodyText2"/>
        <w:ind w:left="540"/>
      </w:pPr>
      <w:r w:rsidRPr="004C4C9D">
        <w:rPr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5F4A8DD7" w14:textId="77777777" w:rsidR="00436506" w:rsidRPr="004C4C9D" w:rsidRDefault="00436506" w:rsidP="004C4C9D">
      <w:pPr>
        <w:pStyle w:val="BodyText2"/>
        <w:ind w:left="540"/>
      </w:pPr>
    </w:p>
    <w:p w14:paraId="4A305103" w14:textId="77777777" w:rsidR="00436506" w:rsidRPr="004C4C9D" w:rsidRDefault="00436506" w:rsidP="004C4C9D">
      <w:pPr>
        <w:pStyle w:val="BodyText2"/>
        <w:ind w:left="540"/>
      </w:pPr>
      <w:r w:rsidRPr="004C4C9D">
        <w:rPr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AA0CD1C" w14:textId="77777777" w:rsidR="00436506" w:rsidRPr="004C4C9D" w:rsidRDefault="00436506" w:rsidP="004C4C9D">
      <w:pPr>
        <w:pStyle w:val="BodyText2"/>
        <w:ind w:left="540"/>
      </w:pPr>
    </w:p>
    <w:p w14:paraId="45E99006" w14:textId="77777777" w:rsidR="00436506" w:rsidRPr="004C4C9D" w:rsidRDefault="00436506" w:rsidP="004C4C9D">
      <w:pPr>
        <w:pStyle w:val="BodyText2"/>
        <w:ind w:left="540"/>
      </w:pPr>
      <w:r w:rsidRPr="004C4C9D">
        <w:rPr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2C4722C1" w14:textId="77777777" w:rsidR="00436506" w:rsidRPr="004C4C9D" w:rsidRDefault="00436506" w:rsidP="004C4C9D">
      <w:pPr>
        <w:pStyle w:val="BodyText2"/>
        <w:ind w:left="540"/>
      </w:pPr>
    </w:p>
    <w:p w14:paraId="400D0128" w14:textId="5E336AA6" w:rsidR="00436506" w:rsidRPr="004C4C9D" w:rsidRDefault="00436506" w:rsidP="004C4C9D">
      <w:pPr>
        <w:pStyle w:val="BodyText2"/>
        <w:ind w:left="540"/>
        <w:rPr>
          <w:cs/>
        </w:rPr>
      </w:pPr>
      <w:r w:rsidRPr="004C4C9D">
        <w:rPr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>
        <w:rPr>
          <w:cs/>
        </w:rPr>
        <w:br/>
      </w:r>
      <w:r w:rsidRPr="004C4C9D">
        <w:rPr>
          <w:cs/>
        </w:rPr>
        <w:t xml:space="preserve"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>
        <w:rPr>
          <w:cs/>
        </w:rPr>
        <w:br/>
      </w:r>
      <w:r w:rsidRPr="004C4C9D">
        <w:rPr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</w:t>
      </w:r>
      <w:r>
        <w:rPr>
          <w:cs/>
        </w:rPr>
        <w:br/>
      </w:r>
      <w:r w:rsidRPr="004C4C9D">
        <w:rPr>
          <w:cs/>
        </w:rPr>
        <w:t xml:space="preserve">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>
        <w:rPr>
          <w:cs/>
        </w:rPr>
        <w:br/>
      </w:r>
      <w:r w:rsidRPr="004C4C9D">
        <w:rPr>
          <w:cs/>
        </w:rPr>
        <w:t>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F419C74" w14:textId="2D763D42" w:rsidR="0037135B" w:rsidRDefault="0037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BFCDB17" w14:textId="19CFDDFF" w:rsidR="00423EF5" w:rsidRPr="0004335F" w:rsidRDefault="00423EF5" w:rsidP="00423EF5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การรวมธุรกิจภายใต้การควบคุมเดียวกัน</w:t>
      </w:r>
    </w:p>
    <w:p w14:paraId="5E6DF797" w14:textId="77777777" w:rsidR="00423EF5" w:rsidRPr="0004335F" w:rsidRDefault="00423EF5" w:rsidP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BC04DF9" w14:textId="56842FBD" w:rsidR="00423EF5" w:rsidRDefault="00423EF5" w:rsidP="00423EF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รายการส่วนเกินหรือ</w:t>
      </w:r>
      <w:r>
        <w:rPr>
          <w:rFonts w:asciiTheme="majorBidi" w:hAnsiTheme="majorBidi" w:cstheme="majorBidi"/>
          <w:sz w:val="28"/>
          <w:szCs w:val="28"/>
        </w:rPr>
        <w:br/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ส่วนขาดจะถูกโอนไปยังกำไรสะสมเมื่อมีการขายเงินลงทุนในธุรกิจที่ซื้อดังกล่าวไป </w:t>
      </w:r>
    </w:p>
    <w:p w14:paraId="5B7C156F" w14:textId="77777777" w:rsidR="00423EF5" w:rsidRPr="0004335F" w:rsidRDefault="00423EF5" w:rsidP="00423EF5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D66F72" w14:textId="2825108F" w:rsidR="00423EF5" w:rsidRPr="004C4C9D" w:rsidRDefault="00423EF5" w:rsidP="004C4C9D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>จนถึงวันที่การควบคุมสิ้นสุด</w:t>
      </w:r>
    </w:p>
    <w:p w14:paraId="6B6461E9" w14:textId="77777777" w:rsidR="00423EF5" w:rsidRDefault="00423EF5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49C1E21" w14:textId="5102CF7C" w:rsidR="00567E61" w:rsidRPr="00C04879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0487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38A5B25" w14:textId="5DD75E2D" w:rsidR="00567E61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A44C5FB" w14:textId="47D167F2" w:rsidR="00567E61" w:rsidRPr="00567E61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67E61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E0BE4BF" w14:textId="14ADB1C1" w:rsidR="00567E61" w:rsidRDefault="00567E61" w:rsidP="0003031C">
      <w:pPr>
        <w:pStyle w:val="BodyText2"/>
        <w:rPr>
          <w:b/>
          <w:bCs/>
          <w:lang w:val="en-US"/>
        </w:rPr>
      </w:pPr>
    </w:p>
    <w:p w14:paraId="668900E4" w14:textId="61EDB97F" w:rsidR="008058ED" w:rsidRPr="008058ED" w:rsidRDefault="008058ED" w:rsidP="008058ED">
      <w:pPr>
        <w:pStyle w:val="BodyText2"/>
        <w:ind w:left="540"/>
        <w:rPr>
          <w:rFonts w:asciiTheme="majorBidi" w:hAnsiTheme="majorBidi" w:cstheme="majorBidi"/>
          <w:i/>
          <w:iCs/>
        </w:rPr>
      </w:pPr>
      <w:r w:rsidRPr="008058ED">
        <w:rPr>
          <w:rFonts w:asciiTheme="majorBidi" w:hAnsiTheme="majorBidi" w:cstheme="majorBidi"/>
          <w:i/>
          <w:iCs/>
          <w:cs/>
        </w:rPr>
        <w:t>ส่วนได้เสียที่ไม่มีอำนาจควบคุม</w:t>
      </w:r>
    </w:p>
    <w:p w14:paraId="36689BC5" w14:textId="75DAAB22" w:rsidR="008058ED" w:rsidRDefault="008058ED" w:rsidP="008058ED">
      <w:pPr>
        <w:pStyle w:val="BodyText2"/>
        <w:ind w:left="540"/>
        <w:rPr>
          <w:rFonts w:asciiTheme="majorBidi" w:hAnsiTheme="majorBidi" w:cstheme="majorBidi"/>
        </w:rPr>
      </w:pPr>
    </w:p>
    <w:p w14:paraId="2F45281F" w14:textId="77777777" w:rsidR="00CD3A86" w:rsidRPr="00DF25B1" w:rsidRDefault="00CD3A86" w:rsidP="00CD3A86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  <w:cs/>
        </w:rPr>
      </w:pPr>
      <w:r w:rsidRPr="00DF25B1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E43EAC" w14:textId="77777777" w:rsidR="00CD3A86" w:rsidRPr="008058ED" w:rsidRDefault="00CD3A86" w:rsidP="008058ED">
      <w:pPr>
        <w:pStyle w:val="BodyText2"/>
        <w:ind w:left="540"/>
        <w:rPr>
          <w:rFonts w:asciiTheme="majorBidi" w:hAnsiTheme="majorBidi" w:cstheme="majorBidi"/>
          <w:cs/>
        </w:rPr>
      </w:pPr>
    </w:p>
    <w:p w14:paraId="2234E2CE" w14:textId="3A84AD98" w:rsidR="008058ED" w:rsidRDefault="008058ED" w:rsidP="008058ED">
      <w:pPr>
        <w:pStyle w:val="BodyText2"/>
        <w:ind w:left="540"/>
        <w:rPr>
          <w:rFonts w:asciiTheme="majorBidi" w:hAnsiTheme="majorBidi" w:cstheme="majorBidi"/>
        </w:rPr>
      </w:pPr>
      <w:r w:rsidRPr="008058ED">
        <w:rPr>
          <w:rFonts w:asciiTheme="majorBidi" w:hAnsiTheme="majorBidi" w:cstheme="majorBidi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</w:t>
      </w:r>
      <w:r>
        <w:rPr>
          <w:rFonts w:asciiTheme="majorBidi" w:hAnsiTheme="majorBidi" w:cstheme="majorBidi" w:hint="cs"/>
          <w:cs/>
        </w:rPr>
        <w:t>อง</w:t>
      </w:r>
    </w:p>
    <w:p w14:paraId="0F0473D8" w14:textId="77777777" w:rsidR="0037135B" w:rsidRDefault="0037135B" w:rsidP="008058ED">
      <w:pPr>
        <w:pStyle w:val="BodyText2"/>
        <w:ind w:left="540"/>
        <w:rPr>
          <w:rFonts w:asciiTheme="majorBidi" w:hAnsiTheme="majorBidi" w:cstheme="majorBidi"/>
          <w:cs/>
        </w:rPr>
      </w:pPr>
    </w:p>
    <w:p w14:paraId="2C5B4802" w14:textId="116470C5" w:rsidR="00765581" w:rsidRPr="00905142" w:rsidRDefault="00765581" w:rsidP="00765581">
      <w:pPr>
        <w:pStyle w:val="BodyText2"/>
        <w:ind w:left="540"/>
        <w:rPr>
          <w:rFonts w:asciiTheme="majorBidi" w:hAnsiTheme="majorBidi" w:cstheme="majorBidi"/>
          <w:i/>
          <w:iCs/>
        </w:rPr>
      </w:pPr>
      <w:r w:rsidRPr="00905142">
        <w:rPr>
          <w:rFonts w:asciiTheme="majorBidi" w:hAnsiTheme="majorBidi"/>
          <w:i/>
          <w:iCs/>
          <w:cs/>
        </w:rPr>
        <w:t xml:space="preserve">การสูญเสียการควบคุม </w:t>
      </w:r>
    </w:p>
    <w:p w14:paraId="44E65203" w14:textId="77777777" w:rsidR="00765581" w:rsidRPr="00765581" w:rsidRDefault="00765581" w:rsidP="00765581">
      <w:pPr>
        <w:pStyle w:val="BodyText2"/>
        <w:ind w:left="540"/>
        <w:rPr>
          <w:rFonts w:asciiTheme="majorBidi" w:hAnsiTheme="majorBidi" w:cstheme="majorBidi"/>
        </w:rPr>
      </w:pPr>
    </w:p>
    <w:p w14:paraId="22D3BE23" w14:textId="478D9976" w:rsidR="00765581" w:rsidRPr="008058ED" w:rsidRDefault="00765581" w:rsidP="00765581">
      <w:pPr>
        <w:pStyle w:val="BodyText2"/>
        <w:ind w:left="540"/>
        <w:rPr>
          <w:rFonts w:asciiTheme="majorBidi" w:hAnsiTheme="majorBidi" w:cstheme="majorBidi"/>
        </w:rPr>
      </w:pPr>
      <w:r w:rsidRPr="00765581">
        <w:rPr>
          <w:rFonts w:asciiTheme="majorBidi" w:hAnsiTheme="majorBidi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FB1900">
        <w:rPr>
          <w:rFonts w:asciiTheme="majorBidi" w:hAnsiTheme="majorBidi"/>
          <w:cs/>
        </w:rPr>
        <w:br/>
      </w:r>
      <w:r w:rsidRPr="00765581">
        <w:rPr>
          <w:rFonts w:asciiTheme="majorBidi" w:hAnsiTheme="majorBidi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5890BB75" w14:textId="38DCCDDB" w:rsidR="0037135B" w:rsidRDefault="0037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148B55C" w14:textId="662C9D05" w:rsidR="00567E61" w:rsidRPr="00567E61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67E6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14:paraId="3D627DBD" w14:textId="77777777" w:rsidR="00567E61" w:rsidRPr="00567E61" w:rsidRDefault="00567E61" w:rsidP="00567E61">
      <w:pPr>
        <w:pStyle w:val="BodyText2"/>
        <w:spacing w:line="240" w:lineRule="atLeast"/>
        <w:ind w:left="540" w:right="47"/>
        <w:rPr>
          <w:rFonts w:asciiTheme="majorBidi" w:hAnsiTheme="majorBidi" w:cstheme="majorBidi"/>
        </w:rPr>
      </w:pPr>
    </w:p>
    <w:p w14:paraId="067E840B" w14:textId="2B0EE68B" w:rsidR="00567E61" w:rsidRPr="00567E61" w:rsidRDefault="00567E61" w:rsidP="00567E6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7E61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E9C5F4E" w14:textId="77777777" w:rsidR="00567E61" w:rsidRPr="00567E61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0010DDA" w14:textId="6F059754" w:rsidR="00567E61" w:rsidRPr="00567E61" w:rsidRDefault="00567E61" w:rsidP="00567E6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7E61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37D27DC" w14:textId="77777777" w:rsidR="00567E61" w:rsidRPr="00567E61" w:rsidRDefault="00567E61" w:rsidP="00567E6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ED739" w14:textId="605DD534" w:rsidR="00567E61" w:rsidRDefault="00567E61" w:rsidP="00567E6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7E61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567E61">
        <w:rPr>
          <w:rFonts w:asciiTheme="majorBidi" w:hAnsiTheme="majorBidi" w:cstheme="majorBidi"/>
          <w:sz w:val="30"/>
          <w:szCs w:val="30"/>
        </w:rPr>
        <w:t xml:space="preserve"> </w:t>
      </w:r>
      <w:r w:rsidRPr="00567E61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Pr="004C4C9D">
        <w:rPr>
          <w:rFonts w:asciiTheme="majorBidi" w:hAnsiTheme="majorBidi" w:cstheme="majorBidi"/>
          <w:spacing w:val="6"/>
          <w:sz w:val="30"/>
          <w:szCs w:val="30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Pr="00567E61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</w:t>
      </w:r>
      <w:r w:rsidR="00DB4122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567E61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ความมีอิทธิพลอย่างมีนัยสำคัญ</w:t>
      </w:r>
    </w:p>
    <w:p w14:paraId="7C4EF20F" w14:textId="77777777" w:rsidR="00207D8B" w:rsidRPr="00567E61" w:rsidRDefault="00207D8B" w:rsidP="00567E6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44BDC2" w14:textId="1E4528F3" w:rsidR="00567E61" w:rsidRPr="00567E61" w:rsidRDefault="00567E61" w:rsidP="00B83686">
      <w:pPr>
        <w:pStyle w:val="BodyText2"/>
        <w:spacing w:line="240" w:lineRule="atLeast"/>
        <w:ind w:left="540" w:right="47"/>
        <w:rPr>
          <w:rFonts w:asciiTheme="majorBidi" w:hAnsiTheme="majorBidi" w:cstheme="majorBidi"/>
          <w:i/>
          <w:iCs/>
          <w:cs/>
        </w:rPr>
      </w:pPr>
      <w:r w:rsidRPr="00567E61">
        <w:rPr>
          <w:rFonts w:asciiTheme="majorBidi" w:eastAsia="EucrosiaUPCBold" w:hAnsiTheme="majorBidi" w:cstheme="majorBidi"/>
          <w:i/>
          <w:iCs/>
          <w:cs/>
        </w:rPr>
        <w:t>การตัดรายการในงบการเงินรวม</w:t>
      </w:r>
    </w:p>
    <w:p w14:paraId="61308DD2" w14:textId="77777777" w:rsidR="00567E61" w:rsidRPr="00567E61" w:rsidRDefault="00567E61" w:rsidP="00567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EBDA308" w14:textId="7DCFA91E" w:rsidR="00567E61" w:rsidRPr="00567E61" w:rsidRDefault="00567E61" w:rsidP="00567E61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b/>
          <w:bCs/>
          <w:color w:val="0000FF"/>
        </w:rPr>
      </w:pPr>
      <w:r w:rsidRPr="00567E61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67E61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  <w:r w:rsidRPr="00567E61">
        <w:rPr>
          <w:rFonts w:asciiTheme="majorBidi" w:hAnsiTheme="majorBidi" w:cstheme="majorBidi"/>
          <w:b/>
          <w:bCs/>
          <w:color w:val="0000FF"/>
        </w:rPr>
        <w:t xml:space="preserve">   </w:t>
      </w:r>
    </w:p>
    <w:p w14:paraId="6EF94B16" w14:textId="6CC27BD5" w:rsidR="00567E61" w:rsidRDefault="00567E61" w:rsidP="0003031C">
      <w:pPr>
        <w:pStyle w:val="BodyText2"/>
        <w:rPr>
          <w:b/>
          <w:bCs/>
          <w:lang w:val="en-US"/>
        </w:rPr>
      </w:pPr>
    </w:p>
    <w:p w14:paraId="7B7360B0" w14:textId="69055C33" w:rsidR="00567E61" w:rsidRPr="00567E61" w:rsidRDefault="00567E61" w:rsidP="00F0298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67E61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C04879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และ</w:t>
      </w:r>
      <w:r w:rsidRPr="00567E61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บริษัทร่วม</w:t>
      </w:r>
    </w:p>
    <w:p w14:paraId="2BA1D593" w14:textId="77777777" w:rsidR="00567E61" w:rsidRPr="00567E61" w:rsidRDefault="00567E61" w:rsidP="00567E61">
      <w:pPr>
        <w:pStyle w:val="BodyText2"/>
        <w:rPr>
          <w:b/>
          <w:bCs/>
          <w:cs/>
        </w:rPr>
      </w:pPr>
    </w:p>
    <w:p w14:paraId="3C0B78A4" w14:textId="5A2E47A8" w:rsidR="00567E61" w:rsidRDefault="00567E61" w:rsidP="00567E61">
      <w:pPr>
        <w:pStyle w:val="BodyText2"/>
        <w:ind w:left="540"/>
        <w:rPr>
          <w:rFonts w:asciiTheme="majorBidi" w:hAnsiTheme="majorBidi" w:cstheme="majorBidi"/>
          <w:spacing w:val="-4"/>
        </w:rPr>
      </w:pPr>
      <w:r w:rsidRPr="0072656A">
        <w:rPr>
          <w:rFonts w:asciiTheme="majorBidi" w:hAnsiTheme="majorBidi" w:cstheme="majorBidi"/>
          <w:spacing w:val="-4"/>
          <w:cs/>
        </w:rPr>
        <w:t xml:space="preserve">เงินลงทุนในบริษัทย่อย </w:t>
      </w:r>
      <w:r w:rsidR="00C04879" w:rsidRPr="0072656A">
        <w:rPr>
          <w:rFonts w:asciiTheme="majorBidi" w:hAnsiTheme="majorBidi" w:cstheme="majorBidi" w:hint="cs"/>
          <w:spacing w:val="-4"/>
          <w:cs/>
        </w:rPr>
        <w:t>และ</w:t>
      </w:r>
      <w:r w:rsidRPr="0072656A">
        <w:rPr>
          <w:rFonts w:asciiTheme="majorBidi" w:hAnsiTheme="majorBidi" w:cstheme="majorBidi"/>
          <w:spacing w:val="-4"/>
          <w:cs/>
        </w:rPr>
        <w:t>บริษัทร่ว</w:t>
      </w:r>
      <w:r w:rsidR="00C04879" w:rsidRPr="0072656A">
        <w:rPr>
          <w:rFonts w:asciiTheme="majorBidi" w:hAnsiTheme="majorBidi" w:cstheme="majorBidi" w:hint="cs"/>
          <w:spacing w:val="-4"/>
          <w:cs/>
        </w:rPr>
        <w:t>ม</w:t>
      </w:r>
      <w:r w:rsidRPr="0072656A">
        <w:rPr>
          <w:rFonts w:asciiTheme="majorBidi" w:hAnsiTheme="majorBidi" w:cstheme="majorBidi"/>
          <w:spacing w:val="-4"/>
          <w:cs/>
        </w:rPr>
        <w:t>ในงบการเงินเฉพาะกิจการของบริษัทวัดมูลค่าด้วยราคาทุนหักค่าเผื่อการด้อยค่า</w:t>
      </w:r>
    </w:p>
    <w:p w14:paraId="3C7FD6E4" w14:textId="77777777" w:rsidR="0037135B" w:rsidRDefault="0037135B" w:rsidP="00567E61">
      <w:pPr>
        <w:pStyle w:val="BodyText2"/>
        <w:ind w:left="540"/>
        <w:rPr>
          <w:rFonts w:asciiTheme="majorBidi" w:hAnsiTheme="majorBidi" w:cstheme="majorBidi"/>
          <w:spacing w:val="-4"/>
          <w:cs/>
        </w:rPr>
      </w:pPr>
    </w:p>
    <w:p w14:paraId="40697EF4" w14:textId="77777777" w:rsidR="00727B40" w:rsidRPr="00905142" w:rsidRDefault="00727B40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05142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2A383E0B" w14:textId="77777777" w:rsidR="00727B40" w:rsidRPr="00905142" w:rsidRDefault="00727B40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B0F8F2" w14:textId="5E40A706" w:rsidR="00727B40" w:rsidRPr="00905142" w:rsidRDefault="00727B40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5142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4A7D3678" w14:textId="0F63C106" w:rsidR="0037135B" w:rsidRDefault="0037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2D1C9926" w14:textId="184C54D1" w:rsidR="00727B40" w:rsidRPr="00905142" w:rsidRDefault="00727B40" w:rsidP="00F0298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2C38B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lastRenderedPageBreak/>
        <w:t>เงินตรา</w:t>
      </w:r>
      <w:r w:rsidRPr="00BE7177">
        <w:rPr>
          <w:rFonts w:asciiTheme="majorBidi" w:hAnsiTheme="majorBidi" w:cstheme="majorBidi" w:hint="cs"/>
          <w:i/>
          <w:iCs/>
          <w:spacing w:val="-4"/>
          <w:cs/>
        </w:rPr>
        <w:t>ต่างประเทศ</w:t>
      </w:r>
    </w:p>
    <w:p w14:paraId="00CB57CA" w14:textId="6370F5D9" w:rsidR="00727B40" w:rsidRDefault="00727B40" w:rsidP="00727B40">
      <w:pPr>
        <w:pStyle w:val="Heading8"/>
        <w:ind w:left="540" w:right="63"/>
        <w:jc w:val="both"/>
        <w:rPr>
          <w:rFonts w:asciiTheme="minorHAnsi" w:hAnsiTheme="minorHAnsi" w:cstheme="minorHAnsi"/>
          <w:b w:val="0"/>
          <w:bCs w:val="0"/>
          <w:sz w:val="30"/>
          <w:szCs w:val="30"/>
          <w:lang w:val="th-TH"/>
        </w:rPr>
      </w:pPr>
    </w:p>
    <w:p w14:paraId="3F6876F6" w14:textId="77777777" w:rsidR="004D6CFA" w:rsidRPr="00905142" w:rsidRDefault="004D6CFA" w:rsidP="004D6CFA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</w:rPr>
      </w:pPr>
      <w:r w:rsidRPr="00905142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65282E50" w14:textId="77777777" w:rsidR="00CD3A86" w:rsidRDefault="00CD3A86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47360" w14:textId="12085817" w:rsidR="00727B40" w:rsidRDefault="00727B40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514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6064A3C" w14:textId="77777777" w:rsidR="00DA2196" w:rsidRDefault="00DA2196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CFF91" w14:textId="67FAB198" w:rsidR="00727B40" w:rsidRDefault="00727B40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27B40">
        <w:rPr>
          <w:rFonts w:asciiTheme="majorBidi" w:hAnsi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FB1900">
        <w:rPr>
          <w:rFonts w:asciiTheme="majorBidi" w:hAnsiTheme="majorBidi"/>
          <w:sz w:val="30"/>
          <w:szCs w:val="30"/>
          <w:cs/>
        </w:rPr>
        <w:br/>
      </w:r>
      <w:r w:rsidRPr="00727B40">
        <w:rPr>
          <w:rFonts w:asciiTheme="majorBidi" w:hAnsiTheme="majorBidi"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14:paraId="177BF627" w14:textId="77777777" w:rsidR="00A35326" w:rsidRPr="00727B40" w:rsidRDefault="00A35326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BBF0BC" w14:textId="43D6322B" w:rsidR="00727B40" w:rsidRPr="00905142" w:rsidRDefault="00727B40" w:rsidP="00905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27B40">
        <w:rPr>
          <w:rFonts w:asciiTheme="majorBidi" w:hAnsi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389F6FD" w14:textId="2A8A24C0" w:rsidR="00727B40" w:rsidRPr="00905142" w:rsidRDefault="00727B40" w:rsidP="00727B40">
      <w:pPr>
        <w:rPr>
          <w:rFonts w:asciiTheme="minorHAnsi" w:hAnsiTheme="minorHAnsi" w:cstheme="minorHAnsi"/>
          <w:sz w:val="30"/>
          <w:szCs w:val="30"/>
          <w:lang w:val="th-TH"/>
        </w:rPr>
      </w:pPr>
      <w:r>
        <w:rPr>
          <w:rFonts w:asciiTheme="minorHAnsi" w:hAnsiTheme="minorHAnsi" w:cstheme="minorHAnsi"/>
          <w:sz w:val="30"/>
          <w:szCs w:val="30"/>
          <w:cs/>
          <w:lang w:val="th-TH"/>
        </w:rPr>
        <w:tab/>
      </w:r>
      <w:r>
        <w:rPr>
          <w:rFonts w:asciiTheme="minorHAnsi" w:hAnsiTheme="minorHAnsi" w:cstheme="minorHAnsi"/>
          <w:sz w:val="30"/>
          <w:szCs w:val="30"/>
          <w:cs/>
          <w:lang w:val="th-TH"/>
        </w:rPr>
        <w:tab/>
      </w:r>
      <w:r>
        <w:rPr>
          <w:rFonts w:asciiTheme="minorHAnsi" w:hAnsiTheme="minorHAnsi" w:cstheme="minorHAnsi"/>
          <w:sz w:val="30"/>
          <w:szCs w:val="30"/>
          <w:cs/>
          <w:lang w:val="th-TH"/>
        </w:rPr>
        <w:tab/>
      </w:r>
    </w:p>
    <w:p w14:paraId="27AF4D1C" w14:textId="27118605" w:rsidR="00727B40" w:rsidRDefault="00727B40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905142">
        <w:rPr>
          <w:rFonts w:asciiTheme="majorBidi" w:hAnsi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64F2ACE" w14:textId="062A1B7F" w:rsidR="00D20BA8" w:rsidRDefault="00D20BA8" w:rsidP="00727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F6843D1" w14:textId="01CDCB87" w:rsidR="00D20BA8" w:rsidRPr="00905142" w:rsidRDefault="00D20BA8" w:rsidP="00D20BA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  <w:i/>
          <w:iCs/>
        </w:rPr>
      </w:pPr>
      <w:r w:rsidRPr="00905142">
        <w:rPr>
          <w:rFonts w:asciiTheme="majorBidi" w:hAnsiTheme="majorBidi" w:cstheme="majorBidi"/>
          <w:i/>
          <w:iCs/>
          <w:cs/>
        </w:rPr>
        <w:t xml:space="preserve">หน่วยงานในต่างประเทศ  </w:t>
      </w:r>
    </w:p>
    <w:p w14:paraId="1DFE81CB" w14:textId="77777777" w:rsidR="00D20BA8" w:rsidRPr="00905142" w:rsidRDefault="00D20BA8" w:rsidP="00D2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C60C8E" w14:textId="77777777" w:rsidR="00D20BA8" w:rsidRPr="00905142" w:rsidRDefault="00D20BA8" w:rsidP="00D20BA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</w:rPr>
      </w:pPr>
      <w:r w:rsidRPr="00905142">
        <w:rPr>
          <w:rFonts w:asciiTheme="majorBidi" w:hAnsiTheme="majorBidi" w:cstheme="majorBidi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13DC8C30" w14:textId="77777777" w:rsidR="00D20BA8" w:rsidRPr="00905142" w:rsidRDefault="00D20BA8" w:rsidP="00D2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FAD6CC" w14:textId="36918238" w:rsidR="00D20BA8" w:rsidRPr="00905142" w:rsidRDefault="00D20BA8" w:rsidP="00D20BA8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</w:rPr>
      </w:pPr>
      <w:r w:rsidRPr="00905142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</w:t>
      </w:r>
      <w:r w:rsidR="009470CE">
        <w:rPr>
          <w:rFonts w:asciiTheme="majorBidi" w:hAnsiTheme="majorBidi" w:cstheme="majorBidi"/>
          <w:cs/>
        </w:rPr>
        <w:br/>
      </w:r>
      <w:r w:rsidRPr="00905142">
        <w:rPr>
          <w:rFonts w:asciiTheme="majorBidi" w:hAnsiTheme="majorBidi" w:cstheme="majorBidi"/>
          <w:cs/>
        </w:rPr>
        <w:t>อัตราแลกเปลี่ยน ณ วันที่เกิดรายการ</w:t>
      </w:r>
    </w:p>
    <w:p w14:paraId="480EFCEB" w14:textId="77777777" w:rsidR="00D20BA8" w:rsidRPr="00905142" w:rsidRDefault="00D20BA8" w:rsidP="00D2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05F9B7C" w14:textId="1E0D8B04" w:rsidR="00D20BA8" w:rsidRPr="00905142" w:rsidRDefault="00D20BA8" w:rsidP="00D20BA8">
      <w:pPr>
        <w:pStyle w:val="BodyText2"/>
        <w:spacing w:line="240" w:lineRule="atLeast"/>
        <w:ind w:left="540" w:right="43"/>
        <w:rPr>
          <w:rFonts w:asciiTheme="majorBidi" w:hAnsiTheme="majorBidi" w:cstheme="majorBidi"/>
          <w:cs/>
        </w:rPr>
      </w:pPr>
      <w:r w:rsidRPr="00905142">
        <w:rPr>
          <w:rFonts w:asciiTheme="majorBidi" w:hAnsiTheme="majorBidi" w:cstheme="majorBidi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FB1900">
        <w:rPr>
          <w:rFonts w:asciiTheme="majorBidi" w:hAnsiTheme="majorBidi" w:cstheme="majorBidi"/>
          <w:cs/>
        </w:rPr>
        <w:br/>
      </w:r>
      <w:r w:rsidRPr="00905142">
        <w:rPr>
          <w:rFonts w:asciiTheme="majorBidi" w:hAnsiTheme="majorBidi" w:cstheme="majorBidi"/>
          <w:cs/>
        </w:rPr>
        <w:t>ที่ถูกปันส่วนให้ส่วนได้เสียที่ไม่มีอำนาจควบคุม</w:t>
      </w:r>
    </w:p>
    <w:p w14:paraId="5D1F5CCC" w14:textId="77777777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7BDA47E" w14:textId="5B307FAB" w:rsidR="00D20BA8" w:rsidRPr="00905142" w:rsidRDefault="00D20BA8" w:rsidP="00D20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514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</w:t>
      </w:r>
      <w:r w:rsidR="00FB1900">
        <w:rPr>
          <w:rFonts w:asciiTheme="majorBidi" w:hAnsiTheme="majorBidi" w:cstheme="majorBidi"/>
          <w:sz w:val="30"/>
          <w:szCs w:val="30"/>
          <w:cs/>
        </w:rPr>
        <w:br/>
      </w:r>
      <w:r w:rsidR="00A35326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05142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905142">
        <w:rPr>
          <w:rFonts w:asciiTheme="majorBidi" w:hAnsiTheme="majorBidi" w:cstheme="majorBidi"/>
          <w:sz w:val="30"/>
          <w:szCs w:val="30"/>
        </w:rPr>
        <w:t xml:space="preserve"> </w:t>
      </w:r>
      <w:r w:rsidRPr="00905142">
        <w:rPr>
          <w:rFonts w:asciiTheme="majorBidi" w:hAnsiTheme="majorBidi" w:cstheme="majorBidi"/>
          <w:sz w:val="30"/>
          <w:szCs w:val="30"/>
          <w:cs/>
        </w:rPr>
        <w:t xml:space="preserve"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="00A35326">
        <w:rPr>
          <w:rFonts w:asciiTheme="majorBidi" w:hAnsiTheme="majorBidi" w:cstheme="majorBidi"/>
          <w:sz w:val="30"/>
          <w:szCs w:val="30"/>
          <w:cs/>
        </w:rPr>
        <w:br/>
      </w:r>
      <w:r w:rsidRPr="00905142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</w:t>
      </w:r>
      <w:r w:rsidR="00A35326">
        <w:rPr>
          <w:rFonts w:asciiTheme="majorBidi" w:hAnsiTheme="majorBidi" w:cstheme="majorBidi"/>
          <w:sz w:val="30"/>
          <w:szCs w:val="30"/>
          <w:cs/>
        </w:rPr>
        <w:br/>
      </w:r>
      <w:r w:rsidRPr="00905142">
        <w:rPr>
          <w:rFonts w:asciiTheme="majorBidi" w:hAnsiTheme="majorBidi" w:cstheme="majorBidi"/>
          <w:sz w:val="30"/>
          <w:szCs w:val="30"/>
          <w:cs/>
        </w:rPr>
        <w:t>เป็นกำไรหรือขาดทุน</w:t>
      </w:r>
    </w:p>
    <w:p w14:paraId="2737E07E" w14:textId="77777777" w:rsidR="00D20BA8" w:rsidRDefault="00D20BA8" w:rsidP="002C38B1">
      <w:pPr>
        <w:pStyle w:val="BodyText2"/>
        <w:tabs>
          <w:tab w:val="left" w:pos="540"/>
        </w:tabs>
        <w:spacing w:line="240" w:lineRule="atLeast"/>
        <w:ind w:right="47"/>
        <w:rPr>
          <w:rFonts w:asciiTheme="majorBidi" w:hAnsiTheme="majorBidi" w:cstheme="majorBidi"/>
          <w:cs/>
        </w:rPr>
      </w:pPr>
    </w:p>
    <w:p w14:paraId="1257D2E2" w14:textId="0A1D4934" w:rsidR="00D20BA8" w:rsidRPr="00905142" w:rsidRDefault="00D20BA8" w:rsidP="00D20BA8">
      <w:pPr>
        <w:pStyle w:val="BodyText2"/>
        <w:tabs>
          <w:tab w:val="left" w:pos="540"/>
        </w:tabs>
        <w:spacing w:line="240" w:lineRule="atLeast"/>
        <w:ind w:left="540" w:right="47"/>
        <w:rPr>
          <w:rFonts w:asciiTheme="majorBidi" w:hAnsiTheme="majorBidi" w:cstheme="majorBidi"/>
          <w:cs/>
        </w:rPr>
      </w:pPr>
      <w:r w:rsidRPr="00905142">
        <w:rPr>
          <w:rFonts w:asciiTheme="majorBidi" w:hAnsiTheme="majorBidi" w:cstheme="majorBidi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FB1900">
        <w:rPr>
          <w:rFonts w:asciiTheme="majorBidi" w:hAnsiTheme="majorBidi" w:cstheme="majorBidi"/>
          <w:cs/>
        </w:rPr>
        <w:br/>
      </w:r>
      <w:r w:rsidRPr="00905142">
        <w:rPr>
          <w:rFonts w:asciiTheme="majorBidi" w:hAnsiTheme="majorBidi" w:cstheme="majorBidi"/>
          <w:cs/>
        </w:rPr>
        <w:t>การจำหน่ายเงินลงทุนนั้นออกไป</w:t>
      </w:r>
    </w:p>
    <w:p w14:paraId="799FF16B" w14:textId="77777777" w:rsidR="00436506" w:rsidRPr="00905142" w:rsidRDefault="00436506" w:rsidP="00905142">
      <w:pPr>
        <w:rPr>
          <w:rFonts w:asciiTheme="minorHAnsi" w:hAnsiTheme="minorHAnsi" w:cstheme="minorHAnsi"/>
          <w:sz w:val="30"/>
          <w:szCs w:val="30"/>
          <w:lang w:val="th-TH"/>
        </w:rPr>
      </w:pPr>
    </w:p>
    <w:p w14:paraId="79986E8D" w14:textId="435E9C6F" w:rsidR="00647174" w:rsidRPr="00567E61" w:rsidRDefault="00647174" w:rsidP="00F0298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647174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61D3134D" w14:textId="2602E7FB" w:rsidR="00647174" w:rsidRDefault="00647174" w:rsidP="00567E61">
      <w:pPr>
        <w:pStyle w:val="BodyText2"/>
        <w:ind w:left="540"/>
        <w:rPr>
          <w:rFonts w:asciiTheme="majorBidi" w:hAnsiTheme="majorBidi" w:cstheme="majorBidi"/>
        </w:rPr>
      </w:pPr>
    </w:p>
    <w:p w14:paraId="685BF178" w14:textId="2C30D1D6" w:rsidR="00647174" w:rsidRDefault="00647174" w:rsidP="00647174">
      <w:pPr>
        <w:pStyle w:val="BodyText2"/>
        <w:ind w:left="540" w:right="47"/>
        <w:rPr>
          <w:rFonts w:asciiTheme="majorHAnsi" w:eastAsia="EucrosiaUPCBold" w:hAnsiTheme="majorHAnsi" w:cstheme="majorHAnsi"/>
          <w:b/>
          <w:bCs/>
          <w:i/>
          <w:iCs/>
        </w:rPr>
      </w:pPr>
      <w:r w:rsidRPr="0047593D">
        <w:rPr>
          <w:rFonts w:asciiTheme="majorHAnsi" w:eastAsia="EucrosiaUPCBold" w:hAnsiTheme="majorHAnsi" w:cstheme="majorHAnsi"/>
          <w:b/>
          <w:bCs/>
          <w:i/>
          <w:iCs/>
          <w:cs/>
        </w:rPr>
        <w:t xml:space="preserve">นโยบายการบัญชีที่ถือปฏิบัติตั้งแต่วันที่ </w:t>
      </w:r>
      <w:r w:rsidRPr="0047593D">
        <w:rPr>
          <w:rFonts w:asciiTheme="majorHAnsi" w:eastAsia="EucrosiaUPCBold" w:hAnsiTheme="majorHAnsi" w:cstheme="majorHAnsi"/>
          <w:b/>
          <w:bCs/>
          <w:i/>
          <w:iCs/>
        </w:rPr>
        <w:t xml:space="preserve">1 </w:t>
      </w:r>
      <w:r w:rsidRPr="0047593D">
        <w:rPr>
          <w:rFonts w:asciiTheme="majorHAnsi" w:eastAsia="EucrosiaUPCBold" w:hAnsiTheme="majorHAnsi" w:cstheme="majorHAnsi"/>
          <w:b/>
          <w:bCs/>
          <w:i/>
          <w:iCs/>
          <w:cs/>
        </w:rPr>
        <w:t xml:space="preserve">มกราคม </w:t>
      </w:r>
      <w:r w:rsidRPr="0047593D">
        <w:rPr>
          <w:rFonts w:asciiTheme="majorHAnsi" w:eastAsia="EucrosiaUPCBold" w:hAnsiTheme="majorHAnsi" w:cstheme="majorHAnsi"/>
          <w:b/>
          <w:bCs/>
          <w:i/>
          <w:iCs/>
        </w:rPr>
        <w:t>2563</w:t>
      </w:r>
    </w:p>
    <w:p w14:paraId="67EEC480" w14:textId="77777777" w:rsidR="00727B40" w:rsidRPr="0047593D" w:rsidRDefault="00727B40" w:rsidP="00647174">
      <w:pPr>
        <w:pStyle w:val="BodyText2"/>
        <w:ind w:left="540" w:right="47"/>
        <w:rPr>
          <w:rFonts w:asciiTheme="majorHAnsi" w:eastAsia="EucrosiaUPCBold" w:hAnsiTheme="majorHAnsi" w:cstheme="majorHAnsi"/>
          <w:b/>
          <w:bCs/>
          <w:i/>
          <w:iCs/>
        </w:rPr>
      </w:pPr>
    </w:p>
    <w:p w14:paraId="2AAFBB1E" w14:textId="1FA4253E" w:rsidR="00647174" w:rsidRPr="0047593D" w:rsidRDefault="00647174" w:rsidP="0064717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HAnsi" w:eastAsia="EucrosiaUPCBold" w:hAnsiTheme="majorHAnsi" w:cstheme="majorHAnsi"/>
          <w:i/>
          <w:iCs/>
          <w:sz w:val="30"/>
          <w:szCs w:val="30"/>
        </w:rPr>
      </w:pPr>
      <w:r w:rsidRPr="0047593D">
        <w:rPr>
          <w:rFonts w:asciiTheme="majorHAnsi" w:eastAsia="EucrosiaUPCBold" w:hAnsiTheme="majorHAnsi" w:cstheme="majorHAnsi"/>
          <w:i/>
          <w:iCs/>
          <w:sz w:val="30"/>
          <w:szCs w:val="30"/>
        </w:rPr>
        <w:t>(</w:t>
      </w:r>
      <w:r w:rsidR="00543355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ง</w:t>
      </w:r>
      <w:r w:rsidRPr="0047593D">
        <w:rPr>
          <w:rFonts w:asciiTheme="majorHAnsi" w:eastAsia="EucrosiaUPCBold" w:hAnsiTheme="majorHAnsi" w:cstheme="majorHAnsi"/>
          <w:i/>
          <w:iCs/>
          <w:sz w:val="30"/>
          <w:szCs w:val="30"/>
        </w:rPr>
        <w:t xml:space="preserve">.1) </w:t>
      </w:r>
      <w:r w:rsidRPr="0047593D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2AA2D10" w14:textId="77777777" w:rsidR="00647174" w:rsidRPr="0047593D" w:rsidRDefault="00647174" w:rsidP="00647174">
      <w:pPr>
        <w:pStyle w:val="BodyText2"/>
        <w:tabs>
          <w:tab w:val="left" w:pos="900"/>
        </w:tabs>
        <w:spacing w:line="240" w:lineRule="atLeast"/>
        <w:ind w:left="540" w:right="43"/>
        <w:rPr>
          <w:rFonts w:asciiTheme="majorHAnsi" w:hAnsiTheme="majorHAnsi" w:cstheme="majorHAnsi"/>
        </w:rPr>
      </w:pPr>
    </w:p>
    <w:p w14:paraId="65846880" w14:textId="5B20FDFC" w:rsidR="003B76B9" w:rsidRDefault="003B76B9" w:rsidP="00FA4CE4">
      <w:pPr>
        <w:pStyle w:val="BodyText"/>
        <w:shd w:val="clear" w:color="auto" w:fill="FFFFFF"/>
        <w:tabs>
          <w:tab w:val="clear" w:pos="454"/>
          <w:tab w:val="clear" w:pos="907"/>
          <w:tab w:val="left" w:pos="900"/>
        </w:tabs>
        <w:spacing w:after="0"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3B76B9">
        <w:rPr>
          <w:rFonts w:asciiTheme="majorHAnsi" w:hAnsiTheme="majorHAnsi"/>
          <w:color w:val="000000"/>
          <w:sz w:val="30"/>
          <w:szCs w:val="30"/>
          <w:cs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31952832" w14:textId="77777777" w:rsidR="00647174" w:rsidRPr="0047593D" w:rsidRDefault="00647174" w:rsidP="00FA4CE4">
      <w:pPr>
        <w:pStyle w:val="BodyText2"/>
        <w:tabs>
          <w:tab w:val="left" w:pos="900"/>
        </w:tabs>
        <w:spacing w:line="240" w:lineRule="atLeast"/>
        <w:ind w:left="990" w:right="43"/>
        <w:rPr>
          <w:rFonts w:asciiTheme="majorHAnsi" w:hAnsiTheme="majorHAnsi" w:cstheme="majorHAnsi"/>
        </w:rPr>
      </w:pPr>
    </w:p>
    <w:p w14:paraId="4233C21B" w14:textId="6E9EA32E" w:rsidR="00647174" w:rsidRDefault="00647174" w:rsidP="00FA4CE4">
      <w:pPr>
        <w:pStyle w:val="BodyText"/>
        <w:shd w:val="clear" w:color="auto" w:fill="FFFFFF"/>
        <w:tabs>
          <w:tab w:val="clear" w:pos="454"/>
          <w:tab w:val="clear" w:pos="907"/>
          <w:tab w:val="left" w:pos="900"/>
        </w:tabs>
        <w:spacing w:after="0"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47593D">
        <w:rPr>
          <w:rFonts w:asciiTheme="majorHAnsi" w:hAnsiTheme="majorHAnsi" w:cstheme="majorHAnsi"/>
          <w:color w:val="000000"/>
          <w:sz w:val="30"/>
          <w:szCs w:val="30"/>
        </w:rPr>
        <w:t>(</w:t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นอกเหนือจากลูกหนี้การค้าที่ไม่มีองค์ประกอบเกี่ยวกับ</w:t>
      </w:r>
      <w:r w:rsidR="00FA4CE4" w:rsidRPr="0047593D">
        <w:rPr>
          <w:rFonts w:asciiTheme="majorHAnsi" w:hAnsiTheme="majorHAnsi" w:cstheme="majorHAnsi"/>
          <w:color w:val="000000"/>
          <w:sz w:val="30"/>
          <w:szCs w:val="30"/>
        </w:rPr>
        <w:br/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การจัดหาเงินที่มีนัยสำคัญ หรือวัดมูลค่าด้วยมูลค่ายุติธรรมผ่านกำไรหรือขาดทุน</w:t>
      </w:r>
      <w:r w:rsidRPr="0047593D">
        <w:rPr>
          <w:rFonts w:asciiTheme="majorHAnsi" w:hAnsiTheme="majorHAnsi" w:cstheme="majorHAnsi"/>
          <w:color w:val="000000"/>
          <w:sz w:val="30"/>
          <w:szCs w:val="30"/>
        </w:rPr>
        <w:t>)</w:t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</w:t>
      </w:r>
      <w:r w:rsidR="00D20BA8" w:rsidRPr="003B786D">
        <w:rPr>
          <w:rFonts w:asciiTheme="majorBidi" w:hAnsiTheme="majorBidi" w:cstheme="majorBidi"/>
          <w:color w:val="000000"/>
          <w:sz w:val="30"/>
          <w:szCs w:val="30"/>
          <w:cs/>
        </w:rPr>
        <w:t>หรือการออกตราสาร</w:t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</w:t>
      </w:r>
      <w:r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ทางการเงินและหนี้สินทางการเงินที่วัดมูลค่าด้วยมูลค่ายุติธรรมผ่านกำไรหรือขาดทุน</w:t>
      </w:r>
      <w:r w:rsidR="00B06712"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 xml:space="preserve"> </w:t>
      </w:r>
      <w:r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วัดมูลค่าเมื่อเริ่มแรกด้วย</w:t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มูลค่ายุติธรรม</w:t>
      </w:r>
    </w:p>
    <w:p w14:paraId="0DAF1574" w14:textId="3090968E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62F02048" w14:textId="33D398F9" w:rsidR="00647174" w:rsidRPr="0047593D" w:rsidRDefault="00423EF5" w:rsidP="00FA4C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HAnsi" w:eastAsia="EucrosiaUPCBold" w:hAnsiTheme="majorHAnsi" w:cstheme="majorHAnsi"/>
          <w:i/>
          <w:iCs/>
          <w:sz w:val="30"/>
          <w:szCs w:val="30"/>
        </w:rPr>
      </w:pPr>
      <w:r w:rsidRPr="004C4C9D" w:rsidDel="00423EF5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lastRenderedPageBreak/>
        <w:t xml:space="preserve"> </w:t>
      </w:r>
      <w:r w:rsidR="000A6550" w:rsidRPr="000A6550">
        <w:rPr>
          <w:rFonts w:asciiTheme="majorHAnsi" w:eastAsia="EucrosiaUPCBold" w:hAnsiTheme="majorHAnsi" w:cstheme="majorHAnsi"/>
          <w:i/>
          <w:iCs/>
          <w:cs/>
        </w:rPr>
        <w:t>(</w:t>
      </w:r>
      <w:r w:rsidR="00543355">
        <w:rPr>
          <w:rFonts w:asciiTheme="majorHAnsi" w:eastAsia="EucrosiaUPCBold" w:hAnsiTheme="majorHAnsi" w:cstheme="majorHAnsi" w:hint="cs"/>
          <w:i/>
          <w:iCs/>
          <w:sz w:val="30"/>
          <w:szCs w:val="30"/>
          <w:cs/>
        </w:rPr>
        <w:t>ง</w:t>
      </w:r>
      <w:r w:rsidR="00647174" w:rsidRPr="0047593D">
        <w:rPr>
          <w:rFonts w:asciiTheme="majorHAnsi" w:eastAsia="EucrosiaUPCBold" w:hAnsiTheme="majorHAnsi" w:cstheme="majorHAnsi"/>
          <w:i/>
          <w:iCs/>
          <w:sz w:val="30"/>
          <w:szCs w:val="30"/>
        </w:rPr>
        <w:t xml:space="preserve">.2) </w:t>
      </w:r>
      <w:r w:rsidR="00647174" w:rsidRPr="0047593D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11362B8" w14:textId="77777777" w:rsidR="00647174" w:rsidRPr="0047593D" w:rsidRDefault="00647174" w:rsidP="00647174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</w:rPr>
      </w:pPr>
    </w:p>
    <w:p w14:paraId="4FBEEA49" w14:textId="77777777" w:rsidR="00647174" w:rsidRPr="0047593D" w:rsidRDefault="00647174" w:rsidP="00FA4C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90" w:hanging="7"/>
        <w:jc w:val="thaiDistribute"/>
        <w:rPr>
          <w:rFonts w:asciiTheme="majorHAnsi" w:hAnsiTheme="majorHAnsi" w:cstheme="majorHAnsi"/>
          <w:i/>
          <w:iCs/>
          <w:color w:val="000000"/>
          <w:sz w:val="30"/>
          <w:szCs w:val="30"/>
        </w:rPr>
      </w:pP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</w:rPr>
        <w:t xml:space="preserve"> - </w:t>
      </w: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  <w:cs/>
        </w:rPr>
        <w:t>การจัดประเภท</w:t>
      </w:r>
    </w:p>
    <w:p w14:paraId="6A2ECA42" w14:textId="77777777" w:rsidR="00647174" w:rsidRPr="0047593D" w:rsidRDefault="00647174" w:rsidP="00647174">
      <w:pPr>
        <w:pStyle w:val="BodyText2"/>
        <w:tabs>
          <w:tab w:val="left" w:pos="1260"/>
        </w:tabs>
        <w:spacing w:line="240" w:lineRule="atLeast"/>
        <w:ind w:left="540" w:right="43"/>
        <w:rPr>
          <w:rFonts w:asciiTheme="majorHAnsi" w:hAnsiTheme="majorHAnsi" w:cstheme="majorHAnsi"/>
        </w:rPr>
      </w:pPr>
    </w:p>
    <w:p w14:paraId="20123AB8" w14:textId="5801F657" w:rsidR="00647174" w:rsidRPr="0047593D" w:rsidRDefault="00647174" w:rsidP="00FA4CE4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47593D">
        <w:rPr>
          <w:rFonts w:asciiTheme="majorHAnsi" w:hAnsiTheme="majorHAnsi" w:cstheme="majorHAns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A4CE4" w:rsidRPr="0047593D">
        <w:rPr>
          <w:rFonts w:asciiTheme="majorHAnsi" w:hAnsiTheme="majorHAnsi" w:cstheme="majorHAnsi"/>
          <w:sz w:val="30"/>
          <w:szCs w:val="30"/>
          <w:cs/>
        </w:rPr>
        <w:br/>
      </w:r>
      <w:r w:rsidRPr="0047593D">
        <w:rPr>
          <w:rFonts w:asciiTheme="majorHAnsi" w:hAnsiTheme="majorHAnsi" w:cstheme="majorHAns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47593D">
        <w:rPr>
          <w:rFonts w:asciiTheme="majorHAnsi" w:hAnsiTheme="majorHAnsi" w:cstheme="majorHAnsi"/>
          <w:b/>
          <w:bCs/>
          <w:color w:val="0000FF"/>
          <w:sz w:val="30"/>
          <w:szCs w:val="30"/>
          <w:cs/>
        </w:rPr>
        <w:t xml:space="preserve"> </w:t>
      </w:r>
    </w:p>
    <w:p w14:paraId="7663582B" w14:textId="77777777" w:rsidR="00647174" w:rsidRPr="0047593D" w:rsidRDefault="00647174" w:rsidP="00FA4CE4">
      <w:pPr>
        <w:pStyle w:val="BodyText2"/>
        <w:spacing w:line="240" w:lineRule="atLeast"/>
        <w:ind w:left="990" w:right="43"/>
        <w:rPr>
          <w:rFonts w:asciiTheme="majorHAnsi" w:hAnsiTheme="majorHAnsi" w:cstheme="majorHAnsi"/>
        </w:rPr>
      </w:pPr>
    </w:p>
    <w:p w14:paraId="5C3A53B8" w14:textId="208E16B3" w:rsidR="00647174" w:rsidRPr="0047593D" w:rsidRDefault="00647174" w:rsidP="00FA4CE4">
      <w:pPr>
        <w:tabs>
          <w:tab w:val="clear" w:pos="454"/>
          <w:tab w:val="left" w:pos="144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47593D">
        <w:rPr>
          <w:rFonts w:asciiTheme="majorHAnsi" w:hAnsiTheme="majorHAnsi" w:cstheme="majorHAns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</w:t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แต่กลุ่มบริษัท</w:t>
      </w:r>
      <w:r w:rsidR="00FA4CE4" w:rsidRPr="0047593D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Pr="0047593D">
        <w:rPr>
          <w:rFonts w:asciiTheme="majorHAnsi" w:hAnsiTheme="majorHAnsi" w:cstheme="majorHAnsi"/>
          <w:sz w:val="30"/>
          <w:szCs w:val="30"/>
          <w:cs/>
        </w:rPr>
        <w:t>ทางการเงิน</w:t>
      </w:r>
      <w:r w:rsidR="00FB1900">
        <w:rPr>
          <w:rFonts w:asciiTheme="majorHAnsi" w:hAnsiTheme="majorHAnsi" w:cstheme="majorHAnsi"/>
          <w:sz w:val="30"/>
          <w:szCs w:val="30"/>
          <w:cs/>
        </w:rPr>
        <w:br/>
      </w:r>
      <w:r w:rsidRPr="0047593D">
        <w:rPr>
          <w:rFonts w:asciiTheme="majorHAnsi" w:hAnsiTheme="majorHAnsi" w:cstheme="majorHAnsi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FA4CE4" w:rsidRPr="0047593D">
        <w:rPr>
          <w:rFonts w:asciiTheme="majorHAnsi" w:hAnsiTheme="majorHAnsi" w:cstheme="majorHAnsi"/>
          <w:sz w:val="30"/>
          <w:szCs w:val="30"/>
          <w:cs/>
        </w:rPr>
        <w:br/>
      </w:r>
      <w:r w:rsidRPr="0047593D">
        <w:rPr>
          <w:rFonts w:asciiTheme="majorHAnsi" w:hAnsiTheme="majorHAnsi" w:cstheme="majorHAnsi"/>
          <w:sz w:val="30"/>
          <w:szCs w:val="30"/>
          <w:cs/>
        </w:rPr>
        <w:t xml:space="preserve">การจัดประเภท </w:t>
      </w:r>
    </w:p>
    <w:p w14:paraId="44AA9B7A" w14:textId="10D6CDD9" w:rsidR="00647174" w:rsidRDefault="00647174" w:rsidP="00FA4CE4">
      <w:pPr>
        <w:pStyle w:val="BodyText2"/>
        <w:spacing w:line="240" w:lineRule="atLeast"/>
        <w:ind w:left="990" w:right="43"/>
        <w:rPr>
          <w:rFonts w:asciiTheme="majorHAnsi" w:hAnsiTheme="majorHAnsi" w:cstheme="majorHAnsi"/>
        </w:rPr>
      </w:pPr>
    </w:p>
    <w:p w14:paraId="601B64CB" w14:textId="3B7E0D9A" w:rsidR="00647174" w:rsidRPr="0047593D" w:rsidRDefault="00647174" w:rsidP="00FA4C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47593D">
        <w:rPr>
          <w:rFonts w:asciiTheme="majorHAnsi" w:hAnsiTheme="majorHAnsi" w:cstheme="majorHAnsi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15F6B8E8" w14:textId="77777777" w:rsidR="00647174" w:rsidRPr="0047593D" w:rsidRDefault="00647174" w:rsidP="00F0298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170" w:hanging="180"/>
        <w:jc w:val="thaiDistribute"/>
        <w:rPr>
          <w:rFonts w:asciiTheme="majorHAnsi" w:hAnsiTheme="majorHAnsi" w:cstheme="majorHAnsi"/>
          <w:sz w:val="30"/>
          <w:szCs w:val="30"/>
        </w:rPr>
      </w:pPr>
      <w:r w:rsidRPr="0047593D">
        <w:rPr>
          <w:rFonts w:asciiTheme="majorHAnsi" w:hAnsiTheme="majorHAnsi" w:cstheme="majorHAns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5206B1B" w14:textId="77777777" w:rsidR="00647174" w:rsidRPr="0047593D" w:rsidRDefault="00647174" w:rsidP="00F0298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170" w:hanging="180"/>
        <w:jc w:val="thaiDistribute"/>
        <w:rPr>
          <w:rFonts w:asciiTheme="majorHAnsi" w:hAnsiTheme="majorHAnsi" w:cstheme="majorHAnsi"/>
          <w:sz w:val="30"/>
          <w:szCs w:val="30"/>
        </w:rPr>
      </w:pPr>
      <w:r w:rsidRPr="0047593D">
        <w:rPr>
          <w:rFonts w:asciiTheme="majorHAnsi" w:hAnsiTheme="majorHAnsi" w:cstheme="majorHAns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7B9C7F2" w14:textId="2600F857" w:rsidR="00647174" w:rsidRDefault="00647174" w:rsidP="00FA4CE4">
      <w:pPr>
        <w:pStyle w:val="BodyText2"/>
        <w:spacing w:line="240" w:lineRule="atLeast"/>
        <w:ind w:left="990" w:right="43"/>
        <w:rPr>
          <w:rFonts w:asciiTheme="majorHAnsi" w:hAnsiTheme="majorHAnsi" w:cstheme="majorHAnsi"/>
        </w:rPr>
      </w:pPr>
    </w:p>
    <w:p w14:paraId="35D0384B" w14:textId="76A196CB" w:rsidR="00C75FD9" w:rsidRPr="002C38B1" w:rsidRDefault="00C75FD9" w:rsidP="00CD3A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inorBidi" w:hAnsiTheme="minorBidi" w:cstheme="minorBidi"/>
          <w:sz w:val="30"/>
          <w:szCs w:val="30"/>
        </w:rPr>
      </w:pPr>
      <w:r w:rsidRPr="00C75FD9">
        <w:rPr>
          <w:rFonts w:asciiTheme="majorBidi" w:hAnsi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</w:t>
      </w:r>
      <w:r w:rsidR="007B4AC1">
        <w:rPr>
          <w:rFonts w:asciiTheme="majorBidi" w:hAnsiTheme="majorBidi"/>
          <w:sz w:val="30"/>
          <w:szCs w:val="30"/>
        </w:rPr>
        <w:br/>
      </w:r>
      <w:r w:rsidRPr="00C75FD9">
        <w:rPr>
          <w:rFonts w:asciiTheme="majorBidi" w:hAnsiTheme="majorBidi"/>
          <w:sz w:val="30"/>
          <w:szCs w:val="30"/>
          <w:cs/>
        </w:rPr>
        <w:t>เมื่อเลือกแล้วไม่สามารถยกเลิกได้</w:t>
      </w:r>
    </w:p>
    <w:p w14:paraId="37F23EE4" w14:textId="77777777" w:rsidR="00CD3A86" w:rsidRPr="002C38B1" w:rsidRDefault="00CD3A86" w:rsidP="00CD3A8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90"/>
        <w:jc w:val="thaiDistribute"/>
        <w:rPr>
          <w:rFonts w:asciiTheme="minorBidi" w:hAnsiTheme="minorBidi" w:cstheme="minorBidi"/>
          <w:i/>
          <w:iCs/>
          <w:color w:val="000000"/>
          <w:sz w:val="30"/>
          <w:szCs w:val="30"/>
        </w:rPr>
      </w:pPr>
    </w:p>
    <w:p w14:paraId="19000D29" w14:textId="4673013A" w:rsidR="00647174" w:rsidRPr="0047593D" w:rsidRDefault="00647174" w:rsidP="00FA4CE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90"/>
        <w:jc w:val="thaiDistribute"/>
        <w:rPr>
          <w:rFonts w:asciiTheme="majorHAnsi" w:hAnsiTheme="majorHAnsi" w:cstheme="majorHAnsi"/>
          <w:i/>
          <w:iCs/>
          <w:color w:val="000000"/>
          <w:sz w:val="30"/>
          <w:szCs w:val="30"/>
        </w:rPr>
      </w:pP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="00A35326">
        <w:rPr>
          <w:rFonts w:asciiTheme="majorHAnsi" w:hAnsiTheme="majorHAnsi" w:cstheme="majorHAnsi" w:hint="cs"/>
          <w:i/>
          <w:iCs/>
          <w:color w:val="000000"/>
          <w:sz w:val="30"/>
          <w:szCs w:val="30"/>
          <w:cs/>
        </w:rPr>
        <w:t>-</w:t>
      </w: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</w:rPr>
        <w:t xml:space="preserve"> </w:t>
      </w: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</w:t>
      </w:r>
      <w:r w:rsidR="00A35326">
        <w:rPr>
          <w:rFonts w:asciiTheme="majorHAnsi" w:hAnsiTheme="majorHAnsi" w:cstheme="majorHAnsi"/>
          <w:i/>
          <w:iCs/>
          <w:color w:val="000000"/>
          <w:sz w:val="30"/>
          <w:szCs w:val="30"/>
          <w:cs/>
        </w:rPr>
        <w:br/>
      </w: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  <w:cs/>
        </w:rPr>
        <w:t>ยอดคงเหลือของเงินต้นหรือไม่</w:t>
      </w: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</w:rPr>
        <w:t xml:space="preserve"> </w:t>
      </w:r>
    </w:p>
    <w:p w14:paraId="3205B005" w14:textId="4197BC7B" w:rsidR="0037135B" w:rsidRDefault="0037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lang w:val="th-TH"/>
        </w:rPr>
      </w:pPr>
      <w:r>
        <w:rPr>
          <w:rFonts w:asciiTheme="majorHAnsi" w:hAnsiTheme="majorHAnsi" w:cstheme="majorHAnsi"/>
          <w:cs/>
        </w:rPr>
        <w:br w:type="page"/>
      </w:r>
    </w:p>
    <w:p w14:paraId="1F3E71CB" w14:textId="77777777" w:rsidR="00647174" w:rsidRPr="0047593D" w:rsidRDefault="00647174" w:rsidP="00FA4CE4">
      <w:pPr>
        <w:tabs>
          <w:tab w:val="clear" w:pos="454"/>
        </w:tabs>
        <w:spacing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lastRenderedPageBreak/>
        <w:t>สำหรับวัตถุประสงค์ของการประเมินนี้</w:t>
      </w:r>
    </w:p>
    <w:p w14:paraId="39A03CE5" w14:textId="77777777" w:rsidR="00647174" w:rsidRPr="0047593D" w:rsidRDefault="00647174" w:rsidP="00FA4CE4">
      <w:pPr>
        <w:tabs>
          <w:tab w:val="clear" w:pos="454"/>
        </w:tabs>
        <w:spacing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534CEB9A" w14:textId="2CD16533" w:rsidR="00647174" w:rsidRPr="0047593D" w:rsidRDefault="00647174" w:rsidP="004C4C9D">
      <w:pPr>
        <w:pStyle w:val="BodyText"/>
        <w:tabs>
          <w:tab w:val="clear" w:pos="454"/>
        </w:tabs>
        <w:spacing w:after="0"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47593D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</w:p>
    <w:p w14:paraId="19167694" w14:textId="77777777" w:rsidR="00D20BA8" w:rsidRPr="0047593D" w:rsidRDefault="00D20BA8" w:rsidP="002C38B1">
      <w:pPr>
        <w:pStyle w:val="BodyText2"/>
        <w:spacing w:line="240" w:lineRule="atLeast"/>
        <w:ind w:right="43"/>
        <w:rPr>
          <w:rFonts w:asciiTheme="majorHAnsi" w:hAnsiTheme="majorHAnsi" w:cstheme="majorHAnsi"/>
          <w:cs/>
        </w:rPr>
      </w:pPr>
    </w:p>
    <w:p w14:paraId="55AAC5C3" w14:textId="7A186E72" w:rsidR="00647174" w:rsidRPr="0047593D" w:rsidRDefault="00647174" w:rsidP="00FA4CE4">
      <w:pPr>
        <w:tabs>
          <w:tab w:val="clear" w:pos="454"/>
          <w:tab w:val="left" w:pos="1080"/>
        </w:tabs>
        <w:spacing w:line="240" w:lineRule="auto"/>
        <w:ind w:left="99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="009E14B3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Pr="0047593D">
        <w:rPr>
          <w:rFonts w:asciiTheme="majorHAnsi" w:hAnsiTheme="majorHAnsi" w:cstheme="majorHAnsi"/>
          <w:color w:val="000000"/>
          <w:sz w:val="30"/>
          <w:szCs w:val="30"/>
          <w:cs/>
        </w:rPr>
        <w:t>ทำให้ไม่เข้าเงื่อนไข ในการประเมินกลุ่มบริษัทพิจารณาถึง</w:t>
      </w:r>
      <w:r w:rsidRPr="0047593D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</w:p>
    <w:p w14:paraId="1371BCC8" w14:textId="77777777" w:rsidR="00647174" w:rsidRPr="0047593D" w:rsidRDefault="00647174" w:rsidP="00F0298D">
      <w:pPr>
        <w:pStyle w:val="ListParagraph"/>
        <w:numPr>
          <w:ilvl w:val="0"/>
          <w:numId w:val="30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170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47593D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0D641090" w14:textId="77777777" w:rsidR="00647174" w:rsidRPr="0047593D" w:rsidRDefault="00647174" w:rsidP="00F0298D">
      <w:pPr>
        <w:pStyle w:val="ListParagraph"/>
        <w:numPr>
          <w:ilvl w:val="0"/>
          <w:numId w:val="30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170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47593D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608C51EC" w14:textId="657A09DB" w:rsidR="00647174" w:rsidRPr="0047593D" w:rsidRDefault="00647174" w:rsidP="00F0298D">
      <w:pPr>
        <w:pStyle w:val="ListParagraph"/>
        <w:numPr>
          <w:ilvl w:val="0"/>
          <w:numId w:val="30"/>
        </w:numPr>
        <w:tabs>
          <w:tab w:val="left" w:pos="540"/>
          <w:tab w:val="left" w:pos="1440"/>
        </w:tabs>
        <w:autoSpaceDE w:val="0"/>
        <w:autoSpaceDN w:val="0"/>
        <w:adjustRightInd w:val="0"/>
        <w:spacing w:after="0" w:line="240" w:lineRule="atLeast"/>
        <w:ind w:left="1170" w:right="43" w:hanging="180"/>
        <w:jc w:val="thaiDistribute"/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</w:pPr>
      <w:r w:rsidRPr="0047593D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 xml:space="preserve">เงื่อนไขเมื่อสิทธิเรียกร้องของกลุ่มบริษัทถูกจำกัดเฉพาะกระแสเงินสดจากสินทรัพย์ตามที่กำหนด </w:t>
      </w:r>
      <w:r w:rsidR="009635C0"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  <w:br/>
      </w:r>
      <w:r w:rsidRPr="0047593D">
        <w:rPr>
          <w:rFonts w:asciiTheme="majorHAnsi" w:eastAsia="Times New Roman" w:hAnsiTheme="majorHAnsi" w:cstheme="majorHAnsi"/>
          <w:color w:val="000000"/>
          <w:sz w:val="30"/>
          <w:szCs w:val="30"/>
          <w:cs/>
          <w:lang w:val="en-US"/>
        </w:rPr>
        <w:t>(เช่น สินทรัพย์ทางการเงินที่ผู้ให้กู้ไม่มีสิทธิไล่เบี้ย)</w:t>
      </w:r>
      <w:r w:rsidRPr="0047593D">
        <w:rPr>
          <w:rFonts w:asciiTheme="majorHAnsi" w:eastAsia="Times New Roman" w:hAnsiTheme="majorHAnsi" w:cstheme="majorHAnsi"/>
          <w:color w:val="000000"/>
          <w:sz w:val="30"/>
          <w:szCs w:val="30"/>
          <w:lang w:val="en-US"/>
        </w:rPr>
        <w:t xml:space="preserve"> </w:t>
      </w:r>
    </w:p>
    <w:p w14:paraId="6AF06462" w14:textId="77777777" w:rsidR="00436506" w:rsidRPr="0047593D" w:rsidRDefault="00436506" w:rsidP="00522697">
      <w:pPr>
        <w:pStyle w:val="ListParagraph"/>
        <w:tabs>
          <w:tab w:val="left" w:pos="540"/>
          <w:tab w:val="left" w:pos="1440"/>
        </w:tabs>
        <w:autoSpaceDE w:val="0"/>
        <w:autoSpaceDN w:val="0"/>
        <w:adjustRightInd w:val="0"/>
        <w:spacing w:after="0" w:line="240" w:lineRule="atLeast"/>
        <w:ind w:left="1170" w:right="43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22FC65F" w14:textId="02831D5E" w:rsidR="00647174" w:rsidRPr="0047593D" w:rsidRDefault="00647174" w:rsidP="005226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350" w:hanging="367"/>
        <w:jc w:val="thaiDistribute"/>
        <w:rPr>
          <w:rFonts w:asciiTheme="majorHAnsi" w:hAnsiTheme="majorHAnsi" w:cstheme="majorHAnsi"/>
          <w:sz w:val="30"/>
          <w:szCs w:val="30"/>
        </w:rPr>
      </w:pPr>
      <w:r w:rsidRPr="0047593D">
        <w:rPr>
          <w:rFonts w:asciiTheme="majorHAnsi" w:hAnsiTheme="majorHAnsi" w:cstheme="majorHAnsi"/>
          <w:i/>
          <w:iCs/>
          <w:sz w:val="30"/>
          <w:szCs w:val="30"/>
          <w:cs/>
        </w:rPr>
        <w:t xml:space="preserve">สินทรัพย์ทางการเงิน </w:t>
      </w:r>
      <w:r w:rsidRPr="0047593D">
        <w:rPr>
          <w:rFonts w:asciiTheme="majorHAnsi" w:hAnsiTheme="majorHAnsi" w:cstheme="majorHAnsi"/>
          <w:i/>
          <w:iCs/>
          <w:sz w:val="30"/>
          <w:szCs w:val="30"/>
        </w:rPr>
        <w:t xml:space="preserve">- </w:t>
      </w:r>
      <w:r w:rsidRPr="0047593D">
        <w:rPr>
          <w:rFonts w:asciiTheme="majorHAnsi" w:hAnsiTheme="majorHAnsi" w:cstheme="majorHAns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47593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7DD9D2BF" w14:textId="3D7ACA5A" w:rsidR="00647174" w:rsidRDefault="00647174" w:rsidP="00647174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</w:rPr>
      </w:pPr>
    </w:p>
    <w:tbl>
      <w:tblPr>
        <w:tblStyle w:val="TableGrid"/>
        <w:tblW w:w="8645" w:type="dxa"/>
        <w:tblInd w:w="8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360"/>
        <w:gridCol w:w="6305"/>
      </w:tblGrid>
      <w:tr w:rsidR="001B3B7D" w:rsidRPr="0047593D" w14:paraId="01A20733" w14:textId="77777777" w:rsidTr="002C38B1">
        <w:tc>
          <w:tcPr>
            <w:tcW w:w="1980" w:type="dxa"/>
          </w:tcPr>
          <w:p w14:paraId="1F15F272" w14:textId="77777777" w:rsidR="001B3B7D" w:rsidRDefault="001B3B7D" w:rsidP="0087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B3702AC" w14:textId="031D88CE" w:rsidR="001E6948" w:rsidRPr="004C4C9D" w:rsidDel="009435E7" w:rsidRDefault="001E6948" w:rsidP="0087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60" w:type="dxa"/>
          </w:tcPr>
          <w:p w14:paraId="786E5779" w14:textId="77777777" w:rsidR="001B3B7D" w:rsidRPr="0047593D" w:rsidRDefault="001B3B7D" w:rsidP="00647174">
            <w:pPr>
              <w:pStyle w:val="BodyText"/>
              <w:spacing w:after="0" w:line="240" w:lineRule="auto"/>
              <w:ind w:left="540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05" w:type="dxa"/>
          </w:tcPr>
          <w:p w14:paraId="3C1EB8BD" w14:textId="6ECD2AA8" w:rsidR="001B3B7D" w:rsidDel="009435E7" w:rsidRDefault="00AA1AB0" w:rsidP="00496F64">
            <w:pPr>
              <w:pStyle w:val="BodyText"/>
              <w:spacing w:after="0" w:line="240" w:lineRule="auto"/>
              <w:ind w:left="156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AA1AB0">
              <w:rPr>
                <w:rFonts w:asciiTheme="majorHAnsi" w:hAnsiTheme="majorHAns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647174" w:rsidRPr="0047593D" w14:paraId="3FC651BA" w14:textId="77777777" w:rsidTr="002C38B1">
        <w:tc>
          <w:tcPr>
            <w:tcW w:w="1980" w:type="dxa"/>
          </w:tcPr>
          <w:p w14:paraId="22CFA038" w14:textId="260D7B86" w:rsidR="00647174" w:rsidRPr="0047593D" w:rsidRDefault="00647174" w:rsidP="0087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6" w:right="-15"/>
              <w:rPr>
                <w:rFonts w:asciiTheme="majorHAnsi" w:hAnsiTheme="majorHAnsi" w:cstheme="majorHAnsi"/>
                <w:sz w:val="30"/>
                <w:szCs w:val="30"/>
              </w:rPr>
            </w:pPr>
            <w:r w:rsidRPr="0047593D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360" w:type="dxa"/>
          </w:tcPr>
          <w:p w14:paraId="12424349" w14:textId="77777777" w:rsidR="00647174" w:rsidRPr="0047593D" w:rsidRDefault="00647174" w:rsidP="00647174">
            <w:pPr>
              <w:pStyle w:val="BodyText"/>
              <w:spacing w:after="0" w:line="240" w:lineRule="auto"/>
              <w:ind w:left="540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05" w:type="dxa"/>
          </w:tcPr>
          <w:p w14:paraId="36CBB407" w14:textId="4502F984" w:rsidR="0047593D" w:rsidRPr="0047593D" w:rsidRDefault="00647174" w:rsidP="00496F64">
            <w:pPr>
              <w:pStyle w:val="BodyText"/>
              <w:spacing w:after="0" w:line="240" w:lineRule="auto"/>
              <w:ind w:left="156" w:hanging="160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  <w:r w:rsidRPr="0047593D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</w:t>
            </w:r>
            <w:r w:rsidR="009E14B3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</w:r>
            <w:r w:rsidRPr="0047593D">
              <w:rPr>
                <w:rFonts w:asciiTheme="majorHAnsi" w:hAnsiTheme="majorHAnsi" w:cstheme="majorHAnsi"/>
                <w:sz w:val="30"/>
                <w:szCs w:val="30"/>
                <w:cs/>
              </w:rPr>
              <w:t>การตัดรายการออกจากบัญชีรับรู้ในกำไรหรือขาดทุน</w:t>
            </w:r>
            <w:r w:rsidRPr="0047593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</w:tr>
    </w:tbl>
    <w:p w14:paraId="65F1E953" w14:textId="77777777" w:rsidR="009435E7" w:rsidRDefault="009435E7" w:rsidP="0047593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F60FE37" w14:textId="0B4B61C1" w:rsidR="00647174" w:rsidRPr="0047593D" w:rsidRDefault="00647174" w:rsidP="0047593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440" w:hanging="450"/>
        <w:jc w:val="thaiDistribute"/>
        <w:rPr>
          <w:rFonts w:asciiTheme="majorHAnsi" w:hAnsiTheme="majorHAnsi" w:cstheme="majorHAnsi"/>
          <w:i/>
          <w:iCs/>
          <w:color w:val="000000"/>
          <w:sz w:val="30"/>
          <w:szCs w:val="30"/>
        </w:rPr>
      </w:pPr>
      <w:r w:rsidRPr="0047593D">
        <w:rPr>
          <w:rFonts w:asciiTheme="majorHAnsi" w:hAnsiTheme="majorHAnsi" w:cstheme="majorHAnsi"/>
          <w:i/>
          <w:iCs/>
          <w:sz w:val="30"/>
          <w:szCs w:val="30"/>
          <w:cs/>
        </w:rPr>
        <w:t xml:space="preserve">หนี้สินทางการเงิน </w:t>
      </w:r>
      <w:r w:rsidRPr="0047593D">
        <w:rPr>
          <w:rFonts w:asciiTheme="majorHAnsi" w:hAnsiTheme="majorHAnsi" w:cstheme="majorHAnsi"/>
          <w:i/>
          <w:iCs/>
          <w:sz w:val="30"/>
          <w:szCs w:val="30"/>
        </w:rPr>
        <w:t xml:space="preserve">- </w:t>
      </w:r>
      <w:r w:rsidRPr="0047593D">
        <w:rPr>
          <w:rFonts w:asciiTheme="majorHAnsi" w:hAnsiTheme="majorHAnsi" w:cstheme="majorHAns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47593D">
        <w:rPr>
          <w:rFonts w:asciiTheme="majorHAnsi" w:hAnsiTheme="majorHAnsi" w:cstheme="majorHAnsi"/>
          <w:i/>
          <w:iCs/>
          <w:color w:val="000000"/>
          <w:sz w:val="30"/>
          <w:szCs w:val="30"/>
        </w:rPr>
        <w:t xml:space="preserve"> </w:t>
      </w:r>
    </w:p>
    <w:p w14:paraId="27055B6C" w14:textId="77777777" w:rsidR="00647174" w:rsidRPr="0047593D" w:rsidRDefault="00647174" w:rsidP="00647174">
      <w:pPr>
        <w:pStyle w:val="BodyText2"/>
        <w:tabs>
          <w:tab w:val="left" w:pos="1260"/>
        </w:tabs>
        <w:spacing w:line="240" w:lineRule="atLeast"/>
        <w:ind w:left="540" w:right="43"/>
        <w:rPr>
          <w:rFonts w:asciiTheme="majorHAnsi" w:hAnsiTheme="majorHAnsi" w:cstheme="majorHAnsi"/>
        </w:rPr>
      </w:pPr>
    </w:p>
    <w:p w14:paraId="1391171A" w14:textId="06E6781E" w:rsidR="00647174" w:rsidRDefault="001F4773" w:rsidP="0047593D">
      <w:pPr>
        <w:tabs>
          <w:tab w:val="clear" w:pos="454"/>
          <w:tab w:val="left" w:pos="1350"/>
        </w:tabs>
        <w:spacing w:line="240" w:lineRule="auto"/>
        <w:ind w:left="990"/>
        <w:jc w:val="thaiDistribute"/>
        <w:rPr>
          <w:rFonts w:asciiTheme="majorHAnsi" w:hAnsiTheme="majorHAnsi"/>
          <w:color w:val="000000"/>
          <w:sz w:val="30"/>
          <w:szCs w:val="30"/>
        </w:rPr>
      </w:pPr>
      <w:r w:rsidRPr="001F4773">
        <w:rPr>
          <w:rFonts w:asciiTheme="majorHAnsi" w:hAnsiTheme="majorHAnsi"/>
          <w:color w:val="000000"/>
          <w:sz w:val="30"/>
          <w:szCs w:val="30"/>
          <w:cs/>
        </w:rPr>
        <w:t>หนี้สินทางการเงินจัดประเภทรายการด้วยราคาทุนตัดจำหน่าย</w:t>
      </w:r>
      <w:r w:rsidR="00CD3A86" w:rsidRPr="002C38B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167AF">
        <w:rPr>
          <w:rFonts w:asciiTheme="majorBidi" w:hAnsiTheme="majorBidi" w:cstheme="majorBidi" w:hint="cs"/>
          <w:color w:val="000000"/>
          <w:sz w:val="30"/>
          <w:szCs w:val="30"/>
          <w:cs/>
        </w:rPr>
        <w:t>จะวัดมูลค่าในภายหลัง</w:t>
      </w:r>
      <w:r w:rsidRPr="00CD1CF1">
        <w:rPr>
          <w:rFonts w:asciiTheme="majorHAnsi" w:hAnsiTheme="majorHAnsi"/>
          <w:color w:val="000000"/>
          <w:sz w:val="30"/>
          <w:szCs w:val="30"/>
          <w:cs/>
        </w:rPr>
        <w:t>ด้วย</w:t>
      </w:r>
      <w:r w:rsidR="00B167AF">
        <w:rPr>
          <w:rFonts w:asciiTheme="majorHAnsi" w:hAnsiTheme="majorHAnsi" w:hint="cs"/>
          <w:color w:val="000000"/>
          <w:sz w:val="30"/>
          <w:szCs w:val="30"/>
          <w:cs/>
        </w:rPr>
        <w:t>ราคาทุนตัดจำหน่ายโดย</w:t>
      </w:r>
      <w:r w:rsidRPr="00CD1CF1">
        <w:rPr>
          <w:rFonts w:asciiTheme="majorHAnsi" w:hAnsiTheme="majorHAnsi"/>
          <w:color w:val="000000"/>
          <w:sz w:val="30"/>
          <w:szCs w:val="30"/>
          <w:cs/>
        </w:rPr>
        <w:t>วิธี</w:t>
      </w:r>
      <w:r w:rsidR="00B167AF">
        <w:rPr>
          <w:rFonts w:asciiTheme="majorHAnsi" w:hAnsiTheme="majorHAnsi" w:hint="cs"/>
          <w:color w:val="000000"/>
          <w:sz w:val="30"/>
          <w:szCs w:val="30"/>
          <w:cs/>
        </w:rPr>
        <w:t>อัตรา</w:t>
      </w:r>
      <w:r w:rsidRPr="00CD1CF1">
        <w:rPr>
          <w:rFonts w:asciiTheme="majorHAnsi" w:hAnsiTheme="majorHAnsi"/>
          <w:color w:val="000000"/>
          <w:sz w:val="30"/>
          <w:szCs w:val="30"/>
          <w:cs/>
        </w:rPr>
        <w:t>ดอกเบี้ยที่แท้จริง ดอกเบี้ยจ่าย</w:t>
      </w:r>
      <w:r w:rsidR="002B26DF" w:rsidRPr="002C38B1">
        <w:rPr>
          <w:rFonts w:asciiTheme="majorBidi" w:hAnsiTheme="majorBidi" w:cstheme="majorBidi"/>
          <w:color w:val="000000"/>
          <w:sz w:val="30"/>
          <w:szCs w:val="30"/>
          <w:cs/>
        </w:rPr>
        <w:t>และกำไรและขาดทุนจากอัตราแลกเปลี่ยน</w:t>
      </w:r>
      <w:r w:rsidRPr="00CD1CF1">
        <w:rPr>
          <w:rFonts w:asciiTheme="majorHAnsi" w:hAnsiTheme="majorHAnsi"/>
          <w:color w:val="000000"/>
          <w:sz w:val="30"/>
          <w:szCs w:val="30"/>
          <w:cs/>
        </w:rPr>
        <w:t>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11C958C2" w14:textId="1A0A3741" w:rsidR="00543355" w:rsidRPr="00905142" w:rsidRDefault="000A683F" w:rsidP="004C4C9D">
      <w:pPr>
        <w:pStyle w:val="BodyText2"/>
        <w:tabs>
          <w:tab w:val="left" w:pos="1080"/>
        </w:tabs>
        <w:ind w:left="540" w:right="47" w:hanging="367"/>
        <w:rPr>
          <w:rFonts w:asciiTheme="majorBidi" w:eastAsia="EucrosiaUPCBold" w:hAnsiTheme="majorBidi" w:cstheme="majorBidi"/>
          <w:i/>
          <w:iCs/>
        </w:rPr>
      </w:pPr>
      <w:r w:rsidDel="000A683F">
        <w:rPr>
          <w:rFonts w:asciiTheme="majorHAnsi" w:hAnsiTheme="majorHAnsi" w:hint="cs"/>
          <w:color w:val="000000"/>
        </w:rPr>
        <w:lastRenderedPageBreak/>
        <w:t xml:space="preserve"> </w:t>
      </w:r>
      <w:r w:rsidR="00543355" w:rsidRPr="00905142">
        <w:rPr>
          <w:rFonts w:asciiTheme="majorBidi" w:eastAsia="EucrosiaUPCBold" w:hAnsiTheme="majorBidi" w:cstheme="majorBidi"/>
          <w:i/>
          <w:iCs/>
          <w:cs/>
        </w:rPr>
        <w:t>(ง.</w:t>
      </w:r>
      <w:r w:rsidR="00D4132D" w:rsidRPr="00D4132D">
        <w:rPr>
          <w:rFonts w:asciiTheme="majorBidi" w:eastAsia="EucrosiaUPCBold" w:hAnsiTheme="majorBidi" w:cstheme="majorBidi"/>
          <w:i/>
          <w:iCs/>
          <w:lang w:val="en-US"/>
        </w:rPr>
        <w:t>3</w:t>
      </w:r>
      <w:bookmarkStart w:id="2" w:name="_Hlk63978927"/>
      <w:r w:rsidR="00543355" w:rsidRPr="00905142">
        <w:rPr>
          <w:rFonts w:asciiTheme="majorBidi" w:eastAsia="EucrosiaUPCBold" w:hAnsiTheme="majorBidi" w:cstheme="majorBidi"/>
          <w:i/>
          <w:iCs/>
          <w:cs/>
        </w:rPr>
        <w:t>) การตัดรายการออกจากบัญชี</w:t>
      </w:r>
    </w:p>
    <w:p w14:paraId="745EC990" w14:textId="77777777" w:rsidR="00543355" w:rsidRPr="00905142" w:rsidRDefault="00543355" w:rsidP="00543355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Bidi" w:hAnsiTheme="majorBidi" w:cstheme="majorBidi"/>
        </w:rPr>
      </w:pPr>
    </w:p>
    <w:p w14:paraId="73679744" w14:textId="77777777" w:rsidR="00543355" w:rsidRPr="00905142" w:rsidRDefault="00543355" w:rsidP="004C4C9D">
      <w:pPr>
        <w:pStyle w:val="BodyText"/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90514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6822F294" w14:textId="77777777" w:rsidR="00543355" w:rsidRPr="00905142" w:rsidRDefault="00543355" w:rsidP="004C4C9D">
      <w:pPr>
        <w:pStyle w:val="BodyText2"/>
        <w:tabs>
          <w:tab w:val="left" w:pos="1260"/>
        </w:tabs>
        <w:spacing w:line="240" w:lineRule="atLeast"/>
        <w:ind w:left="1260" w:right="43" w:hanging="270"/>
        <w:rPr>
          <w:rFonts w:asciiTheme="majorBidi" w:hAnsiTheme="majorBidi" w:cstheme="majorBidi"/>
        </w:rPr>
      </w:pPr>
    </w:p>
    <w:p w14:paraId="5D16B715" w14:textId="14F66BCB" w:rsidR="002B26DF" w:rsidRPr="00905142" w:rsidRDefault="00543355" w:rsidP="004C4C9D">
      <w:pPr>
        <w:shd w:val="clear" w:color="auto" w:fill="FFFFFF" w:themeFill="background1"/>
        <w:tabs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FB190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br/>
      </w: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7840EB7" w14:textId="77777777" w:rsidR="00903AB5" w:rsidRDefault="00903AB5">
      <w:pPr>
        <w:shd w:val="clear" w:color="auto" w:fill="FFFFFF" w:themeFill="background1"/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32AB5496" w14:textId="4C92008B" w:rsidR="00543355" w:rsidRPr="00905142" w:rsidRDefault="00543355" w:rsidP="004C4C9D">
      <w:pPr>
        <w:shd w:val="clear" w:color="auto" w:fill="FFFFFF" w:themeFill="background1"/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eastAsia="Calibri"/>
          <w:shd w:val="clear" w:color="auto" w:fill="FFFFFF" w:themeFill="background1"/>
        </w:rPr>
      </w:pP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="009635C0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br/>
      </w: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ในกรณีนี้ สินทรัพย์ที่โอนจะไม่ถูกตัดรายการออกจากบัญชี</w:t>
      </w:r>
    </w:p>
    <w:p w14:paraId="36419139" w14:textId="2347FCEA" w:rsidR="009435E7" w:rsidRDefault="009435E7">
      <w:pPr>
        <w:pStyle w:val="BodyText2"/>
        <w:tabs>
          <w:tab w:val="left" w:pos="1260"/>
        </w:tabs>
        <w:spacing w:line="240" w:lineRule="atLeast"/>
        <w:ind w:left="1260" w:right="43" w:hanging="270"/>
        <w:rPr>
          <w:rFonts w:asciiTheme="majorBidi" w:hAnsiTheme="majorBidi" w:cstheme="majorBidi"/>
        </w:rPr>
      </w:pPr>
    </w:p>
    <w:p w14:paraId="71D8DBC6" w14:textId="77777777" w:rsidR="00543355" w:rsidRPr="00905142" w:rsidRDefault="00543355" w:rsidP="004C4C9D">
      <w:pPr>
        <w:pStyle w:val="BodyText"/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905142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2774409B" w14:textId="77777777" w:rsidR="00543355" w:rsidRPr="00905142" w:rsidRDefault="00543355" w:rsidP="00543355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</w:rPr>
      </w:pPr>
    </w:p>
    <w:p w14:paraId="48E6C1BF" w14:textId="3F94927F" w:rsidR="00543355" w:rsidRPr="00905142" w:rsidRDefault="00543355" w:rsidP="004C4C9D">
      <w:pPr>
        <w:shd w:val="clear" w:color="auto" w:fill="FFFFFF" w:themeFill="background1"/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4C4C9D">
        <w:rPr>
          <w:rFonts w:ascii="Angsana New" w:eastAsia="Calibri" w:hAnsi="Angsana New"/>
          <w:spacing w:val="-4"/>
          <w:sz w:val="30"/>
          <w:szCs w:val="30"/>
          <w:shd w:val="clear" w:color="auto" w:fill="FFFFFF" w:themeFill="background1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สดจากการเปลี่ยนแปลงหนี้สินมีความแตกต่างอย่างมีนัยสำคัญ</w:t>
      </w: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7A3983F" w14:textId="77777777" w:rsidR="00543355" w:rsidRPr="00905142" w:rsidRDefault="00543355" w:rsidP="004C4C9D">
      <w:pPr>
        <w:shd w:val="clear" w:color="auto" w:fill="FFFFFF" w:themeFill="background1"/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hd w:val="clear" w:color="auto" w:fill="FFFFFF" w:themeFill="background1"/>
        </w:rPr>
      </w:pPr>
    </w:p>
    <w:p w14:paraId="3A149D40" w14:textId="0C6D0D94" w:rsidR="00543355" w:rsidRDefault="00543355" w:rsidP="004C4C9D">
      <w:pPr>
        <w:shd w:val="clear" w:color="auto" w:fill="FFFFFF" w:themeFill="background1"/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4EAEA063" w14:textId="77777777" w:rsidR="009435E7" w:rsidRPr="00905142" w:rsidRDefault="009435E7" w:rsidP="00905142">
      <w:pPr>
        <w:shd w:val="clear" w:color="auto" w:fill="FFFFFF" w:themeFill="background1"/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</w:p>
    <w:p w14:paraId="37A8BFA7" w14:textId="462F706E" w:rsidR="00543355" w:rsidRPr="00905142" w:rsidRDefault="00543355" w:rsidP="004C4C9D">
      <w:pPr>
        <w:pStyle w:val="BodyText2"/>
        <w:ind w:left="907" w:right="47" w:hanging="367"/>
        <w:rPr>
          <w:rFonts w:asciiTheme="majorBidi" w:eastAsia="EucrosiaUPCBold" w:hAnsiTheme="majorBidi" w:cstheme="majorBidi"/>
          <w:i/>
          <w:iCs/>
        </w:rPr>
      </w:pPr>
      <w:r w:rsidRPr="00905142">
        <w:rPr>
          <w:rFonts w:asciiTheme="majorBidi" w:eastAsia="EucrosiaUPCBold" w:hAnsiTheme="majorBidi" w:cstheme="majorBidi"/>
          <w:i/>
          <w:iCs/>
          <w:cs/>
        </w:rPr>
        <w:t>(ง.</w:t>
      </w:r>
      <w:r w:rsidR="00D4132D" w:rsidRPr="00D4132D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905142">
        <w:rPr>
          <w:rFonts w:asciiTheme="majorBidi" w:eastAsia="EucrosiaUPCBold" w:hAnsiTheme="majorBidi" w:cstheme="majorBidi"/>
          <w:i/>
          <w:iCs/>
          <w:cs/>
        </w:rPr>
        <w:t>) การหักกลบ</w:t>
      </w:r>
    </w:p>
    <w:p w14:paraId="5FCD39D7" w14:textId="77777777" w:rsidR="00543355" w:rsidRPr="00905142" w:rsidRDefault="00543355" w:rsidP="00543355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</w:rPr>
      </w:pPr>
    </w:p>
    <w:p w14:paraId="00E96B43" w14:textId="445EF46C" w:rsidR="00543355" w:rsidRDefault="00543355">
      <w:pPr>
        <w:shd w:val="clear" w:color="auto" w:fill="FFFFFF" w:themeFill="background1"/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t xml:space="preserve"> </w:t>
      </w:r>
      <w:r w:rsidRPr="00905142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A6C13E8" w14:textId="77777777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shd w:val="clear" w:color="auto" w:fill="FFFFFF" w:themeFill="background1"/>
        </w:rPr>
      </w:pPr>
      <w:r>
        <w:rPr>
          <w:rFonts w:ascii="Angsana New" w:eastAsia="Calibri" w:hAnsi="Angsana New"/>
          <w:sz w:val="30"/>
          <w:szCs w:val="30"/>
          <w:shd w:val="clear" w:color="auto" w:fill="FFFFFF" w:themeFill="background1"/>
        </w:rPr>
        <w:br w:type="page"/>
      </w:r>
    </w:p>
    <w:bookmarkEnd w:id="2"/>
    <w:p w14:paraId="328D93CF" w14:textId="5E1A8449" w:rsidR="0047593D" w:rsidRPr="004C4C9D" w:rsidRDefault="0047593D" w:rsidP="00F0298D">
      <w:pPr>
        <w:pStyle w:val="Heading8"/>
        <w:numPr>
          <w:ilvl w:val="1"/>
          <w:numId w:val="28"/>
        </w:numPr>
        <w:ind w:left="540" w:right="63" w:hanging="540"/>
        <w:jc w:val="both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4C4C9D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7C6C38D9" w14:textId="77777777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5ECDD611" w14:textId="7C769E8E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47593D">
        <w:rPr>
          <w:rFonts w:asciiTheme="majorBidi" w:hAnsiTheme="majorBidi" w:cstheme="majorBidi"/>
          <w:sz w:val="30"/>
          <w:szCs w:val="30"/>
        </w:rPr>
        <w:tab/>
      </w:r>
      <w:r w:rsidRPr="0047593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>
        <w:rPr>
          <w:rFonts w:asciiTheme="majorBidi" w:hAnsiTheme="majorBidi" w:cstheme="majorBidi"/>
          <w:sz w:val="30"/>
          <w:szCs w:val="30"/>
        </w:rPr>
        <w:br/>
      </w:r>
      <w:r w:rsidRPr="0047593D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  <w:r w:rsidRPr="0047593D">
        <w:rPr>
          <w:rFonts w:asciiTheme="majorBidi" w:hAnsiTheme="majorBidi" w:cstheme="majorBidi"/>
          <w:sz w:val="30"/>
          <w:szCs w:val="30"/>
        </w:rPr>
        <w:t xml:space="preserve"> </w:t>
      </w:r>
    </w:p>
    <w:p w14:paraId="4BA1772B" w14:textId="77777777" w:rsidR="0099197F" w:rsidRPr="0047593D" w:rsidRDefault="0099197F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cs/>
          <w:lang w:val="th-TH"/>
        </w:rPr>
      </w:pPr>
    </w:p>
    <w:p w14:paraId="48CF05DA" w14:textId="77777777" w:rsidR="0047593D" w:rsidRPr="0047593D" w:rsidRDefault="0047593D" w:rsidP="00F0298D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7593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 ลูกหนี้อื่นและสินทรัพย์ที่เกิดจากสัญญา</w:t>
      </w:r>
    </w:p>
    <w:p w14:paraId="492045B3" w14:textId="77777777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lang w:val="th-TH"/>
        </w:rPr>
      </w:pPr>
    </w:p>
    <w:p w14:paraId="761EC522" w14:textId="19DF057D" w:rsidR="0047593D" w:rsidRPr="0047593D" w:rsidRDefault="0047593D" w:rsidP="004759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C9D">
        <w:rPr>
          <w:rFonts w:asciiTheme="majorBidi" w:hAnsiTheme="majorBidi" w:cstheme="majorBidi"/>
          <w:spacing w:val="-6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</w:t>
      </w:r>
      <w:r w:rsidRPr="004C4C9D">
        <w:rPr>
          <w:rFonts w:asciiTheme="majorBidi" w:hAnsiTheme="majorBidi" w:cstheme="majorBidi"/>
          <w:spacing w:val="-8"/>
          <w:sz w:val="30"/>
          <w:szCs w:val="30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57D92C7" w14:textId="77777777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0D74A5A7" w14:textId="7F564605" w:rsidR="0047593D" w:rsidRPr="0047593D" w:rsidRDefault="0047593D" w:rsidP="004759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4C9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4C4C9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(2562: </w:t>
      </w:r>
      <w:r w:rsidRPr="004C4C9D">
        <w:rPr>
          <w:rFonts w:ascii="Angsana New" w:hAnsi="Angsana New"/>
          <w:i/>
          <w:iCs/>
          <w:spacing w:val="-4"/>
          <w:sz w:val="30"/>
          <w:szCs w:val="30"/>
          <w:cs/>
        </w:rPr>
        <w:t>ค่าเผื่อหนี้สงสัยจะสูญ)</w:t>
      </w:r>
      <w:r w:rsidRPr="0047593D">
        <w:rPr>
          <w:rFonts w:ascii="Angsana New" w:hAnsi="Angsana New"/>
          <w:sz w:val="30"/>
          <w:szCs w:val="30"/>
          <w:cs/>
        </w:rPr>
        <w:t xml:space="preserve"> </w:t>
      </w:r>
      <w:r w:rsidRPr="004C4C9D">
        <w:rPr>
          <w:rFonts w:asciiTheme="majorBidi" w:hAnsiTheme="majorBidi" w:cstheme="majorBidi"/>
          <w:spacing w:val="-4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</w:t>
      </w:r>
      <w:r w:rsidRPr="0047593D">
        <w:rPr>
          <w:rFonts w:asciiTheme="majorBidi" w:hAnsiTheme="majorBidi" w:cstheme="majorBidi"/>
          <w:sz w:val="30"/>
          <w:szCs w:val="30"/>
          <w:cs/>
        </w:rPr>
        <w:t>จะถูกตัดจำหน่ายเมื่อเกิดขึ้น</w:t>
      </w:r>
    </w:p>
    <w:p w14:paraId="4F03A479" w14:textId="77777777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val="th-TH"/>
        </w:rPr>
      </w:pPr>
    </w:p>
    <w:p w14:paraId="59C9A79F" w14:textId="0C657E4C" w:rsidR="0047593D" w:rsidRDefault="0047593D" w:rsidP="004759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593D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2CAADCA3" w14:textId="77777777" w:rsidR="0099197F" w:rsidRPr="0047593D" w:rsidRDefault="0099197F" w:rsidP="004759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AF6BF" w14:textId="77777777" w:rsidR="0047593D" w:rsidRPr="0047593D" w:rsidRDefault="0047593D" w:rsidP="00F0298D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7593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948C595" w14:textId="77777777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lang w:val="th-TH"/>
        </w:rPr>
      </w:pPr>
    </w:p>
    <w:p w14:paraId="67D0AC29" w14:textId="22834868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7593D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47593D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7593D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</w:p>
    <w:p w14:paraId="4B69823A" w14:textId="77777777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lang w:val="th-TH"/>
        </w:rPr>
      </w:pPr>
    </w:p>
    <w:p w14:paraId="29B5C30A" w14:textId="55577080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93D">
        <w:rPr>
          <w:rFonts w:asciiTheme="majorBidi" w:hAnsiTheme="majorBidi" w:cstheme="majorBidi"/>
          <w:sz w:val="30"/>
          <w:szCs w:val="30"/>
        </w:rPr>
        <w:tab/>
      </w:r>
      <w:r w:rsidRPr="0047593D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47593D">
        <w:rPr>
          <w:rFonts w:asciiTheme="majorBidi" w:hAnsiTheme="majorBidi" w:cstheme="majorBidi"/>
          <w:sz w:val="30"/>
          <w:szCs w:val="30"/>
        </w:rPr>
        <w:t xml:space="preserve"> </w:t>
      </w:r>
      <w:r w:rsidRPr="0047593D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 รวมการปันส่วนของค่าโสหุ้ยการผลิตอย่างเหมาะสม</w:t>
      </w:r>
      <w:r w:rsidR="002B26DF">
        <w:rPr>
          <w:rFonts w:asciiTheme="majorBidi" w:hAnsiTheme="majorBidi" w:cstheme="majorBidi" w:hint="cs"/>
          <w:sz w:val="30"/>
          <w:szCs w:val="30"/>
          <w:cs/>
        </w:rPr>
        <w:t>โดยคำนึงถึงระดับกำลังการผลิตตามปกติ</w:t>
      </w:r>
      <w:r w:rsidRPr="0047593D">
        <w:rPr>
          <w:rFonts w:asciiTheme="majorBidi" w:hAnsiTheme="majorBidi" w:cstheme="majorBidi"/>
          <w:sz w:val="30"/>
          <w:szCs w:val="30"/>
        </w:rPr>
        <w:t xml:space="preserve"> </w:t>
      </w:r>
    </w:p>
    <w:p w14:paraId="3D08138D" w14:textId="77777777" w:rsidR="0047593D" w:rsidRP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highlight w:val="cyan"/>
          <w:lang w:val="th-TH"/>
        </w:rPr>
      </w:pPr>
    </w:p>
    <w:p w14:paraId="79E2D58C" w14:textId="2F482054" w:rsidR="0047593D" w:rsidRDefault="0047593D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7593D">
        <w:rPr>
          <w:rFonts w:asciiTheme="majorBidi" w:hAnsiTheme="majorBidi" w:cstheme="majorBidi"/>
          <w:sz w:val="30"/>
          <w:szCs w:val="30"/>
        </w:rPr>
        <w:tab/>
      </w:r>
      <w:r w:rsidRPr="0047593D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D0D0E07" w14:textId="77777777" w:rsidR="000A683F" w:rsidRPr="0047593D" w:rsidRDefault="000A683F" w:rsidP="0047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highlight w:val="cyan"/>
          <w:lang w:val="th-TH"/>
        </w:rPr>
      </w:pPr>
    </w:p>
    <w:p w14:paraId="78E21061" w14:textId="1B3261D6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39B4DAE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4557F92" w14:textId="2D0FD82A" w:rsidR="000719F0" w:rsidRDefault="000719F0" w:rsidP="000719F0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</w:rPr>
      </w:pPr>
      <w:r w:rsidRPr="000719F0">
        <w:rPr>
          <w:rFonts w:asciiTheme="majorHAnsi" w:hAnsiTheme="majorHAnsi" w:cstheme="majorHAnsi"/>
          <w:cs/>
        </w:rPr>
        <w:t>อสังหาริมทรัพย์เพื่อการลงทุน</w:t>
      </w:r>
      <w:r w:rsidR="008969D2">
        <w:rPr>
          <w:rFonts w:asciiTheme="majorHAnsi" w:hAnsiTheme="majorHAnsi" w:cstheme="majorHAnsi" w:hint="cs"/>
          <w:cs/>
        </w:rPr>
        <w:t xml:space="preserve"> </w:t>
      </w:r>
      <w:r w:rsidRPr="00D563DB">
        <w:rPr>
          <w:rFonts w:asciiTheme="majorHAnsi" w:hAnsiTheme="majorHAnsi" w:cstheme="majorHAnsi"/>
          <w:cs/>
        </w:rPr>
        <w:t>ได้แก่</w:t>
      </w:r>
      <w:r w:rsidR="008969D2" w:rsidRPr="00D563DB">
        <w:rPr>
          <w:rFonts w:asciiTheme="majorHAnsi" w:hAnsiTheme="majorHAnsi" w:cstheme="majorHAnsi" w:hint="cs"/>
          <w:cs/>
        </w:rPr>
        <w:t xml:space="preserve"> </w:t>
      </w:r>
      <w:r w:rsidRPr="00D563DB">
        <w:rPr>
          <w:rFonts w:asciiTheme="majorHAnsi" w:hAnsiTheme="majorHAnsi" w:cstheme="majorHAnsi"/>
          <w:cs/>
        </w:rPr>
        <w:t>อสังหาริมทรัพย์ที่กลุ่มบริษัท</w:t>
      </w:r>
      <w:r w:rsidRPr="000719F0">
        <w:rPr>
          <w:rFonts w:asciiTheme="majorHAnsi" w:hAnsiTheme="majorHAnsi" w:cstheme="majorHAnsi"/>
          <w:cs/>
        </w:rPr>
        <w:t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</w:t>
      </w:r>
      <w:bookmarkStart w:id="3" w:name="_GoBack"/>
      <w:bookmarkEnd w:id="3"/>
      <w:r w:rsidRPr="000719F0">
        <w:rPr>
          <w:rFonts w:asciiTheme="majorHAnsi" w:hAnsiTheme="majorHAnsi" w:cstheme="majorHAnsi"/>
          <w:cs/>
        </w:rPr>
        <w:t>ลิตหรือจัดหาสินค้าหรือให้บริการหรือใช้ในการบริหารงาน</w:t>
      </w:r>
    </w:p>
    <w:p w14:paraId="03A23D24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lastRenderedPageBreak/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02102D54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1A7992D" w14:textId="57E00980" w:rsid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48D94E63" w14:textId="77777777" w:rsidR="0093620B" w:rsidRPr="000719F0" w:rsidRDefault="0093620B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942F3A1" w14:textId="731F450A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123681">
        <w:rPr>
          <w:rFonts w:asciiTheme="majorHAnsi" w:hAnsiTheme="majorHAnsi" w:cstheme="majorHAnsi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</w:t>
      </w:r>
      <w:r w:rsidR="008969D2" w:rsidRPr="00123681">
        <w:rPr>
          <w:rFonts w:asciiTheme="majorHAnsi" w:hAnsiTheme="majorHAnsi" w:cstheme="majorHAnsi"/>
          <w:sz w:val="30"/>
          <w:szCs w:val="30"/>
          <w:cs/>
        </w:rPr>
        <w:br/>
      </w:r>
      <w:r w:rsidRPr="00123681">
        <w:rPr>
          <w:rFonts w:asciiTheme="majorHAnsi" w:hAnsiTheme="majorHAnsi" w:cstheme="majorHAnsi"/>
          <w:sz w:val="30"/>
          <w:szCs w:val="30"/>
          <w:cs/>
        </w:rPr>
        <w:t xml:space="preserve">จากการจำหน่ายกับมูลค่าตามบัญชีของอสังหาริมทรัพย์เพื่อการลงทุนโดยรับรู้ในกำไรหรือขาดทุน </w:t>
      </w:r>
    </w:p>
    <w:p w14:paraId="2889484C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35A75929" w14:textId="5AC31752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38A84DF1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0719F0" w:rsidRPr="000719F0" w14:paraId="48C8A5E3" w14:textId="77777777" w:rsidTr="00951C04">
        <w:tc>
          <w:tcPr>
            <w:tcW w:w="5390" w:type="dxa"/>
            <w:shd w:val="clear" w:color="auto" w:fill="auto"/>
            <w:vAlign w:val="bottom"/>
          </w:tcPr>
          <w:p w14:paraId="2BC2E1B5" w14:textId="0AB26861" w:rsidR="000719F0" w:rsidRPr="000719F0" w:rsidRDefault="000719F0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6E599758" w14:textId="4CAB3F55" w:rsidR="000719F0" w:rsidRPr="000719F0" w:rsidRDefault="008969D2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E100CD1" w14:textId="77777777" w:rsidR="000719F0" w:rsidRPr="000719F0" w:rsidRDefault="000719F0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8969D2" w:rsidRPr="000719F0" w14:paraId="2D7428B9" w14:textId="77777777" w:rsidTr="00951C04">
        <w:tc>
          <w:tcPr>
            <w:tcW w:w="5390" w:type="dxa"/>
            <w:shd w:val="clear" w:color="auto" w:fill="auto"/>
            <w:vAlign w:val="bottom"/>
          </w:tcPr>
          <w:p w14:paraId="7ADC4743" w14:textId="76DFED15" w:rsidR="008969D2" w:rsidRPr="000719F0" w:rsidRDefault="008969D2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1195" w:type="dxa"/>
          </w:tcPr>
          <w:p w14:paraId="6FA6CF9F" w14:textId="60F45669" w:rsidR="008969D2" w:rsidRPr="008969D2" w:rsidRDefault="008969D2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969D2">
              <w:rPr>
                <w:rFonts w:asciiTheme="majorHAnsi" w:hAnsiTheme="majorHAnsi" w:cstheme="majorHAnsi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6D77F162" w14:textId="71DF27A7" w:rsidR="008969D2" w:rsidRPr="000719F0" w:rsidRDefault="008969D2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ปี</w:t>
            </w:r>
          </w:p>
        </w:tc>
      </w:tr>
    </w:tbl>
    <w:p w14:paraId="3CCD96DD" w14:textId="77777777" w:rsidR="00E54FB9" w:rsidRDefault="00E54FB9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1098440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45237D37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D878B62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firstLine="22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การรับรู้และการวัดมูลค่า</w:t>
      </w:r>
    </w:p>
    <w:p w14:paraId="53FB17BA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cs/>
        </w:rPr>
      </w:pPr>
    </w:p>
    <w:p w14:paraId="62CA0E6A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C97DC29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AC39981" w14:textId="035F2D73" w:rsidR="000719F0" w:rsidRDefault="000719F0" w:rsidP="008969D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755F4C25" w14:textId="77777777" w:rsidR="008969D2" w:rsidRPr="000719F0" w:rsidRDefault="008969D2" w:rsidP="008969D2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F7D615C" w14:textId="2BC93058" w:rsidR="00922C9F" w:rsidRPr="004C4C9D" w:rsidRDefault="000719F0" w:rsidP="00121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pacing w:val="12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</w:t>
      </w:r>
      <w:r w:rsidRPr="004C4C9D">
        <w:rPr>
          <w:rFonts w:asciiTheme="majorHAnsi" w:hAnsiTheme="majorHAnsi" w:cstheme="majorHAnsi"/>
          <w:spacing w:val="13"/>
          <w:sz w:val="30"/>
          <w:szCs w:val="30"/>
          <w:cs/>
        </w:rPr>
        <w:t>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4C4C9D">
        <w:rPr>
          <w:rFonts w:asciiTheme="majorHAnsi" w:hAnsiTheme="majorHAnsi" w:cstheme="majorHAnsi"/>
          <w:spacing w:val="13"/>
          <w:sz w:val="30"/>
          <w:szCs w:val="30"/>
        </w:rPr>
        <w:t xml:space="preserve"> </w:t>
      </w:r>
      <w:r w:rsidRPr="004C4C9D">
        <w:rPr>
          <w:rFonts w:asciiTheme="majorHAnsi" w:hAnsiTheme="majorHAnsi" w:cstheme="majorHAnsi"/>
          <w:spacing w:val="13"/>
          <w:sz w:val="30"/>
          <w:szCs w:val="30"/>
          <w:cs/>
        </w:rPr>
        <w:t>การขนย้าย</w:t>
      </w:r>
    </w:p>
    <w:p w14:paraId="1CE4C9C6" w14:textId="605063A1" w:rsidR="000719F0" w:rsidRPr="000719F0" w:rsidRDefault="00641AE2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>
        <w:rPr>
          <w:rFonts w:asciiTheme="majorHAnsi" w:hAnsiTheme="majorHAnsi" w:cstheme="majorHAnsi" w:hint="cs"/>
          <w:sz w:val="30"/>
          <w:szCs w:val="30"/>
          <w:cs/>
        </w:rPr>
        <w:t>และ</w:t>
      </w:r>
      <w:r w:rsidR="000719F0" w:rsidRPr="000719F0">
        <w:rPr>
          <w:rFonts w:asciiTheme="majorHAnsi" w:hAnsiTheme="majorHAnsi" w:cstheme="majorHAns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8969D2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0719F0" w:rsidRPr="000719F0">
        <w:rPr>
          <w:rFonts w:asciiTheme="majorHAnsi" w:hAnsiTheme="majorHAnsi" w:cstheme="majorHAns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101D7797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5819A58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  <w:lang w:eastAsia="en-GB"/>
        </w:rPr>
      </w:pPr>
      <w:r w:rsidRPr="000719F0">
        <w:rPr>
          <w:rFonts w:asciiTheme="majorHAnsi" w:hAnsiTheme="majorHAnsi" w:cstheme="majorHAns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0719F0">
        <w:rPr>
          <w:rFonts w:asciiTheme="majorHAnsi" w:hAnsiTheme="majorHAnsi" w:cstheme="majorHAnsi"/>
          <w:color w:val="000000"/>
          <w:sz w:val="30"/>
          <w:szCs w:val="30"/>
          <w:lang w:eastAsia="en-GB"/>
        </w:rPr>
        <w:t xml:space="preserve"> </w:t>
      </w:r>
      <w:r w:rsidRPr="000719F0">
        <w:rPr>
          <w:rFonts w:asciiTheme="majorHAnsi" w:hAnsiTheme="majorHAnsi" w:cstheme="majorHAnsi"/>
          <w:color w:val="000000"/>
          <w:sz w:val="30"/>
          <w:szCs w:val="30"/>
          <w:cs/>
          <w:lang w:eastAsia="en-GB"/>
        </w:rPr>
        <w:t>อาคาร</w:t>
      </w:r>
      <w:r w:rsidRPr="000719F0">
        <w:rPr>
          <w:rFonts w:asciiTheme="majorHAnsi" w:hAnsiTheme="majorHAnsi" w:cstheme="majorHAnsi"/>
          <w:color w:val="000000"/>
          <w:sz w:val="30"/>
          <w:szCs w:val="30"/>
          <w:lang w:eastAsia="en-GB"/>
        </w:rPr>
        <w:t xml:space="preserve"> </w:t>
      </w:r>
      <w:r w:rsidRPr="000719F0">
        <w:rPr>
          <w:rFonts w:asciiTheme="majorHAnsi" w:hAnsiTheme="majorHAnsi" w:cstheme="majorHAnsi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0719F0">
        <w:rPr>
          <w:rFonts w:asciiTheme="majorHAnsi" w:hAnsiTheme="majorHAnsi" w:cstheme="majorHAnsi"/>
          <w:color w:val="000000"/>
          <w:sz w:val="30"/>
          <w:szCs w:val="30"/>
          <w:lang w:eastAsia="en-GB"/>
        </w:rPr>
        <w:t xml:space="preserve"> </w:t>
      </w:r>
    </w:p>
    <w:p w14:paraId="680B0E8A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B39A58B" w14:textId="11DF0F84" w:rsidR="000719F0" w:rsidRDefault="000719F0" w:rsidP="000719F0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  <w:r w:rsidRPr="000719F0">
        <w:rPr>
          <w:rFonts w:asciiTheme="majorHAnsi" w:hAnsiTheme="majorHAnsi" w:cstheme="majorHAnsi"/>
          <w:color w:val="auto"/>
          <w:sz w:val="30"/>
          <w:szCs w:val="30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922C9F">
        <w:rPr>
          <w:rFonts w:asciiTheme="majorHAnsi" w:hAnsiTheme="majorHAnsi" w:cstheme="majorHAnsi" w:hint="cs"/>
          <w:color w:val="auto"/>
          <w:sz w:val="30"/>
          <w:szCs w:val="30"/>
          <w:cs/>
        </w:rPr>
        <w:t xml:space="preserve">           </w:t>
      </w:r>
      <w:r w:rsidRPr="000719F0">
        <w:rPr>
          <w:rFonts w:asciiTheme="majorHAnsi" w:hAnsiTheme="majorHAnsi" w:cstheme="majorHAnsi"/>
          <w:color w:val="auto"/>
          <w:sz w:val="30"/>
          <w:szCs w:val="30"/>
          <w:cs/>
        </w:rPr>
        <w:t xml:space="preserve">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0F4F4FAC" w14:textId="77777777" w:rsidR="00922C9F" w:rsidRPr="000719F0" w:rsidRDefault="00922C9F" w:rsidP="000719F0">
      <w:pPr>
        <w:pStyle w:val="Default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9C4A54D" w14:textId="4EB6E3B5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80669CB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9155D06" w14:textId="4BB5FE88" w:rsidR="000719F0" w:rsidRPr="000719F0" w:rsidRDefault="000719F0" w:rsidP="000719F0">
      <w:pPr>
        <w:pStyle w:val="Default"/>
        <w:ind w:left="540"/>
        <w:jc w:val="thaiDistribute"/>
        <w:rPr>
          <w:rFonts w:asciiTheme="majorHAnsi" w:hAnsiTheme="majorHAnsi" w:cstheme="majorHAnsi"/>
          <w:color w:val="auto"/>
          <w:sz w:val="30"/>
          <w:szCs w:val="30"/>
        </w:rPr>
      </w:pPr>
      <w:r w:rsidRPr="000719F0">
        <w:rPr>
          <w:rFonts w:asciiTheme="majorHAnsi" w:hAnsiTheme="majorHAnsi" w:cstheme="majorHAns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719F0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Pr="004A6242">
        <w:rPr>
          <w:rFonts w:asciiTheme="majorHAnsi" w:hAnsiTheme="majorHAnsi" w:cstheme="majorHAnsi"/>
          <w:color w:val="auto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0719F0">
        <w:rPr>
          <w:rFonts w:asciiTheme="majorHAnsi" w:hAnsiTheme="majorHAnsi" w:cstheme="majorHAnsi"/>
          <w:color w:val="auto"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539E8592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3771C71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ค่าเสื่อมราคา</w:t>
      </w:r>
    </w:p>
    <w:p w14:paraId="0B8ACBD5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6BA675E" w14:textId="77777777" w:rsidR="000719F0" w:rsidRPr="000719F0" w:rsidRDefault="000719F0" w:rsidP="000719F0">
      <w:pPr>
        <w:pStyle w:val="Default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81C7BCF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7C674F1" w14:textId="070AF228" w:rsidR="000719F0" w:rsidRPr="004C4C9D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HAnsi" w:hAnsiTheme="majorHAnsi" w:cstheme="majorHAnsi"/>
          <w:b/>
          <w:bCs/>
          <w:color w:val="0000FF"/>
          <w:spacing w:val="-6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</w:t>
      </w:r>
      <w:r w:rsidRPr="004C4C9D">
        <w:rPr>
          <w:rFonts w:asciiTheme="majorHAnsi" w:hAnsiTheme="majorHAnsi" w:cstheme="majorHAnsi"/>
          <w:spacing w:val="-6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65A7652" w14:textId="7CA0F85A" w:rsid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F07901" w:rsidRPr="000719F0" w14:paraId="17A70EFD" w14:textId="77777777" w:rsidTr="00F07901">
        <w:tc>
          <w:tcPr>
            <w:tcW w:w="5390" w:type="dxa"/>
            <w:vAlign w:val="bottom"/>
          </w:tcPr>
          <w:p w14:paraId="1B6EF034" w14:textId="3FD72AF4" w:rsidR="00F07901" w:rsidRPr="000719F0" w:rsidRDefault="00F07901" w:rsidP="0035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ที่ดิน และส่วนปรับปรุงที่ดิน</w:t>
            </w:r>
          </w:p>
        </w:tc>
        <w:tc>
          <w:tcPr>
            <w:tcW w:w="1195" w:type="dxa"/>
          </w:tcPr>
          <w:p w14:paraId="0A01BFFA" w14:textId="5C412FC2" w:rsidR="00F07901" w:rsidRPr="00A6110F" w:rsidRDefault="00F07901" w:rsidP="0035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A6110F">
              <w:rPr>
                <w:rFonts w:asciiTheme="majorHAnsi" w:hAnsiTheme="majorHAnsi" w:cstheme="majorHAnsi"/>
                <w:sz w:val="30"/>
                <w:szCs w:val="30"/>
              </w:rPr>
              <w:t>1</w:t>
            </w:r>
            <w:r w:rsidR="00A6110F" w:rsidRPr="004C4C9D"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675" w:type="dxa"/>
          </w:tcPr>
          <w:p w14:paraId="002E9F6F" w14:textId="77777777" w:rsidR="00F07901" w:rsidRPr="00A6110F" w:rsidRDefault="00F07901" w:rsidP="0035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A6110F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0719F0" w:rsidRPr="000719F0" w14:paraId="264CA9F6" w14:textId="77777777" w:rsidTr="00951C04">
        <w:tc>
          <w:tcPr>
            <w:tcW w:w="5390" w:type="dxa"/>
            <w:vAlign w:val="bottom"/>
          </w:tcPr>
          <w:p w14:paraId="077A1E7B" w14:textId="53A82306" w:rsidR="000719F0" w:rsidRPr="000719F0" w:rsidRDefault="000719F0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อาคารและ</w:t>
            </w:r>
            <w:r w:rsidR="004A6242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72EFFD5E" w14:textId="0250BCD0" w:rsidR="000719F0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10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7BD7F130" w14:textId="77777777" w:rsidR="000719F0" w:rsidRPr="000719F0" w:rsidRDefault="000719F0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0719F0" w:rsidRPr="000719F0" w14:paraId="2A140CF3" w14:textId="77777777" w:rsidTr="00951C04">
        <w:tc>
          <w:tcPr>
            <w:tcW w:w="5390" w:type="dxa"/>
            <w:vAlign w:val="bottom"/>
          </w:tcPr>
          <w:p w14:paraId="66210F04" w14:textId="5CE1853A" w:rsidR="000719F0" w:rsidRPr="000719F0" w:rsidRDefault="004A6242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ถังบรรจุแก๊สและอุปกรณ์แก๊ส</w:t>
            </w:r>
          </w:p>
        </w:tc>
        <w:tc>
          <w:tcPr>
            <w:tcW w:w="1195" w:type="dxa"/>
          </w:tcPr>
          <w:p w14:paraId="1D4A05B1" w14:textId="52D9BC0F" w:rsidR="000719F0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BC906BB" w14:textId="77777777" w:rsidR="000719F0" w:rsidRPr="000719F0" w:rsidRDefault="000719F0" w:rsidP="00951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0719F0" w14:paraId="7665080F" w14:textId="77777777" w:rsidTr="00951C04">
        <w:tc>
          <w:tcPr>
            <w:tcW w:w="5390" w:type="dxa"/>
            <w:vAlign w:val="bottom"/>
          </w:tcPr>
          <w:p w14:paraId="12393D57" w14:textId="77777777" w:rsidR="004A6242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8F2FEF5" w14:textId="71844733" w:rsidR="004A6242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D2BDA5D" w14:textId="77777777" w:rsidR="004A6242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  <w:tr w:rsidR="004A6242" w:rsidRPr="000719F0" w14:paraId="7A4EC393" w14:textId="77777777" w:rsidTr="00951C04">
        <w:tc>
          <w:tcPr>
            <w:tcW w:w="5390" w:type="dxa"/>
            <w:shd w:val="clear" w:color="auto" w:fill="auto"/>
            <w:vAlign w:val="bottom"/>
          </w:tcPr>
          <w:p w14:paraId="1CF32555" w14:textId="77777777" w:rsidR="004A6242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EBE75A" w14:textId="42A66915" w:rsidR="004A6242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ปี และ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13172763" w14:textId="77777777" w:rsidR="004A6242" w:rsidRPr="000719F0" w:rsidRDefault="004A6242" w:rsidP="004A6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14354EDD" w14:textId="77777777" w:rsidR="004A6242" w:rsidRDefault="004A6242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  <w:highlight w:val="lightGray"/>
          <w:shd w:val="clear" w:color="auto" w:fill="CCCCCC"/>
        </w:rPr>
      </w:pPr>
    </w:p>
    <w:p w14:paraId="3AB1CA99" w14:textId="3959621B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  <w:r w:rsidRPr="004A624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ไม่คิดค่าเสื่อมราคาสำหรับสินทรัพย์ระหว่างก่อสร้าง</w:t>
      </w:r>
      <w:r w:rsidR="00D1077A">
        <w:rPr>
          <w:rFonts w:asciiTheme="majorHAnsi" w:hAnsiTheme="majorHAnsi" w:cstheme="majorHAnsi" w:hint="cs"/>
          <w:sz w:val="30"/>
          <w:szCs w:val="30"/>
          <w:cs/>
        </w:rPr>
        <w:t>และติดตั้ง</w:t>
      </w:r>
    </w:p>
    <w:p w14:paraId="51B63482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60952C4" w14:textId="7D92DA81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</w:t>
      </w:r>
      <w:r w:rsidR="004A6242">
        <w:rPr>
          <w:rFonts w:asciiTheme="majorHAnsi" w:hAnsiTheme="majorHAnsi" w:cstheme="majorHAnsi"/>
          <w:sz w:val="30"/>
          <w:szCs w:val="30"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รอบปีบัญชี และปรับปรุงตามความเหมาะสม</w:t>
      </w:r>
    </w:p>
    <w:p w14:paraId="00550B58" w14:textId="3385D682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3082F685" w14:textId="77777777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59A0D5A1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0A307735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059D578" w14:textId="77777777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ค่าความนิยม</w:t>
      </w:r>
    </w:p>
    <w:p w14:paraId="115F0C54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6689AAF" w14:textId="12365292" w:rsidR="000719F0" w:rsidRPr="000719F0" w:rsidRDefault="007B6737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2C38B1">
        <w:rPr>
          <w:rFonts w:asciiTheme="majorHAnsi" w:hAnsiTheme="majorHAnsi" w:cstheme="majorHAnsi"/>
          <w:sz w:val="30"/>
          <w:szCs w:val="30"/>
          <w:cs/>
        </w:rPr>
        <w:t xml:space="preserve">การรับรู้มูลค่าเริ่มแรกของค่าความนิยมได้อธิบายในหมายเหตุข้อ </w:t>
      </w:r>
      <w:r w:rsidRPr="002C38B1">
        <w:rPr>
          <w:rFonts w:asciiTheme="majorHAnsi" w:hAnsiTheme="majorHAnsi" w:cstheme="majorHAnsi"/>
          <w:sz w:val="30"/>
          <w:szCs w:val="30"/>
        </w:rPr>
        <w:t>4 (</w:t>
      </w:r>
      <w:r w:rsidRPr="002C38B1">
        <w:rPr>
          <w:rFonts w:asciiTheme="majorHAnsi" w:hAnsiTheme="majorHAnsi" w:cstheme="majorHAnsi"/>
          <w:sz w:val="30"/>
          <w:szCs w:val="30"/>
          <w:cs/>
        </w:rPr>
        <w:t>ก) ภายหลังจากการรับรู้เริ่มแรก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719F0" w:rsidRPr="000719F0">
        <w:rPr>
          <w:rFonts w:asciiTheme="majorHAnsi" w:hAnsiTheme="majorHAnsi" w:cstheme="majorHAnsi"/>
          <w:sz w:val="30"/>
          <w:szCs w:val="30"/>
          <w:cs/>
        </w:rPr>
        <w:t>ค่าความนิยมจะ</w:t>
      </w:r>
      <w:r w:rsidR="000719F0" w:rsidRPr="004C4C9D">
        <w:rPr>
          <w:rFonts w:asciiTheme="majorHAnsi" w:hAnsiTheme="majorHAnsi" w:cstheme="majorHAnsi"/>
          <w:spacing w:val="-10"/>
          <w:sz w:val="30"/>
          <w:szCs w:val="30"/>
          <w:cs/>
        </w:rPr>
        <w:t>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</w:t>
      </w:r>
      <w:r w:rsidR="000719F0" w:rsidRPr="004C4C9D">
        <w:rPr>
          <w:rFonts w:asciiTheme="majorHAnsi" w:hAnsiTheme="majorHAnsi" w:cstheme="majorHAnsi"/>
          <w:spacing w:val="-4"/>
          <w:sz w:val="30"/>
          <w:szCs w:val="30"/>
          <w:cs/>
        </w:rPr>
        <w:t>ของค่าความนิยมรวมอยู่ในมูลค่าตามบัญชีของเงินลงทุน</w:t>
      </w:r>
      <w:r w:rsidR="000719F0" w:rsidRPr="004C4C9D">
        <w:rPr>
          <w:rFonts w:asciiTheme="majorHAnsi" w:hAnsiTheme="majorHAnsi" w:cstheme="majorHAnsi"/>
          <w:spacing w:val="-4"/>
          <w:sz w:val="30"/>
          <w:szCs w:val="30"/>
        </w:rPr>
        <w:t xml:space="preserve"> </w:t>
      </w:r>
      <w:r w:rsidR="000719F0" w:rsidRPr="004C4C9D">
        <w:rPr>
          <w:rFonts w:asciiTheme="majorHAnsi" w:hAnsiTheme="majorHAnsi" w:cstheme="majorHAnsi"/>
          <w:spacing w:val="-4"/>
          <w:sz w:val="30"/>
          <w:szCs w:val="30"/>
          <w:cs/>
        </w:rPr>
        <w:t>และผลขาดทุนจากการด้อยค่าในเงินลงทุนต้องไม่ถูกปันส่วน</w:t>
      </w:r>
      <w:r w:rsidR="000719F0" w:rsidRPr="000719F0">
        <w:rPr>
          <w:rFonts w:asciiTheme="majorHAnsi" w:hAnsiTheme="majorHAnsi" w:cstheme="majorHAnsi"/>
          <w:sz w:val="30"/>
          <w:szCs w:val="30"/>
          <w:cs/>
        </w:rPr>
        <w:t>ให้สินทรัพย์ใดๆ</w:t>
      </w:r>
      <w:r w:rsidR="000719F0" w:rsidRPr="000719F0">
        <w:rPr>
          <w:rFonts w:asciiTheme="majorHAnsi" w:hAnsiTheme="majorHAnsi" w:cstheme="majorHAnsi"/>
          <w:sz w:val="30"/>
          <w:szCs w:val="30"/>
        </w:rPr>
        <w:t xml:space="preserve"> </w:t>
      </w:r>
      <w:r w:rsidR="000719F0" w:rsidRPr="000719F0">
        <w:rPr>
          <w:rFonts w:asciiTheme="majorHAnsi" w:hAnsiTheme="majorHAnsi" w:cstheme="majorHAnsi"/>
          <w:sz w:val="30"/>
          <w:szCs w:val="30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7602D4D7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9ED2500" w14:textId="607B2A46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สินทรัพย์ไม่มีตัวตนอื่นๆ</w:t>
      </w:r>
    </w:p>
    <w:p w14:paraId="29B13B2E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F3826CF" w14:textId="5F3EA154" w:rsid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สินทรัพย์ไม่มีตัวตนอื่นๆ ที่</w:t>
      </w:r>
      <w:r w:rsidRPr="004A624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00BFFCA5" w14:textId="77777777" w:rsidR="007536EE" w:rsidRPr="000719F0" w:rsidRDefault="007536EE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232B6450" w14:textId="4287F224" w:rsidR="00535CA3" w:rsidRPr="00905142" w:rsidRDefault="00535CA3" w:rsidP="00535C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5142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2B427E7" w14:textId="77777777" w:rsidR="00535CA3" w:rsidRPr="00905142" w:rsidRDefault="00535CA3" w:rsidP="00535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C6BEB37" w14:textId="49F893C4" w:rsidR="00535CA3" w:rsidRDefault="00535CA3" w:rsidP="00535C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0514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ค่าใช้จ่ายอื่นรับรู้ในกำไรหรือขาดทุนเมื่อเกิดขึ้น</w:t>
      </w:r>
    </w:p>
    <w:p w14:paraId="42A2D211" w14:textId="77777777" w:rsidR="00BA2E8C" w:rsidRPr="00905142" w:rsidRDefault="00BA2E8C" w:rsidP="00535C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93CD52" w14:textId="3BD8EF95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HAnsi" w:hAnsiTheme="majorHAnsi" w:cstheme="majorHAns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ค่าตัดจำหน่าย</w:t>
      </w:r>
    </w:p>
    <w:p w14:paraId="6E389056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B063360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eastAsia="Calibr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ค่าตัดจำหน่ายคำนวณจาก</w:t>
      </w:r>
      <w:r w:rsidRPr="000719F0">
        <w:rPr>
          <w:rFonts w:asciiTheme="majorHAnsi" w:eastAsia="Calibri" w:hAnsiTheme="majorHAnsi" w:cstheme="majorHAns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02E4251" w14:textId="77777777" w:rsidR="00BA7494" w:rsidRPr="000719F0" w:rsidRDefault="00BA7494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3F7B713C" w14:textId="27F4F12F" w:rsid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4C4C9D">
        <w:rPr>
          <w:rFonts w:asciiTheme="majorHAnsi" w:hAnsiTheme="majorHAnsi" w:cstheme="majorHAnsi"/>
          <w:spacing w:val="-2"/>
          <w:sz w:val="30"/>
          <w:szCs w:val="30"/>
          <w:cs/>
        </w:rPr>
        <w:t>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0719F0">
        <w:rPr>
          <w:rFonts w:asciiTheme="majorHAnsi" w:hAnsiTheme="majorHAnsi" w:cstheme="majorHAnsi"/>
          <w:sz w:val="30"/>
          <w:szCs w:val="30"/>
          <w:cs/>
        </w:rPr>
        <w:t>ซึ่งไม่รวมค่าความนิยม</w:t>
      </w:r>
      <w:r w:rsidR="000869C9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</w:t>
      </w:r>
      <w:r w:rsidR="0092491D">
        <w:rPr>
          <w:rFonts w:asciiTheme="majorHAnsi" w:hAnsiTheme="majorHAnsi" w:cstheme="majorHAnsi" w:hint="cs"/>
          <w:sz w:val="30"/>
          <w:szCs w:val="30"/>
          <w:cs/>
        </w:rPr>
        <w:t>แสดงได้ดังนี้</w:t>
      </w:r>
    </w:p>
    <w:p w14:paraId="379812CF" w14:textId="14C75649" w:rsidR="0092491D" w:rsidRDefault="0092491D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FB1900" w:rsidRPr="000719F0" w14:paraId="435F4D3D" w14:textId="77777777" w:rsidTr="00351803">
        <w:tc>
          <w:tcPr>
            <w:tcW w:w="5390" w:type="dxa"/>
            <w:vAlign w:val="bottom"/>
          </w:tcPr>
          <w:p w14:paraId="213D21A3" w14:textId="53B0E256" w:rsidR="00FB1900" w:rsidRPr="000719F0" w:rsidRDefault="00FB1900" w:rsidP="0035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41403C43" w14:textId="3FC012D2" w:rsidR="00FB1900" w:rsidRPr="000719F0" w:rsidRDefault="00FB1900" w:rsidP="0035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 xml:space="preserve">3 </w:t>
            </w:r>
            <w:r w:rsidRPr="00FB1900">
              <w:rPr>
                <w:rFonts w:asciiTheme="majorHAnsi" w:hAnsiTheme="majorHAnsi"/>
                <w:sz w:val="30"/>
                <w:szCs w:val="30"/>
                <w:cs/>
              </w:rPr>
              <w:t xml:space="preserve">ถึง </w:t>
            </w: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854AC35" w14:textId="77777777" w:rsidR="00FB1900" w:rsidRPr="000719F0" w:rsidRDefault="00FB1900" w:rsidP="00351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HAnsi" w:hAnsiTheme="majorHAnsi" w:cstheme="majorHAnsi"/>
                <w:sz w:val="30"/>
                <w:szCs w:val="30"/>
              </w:rPr>
            </w:pPr>
            <w:r w:rsidRPr="000719F0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</w:tr>
    </w:tbl>
    <w:p w14:paraId="1CEC46D8" w14:textId="77777777" w:rsidR="0092491D" w:rsidRDefault="0092491D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9F8EB0F" w14:textId="6049989F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</w:p>
    <w:p w14:paraId="0CD00CAD" w14:textId="77777777" w:rsidR="0099197F" w:rsidRPr="000719F0" w:rsidRDefault="0099197F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B002EA7" w14:textId="77777777" w:rsidR="000719F0" w:rsidRPr="000869C9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lang w:val="th-TH"/>
        </w:rPr>
      </w:pPr>
      <w:r w:rsidRPr="000869C9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สัญญาเช่า</w:t>
      </w:r>
    </w:p>
    <w:p w14:paraId="26E92CDD" w14:textId="77777777" w:rsidR="000719F0" w:rsidRPr="000869C9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A6AD660" w14:textId="231513B2" w:rsidR="000719F0" w:rsidRPr="000869C9" w:rsidRDefault="000719F0" w:rsidP="000719F0">
      <w:pPr>
        <w:ind w:left="540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0869C9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0869C9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1 </w:t>
      </w:r>
      <w:r w:rsidRPr="000869C9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มกราคม </w:t>
      </w:r>
      <w:r w:rsidRPr="000869C9">
        <w:rPr>
          <w:rFonts w:asciiTheme="majorHAnsi" w:hAnsiTheme="majorHAnsi" w:cstheme="majorHAnsi"/>
          <w:b/>
          <w:bCs/>
          <w:i/>
          <w:iCs/>
          <w:sz w:val="30"/>
          <w:szCs w:val="30"/>
        </w:rPr>
        <w:t>2563</w:t>
      </w:r>
    </w:p>
    <w:p w14:paraId="4FAF14A3" w14:textId="77777777" w:rsidR="000719F0" w:rsidRPr="000869C9" w:rsidRDefault="000719F0" w:rsidP="000719F0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  <w:shd w:val="clear" w:color="auto" w:fill="CCCCCC"/>
        </w:rPr>
      </w:pPr>
    </w:p>
    <w:p w14:paraId="0AB7A369" w14:textId="0DB7709C" w:rsidR="000719F0" w:rsidRPr="000869C9" w:rsidRDefault="000719F0" w:rsidP="000719F0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869C9">
        <w:rPr>
          <w:rFonts w:asciiTheme="majorHAnsi" w:hAnsiTheme="majorHAnsi" w:cstheme="majorHAnsi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</w:t>
      </w:r>
      <w:r w:rsidR="00546E7C" w:rsidRPr="000869C9">
        <w:rPr>
          <w:rFonts w:asciiTheme="majorHAnsi" w:hAnsiTheme="majorHAnsi" w:cstheme="majorHAnsi"/>
          <w:sz w:val="30"/>
          <w:szCs w:val="30"/>
        </w:rPr>
        <w:br/>
      </w:r>
      <w:r w:rsidRPr="000869C9">
        <w:rPr>
          <w:rFonts w:asciiTheme="majorHAnsi" w:hAnsiTheme="majorHAnsi" w:cstheme="majorHAnsi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0869C9">
        <w:rPr>
          <w:rFonts w:asciiTheme="majorHAnsi" w:hAnsiTheme="majorHAnsi" w:cstheme="majorHAnsi"/>
          <w:sz w:val="30"/>
          <w:szCs w:val="30"/>
        </w:rPr>
        <w:t>TFRS 16</w:t>
      </w:r>
      <w:r w:rsidRPr="000869C9">
        <w:rPr>
          <w:rFonts w:asciiTheme="majorHAnsi" w:hAnsiTheme="majorHAnsi" w:cstheme="majorHAnsi"/>
          <w:sz w:val="30"/>
          <w:szCs w:val="30"/>
          <w:cs/>
        </w:rPr>
        <w:t xml:space="preserve"> มาใช้ในการประเมินว่าสัญญานั้นให้สิทธิในการควบคุม</w:t>
      </w:r>
      <w:r w:rsidR="009D317C">
        <w:rPr>
          <w:rFonts w:asciiTheme="majorHAnsi" w:hAnsiTheme="majorHAnsi" w:cstheme="majorHAnsi"/>
          <w:sz w:val="30"/>
          <w:szCs w:val="30"/>
        </w:rPr>
        <w:br/>
      </w:r>
      <w:r w:rsidRPr="000869C9">
        <w:rPr>
          <w:rFonts w:asciiTheme="majorHAnsi" w:hAnsiTheme="majorHAnsi" w:cstheme="majorHAnsi"/>
          <w:sz w:val="30"/>
          <w:szCs w:val="30"/>
          <w:cs/>
        </w:rPr>
        <w:t>การใช้สินทรัพย์ที่ระบุหรือไม่</w:t>
      </w:r>
    </w:p>
    <w:p w14:paraId="42049FBA" w14:textId="77777777" w:rsidR="000719F0" w:rsidRPr="000869C9" w:rsidRDefault="000719F0" w:rsidP="000719F0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869C9" w:rsidDel="005868E9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46707F55" w14:textId="77777777" w:rsidR="000719F0" w:rsidRPr="000869C9" w:rsidRDefault="000719F0" w:rsidP="000719F0">
      <w:pPr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0869C9">
        <w:rPr>
          <w:rFonts w:asciiTheme="majorHAnsi" w:hAnsiTheme="majorHAnsi" w:cstheme="majorHAnsi"/>
          <w:i/>
          <w:iCs/>
          <w:sz w:val="30"/>
          <w:szCs w:val="30"/>
          <w:cs/>
        </w:rPr>
        <w:t>ในฐานะผู้เช่า</w:t>
      </w:r>
    </w:p>
    <w:p w14:paraId="64D1B4C5" w14:textId="77777777" w:rsidR="000719F0" w:rsidRPr="000869C9" w:rsidRDefault="000719F0" w:rsidP="000719F0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C10E20D" w14:textId="1E6A429F" w:rsidR="000719F0" w:rsidRDefault="000719F0" w:rsidP="000719F0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869C9">
        <w:rPr>
          <w:rFonts w:asciiTheme="majorHAnsi" w:hAnsiTheme="majorHAnsi" w:cstheme="majorHAns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546E7C" w:rsidRPr="000869C9">
        <w:rPr>
          <w:rFonts w:asciiTheme="majorHAnsi" w:hAnsiTheme="majorHAnsi" w:cstheme="majorHAnsi"/>
          <w:sz w:val="30"/>
          <w:szCs w:val="30"/>
        </w:rPr>
        <w:br/>
      </w:r>
      <w:r w:rsidRPr="000869C9">
        <w:rPr>
          <w:rFonts w:asciiTheme="majorHAnsi" w:hAnsiTheme="majorHAnsi" w:cstheme="majorHAns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6D8A8A3A" w14:textId="77777777" w:rsidR="008A6C43" w:rsidRPr="000869C9" w:rsidRDefault="008A6C43" w:rsidP="000719F0">
      <w:pPr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</w:p>
    <w:p w14:paraId="0058EED1" w14:textId="50120AA1" w:rsidR="000719F0" w:rsidRPr="000869C9" w:rsidRDefault="000719F0" w:rsidP="000719F0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0869C9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="00546E7C" w:rsidRPr="000869C9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C1F4C42" w14:textId="77777777" w:rsidR="00BA7494" w:rsidRPr="000869C9" w:rsidRDefault="00BA7494" w:rsidP="000719F0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009AC487" w14:textId="195BEED1" w:rsidR="000719F0" w:rsidRPr="000869C9" w:rsidRDefault="000719F0" w:rsidP="000719F0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0869C9">
        <w:rPr>
          <w:rFonts w:asciiTheme="majorHAnsi" w:hAnsiTheme="majorHAnsi" w:cstheme="majorHAns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="00546E7C" w:rsidRPr="000869C9">
        <w:rPr>
          <w:rFonts w:asciiTheme="majorHAnsi" w:hAnsiTheme="majorHAnsi" w:cstheme="majorHAnsi"/>
          <w:b/>
          <w:sz w:val="30"/>
          <w:szCs w:val="30"/>
        </w:rPr>
        <w:br/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546E7C" w:rsidRPr="000869C9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FB1900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 xml:space="preserve">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</w:t>
      </w:r>
      <w:r w:rsidR="000869C9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C722F68" w14:textId="77777777" w:rsidR="000719F0" w:rsidRPr="004C4C9D" w:rsidRDefault="000719F0" w:rsidP="000719F0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HAnsi" w:hAnsiTheme="majorHAnsi" w:cstheme="majorHAnsi"/>
          <w:b/>
          <w:sz w:val="24"/>
          <w:szCs w:val="24"/>
        </w:rPr>
      </w:pPr>
    </w:p>
    <w:p w14:paraId="107808F6" w14:textId="5167B83C" w:rsidR="000719F0" w:rsidRPr="0092491D" w:rsidRDefault="000719F0" w:rsidP="000869C9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0869C9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เว้นแต่อัตรานั้นไม่สามารถกำหนดได้กลุ่มบริษัท</w:t>
      </w:r>
      <w:r w:rsidR="00546E7C" w:rsidRPr="000869C9">
        <w:rPr>
          <w:rFonts w:asciiTheme="majorHAnsi" w:hAnsiTheme="majorHAnsi" w:cstheme="majorHAnsi" w:hint="cs"/>
          <w:b/>
          <w:sz w:val="30"/>
          <w:szCs w:val="30"/>
          <w:cs/>
        </w:rPr>
        <w:t>ใ</w:t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ช้อัตราดอกเบี้ย</w:t>
      </w:r>
      <w:r w:rsidR="009D317C">
        <w:rPr>
          <w:rFonts w:asciiTheme="majorHAnsi" w:hAnsiTheme="majorHAnsi" w:cstheme="majorHAnsi"/>
          <w:b/>
          <w:sz w:val="30"/>
          <w:szCs w:val="30"/>
        </w:rPr>
        <w:br/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เงินกู้ยืมส่วนเพิ่มของกลุ่มบริษัท ค่าเช่ารวมถึงค่าเช่าคงที่หักสิ่งจูงใจตามสัญญาเช่าค้างรับ</w:t>
      </w:r>
      <w:r w:rsidR="00546E7C" w:rsidRPr="000869C9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="0092491D">
        <w:rPr>
          <w:rFonts w:asciiTheme="majorBidi" w:hAnsiTheme="majorBidi" w:hint="cs"/>
          <w:sz w:val="30"/>
          <w:szCs w:val="30"/>
          <w:cs/>
        </w:rPr>
        <w:t>ค่าเช่ายังรวมถึงจำนวนเงิน</w:t>
      </w:r>
      <w:r w:rsidR="0092491D" w:rsidRPr="004C4C9D">
        <w:rPr>
          <w:rFonts w:asciiTheme="majorBidi" w:hAnsiTheme="majorBidi"/>
          <w:spacing w:val="-4"/>
          <w:sz w:val="30"/>
          <w:szCs w:val="30"/>
          <w:cs/>
        </w:rPr>
        <w:t xml:space="preserve">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</w:t>
      </w:r>
      <w:r w:rsidRPr="004C4C9D">
        <w:rPr>
          <w:rFonts w:asciiTheme="majorHAnsi" w:hAnsiTheme="majorHAnsi" w:cstheme="majorHAnsi"/>
          <w:b/>
          <w:spacing w:val="-4"/>
          <w:sz w:val="30"/>
          <w:szCs w:val="30"/>
          <w:cs/>
        </w:rPr>
        <w:t>หากกลุ่มบริษัท</w:t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 xml:space="preserve">มีความแน่นอนอย่างสมเหตุสมผลที่จะใช้สิทธิ </w:t>
      </w:r>
    </w:p>
    <w:p w14:paraId="699ACC70" w14:textId="3EAB0CBD" w:rsidR="00546E7C" w:rsidRPr="000869C9" w:rsidRDefault="000719F0" w:rsidP="006A2E98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0869C9">
        <w:rPr>
          <w:rFonts w:asciiTheme="majorHAnsi" w:hAnsiTheme="majorHAnsi" w:cstheme="majorHAns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</w:t>
      </w:r>
      <w:r w:rsidR="00A71D8E">
        <w:rPr>
          <w:rFonts w:asciiTheme="majorHAnsi" w:hAnsiTheme="majorHAnsi" w:cstheme="majorHAnsi" w:hint="cs"/>
          <w:b/>
          <w:sz w:val="30"/>
          <w:szCs w:val="30"/>
          <w:cs/>
        </w:rPr>
        <w:t xml:space="preserve">         </w:t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4223B2D" w14:textId="77777777" w:rsidR="00546E7C" w:rsidRPr="004C4C9D" w:rsidRDefault="00546E7C" w:rsidP="006A2E98">
      <w:pPr>
        <w:ind w:left="540"/>
        <w:jc w:val="thaiDistribute"/>
        <w:rPr>
          <w:rFonts w:asciiTheme="majorHAnsi" w:hAnsiTheme="majorHAnsi" w:cstheme="majorHAnsi"/>
          <w:b/>
          <w:sz w:val="24"/>
          <w:szCs w:val="24"/>
        </w:rPr>
      </w:pPr>
    </w:p>
    <w:p w14:paraId="4D167910" w14:textId="76E58B35" w:rsidR="000719F0" w:rsidRPr="000869C9" w:rsidRDefault="000719F0" w:rsidP="006A2E98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0869C9">
        <w:rPr>
          <w:rFonts w:asciiTheme="majorHAnsi" w:hAnsiTheme="majorHAnsi" w:cstheme="majorHAns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6A2E98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4C4C9D">
        <w:rPr>
          <w:rFonts w:asciiTheme="majorHAnsi" w:hAnsiTheme="majorHAnsi" w:cstheme="majorHAnsi"/>
          <w:b/>
          <w:spacing w:val="-4"/>
          <w:sz w:val="30"/>
          <w:szCs w:val="30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</w:t>
      </w:r>
      <w:r w:rsidR="006A2E98" w:rsidRPr="004C4C9D">
        <w:rPr>
          <w:rFonts w:asciiTheme="majorHAnsi" w:hAnsiTheme="majorHAnsi" w:cstheme="majorHAnsi"/>
          <w:b/>
          <w:spacing w:val="-4"/>
          <w:sz w:val="30"/>
          <w:szCs w:val="30"/>
          <w:cs/>
        </w:rPr>
        <w:t xml:space="preserve"> </w:t>
      </w:r>
      <w:r w:rsidRPr="004C4C9D">
        <w:rPr>
          <w:rFonts w:asciiTheme="majorHAnsi" w:hAnsiTheme="majorHAnsi" w:cstheme="majorHAnsi"/>
          <w:b/>
          <w:spacing w:val="-4"/>
          <w:sz w:val="30"/>
          <w:szCs w:val="30"/>
          <w:cs/>
        </w:rPr>
        <w:t>สิทธิเลือก</w:t>
      </w:r>
      <w:r w:rsidR="002368A5">
        <w:rPr>
          <w:rFonts w:asciiTheme="majorHAnsi" w:hAnsiTheme="majorHAnsi" w:cstheme="majorHAnsi" w:hint="cs"/>
          <w:b/>
          <w:spacing w:val="-4"/>
          <w:sz w:val="30"/>
          <w:szCs w:val="30"/>
          <w:cs/>
        </w:rPr>
        <w:t xml:space="preserve"> </w:t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 xml:space="preserve"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</w:t>
      </w:r>
      <w:r w:rsidR="00FB1900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0869C9">
        <w:rPr>
          <w:rFonts w:asciiTheme="majorHAnsi" w:hAnsiTheme="majorHAnsi" w:cstheme="majorHAnsi"/>
          <w:b/>
          <w:sz w:val="30"/>
          <w:szCs w:val="30"/>
          <w:cs/>
        </w:rPr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D2B9993" w14:textId="08F522D1" w:rsidR="00B55DC4" w:rsidRPr="004C4C9D" w:rsidRDefault="00B55DC4" w:rsidP="006A2E98">
      <w:pPr>
        <w:jc w:val="thaiDistribute"/>
        <w:rPr>
          <w:rFonts w:asciiTheme="majorHAnsi" w:hAnsiTheme="majorHAnsi" w:cstheme="majorHAnsi"/>
          <w:b/>
          <w:sz w:val="24"/>
          <w:szCs w:val="24"/>
        </w:rPr>
      </w:pPr>
    </w:p>
    <w:p w14:paraId="65D3C848" w14:textId="0F56BBC6" w:rsidR="0092491D" w:rsidRPr="002C38B1" w:rsidRDefault="0092491D" w:rsidP="002C38B1">
      <w:pPr>
        <w:pStyle w:val="ListParagraph"/>
        <w:spacing w:after="0"/>
        <w:ind w:left="540"/>
        <w:jc w:val="thaiDistribute"/>
        <w:rPr>
          <w:rFonts w:asciiTheme="minorBidi" w:hAnsiTheme="minorBidi" w:cstheme="minorBidi"/>
          <w:b/>
          <w:sz w:val="30"/>
          <w:szCs w:val="30"/>
        </w:rPr>
      </w:pPr>
      <w:r w:rsidRPr="002C38B1">
        <w:rPr>
          <w:rFonts w:asciiTheme="minorBidi" w:hAnsiTheme="minorBidi" w:cstheme="minorBidi"/>
          <w:b/>
          <w:sz w:val="30"/>
          <w:szCs w:val="30"/>
          <w:cs/>
        </w:rPr>
        <w:t>กลุ่มบริษัทแสดงสินทรัพย์สิทธิการใช้เป็นที่ดิน อาคารและอุปกรณ์ในงบแสดงฐานะการเงิน</w:t>
      </w:r>
      <w:r w:rsidRPr="002C38B1">
        <w:rPr>
          <w:rFonts w:asciiTheme="minorBidi" w:hAnsiTheme="minorBidi" w:cstheme="minorBidi"/>
          <w:b/>
          <w:sz w:val="30"/>
          <w:szCs w:val="30"/>
        </w:rPr>
        <w:t xml:space="preserve"> </w:t>
      </w:r>
    </w:p>
    <w:p w14:paraId="54FBCF09" w14:textId="77777777" w:rsidR="000A683F" w:rsidRPr="004C4C9D" w:rsidRDefault="000A683F" w:rsidP="006A2E98">
      <w:pPr>
        <w:jc w:val="thaiDistribute"/>
        <w:rPr>
          <w:rFonts w:asciiTheme="majorHAnsi" w:hAnsiTheme="majorHAnsi" w:cstheme="majorHAnsi"/>
          <w:b/>
          <w:sz w:val="24"/>
          <w:szCs w:val="24"/>
        </w:rPr>
      </w:pPr>
    </w:p>
    <w:p w14:paraId="36DDC27F" w14:textId="36FA6C2C" w:rsidR="000719F0" w:rsidRPr="006A2E98" w:rsidRDefault="000719F0" w:rsidP="000719F0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i/>
          <w:iCs/>
          <w:sz w:val="30"/>
          <w:szCs w:val="30"/>
        </w:rPr>
      </w:pPr>
      <w:r w:rsidRPr="006A2E98">
        <w:rPr>
          <w:rFonts w:asciiTheme="majorHAnsi" w:hAnsiTheme="majorHAnsi" w:cstheme="majorHAnsi"/>
          <w:b/>
          <w:i/>
          <w:iCs/>
          <w:sz w:val="30"/>
          <w:szCs w:val="30"/>
          <w:cs/>
        </w:rPr>
        <w:t>ในฐานะผู้ให้เช่า</w:t>
      </w:r>
    </w:p>
    <w:p w14:paraId="747B4066" w14:textId="68CE589D" w:rsidR="000719F0" w:rsidRPr="004C4C9D" w:rsidRDefault="000719F0" w:rsidP="000719F0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b/>
          <w:sz w:val="24"/>
          <w:szCs w:val="24"/>
        </w:rPr>
      </w:pPr>
    </w:p>
    <w:p w14:paraId="37628716" w14:textId="3DE4B121" w:rsidR="000719F0" w:rsidRDefault="000719F0" w:rsidP="00CE6EAE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CE6EAE">
        <w:rPr>
          <w:rFonts w:asciiTheme="majorHAnsi" w:hAnsiTheme="majorHAnsi" w:cstheme="majorHAns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96C0D11" w14:textId="77777777" w:rsidR="00746BE3" w:rsidRPr="00CE6EAE" w:rsidRDefault="00746BE3" w:rsidP="00CE6EAE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5D1CC9B" w14:textId="51C4D217" w:rsidR="000719F0" w:rsidRPr="00CE6EAE" w:rsidRDefault="000719F0" w:rsidP="004C4C9D">
      <w:pPr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CE6EAE">
        <w:rPr>
          <w:rFonts w:asciiTheme="majorHAnsi" w:hAnsiTheme="majorHAnsi" w:cstheme="majorHAnsi"/>
          <w:b/>
          <w:sz w:val="30"/>
          <w:szCs w:val="30"/>
          <w:cs/>
        </w:rPr>
        <w:t>เมื่</w:t>
      </w:r>
      <w:r w:rsidR="00546E7C" w:rsidRPr="00CE6EAE">
        <w:rPr>
          <w:rFonts w:asciiTheme="majorHAnsi" w:hAnsiTheme="majorHAnsi" w:cstheme="majorHAnsi" w:hint="cs"/>
          <w:b/>
          <w:sz w:val="30"/>
          <w:szCs w:val="30"/>
          <w:cs/>
        </w:rPr>
        <w:t>อ</w:t>
      </w:r>
      <w:r w:rsidRPr="00CE6EAE">
        <w:rPr>
          <w:rFonts w:asciiTheme="majorHAnsi" w:hAnsiTheme="majorHAnsi" w:cstheme="majorHAnsi"/>
          <w:b/>
          <w:sz w:val="30"/>
          <w:szCs w:val="30"/>
          <w:cs/>
        </w:rPr>
        <w:t>กลุ่มบริษัทเป็นผู้ให้เช่า กลุ่มบริษัทจะพิจารณา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1CA337CB" w14:textId="06BC9A8B" w:rsidR="000719F0" w:rsidRPr="00CE6EAE" w:rsidRDefault="000719F0" w:rsidP="00CE6EAE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20818D3F" w14:textId="0271047A" w:rsidR="000A683F" w:rsidRPr="004C4C9D" w:rsidRDefault="000719F0" w:rsidP="004C4C9D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4C4C9D">
        <w:rPr>
          <w:rFonts w:asciiTheme="majorHAnsi" w:hAnsiTheme="majorHAnsi" w:cstheme="majorHAns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4C4C9D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4C4C9D">
        <w:rPr>
          <w:rFonts w:asciiTheme="majorHAnsi" w:hAnsiTheme="majorHAnsi" w:cstheme="majorHAns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2BE9BF21" w14:textId="77777777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sz w:val="30"/>
          <w:szCs w:val="30"/>
        </w:rPr>
      </w:pPr>
      <w:r>
        <w:rPr>
          <w:rFonts w:asciiTheme="majorHAnsi" w:hAnsiTheme="majorHAnsi" w:cstheme="majorHAnsi"/>
          <w:b/>
          <w:sz w:val="30"/>
          <w:szCs w:val="30"/>
        </w:rPr>
        <w:br w:type="page"/>
      </w:r>
    </w:p>
    <w:p w14:paraId="433F3A2A" w14:textId="6333EFBE" w:rsidR="00951C04" w:rsidRPr="004C4C9D" w:rsidRDefault="000719F0" w:rsidP="00E54FB9">
      <w:pPr>
        <w:ind w:left="540"/>
        <w:jc w:val="thaiDistribute"/>
        <w:rPr>
          <w:rFonts w:asciiTheme="majorHAnsi" w:hAnsiTheme="majorHAnsi" w:cstheme="majorHAnsi"/>
          <w:bCs/>
          <w:i/>
          <w:iCs/>
          <w:sz w:val="30"/>
          <w:szCs w:val="30"/>
        </w:rPr>
      </w:pPr>
      <w:r w:rsidRPr="004C4C9D">
        <w:rPr>
          <w:rFonts w:asciiTheme="majorHAnsi" w:hAnsiTheme="majorHAnsi" w:cstheme="majorHAnsi"/>
          <w:bCs/>
          <w:i/>
          <w:iCs/>
          <w:sz w:val="30"/>
          <w:szCs w:val="30"/>
          <w:cs/>
        </w:rPr>
        <w:t>นโยบายการบัญชีที่ถือปฏิบัติก่อนวันที่</w:t>
      </w:r>
      <w:r w:rsidR="00E54FB9" w:rsidRPr="004C4C9D">
        <w:rPr>
          <w:rFonts w:asciiTheme="majorHAnsi" w:hAnsiTheme="majorHAnsi" w:cstheme="majorHAnsi"/>
          <w:bCs/>
          <w:i/>
          <w:iCs/>
          <w:sz w:val="30"/>
          <w:szCs w:val="30"/>
        </w:rPr>
        <w:t xml:space="preserve"> </w:t>
      </w:r>
      <w:r w:rsidR="00E54FB9" w:rsidRPr="004C4C9D">
        <w:rPr>
          <w:rFonts w:asciiTheme="majorHAnsi" w:hAnsiTheme="majorHAnsi" w:cstheme="majorHAnsi"/>
          <w:b/>
          <w:i/>
          <w:iCs/>
          <w:sz w:val="30"/>
          <w:szCs w:val="30"/>
        </w:rPr>
        <w:t>1</w:t>
      </w:r>
      <w:r w:rsidRPr="004C4C9D">
        <w:rPr>
          <w:rFonts w:asciiTheme="majorHAnsi" w:hAnsiTheme="majorHAnsi" w:cstheme="majorHAnsi"/>
          <w:bCs/>
          <w:i/>
          <w:iCs/>
          <w:sz w:val="30"/>
          <w:szCs w:val="30"/>
        </w:rPr>
        <w:t xml:space="preserve"> </w:t>
      </w:r>
      <w:r w:rsidRPr="004C4C9D">
        <w:rPr>
          <w:rFonts w:asciiTheme="majorHAnsi" w:hAnsiTheme="majorHAnsi" w:cstheme="majorHAnsi"/>
          <w:bCs/>
          <w:i/>
          <w:iCs/>
          <w:sz w:val="30"/>
          <w:szCs w:val="30"/>
          <w:cs/>
        </w:rPr>
        <w:t xml:space="preserve">มกราคม </w:t>
      </w:r>
      <w:r w:rsidRPr="004C4C9D">
        <w:rPr>
          <w:rFonts w:asciiTheme="majorHAnsi" w:hAnsiTheme="majorHAnsi" w:cstheme="majorHAnsi"/>
          <w:b/>
          <w:i/>
          <w:iCs/>
          <w:sz w:val="30"/>
          <w:szCs w:val="30"/>
        </w:rPr>
        <w:t>2563</w:t>
      </w:r>
      <w:r w:rsidRPr="004C4C9D">
        <w:rPr>
          <w:rFonts w:asciiTheme="majorHAnsi" w:hAnsiTheme="majorHAnsi" w:cstheme="majorHAnsi"/>
          <w:bCs/>
          <w:i/>
          <w:iCs/>
          <w:sz w:val="30"/>
          <w:szCs w:val="30"/>
        </w:rPr>
        <w:t xml:space="preserve"> </w:t>
      </w:r>
    </w:p>
    <w:p w14:paraId="7AF1FFA1" w14:textId="77777777" w:rsidR="00E54FB9" w:rsidRPr="004C4C9D" w:rsidRDefault="00E54FB9" w:rsidP="004C4C9D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6497E340" w14:textId="5F1A74CD" w:rsidR="000719F0" w:rsidRPr="00951C04" w:rsidRDefault="000719F0" w:rsidP="00951C04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951C04">
        <w:rPr>
          <w:rFonts w:asciiTheme="majorHAnsi" w:hAnsiTheme="majorHAnsi" w:cstheme="majorHAnsi"/>
          <w:b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</w:t>
      </w:r>
      <w:r w:rsidR="00951C04">
        <w:rPr>
          <w:rFonts w:asciiTheme="majorHAnsi" w:hAnsiTheme="majorHAnsi" w:cstheme="majorHAnsi"/>
          <w:b/>
          <w:sz w:val="30"/>
          <w:szCs w:val="30"/>
        </w:rPr>
        <w:br/>
      </w:r>
      <w:r w:rsidRPr="00951C04">
        <w:rPr>
          <w:rFonts w:asciiTheme="majorHAnsi" w:hAnsiTheme="majorHAnsi" w:cstheme="majorHAnsi"/>
          <w:b/>
          <w:sz w:val="30"/>
          <w:szCs w:val="30"/>
          <w:cs/>
        </w:rPr>
        <w:t>ที่เช่านั้นๆ ให้จัดประเภทเป็นสัญญาเช่าการเงิน</w:t>
      </w:r>
      <w:r w:rsidR="00D815F9" w:rsidRPr="00951C04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951C04">
        <w:rPr>
          <w:rFonts w:asciiTheme="majorHAnsi" w:hAnsiTheme="majorHAnsi" w:cstheme="majorHAnsi"/>
          <w:b/>
          <w:sz w:val="30"/>
          <w:szCs w:val="30"/>
          <w:cs/>
        </w:rPr>
        <w:t>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</w:t>
      </w:r>
      <w:r w:rsidR="00FB1900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951C04">
        <w:rPr>
          <w:rFonts w:asciiTheme="majorHAnsi" w:hAnsiTheme="majorHAnsi" w:cstheme="majorHAnsi"/>
          <w:b/>
          <w:sz w:val="30"/>
          <w:szCs w:val="30"/>
          <w:cs/>
        </w:rPr>
        <w:t>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44C548B9" w14:textId="77777777" w:rsidR="00546E7C" w:rsidRPr="000869C9" w:rsidRDefault="00546E7C" w:rsidP="00951C04">
      <w:pPr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</w:p>
    <w:p w14:paraId="444DEF93" w14:textId="28DF09DA" w:rsidR="000719F0" w:rsidRPr="000719F0" w:rsidRDefault="000719F0" w:rsidP="000719F0">
      <w:pPr>
        <w:ind w:left="540"/>
        <w:jc w:val="thaiDistribute"/>
        <w:rPr>
          <w:rFonts w:asciiTheme="majorHAnsi" w:eastAsia="Calibri" w:hAnsiTheme="majorHAnsi" w:cstheme="majorHAnsi"/>
          <w:sz w:val="30"/>
          <w:szCs w:val="30"/>
        </w:rPr>
      </w:pPr>
      <w:r w:rsidRPr="000869C9">
        <w:rPr>
          <w:rFonts w:asciiTheme="majorHAnsi" w:hAnsiTheme="majorHAnsi" w:cstheme="majorHAns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0869C9">
        <w:rPr>
          <w:rFonts w:asciiTheme="majorHAnsi" w:eastAsia="Calibri" w:hAnsiTheme="majorHAnsi" w:cstheme="majorHAnsi"/>
          <w:sz w:val="30"/>
          <w:szCs w:val="30"/>
          <w:cs/>
        </w:rPr>
        <w:t>บันทึกในกำไรหรือขาดทุนโดยวิธีเส้นตรงตลอดอายุสัญญา</w:t>
      </w:r>
      <w:r w:rsidRPr="00951C04">
        <w:rPr>
          <w:rFonts w:asciiTheme="majorHAnsi" w:hAnsiTheme="majorHAnsi" w:cstheme="majorHAnsi"/>
          <w:b/>
          <w:sz w:val="30"/>
          <w:szCs w:val="30"/>
          <w:cs/>
        </w:rPr>
        <w:t>เช่า ประโยชน์ที่ได้รับตามสัญญาเช่า</w:t>
      </w:r>
      <w:r w:rsidRPr="00951C04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951C04">
        <w:rPr>
          <w:rFonts w:asciiTheme="majorHAnsi" w:hAnsiTheme="majorHAnsi" w:cstheme="majorHAnsi"/>
          <w:b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0869C9">
        <w:rPr>
          <w:rFonts w:asciiTheme="majorHAnsi" w:hAnsiTheme="majorHAnsi" w:cstheme="majorHAnsi"/>
          <w:b/>
          <w:sz w:val="30"/>
          <w:szCs w:val="30"/>
        </w:rPr>
        <w:t xml:space="preserve"> </w:t>
      </w:r>
      <w:r w:rsidRPr="00951C04">
        <w:rPr>
          <w:rFonts w:asciiTheme="majorHAnsi" w:hAnsiTheme="majorHAnsi" w:cstheme="majorHAnsi"/>
          <w:b/>
          <w:sz w:val="30"/>
          <w:szCs w:val="30"/>
          <w:cs/>
        </w:rPr>
        <w:t>ค่าเช่าที่</w:t>
      </w:r>
      <w:r w:rsidRPr="000869C9">
        <w:rPr>
          <w:rFonts w:asciiTheme="majorHAnsi" w:eastAsia="Calibri" w:hAnsiTheme="majorHAnsi" w:cstheme="majorHAnsi"/>
          <w:sz w:val="30"/>
          <w:szCs w:val="30"/>
          <w:cs/>
        </w:rPr>
        <w:t>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CECC1E0" w14:textId="77777777" w:rsidR="000719F0" w:rsidRPr="000719F0" w:rsidRDefault="000719F0" w:rsidP="000719F0">
      <w:pPr>
        <w:ind w:left="540"/>
        <w:rPr>
          <w:rFonts w:asciiTheme="majorHAnsi" w:eastAsia="Calibri" w:hAnsiTheme="majorHAnsi" w:cstheme="majorHAnsi"/>
          <w:sz w:val="30"/>
          <w:szCs w:val="30"/>
        </w:rPr>
      </w:pPr>
    </w:p>
    <w:p w14:paraId="21D6A8A9" w14:textId="546AC003" w:rsidR="000719F0" w:rsidRDefault="000719F0">
      <w:pPr>
        <w:ind w:left="540"/>
        <w:jc w:val="thaiDistribute"/>
        <w:rPr>
          <w:rFonts w:asciiTheme="majorHAnsi" w:eastAsia="Calibri" w:hAnsiTheme="majorHAnsi" w:cstheme="majorHAnsi"/>
          <w:sz w:val="30"/>
          <w:szCs w:val="30"/>
        </w:rPr>
      </w:pPr>
      <w:bookmarkStart w:id="4" w:name="_Hlk62586965"/>
      <w:r w:rsidRPr="00193423">
        <w:rPr>
          <w:rFonts w:asciiTheme="majorHAnsi" w:eastAsia="Calibri" w:hAnsiTheme="majorHAnsi" w:cstheme="majorHAnsi"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193423">
        <w:rPr>
          <w:rFonts w:asciiTheme="majorHAnsi" w:eastAsia="Calibri" w:hAnsiTheme="majorHAnsi" w:cstheme="majorHAnsi"/>
          <w:sz w:val="30"/>
          <w:szCs w:val="30"/>
        </w:rPr>
        <w:t xml:space="preserve"> </w:t>
      </w:r>
      <w:r w:rsidRPr="00193423">
        <w:rPr>
          <w:rFonts w:asciiTheme="majorHAnsi" w:eastAsia="Calibri" w:hAnsiTheme="majorHAnsi" w:cstheme="majorHAns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E552429" w14:textId="6441028F" w:rsidR="00E379FD" w:rsidRDefault="00E379FD">
      <w:pPr>
        <w:ind w:left="540"/>
        <w:jc w:val="thaiDistribute"/>
        <w:rPr>
          <w:rFonts w:asciiTheme="majorHAnsi" w:eastAsia="Calibri" w:hAnsiTheme="majorHAnsi" w:cstheme="majorHAnsi"/>
          <w:sz w:val="30"/>
          <w:szCs w:val="30"/>
        </w:rPr>
      </w:pPr>
    </w:p>
    <w:bookmarkEnd w:id="4"/>
    <w:p w14:paraId="24068700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2975D9D4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93250CA" w14:textId="77777777" w:rsidR="000719F0" w:rsidRPr="00951C04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951C04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951C04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1 </w:t>
      </w:r>
      <w:r w:rsidRPr="00951C04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มกราคม </w:t>
      </w:r>
      <w:r w:rsidRPr="00951C04">
        <w:rPr>
          <w:rFonts w:asciiTheme="majorHAnsi" w:hAnsiTheme="majorHAnsi" w:cstheme="majorHAnsi"/>
          <w:b/>
          <w:bCs/>
          <w:i/>
          <w:iCs/>
          <w:sz w:val="30"/>
          <w:szCs w:val="30"/>
        </w:rPr>
        <w:t>2563</w:t>
      </w:r>
    </w:p>
    <w:p w14:paraId="0A5226C2" w14:textId="77777777" w:rsidR="000719F0" w:rsidRPr="00951C04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CA59DFF" w14:textId="14FFC2C1" w:rsidR="000719F0" w:rsidRPr="00951C04" w:rsidRDefault="000719F0" w:rsidP="000719F0">
      <w:pPr>
        <w:spacing w:line="240" w:lineRule="auto"/>
        <w:ind w:left="540"/>
        <w:jc w:val="thaiDistribute"/>
        <w:rPr>
          <w:rFonts w:asciiTheme="majorHAnsi" w:eastAsia="Calibri" w:hAnsiTheme="majorHAnsi" w:cstheme="majorHAnsi"/>
          <w:b/>
          <w:bCs/>
          <w:color w:val="0000FF"/>
          <w:sz w:val="30"/>
          <w:szCs w:val="30"/>
        </w:rPr>
      </w:pP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066139" w:rsidRPr="00951C04">
        <w:rPr>
          <w:rFonts w:asciiTheme="majorHAnsi" w:hAnsiTheme="majorHAnsi" w:cstheme="majorHAnsi"/>
          <w:color w:val="000000"/>
          <w:sz w:val="30"/>
          <w:szCs w:val="30"/>
        </w:rPr>
        <w:br/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ตัดจำหน่าย (รวมถึง เงินสดและรายการเทียบเท่าเงินสด ลูกหนี้การค้าและลูกหนี้อื่น</w:t>
      </w:r>
      <w:r w:rsidRPr="00951C04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รวมถึงเงินให้กู้ยืมแก่กิจการ</w:t>
      </w:r>
      <w:r w:rsidR="00FB1900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ที่เกี่ยวข้องกัน) </w:t>
      </w:r>
      <w:r w:rsidR="00912163">
        <w:rPr>
          <w:rFonts w:asciiTheme="majorHAnsi" w:hAnsiTheme="majorHAnsi" w:cstheme="majorHAnsi" w:hint="cs"/>
          <w:color w:val="000000"/>
          <w:sz w:val="30"/>
          <w:szCs w:val="30"/>
          <w:cs/>
        </w:rPr>
        <w:t xml:space="preserve">และ 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สินทรัพย์ที่เกิดจากสัญญา </w:t>
      </w:r>
    </w:p>
    <w:p w14:paraId="48AAF7FC" w14:textId="77777777" w:rsidR="000719F0" w:rsidRPr="00951C04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1F848CD" w14:textId="77777777" w:rsidR="000719F0" w:rsidRPr="00951C04" w:rsidRDefault="000719F0" w:rsidP="000719F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color w:val="000000"/>
          <w:sz w:val="30"/>
          <w:szCs w:val="30"/>
        </w:rPr>
      </w:pPr>
      <w:r w:rsidRPr="00951C04">
        <w:rPr>
          <w:rFonts w:asciiTheme="majorHAnsi" w:hAnsiTheme="majorHAnsi" w:cstheme="majorHAns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0D0DBA8A" w14:textId="77777777" w:rsidR="000719F0" w:rsidRPr="00951C04" w:rsidRDefault="000719F0" w:rsidP="000719F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2BA0058" w14:textId="1A71DB97" w:rsidR="000719F0" w:rsidRDefault="000719F0" w:rsidP="000719F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="00066139" w:rsidRPr="00951C04">
        <w:rPr>
          <w:rFonts w:asciiTheme="majorHAnsi" w:hAnsiTheme="majorHAnsi" w:cstheme="majorHAnsi"/>
          <w:color w:val="000000"/>
          <w:sz w:val="30"/>
          <w:szCs w:val="30"/>
        </w:rPr>
        <w:br/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</w:t>
      </w:r>
      <w:r w:rsidR="00907A64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70FB6277" w14:textId="77777777" w:rsidR="00E54FB9" w:rsidRPr="00951C04" w:rsidRDefault="00E54FB9" w:rsidP="000719F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2AD54FC6" w14:textId="77777777" w:rsidR="000719F0" w:rsidRPr="00951C04" w:rsidRDefault="000719F0" w:rsidP="000719F0">
      <w:pPr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5462201E" w14:textId="77777777" w:rsidR="000719F0" w:rsidRPr="00951C04" w:rsidRDefault="000719F0" w:rsidP="00F0298D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951C04">
        <w:rPr>
          <w:rFonts w:asciiTheme="majorHAnsi" w:hAnsiTheme="majorHAnsi" w:cstheme="majorHAnsi"/>
          <w:color w:val="000000"/>
          <w:sz w:val="30"/>
          <w:szCs w:val="30"/>
        </w:rPr>
        <w:t xml:space="preserve">12 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951C04">
        <w:rPr>
          <w:rFonts w:asciiTheme="majorHAnsi" w:hAnsiTheme="majorHAnsi" w:cstheme="majorHAnsi"/>
          <w:color w:val="000000"/>
          <w:sz w:val="30"/>
          <w:szCs w:val="30"/>
        </w:rPr>
        <w:t xml:space="preserve">12 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951C04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หรือ</w:t>
      </w:r>
    </w:p>
    <w:p w14:paraId="5376F9C9" w14:textId="3D9E341B" w:rsidR="000719F0" w:rsidRPr="00951C04" w:rsidRDefault="000719F0" w:rsidP="00F0298D">
      <w:pPr>
        <w:pStyle w:val="ListParagraph"/>
        <w:numPr>
          <w:ilvl w:val="0"/>
          <w:numId w:val="31"/>
        </w:numPr>
        <w:spacing w:after="0" w:line="240" w:lineRule="auto"/>
        <w:ind w:left="90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</w:t>
      </w:r>
      <w:r w:rsidR="00066139" w:rsidRPr="00951C04">
        <w:rPr>
          <w:rFonts w:asciiTheme="majorHAnsi" w:hAnsiTheme="majorHAnsi" w:cstheme="majorHAnsi"/>
          <w:color w:val="000000"/>
          <w:sz w:val="30"/>
          <w:szCs w:val="30"/>
        </w:rPr>
        <w:br/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5348F01F" w14:textId="77777777" w:rsidR="001E6948" w:rsidRPr="004C4C9D" w:rsidRDefault="001E6948" w:rsidP="00193423">
      <w:pPr>
        <w:rPr>
          <w:rFonts w:asciiTheme="majorHAnsi" w:hAnsiTheme="majorHAnsi" w:cstheme="majorHAnsi"/>
          <w:sz w:val="30"/>
          <w:szCs w:val="30"/>
        </w:rPr>
      </w:pPr>
    </w:p>
    <w:p w14:paraId="3F54852B" w14:textId="18BAA417" w:rsidR="00951C04" w:rsidRPr="00193423" w:rsidRDefault="000719F0" w:rsidP="00193423">
      <w:pPr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ค่าเผื่อผลขาดทุนสำหรับลูกหนี้การค้าและสินทรัพย์ที่เกิดจากสัญญาวัดมูลค่าผลขาดทุนด้วยผลขาดทุนด้านเครดิต</w:t>
      </w:r>
      <w:r w:rsidR="00951C04" w:rsidRPr="00193423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934C804" w14:textId="77777777" w:rsidR="00951C04" w:rsidRPr="00193423" w:rsidRDefault="00951C04" w:rsidP="00193423">
      <w:pPr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472DE6CB" w14:textId="39732B42" w:rsidR="00066139" w:rsidRPr="00193423" w:rsidRDefault="000719F0" w:rsidP="00193423">
      <w:pPr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4C4C9D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4C4C9D">
        <w:rPr>
          <w:rFonts w:asciiTheme="majorHAnsi" w:hAnsiTheme="majorHAnsi" w:cstheme="majorHAnsi"/>
          <w:color w:val="000000"/>
          <w:spacing w:val="-6"/>
          <w:sz w:val="30"/>
          <w:szCs w:val="30"/>
        </w:rPr>
        <w:t xml:space="preserve"> </w:t>
      </w:r>
      <w:r w:rsidRPr="004C4C9D">
        <w:rPr>
          <w:rFonts w:asciiTheme="majorHAnsi" w:hAnsiTheme="majorHAnsi" w:cstheme="majorHAnsi"/>
          <w:color w:val="000000"/>
          <w:spacing w:val="-6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</w:t>
      </w:r>
      <w:r w:rsidRPr="004C4C9D">
        <w:rPr>
          <w:rFonts w:asciiTheme="majorHAnsi" w:hAnsiTheme="majorHAnsi" w:cstheme="majorHAnsi"/>
          <w:color w:val="000000"/>
          <w:spacing w:val="-8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4C4C9D">
        <w:rPr>
          <w:rFonts w:asciiTheme="majorHAnsi" w:hAnsiTheme="majorHAnsi" w:cstheme="majorHAnsi"/>
          <w:color w:val="000000"/>
          <w:spacing w:val="-8"/>
          <w:sz w:val="30"/>
          <w:szCs w:val="30"/>
        </w:rPr>
        <w:t xml:space="preserve">12 </w:t>
      </w:r>
      <w:r w:rsidRPr="004C4C9D">
        <w:rPr>
          <w:rFonts w:asciiTheme="majorHAnsi" w:hAnsiTheme="majorHAnsi" w:cstheme="majorHAnsi"/>
          <w:color w:val="000000"/>
          <w:spacing w:val="-8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</w:t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193423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</w:p>
    <w:p w14:paraId="75F89C56" w14:textId="77777777" w:rsidR="001721D4" w:rsidRDefault="001721D4" w:rsidP="00193423">
      <w:pPr>
        <w:ind w:left="540"/>
        <w:jc w:val="thaiDistribute"/>
        <w:rPr>
          <w:rFonts w:asciiTheme="majorHAnsi" w:eastAsia="Calibri" w:hAnsiTheme="majorHAnsi" w:cstheme="majorHAnsi"/>
          <w:color w:val="000000"/>
          <w:sz w:val="30"/>
          <w:szCs w:val="30"/>
          <w:lang w:val="en-GB"/>
        </w:rPr>
      </w:pPr>
    </w:p>
    <w:p w14:paraId="0438C7AD" w14:textId="6D7D2B72" w:rsidR="000719F0" w:rsidRPr="00193423" w:rsidRDefault="000719F0" w:rsidP="00193423">
      <w:pPr>
        <w:ind w:left="540"/>
        <w:jc w:val="thaiDistribute"/>
        <w:rPr>
          <w:rFonts w:asciiTheme="majorHAnsi" w:eastAsia="Calibri" w:hAnsiTheme="majorHAnsi" w:cstheme="majorHAnsi"/>
          <w:color w:val="000000"/>
          <w:sz w:val="30"/>
          <w:szCs w:val="30"/>
          <w:lang w:val="en-GB"/>
        </w:rPr>
      </w:pPr>
      <w:r w:rsidRPr="00193423">
        <w:rPr>
          <w:rFonts w:asciiTheme="majorHAnsi" w:eastAsia="Calibri" w:hAnsiTheme="majorHAnsi" w:cstheme="majorHAnsi"/>
          <w:color w:val="000000"/>
          <w:sz w:val="30"/>
          <w:szCs w:val="30"/>
          <w:cs/>
          <w:lang w:val="en-GB"/>
        </w:rPr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 </w:t>
      </w:r>
    </w:p>
    <w:p w14:paraId="1150DD2A" w14:textId="439E9365" w:rsidR="000719F0" w:rsidRDefault="000719F0" w:rsidP="00193423">
      <w:pPr>
        <w:spacing w:line="240" w:lineRule="auto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6FDC4B2F" w14:textId="77777777" w:rsidR="009D2E44" w:rsidRPr="004C4C9D" w:rsidRDefault="009D2E44" w:rsidP="009D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4C4C9D">
        <w:rPr>
          <w:rFonts w:asciiTheme="majorBidi" w:hAnsiTheme="majorBidi"/>
          <w:spacing w:val="-4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</w:p>
    <w:p w14:paraId="3589505A" w14:textId="77777777" w:rsidR="009D2E44" w:rsidRPr="00193423" w:rsidRDefault="009D2E44" w:rsidP="00193423">
      <w:pPr>
        <w:spacing w:line="240" w:lineRule="auto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4EC1FB24" w14:textId="25A99E7D" w:rsidR="000A683F" w:rsidRDefault="000719F0" w:rsidP="000719F0">
      <w:pPr>
        <w:tabs>
          <w:tab w:val="left" w:pos="630"/>
        </w:tabs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กลุ่มบริษัท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="00414EB5">
        <w:rPr>
          <w:rFonts w:asciiTheme="majorHAnsi" w:hAnsiTheme="majorHAnsi" w:cstheme="majorHAnsi" w:hint="cs"/>
          <w:color w:val="000000"/>
          <w:sz w:val="30"/>
          <w:szCs w:val="30"/>
          <w:cs/>
        </w:rPr>
        <w:t>ตามที่ระบุในสัญญา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 มีการเปลี่ยนแปลงของ</w:t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อันดับความน่าเชื่อถือ</w:t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</w:t>
      </w:r>
      <w:r w:rsidR="00414EB5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Pr="00951C04">
        <w:rPr>
          <w:rFonts w:asciiTheme="majorHAnsi" w:hAnsiTheme="majorHAnsi" w:cstheme="majorHAnsi"/>
          <w:color w:val="000000"/>
          <w:sz w:val="30"/>
          <w:szCs w:val="30"/>
          <w:cs/>
        </w:rPr>
        <w:t>การจ่ายชำระภาระผูกพันให้กับ</w:t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กลุ่มบริษัท</w:t>
      </w:r>
    </w:p>
    <w:p w14:paraId="243A9A85" w14:textId="77777777" w:rsidR="000A683F" w:rsidRPr="000719F0" w:rsidRDefault="000A683F" w:rsidP="000719F0">
      <w:pPr>
        <w:tabs>
          <w:tab w:val="left" w:pos="630"/>
        </w:tabs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2C67239E" w14:textId="538377CB" w:rsidR="00414EB5" w:rsidRDefault="000719F0" w:rsidP="00414EB5">
      <w:pPr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  <w:cs/>
        </w:rPr>
      </w:pPr>
      <w:r w:rsidRPr="004C4C9D">
        <w:rPr>
          <w:rFonts w:asciiTheme="majorHAnsi" w:hAnsiTheme="majorHAnsi" w:cstheme="majorHAnsi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 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</w:p>
    <w:p w14:paraId="7E96059A" w14:textId="77777777" w:rsidR="00414EB5" w:rsidRDefault="00414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color w:val="000000"/>
          <w:sz w:val="30"/>
          <w:szCs w:val="30"/>
          <w:cs/>
        </w:rPr>
      </w:pPr>
      <w:r>
        <w:rPr>
          <w:rFonts w:asciiTheme="majorHAnsi" w:hAnsiTheme="majorHAnsi" w:cstheme="majorHAnsi"/>
          <w:color w:val="000000"/>
          <w:sz w:val="30"/>
          <w:szCs w:val="30"/>
          <w:cs/>
        </w:rPr>
        <w:br w:type="page"/>
      </w:r>
    </w:p>
    <w:p w14:paraId="134BD143" w14:textId="0A2C0224" w:rsidR="000719F0" w:rsidRPr="00193423" w:rsidRDefault="000719F0" w:rsidP="000719F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4C4C9D">
        <w:rPr>
          <w:rFonts w:asciiTheme="majorHAnsi" w:hAnsiTheme="majorHAnsi" w:cstheme="majorHAnsi"/>
          <w:color w:val="000000"/>
          <w:spacing w:val="-4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</w:t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0D30DE52" w14:textId="77777777" w:rsidR="00BA7494" w:rsidRPr="00193423" w:rsidRDefault="00BA7494" w:rsidP="000719F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</w:p>
    <w:p w14:paraId="091B5BA1" w14:textId="04213558" w:rsidR="009D2E44" w:rsidRDefault="000719F0" w:rsidP="009D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/>
          <w:sz w:val="30"/>
          <w:szCs w:val="30"/>
        </w:rPr>
      </w:pPr>
      <w:r w:rsidRPr="004C4C9D">
        <w:rPr>
          <w:rFonts w:asciiTheme="majorHAnsi" w:hAnsiTheme="majorHAnsi" w:cstheme="majorHAnsi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</w:t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193423">
        <w:rPr>
          <w:rFonts w:asciiTheme="majorHAnsi" w:hAnsiTheme="majorHAnsi" w:cstheme="majorHAnsi"/>
          <w:color w:val="000000"/>
          <w:sz w:val="30"/>
          <w:szCs w:val="30"/>
        </w:rPr>
        <w:t xml:space="preserve"> </w:t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>การเพิ่มขึ้นของค่าเผื่อ</w:t>
      </w:r>
      <w:r w:rsidR="00E631DE">
        <w:rPr>
          <w:rFonts w:asciiTheme="majorHAnsi" w:hAnsiTheme="majorHAnsi" w:cstheme="majorHAnsi"/>
          <w:color w:val="000000"/>
          <w:sz w:val="30"/>
          <w:szCs w:val="30"/>
          <w:cs/>
        </w:rPr>
        <w:br/>
      </w:r>
      <w:r w:rsidRPr="00193423">
        <w:rPr>
          <w:rFonts w:asciiTheme="majorHAnsi" w:hAnsiTheme="majorHAnsi" w:cstheme="majorHAnsi"/>
          <w:color w:val="000000"/>
          <w:sz w:val="30"/>
          <w:szCs w:val="30"/>
          <w:cs/>
        </w:rPr>
        <w:t xml:space="preserve">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</w:t>
      </w:r>
    </w:p>
    <w:p w14:paraId="75C28798" w14:textId="77777777" w:rsidR="00365D14" w:rsidRDefault="00365D14" w:rsidP="00193423">
      <w:pPr>
        <w:ind w:left="540"/>
        <w:rPr>
          <w:rFonts w:asciiTheme="majorHAnsi" w:eastAsia="EucrosiaUPCBold" w:hAnsiTheme="majorHAnsi" w:cstheme="majorHAnsi"/>
          <w:i/>
          <w:iCs/>
          <w:sz w:val="30"/>
          <w:szCs w:val="30"/>
        </w:rPr>
      </w:pPr>
    </w:p>
    <w:p w14:paraId="41F5835F" w14:textId="0EDE0069" w:rsidR="00193423" w:rsidRPr="00193423" w:rsidRDefault="000719F0" w:rsidP="00193423">
      <w:pPr>
        <w:ind w:left="540"/>
        <w:rPr>
          <w:rFonts w:asciiTheme="majorHAnsi" w:eastAsia="EucrosiaUPCBold" w:hAnsiTheme="majorHAnsi" w:cstheme="majorHAnsi"/>
          <w:i/>
          <w:iCs/>
          <w:sz w:val="30"/>
          <w:szCs w:val="30"/>
        </w:rPr>
      </w:pPr>
      <w:r w:rsidRPr="00193423">
        <w:rPr>
          <w:rFonts w:asciiTheme="majorHAnsi" w:eastAsia="EucrosiaUPCBold" w:hAnsiTheme="majorHAnsi" w:cstheme="majorHAns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1B5A5FE8" w14:textId="77777777" w:rsidR="00193423" w:rsidRPr="00193423" w:rsidRDefault="00193423" w:rsidP="00193423">
      <w:pPr>
        <w:ind w:left="540"/>
        <w:rPr>
          <w:rFonts w:asciiTheme="majorHAnsi" w:eastAsia="EucrosiaUPCBold" w:hAnsiTheme="majorHAnsi" w:cstheme="majorHAnsi"/>
          <w:sz w:val="30"/>
          <w:szCs w:val="30"/>
        </w:rPr>
      </w:pPr>
    </w:p>
    <w:p w14:paraId="6189664C" w14:textId="15C5C64E" w:rsidR="000719F0" w:rsidRPr="00193423" w:rsidRDefault="000719F0" w:rsidP="00193423">
      <w:pPr>
        <w:ind w:left="540"/>
        <w:jc w:val="thaiDistribute"/>
        <w:rPr>
          <w:rFonts w:asciiTheme="majorHAnsi" w:eastAsia="EucrosiaUPCBold" w:hAnsiTheme="majorHAnsi" w:cstheme="majorHAnsi"/>
          <w:sz w:val="30"/>
          <w:szCs w:val="30"/>
          <w:cs/>
        </w:rPr>
      </w:pPr>
      <w:r w:rsidRPr="00193423">
        <w:rPr>
          <w:rFonts w:asciiTheme="majorHAnsi" w:hAnsiTheme="majorHAnsi" w:cstheme="majorHAnsi"/>
          <w:sz w:val="30"/>
          <w:szCs w:val="30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193423">
        <w:rPr>
          <w:rFonts w:asciiTheme="majorHAnsi" w:hAnsiTheme="majorHAnsi" w:cstheme="majorHAnsi"/>
          <w:sz w:val="30"/>
          <w:szCs w:val="30"/>
          <w:cs/>
        </w:rPr>
        <w:t>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193423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256005E6" w14:textId="77777777" w:rsidR="0018015A" w:rsidRPr="004C4C9D" w:rsidRDefault="0018015A" w:rsidP="00193423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CCFD971" w14:textId="0C573F57" w:rsidR="000719F0" w:rsidRPr="00193423" w:rsidRDefault="000719F0" w:rsidP="00193423">
      <w:pPr>
        <w:ind w:left="540"/>
        <w:jc w:val="thaiDistribute"/>
        <w:rPr>
          <w:rFonts w:eastAsia="Calibri"/>
          <w:b/>
          <w:bCs/>
          <w:color w:val="0000FF"/>
          <w:sz w:val="30"/>
          <w:szCs w:val="30"/>
          <w:cs/>
        </w:rPr>
      </w:pPr>
      <w:r w:rsidRPr="00193423">
        <w:rPr>
          <w:rFonts w:eastAsia="EucrosiaUPCBold"/>
          <w:i/>
          <w:iCs/>
          <w:sz w:val="30"/>
          <w:szCs w:val="30"/>
          <w:cs/>
        </w:rPr>
        <w:t>การตัดจำหน่าย</w:t>
      </w:r>
    </w:p>
    <w:p w14:paraId="3CD57F2B" w14:textId="77777777" w:rsidR="000719F0" w:rsidRPr="004C4C9D" w:rsidRDefault="000719F0" w:rsidP="00193423">
      <w:pPr>
        <w:ind w:left="540"/>
        <w:jc w:val="thaiDistribute"/>
        <w:rPr>
          <w:rFonts w:asciiTheme="majorHAnsi" w:eastAsia="EucrosiaUPCBold" w:hAnsiTheme="majorHAnsi" w:cstheme="majorHAnsi"/>
          <w:i/>
          <w:iCs/>
          <w:sz w:val="30"/>
          <w:szCs w:val="30"/>
        </w:rPr>
      </w:pPr>
    </w:p>
    <w:p w14:paraId="657C7A86" w14:textId="6639355B" w:rsidR="000719F0" w:rsidRPr="00193423" w:rsidRDefault="000719F0" w:rsidP="00193423">
      <w:pPr>
        <w:ind w:left="540"/>
        <w:jc w:val="thaiDistribute"/>
        <w:rPr>
          <w:color w:val="000000"/>
          <w:sz w:val="30"/>
          <w:szCs w:val="30"/>
        </w:rPr>
      </w:pPr>
      <w:r w:rsidRPr="00193423">
        <w:rPr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</w:t>
      </w:r>
      <w:r w:rsidR="00066139" w:rsidRPr="00193423">
        <w:rPr>
          <w:rFonts w:hint="cs"/>
          <w:sz w:val="30"/>
          <w:szCs w:val="30"/>
          <w:cs/>
        </w:rPr>
        <w:t>ท</w:t>
      </w:r>
      <w:r w:rsidRPr="00193423">
        <w:rPr>
          <w:sz w:val="30"/>
          <w:szCs w:val="30"/>
          <w:cs/>
        </w:rPr>
        <w:t>ไม่สามารถคาดการณ์ได้</w:t>
      </w:r>
      <w:r w:rsidR="00E631DE">
        <w:rPr>
          <w:sz w:val="30"/>
          <w:szCs w:val="30"/>
          <w:cs/>
        </w:rPr>
        <w:br/>
      </w:r>
      <w:r w:rsidRPr="00193423">
        <w:rPr>
          <w:sz w:val="30"/>
          <w:szCs w:val="30"/>
          <w:cs/>
        </w:rPr>
        <w:t>อย่างสมเหตุสมผลว่าจะได้รับคืนเงิน</w:t>
      </w:r>
      <w:r w:rsidR="00E631DE">
        <w:rPr>
          <w:rFonts w:hint="cs"/>
          <w:sz w:val="30"/>
          <w:szCs w:val="30"/>
          <w:cs/>
        </w:rPr>
        <w:t xml:space="preserve"> </w:t>
      </w:r>
      <w:r w:rsidRPr="00193423">
        <w:rPr>
          <w:sz w:val="30"/>
          <w:szCs w:val="30"/>
          <w:cs/>
        </w:rPr>
        <w:t>หากมีการรับเงินคืนในภายหลังจากสินทรัพย์ที่มีการ</w:t>
      </w:r>
      <w:r w:rsidRPr="00193423">
        <w:rPr>
          <w:color w:val="000000"/>
          <w:sz w:val="30"/>
          <w:szCs w:val="30"/>
          <w:cs/>
        </w:rPr>
        <w:t>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5FF10F9" w14:textId="4A2947F5" w:rsidR="00912163" w:rsidRDefault="000719F0" w:rsidP="001A495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shd w:val="clear" w:color="auto" w:fill="D9D9D9" w:themeFill="background1" w:themeFillShade="D9"/>
        </w:rPr>
      </w:pPr>
      <w:r w:rsidRPr="000719F0" w:rsidDel="00DE5E64">
        <w:rPr>
          <w:rFonts w:asciiTheme="majorHAnsi" w:hAnsiTheme="majorHAnsi" w:cstheme="majorHAnsi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79A3B5D6" w14:textId="77777777" w:rsidR="001A4953" w:rsidRDefault="000719F0" w:rsidP="001A495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193423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193423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1 </w:t>
      </w:r>
      <w:r w:rsidRPr="00193423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มกราคม </w:t>
      </w:r>
      <w:r w:rsidRPr="00193423">
        <w:rPr>
          <w:rFonts w:asciiTheme="majorHAnsi" w:hAnsiTheme="majorHAnsi" w:cstheme="majorHAnsi"/>
          <w:b/>
          <w:bCs/>
          <w:i/>
          <w:iCs/>
          <w:sz w:val="30"/>
          <w:szCs w:val="30"/>
        </w:rPr>
        <w:t>2563</w:t>
      </w:r>
    </w:p>
    <w:p w14:paraId="15AD6F50" w14:textId="77777777" w:rsidR="001A4953" w:rsidRDefault="001A4953" w:rsidP="001A495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28C8D6E7" w14:textId="77777777" w:rsidR="001A4953" w:rsidRDefault="000719F0" w:rsidP="001A495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ยอดสินทรัพย์ตามบัญชีของ</w:t>
      </w:r>
      <w:r w:rsidRPr="00193423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193423">
        <w:rPr>
          <w:rFonts w:asciiTheme="majorHAnsi" w:hAnsiTheme="majorHAnsi" w:cstheme="majorHAnsi"/>
          <w:sz w:val="30"/>
          <w:szCs w:val="30"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13E3AA0B" w14:textId="77777777" w:rsidR="00E31261" w:rsidRDefault="00E31261" w:rsidP="001A4953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B9E1466" w14:textId="77777777" w:rsidR="00DC42CC" w:rsidRDefault="000719F0" w:rsidP="00DC42CC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59790B64" w14:textId="7DD66C57" w:rsidR="00414EB5" w:rsidRDefault="00414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eastAsia="Calibri" w:hAnsiTheme="majorHAnsi" w:cstheme="majorHAnsi"/>
          <w:sz w:val="30"/>
          <w:szCs w:val="30"/>
          <w:lang w:val="en-GB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36999ABE" w14:textId="343E6D15" w:rsidR="000719F0" w:rsidRDefault="000719F0" w:rsidP="00D12598">
      <w:pPr>
        <w:pStyle w:val="ListParagraph"/>
        <w:tabs>
          <w:tab w:val="left" w:pos="630"/>
          <w:tab w:val="left" w:pos="720"/>
        </w:tabs>
        <w:spacing w:after="0" w:line="240" w:lineRule="auto"/>
        <w:ind w:left="540"/>
        <w:rPr>
          <w:rFonts w:asciiTheme="majorHAnsi" w:hAnsiTheme="majorHAnsi" w:cstheme="majorHAnsi"/>
          <w:iCs/>
          <w:sz w:val="30"/>
          <w:szCs w:val="30"/>
        </w:rPr>
      </w:pPr>
      <w:r w:rsidRPr="000719F0">
        <w:rPr>
          <w:rFonts w:asciiTheme="majorHAnsi" w:hAnsiTheme="majorHAnsi" w:cstheme="majorHAnsi"/>
          <w:iCs/>
          <w:sz w:val="30"/>
          <w:szCs w:val="30"/>
          <w:cs/>
        </w:rPr>
        <w:t>การกลับรายการด้อยค่า</w:t>
      </w:r>
    </w:p>
    <w:p w14:paraId="59EB8A15" w14:textId="77777777" w:rsidR="00D12598" w:rsidRPr="00DC42CC" w:rsidRDefault="00D12598" w:rsidP="004C4C9D">
      <w:pPr>
        <w:pStyle w:val="ListParagraph"/>
        <w:tabs>
          <w:tab w:val="left" w:pos="630"/>
          <w:tab w:val="left" w:pos="720"/>
        </w:tabs>
        <w:spacing w:after="0" w:line="240" w:lineRule="auto"/>
        <w:ind w:left="540"/>
        <w:rPr>
          <w:rFonts w:asciiTheme="majorHAnsi" w:hAnsiTheme="majorHAnsi" w:cstheme="majorHAnsi"/>
          <w:sz w:val="30"/>
          <w:szCs w:val="30"/>
        </w:rPr>
      </w:pPr>
    </w:p>
    <w:p w14:paraId="4494DBE2" w14:textId="1FE76256" w:rsidR="000719F0" w:rsidRDefault="000719F0" w:rsidP="004C4C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43021C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="001721D4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65BAB8D9" w14:textId="77777777" w:rsidR="009435E7" w:rsidRDefault="009435E7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64F854C" w14:textId="77777777" w:rsidR="00CE6AB7" w:rsidRPr="00CE6AB7" w:rsidRDefault="00CE6AB7" w:rsidP="00CE6AB7">
      <w:pPr>
        <w:pStyle w:val="Heading8"/>
        <w:numPr>
          <w:ilvl w:val="1"/>
          <w:numId w:val="28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CE6AB7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</w:t>
      </w:r>
      <w:r w:rsidRPr="00CE6AB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03B97C2B" w14:textId="77777777" w:rsidR="00CE6AB7" w:rsidRPr="00CE6AB7" w:rsidRDefault="00CE6AB7" w:rsidP="00CE6AB7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DD4300" w14:textId="6F58ABBD" w:rsidR="00CE6AB7" w:rsidRDefault="00CE6AB7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AB7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CE6A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CE6AB7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</w:t>
      </w:r>
    </w:p>
    <w:p w14:paraId="37C173A9" w14:textId="77777777" w:rsidR="00E631DE" w:rsidRDefault="00E631DE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36A73" w14:textId="7BD277BA" w:rsidR="00CE6AB7" w:rsidRPr="00CE6AB7" w:rsidRDefault="00CE6AB7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AB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</w:t>
      </w:r>
      <w:r w:rsidR="00912163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51B7796B" w14:textId="77777777" w:rsidR="00CE6AB7" w:rsidRPr="00CE6AB7" w:rsidRDefault="00CE6AB7" w:rsidP="00CE6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06B9EE31" w14:textId="792233D2" w:rsidR="00CE6AB7" w:rsidRPr="00CE6AB7" w:rsidRDefault="00CE6AB7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E6AB7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5F38BFE" w14:textId="77777777" w:rsidR="00CE6AB7" w:rsidRPr="00CE6AB7" w:rsidRDefault="00CE6AB7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B4E5FFA" w14:textId="3BC0C697" w:rsidR="00CE6AB7" w:rsidRPr="00CE6AB7" w:rsidRDefault="00CE6AB7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AB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E6AB7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8C49EFC" w14:textId="053B1067" w:rsidR="00CE6AB7" w:rsidRDefault="00CE6AB7" w:rsidP="00CE6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A1406FC" w14:textId="1A54C553" w:rsidR="00CE6AB7" w:rsidRPr="00CE6AB7" w:rsidRDefault="00CE6AB7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E6AB7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D5CB86E" w14:textId="77777777" w:rsidR="00CE6AB7" w:rsidRPr="00CE6AB7" w:rsidRDefault="00CE6AB7" w:rsidP="00CE6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1C275C" w14:textId="154C49FB" w:rsidR="00CE6AB7" w:rsidRDefault="00CE6AB7" w:rsidP="00CE6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6AB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CE6AB7">
        <w:rPr>
          <w:rFonts w:asciiTheme="majorBidi" w:hAnsiTheme="majorBidi" w:cstheme="majorBidi"/>
          <w:sz w:val="30"/>
          <w:szCs w:val="30"/>
          <w:cs/>
        </w:rPr>
        <w:t>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E6AB7">
        <w:rPr>
          <w:rFonts w:asciiTheme="majorBidi" w:hAnsiTheme="majorBidi" w:cstheme="majorBidi"/>
          <w:sz w:val="30"/>
          <w:szCs w:val="30"/>
        </w:rPr>
        <w:t xml:space="preserve"> </w:t>
      </w:r>
    </w:p>
    <w:p w14:paraId="62AE2A6D" w14:textId="77777777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1D3012B" w14:textId="0B7ECCF2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หนี้สินที่เกิดจากสัญญา</w:t>
      </w:r>
    </w:p>
    <w:p w14:paraId="36E082B2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E02C9B8" w14:textId="3D0824D5" w:rsid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0719F0">
        <w:rPr>
          <w:rFonts w:asciiTheme="majorHAnsi" w:hAnsiTheme="majorHAnsi" w:cstheme="majorHAnsi"/>
          <w:sz w:val="30"/>
          <w:szCs w:val="30"/>
        </w:rPr>
        <w:br/>
      </w:r>
      <w:r w:rsidRPr="00193423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0719F0">
        <w:rPr>
          <w:rFonts w:asciiTheme="majorHAnsi" w:hAnsiTheme="majorHAnsi" w:cstheme="majorHAnsi"/>
          <w:sz w:val="30"/>
          <w:szCs w:val="30"/>
        </w:rPr>
        <w:br/>
      </w:r>
      <w:r w:rsidRPr="00193423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รับรู้รายได้ที่เกี่ยวข้อง </w:t>
      </w:r>
    </w:p>
    <w:p w14:paraId="7C79D099" w14:textId="77777777" w:rsidR="00D81A29" w:rsidRDefault="00D81A29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F30CFB6" w14:textId="34CA33F8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ผลประโยชน์ของพนักงาน</w:t>
      </w:r>
    </w:p>
    <w:p w14:paraId="1E9D4F10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13EED967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0719F0">
        <w:rPr>
          <w:rFonts w:asciiTheme="majorHAnsi" w:hAnsiTheme="majorHAnsi" w:cstheme="majorHAnsi"/>
          <w:iCs/>
          <w:sz w:val="30"/>
          <w:szCs w:val="30"/>
          <w:cs/>
        </w:rPr>
        <w:t>โครงการสมทบเงิน</w:t>
      </w:r>
    </w:p>
    <w:p w14:paraId="4D170DEC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087DF7D8" w14:textId="30CC3DC6" w:rsidR="000719F0" w:rsidRPr="000719F0" w:rsidRDefault="000719F0" w:rsidP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B827137" w14:textId="573954B0" w:rsidR="001A4953" w:rsidRDefault="001A4953" w:rsidP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</w:p>
    <w:p w14:paraId="20AE16B0" w14:textId="6460AAB9" w:rsidR="000719F0" w:rsidRPr="000719F0" w:rsidRDefault="000719F0" w:rsidP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HAnsi" w:hAnsiTheme="majorHAnsi" w:cstheme="majorHAnsi"/>
          <w:iCs/>
          <w:sz w:val="30"/>
          <w:szCs w:val="30"/>
        </w:rPr>
      </w:pPr>
      <w:r w:rsidRPr="000719F0">
        <w:rPr>
          <w:rFonts w:asciiTheme="majorHAnsi" w:hAnsiTheme="majorHAnsi" w:cstheme="majorHAnsi"/>
          <w:iCs/>
          <w:sz w:val="30"/>
          <w:szCs w:val="30"/>
          <w:cs/>
        </w:rPr>
        <w:t>โครงการผลประโยชน์ที่กำหนดไว้</w:t>
      </w:r>
    </w:p>
    <w:p w14:paraId="51A92A24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1C27680" w14:textId="309CD19E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0719F0">
        <w:rPr>
          <w:rFonts w:asciiTheme="majorHAnsi" w:hAnsiTheme="majorHAnsi" w:cstheme="majorHAnsi"/>
          <w:i/>
          <w:sz w:val="30"/>
          <w:szCs w:val="30"/>
          <w:cs/>
        </w:rPr>
        <w:t>ภาระผูกพันสุทธิของ</w:t>
      </w:r>
      <w:r w:rsidRPr="000E5D73">
        <w:rPr>
          <w:rFonts w:asciiTheme="majorHAnsi" w:hAnsiTheme="majorHAnsi" w:cstheme="majorHAnsi"/>
          <w:i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7C48FB04" w14:textId="77777777" w:rsidR="000719F0" w:rsidRPr="000E5D73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16D2C596" w14:textId="63C05E8E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i/>
          <w:sz w:val="30"/>
          <w:szCs w:val="30"/>
          <w:cs/>
        </w:rPr>
      </w:pPr>
      <w:r w:rsidRPr="000719F0">
        <w:rPr>
          <w:rFonts w:asciiTheme="majorHAnsi" w:hAnsiTheme="majorHAnsi" w:cstheme="majorHAns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2EF2CC28" w14:textId="77777777" w:rsidR="000719F0" w:rsidRPr="000E5D73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338EEB01" w14:textId="65F85536" w:rsidR="000719F0" w:rsidRPr="000E5D73" w:rsidRDefault="000719F0" w:rsidP="000719F0">
      <w:pPr>
        <w:pStyle w:val="BodyText"/>
        <w:spacing w:after="0"/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0719F0">
        <w:rPr>
          <w:rFonts w:asciiTheme="majorHAnsi" w:hAnsiTheme="majorHAnsi" w:cstheme="majorHAns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719F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719F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0E5D73">
        <w:rPr>
          <w:rFonts w:asciiTheme="majorHAnsi" w:hAnsiTheme="majorHAnsi" w:cstheme="majorHAnsi"/>
          <w:i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0E5D73">
        <w:rPr>
          <w:rFonts w:asciiTheme="majorHAnsi" w:hAnsiTheme="majorHAnsi" w:cstheme="majorHAnsi"/>
          <w:i/>
          <w:sz w:val="30"/>
          <w:szCs w:val="30"/>
        </w:rPr>
        <w:br/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CDA625A" w14:textId="77777777" w:rsidR="000719F0" w:rsidRPr="000E5D73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i/>
          <w:sz w:val="30"/>
          <w:szCs w:val="30"/>
        </w:rPr>
      </w:pPr>
    </w:p>
    <w:p w14:paraId="6B88C313" w14:textId="78B0949A" w:rsidR="00912163" w:rsidRPr="000E5D73" w:rsidRDefault="000719F0" w:rsidP="000E5D73">
      <w:pPr>
        <w:ind w:left="540"/>
        <w:jc w:val="thaiDistribute"/>
        <w:rPr>
          <w:sz w:val="30"/>
          <w:szCs w:val="30"/>
        </w:rPr>
      </w:pPr>
      <w:r w:rsidRPr="000E5D73">
        <w:rPr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5EC5F346" w14:textId="6D8F6339" w:rsidR="007577DF" w:rsidRDefault="007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iCs/>
          <w:sz w:val="30"/>
          <w:szCs w:val="30"/>
        </w:rPr>
      </w:pPr>
    </w:p>
    <w:p w14:paraId="1A9730D7" w14:textId="2941DCF2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 w:cstheme="majorHAnsi"/>
          <w:iCs/>
          <w:sz w:val="30"/>
          <w:szCs w:val="30"/>
        </w:rPr>
      </w:pPr>
      <w:r w:rsidRPr="000719F0">
        <w:rPr>
          <w:rFonts w:asciiTheme="majorHAnsi" w:hAnsiTheme="majorHAnsi" w:cstheme="majorHAnsi"/>
          <w:iCs/>
          <w:sz w:val="30"/>
          <w:szCs w:val="30"/>
          <w:cs/>
        </w:rPr>
        <w:t>ผลประโยชน์ระยะสั้นของพนักงาน</w:t>
      </w:r>
    </w:p>
    <w:p w14:paraId="35397283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 w:cstheme="majorHAnsi"/>
          <w:iCs/>
          <w:sz w:val="30"/>
          <w:szCs w:val="30"/>
        </w:rPr>
      </w:pPr>
    </w:p>
    <w:p w14:paraId="77EACD39" w14:textId="75C77617" w:rsidR="000719F0" w:rsidRPr="000719F0" w:rsidRDefault="000719F0" w:rsidP="000719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0719F0">
        <w:rPr>
          <w:rFonts w:asciiTheme="majorHAnsi" w:hAnsiTheme="majorHAnsi" w:cstheme="majorHAns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719F0">
        <w:rPr>
          <w:rFonts w:asciiTheme="majorHAnsi" w:hAnsiTheme="majorHAnsi" w:cstheme="majorHAnsi"/>
          <w:i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CA5729">
        <w:rPr>
          <w:rFonts w:asciiTheme="majorHAnsi" w:hAnsiTheme="majorHAnsi" w:cstheme="majorHAnsi"/>
          <w:i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C74937D" w14:textId="1F4B1BF2" w:rsidR="00E54FB9" w:rsidRDefault="00E54FB9" w:rsidP="00647174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lang w:val="en-US"/>
        </w:rPr>
      </w:pPr>
    </w:p>
    <w:p w14:paraId="047DD53A" w14:textId="439412CA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1092D16C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B78E2D1" w14:textId="6ED91645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b/>
          <w:bCs/>
          <w:color w:val="3535E3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ประมาณการหนี้สินจะรับรู้ก็ต่อเมื่อ</w:t>
      </w:r>
      <w:r w:rsidRPr="00EE59CD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17A249D0" w14:textId="77777777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</w:p>
    <w:p w14:paraId="47F67AF7" w14:textId="77777777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0719F0">
        <w:rPr>
          <w:rFonts w:asciiTheme="majorHAnsi" w:hAnsiTheme="majorHAnsi" w:cstheme="majorHAnsi"/>
          <w:iCs/>
          <w:sz w:val="30"/>
          <w:szCs w:val="30"/>
          <w:cs/>
        </w:rPr>
        <w:t>ประมาณการค่าประกันความเสียหาย</w:t>
      </w:r>
    </w:p>
    <w:p w14:paraId="55D83DBB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63C50D44" w14:textId="6072F8B0" w:rsid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ประมาณการค่าประกันความเสียหายจะบันทึกเมื่อได้ให้บริการแก่ลูกค้าแล้ว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  </w:t>
      </w:r>
    </w:p>
    <w:p w14:paraId="1F8E0922" w14:textId="77777777" w:rsidR="000A683F" w:rsidRPr="000719F0" w:rsidRDefault="000A683F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0ECD864" w14:textId="631A0E11" w:rsidR="000719F0" w:rsidRPr="000F499C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iCs/>
          <w:sz w:val="30"/>
          <w:szCs w:val="30"/>
        </w:rPr>
      </w:pPr>
      <w:r w:rsidRPr="000F499C">
        <w:rPr>
          <w:rFonts w:asciiTheme="majorHAnsi" w:hAnsiTheme="majorHAnsi" w:cstheme="majorHAns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  <w:r w:rsidR="00544F29" w:rsidRPr="002C38B1">
        <w:rPr>
          <w:rFonts w:asciiTheme="majorHAnsi" w:hAnsiTheme="majorHAnsi" w:cstheme="majorHAnsi"/>
          <w:iCs/>
          <w:sz w:val="30"/>
          <w:szCs w:val="30"/>
        </w:rPr>
        <w:t xml:space="preserve"> </w:t>
      </w:r>
    </w:p>
    <w:p w14:paraId="0936331F" w14:textId="77777777" w:rsidR="000719F0" w:rsidRPr="00FA2029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F53E7FA" w14:textId="2CC97465" w:rsidR="000719F0" w:rsidRPr="00CA5729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FA2029">
        <w:rPr>
          <w:rFonts w:asciiTheme="majorHAnsi" w:hAnsiTheme="majorHAnsi" w:cstheme="majorHAns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</w:t>
      </w:r>
      <w:r w:rsidRPr="00FA2029">
        <w:rPr>
          <w:rFonts w:asciiTheme="majorHAnsi" w:hAnsiTheme="majorHAnsi" w:cstheme="majorHAnsi"/>
          <w:sz w:val="30"/>
          <w:szCs w:val="30"/>
        </w:rPr>
        <w:br/>
      </w:r>
      <w:r w:rsidRPr="00FA2029">
        <w:rPr>
          <w:rFonts w:asciiTheme="majorHAnsi" w:hAnsiTheme="majorHAnsi" w:cstheme="majorHAnsi"/>
          <w:sz w:val="30"/>
          <w:szCs w:val="30"/>
          <w:cs/>
        </w:rPr>
        <w:t>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 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10B021B4" w14:textId="77777777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3C22413E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b w:val="0"/>
          <w:bCs w:val="0"/>
          <w:i/>
          <w:iCs/>
          <w:sz w:val="30"/>
          <w:szCs w:val="30"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92DB899" w14:textId="77777777" w:rsidR="000719F0" w:rsidRPr="000719F0" w:rsidRDefault="000719F0" w:rsidP="000719F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HAnsi" w:hAnsiTheme="majorHAnsi" w:cstheme="majorHAnsi"/>
          <w:sz w:val="30"/>
          <w:szCs w:val="30"/>
        </w:rPr>
      </w:pPr>
    </w:p>
    <w:p w14:paraId="3A0F8D97" w14:textId="78BC39CC" w:rsidR="000719F0" w:rsidRPr="00760972" w:rsidRDefault="000719F0" w:rsidP="002003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74C30" w:rsidRPr="00760972">
        <w:rPr>
          <w:rFonts w:asciiTheme="majorHAnsi" w:hAnsiTheme="majorHAnsi" w:cstheme="majorHAnsi"/>
          <w:sz w:val="30"/>
          <w:szCs w:val="30"/>
        </w:rPr>
        <w:br/>
      </w:r>
      <w:r w:rsidRPr="00760972">
        <w:rPr>
          <w:rFonts w:asciiTheme="majorHAnsi" w:hAnsiTheme="majorHAnsi" w:cstheme="majorHAns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760972">
        <w:rPr>
          <w:rFonts w:asciiTheme="majorHAnsi" w:hAnsiTheme="majorHAnsi" w:cstheme="majorHAns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01B7A2B1" w14:textId="77777777" w:rsidR="000719F0" w:rsidRPr="000719F0" w:rsidRDefault="000719F0" w:rsidP="0020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CE902B1" w14:textId="560B5389" w:rsidR="000719F0" w:rsidRPr="00760972" w:rsidRDefault="000719F0" w:rsidP="002003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005E8444" w14:textId="77777777" w:rsidR="009B6BE1" w:rsidRPr="000719F0" w:rsidRDefault="009B6BE1" w:rsidP="0020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A31C720" w14:textId="06F500F9" w:rsidR="000719F0" w:rsidRPr="00760972" w:rsidRDefault="000719F0" w:rsidP="002003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760972">
        <w:rPr>
          <w:rFonts w:asciiTheme="majorHAnsi" w:hAnsiTheme="majorHAnsi" w:cstheme="majorHAnsi"/>
          <w:sz w:val="30"/>
          <w:szCs w:val="30"/>
        </w:rPr>
        <w:t>‘</w:t>
      </w:r>
      <w:r w:rsidRPr="00760972">
        <w:rPr>
          <w:rFonts w:asciiTheme="majorHAnsi" w:hAnsiTheme="majorHAnsi" w:cstheme="majorHAnsi"/>
          <w:sz w:val="30"/>
          <w:szCs w:val="30"/>
          <w:cs/>
        </w:rPr>
        <w:t>สภาพคล่อง</w:t>
      </w:r>
      <w:r w:rsidRPr="00760972">
        <w:rPr>
          <w:rFonts w:asciiTheme="majorHAnsi" w:hAnsiTheme="majorHAnsi" w:cstheme="majorHAnsi"/>
          <w:sz w:val="30"/>
          <w:szCs w:val="30"/>
        </w:rPr>
        <w:t xml:space="preserve">’ </w:t>
      </w:r>
      <w:r w:rsidRPr="00760972">
        <w:rPr>
          <w:rFonts w:asciiTheme="majorHAnsi" w:hAnsiTheme="majorHAnsi" w:cstheme="majorHAns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12B1006D" w14:textId="77777777" w:rsidR="000719F0" w:rsidRPr="004C4C9D" w:rsidRDefault="000719F0" w:rsidP="0020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2B6A1B5C" w14:textId="7B0473AC" w:rsidR="000719F0" w:rsidRPr="00760972" w:rsidRDefault="000719F0" w:rsidP="002003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</w:t>
      </w:r>
      <w:r w:rsidR="00574C30" w:rsidRPr="00760972">
        <w:rPr>
          <w:rFonts w:asciiTheme="majorHAnsi" w:hAnsiTheme="majorHAnsi" w:cstheme="majorHAnsi"/>
          <w:sz w:val="30"/>
          <w:szCs w:val="30"/>
        </w:rPr>
        <w:br/>
      </w:r>
      <w:r w:rsidRPr="00760972">
        <w:rPr>
          <w:rFonts w:asciiTheme="majorHAnsi" w:hAnsiTheme="majorHAnsi" w:cstheme="majorHAnsi"/>
          <w:sz w:val="30"/>
          <w:szCs w:val="30"/>
          <w:cs/>
        </w:rPr>
        <w:t>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0A85005" w14:textId="77777777" w:rsidR="000719F0" w:rsidRPr="004C4C9D" w:rsidRDefault="000719F0" w:rsidP="002003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7412A11C" w14:textId="35BB5825" w:rsidR="000719F0" w:rsidRPr="00E631DE" w:rsidRDefault="000719F0" w:rsidP="002003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4C4C9D">
        <w:rPr>
          <w:rFonts w:asciiTheme="majorHAnsi" w:hAnsiTheme="majorHAnsi" w:cstheme="majorHAnsi"/>
          <w:spacing w:val="-4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</w:t>
      </w:r>
      <w:r w:rsidRPr="00E631DE">
        <w:rPr>
          <w:rFonts w:asciiTheme="majorHAnsi" w:hAnsiTheme="majorHAnsi" w:cstheme="majorHAnsi"/>
          <w:sz w:val="30"/>
          <w:szCs w:val="30"/>
          <w:cs/>
        </w:rPr>
        <w:t>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6FD9937" w14:textId="77777777" w:rsidR="000A683F" w:rsidRPr="004C4C9D" w:rsidRDefault="000A683F" w:rsidP="002003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00B9A240" w14:textId="4459302B" w:rsidR="000719F0" w:rsidRPr="000719F0" w:rsidRDefault="000719F0" w:rsidP="0020035D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760972">
        <w:rPr>
          <w:rFonts w:asciiTheme="majorHAnsi" w:hAnsiTheme="majorHAnsi" w:cstheme="majorHAnsi"/>
          <w:sz w:val="30"/>
          <w:szCs w:val="30"/>
          <w:cs/>
        </w:rPr>
        <w:t>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6C9214C3" w14:textId="1EEBC522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3B3380CA" w14:textId="2688537F" w:rsidR="000719F0" w:rsidRPr="000719F0" w:rsidRDefault="000719F0" w:rsidP="000719F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  <w:r w:rsidRPr="0076097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ดังนี้ </w:t>
      </w:r>
    </w:p>
    <w:p w14:paraId="41E0A5D1" w14:textId="77777777" w:rsidR="000719F0" w:rsidRPr="000719F0" w:rsidRDefault="000719F0" w:rsidP="00F0298D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0719F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ข้อมูลระดับ </w:t>
      </w:r>
      <w:r w:rsidRPr="000719F0">
        <w:rPr>
          <w:rFonts w:asciiTheme="majorHAnsi" w:hAnsiTheme="majorHAnsi" w:cstheme="majorHAnsi"/>
          <w:sz w:val="30"/>
          <w:szCs w:val="30"/>
          <w:lang w:val="en-US" w:bidi="th-TH"/>
        </w:rPr>
        <w:t xml:space="preserve">1 </w:t>
      </w:r>
      <w:r w:rsidRPr="000719F0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24613FF" w14:textId="77777777" w:rsidR="000719F0" w:rsidRPr="000719F0" w:rsidRDefault="000719F0" w:rsidP="00F0298D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0719F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0719F0">
        <w:rPr>
          <w:rFonts w:asciiTheme="majorHAnsi" w:hAnsiTheme="majorHAnsi" w:cstheme="majorHAnsi"/>
          <w:sz w:val="30"/>
          <w:szCs w:val="30"/>
          <w:lang w:bidi="th-TH"/>
        </w:rPr>
        <w:t xml:space="preserve"> 2  </w:t>
      </w:r>
      <w:r w:rsidRPr="000719F0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719F0">
        <w:rPr>
          <w:rFonts w:asciiTheme="majorHAnsi" w:hAnsiTheme="majorHAnsi" w:cstheme="majorHAnsi"/>
          <w:sz w:val="30"/>
          <w:szCs w:val="30"/>
          <w:lang w:bidi="th-TH"/>
        </w:rPr>
        <w:t>1</w:t>
      </w:r>
    </w:p>
    <w:p w14:paraId="357A0C02" w14:textId="77777777" w:rsidR="000719F0" w:rsidRPr="000719F0" w:rsidRDefault="000719F0" w:rsidP="00F0298D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0719F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ข้อมูลระดับ</w:t>
      </w:r>
      <w:r w:rsidRPr="000719F0">
        <w:rPr>
          <w:rFonts w:asciiTheme="majorHAnsi" w:hAnsiTheme="majorHAnsi" w:cstheme="majorHAnsi"/>
          <w:sz w:val="30"/>
          <w:szCs w:val="30"/>
          <w:lang w:bidi="th-TH"/>
        </w:rPr>
        <w:t xml:space="preserve"> 3  </w:t>
      </w:r>
      <w:r w:rsidRPr="000719F0">
        <w:rPr>
          <w:rFonts w:asciiTheme="majorHAnsi" w:hAnsiTheme="majorHAnsi" w:cstheme="majorHAns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62B718F" w14:textId="77777777" w:rsidR="000719F0" w:rsidRPr="004C4C9D" w:rsidRDefault="000719F0" w:rsidP="000719F0">
      <w:pPr>
        <w:pStyle w:val="block"/>
        <w:spacing w:after="0" w:line="240" w:lineRule="atLeast"/>
        <w:ind w:left="900" w:right="-7"/>
        <w:jc w:val="thaiDistribute"/>
        <w:rPr>
          <w:rFonts w:asciiTheme="majorHAnsi" w:hAnsiTheme="majorHAnsi" w:cstheme="majorHAnsi"/>
          <w:sz w:val="24"/>
          <w:szCs w:val="24"/>
          <w:lang w:bidi="th-TH"/>
        </w:rPr>
      </w:pPr>
    </w:p>
    <w:p w14:paraId="6BB043B4" w14:textId="5F110CD4" w:rsidR="000719F0" w:rsidRPr="000719F0" w:rsidRDefault="000719F0" w:rsidP="000719F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2CF705C" w14:textId="77777777" w:rsidR="00E54FB9" w:rsidRPr="004C4C9D" w:rsidRDefault="00E54FB9" w:rsidP="000719F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HAnsi" w:hAnsiTheme="majorHAnsi" w:cstheme="majorHAnsi"/>
          <w:sz w:val="24"/>
          <w:szCs w:val="24"/>
        </w:rPr>
      </w:pPr>
    </w:p>
    <w:p w14:paraId="2D922E45" w14:textId="6F3165F8" w:rsidR="00423EF5" w:rsidRPr="00760972" w:rsidRDefault="000719F0" w:rsidP="000719F0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  <w:cs/>
          <w:lang w:bidi="ar-SA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</w:t>
      </w:r>
      <w:r w:rsidR="00760972">
        <w:rPr>
          <w:rFonts w:asciiTheme="majorHAnsi" w:hAnsiTheme="majorHAnsi" w:cstheme="majorHAnsi" w:hint="cs"/>
          <w:sz w:val="30"/>
          <w:szCs w:val="30"/>
          <w:cs/>
        </w:rPr>
        <w:t>น</w:t>
      </w:r>
    </w:p>
    <w:p w14:paraId="54AD3F4B" w14:textId="5521D5D3" w:rsidR="000719F0" w:rsidRPr="004C4C9D" w:rsidRDefault="000719F0" w:rsidP="004C4C9D">
      <w:pPr>
        <w:pStyle w:val="BodyText"/>
        <w:spacing w:after="0" w:line="240" w:lineRule="auto"/>
        <w:ind w:left="518"/>
        <w:jc w:val="thaiDistribute"/>
        <w:rPr>
          <w:rFonts w:asciiTheme="majorBidi" w:hAnsiTheme="majorBidi" w:cstheme="majorBidi"/>
        </w:rPr>
      </w:pPr>
    </w:p>
    <w:p w14:paraId="0117D00A" w14:textId="77777777" w:rsidR="00570FFE" w:rsidRPr="004C4C9D" w:rsidRDefault="00570FFE" w:rsidP="004C4C9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b w:val="0"/>
          <w:bCs w:val="0"/>
          <w:i/>
          <w:iCs/>
          <w:sz w:val="30"/>
          <w:szCs w:val="30"/>
          <w:lang w:val="th-TH"/>
        </w:rPr>
      </w:pPr>
      <w:r w:rsidRPr="004C4C9D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ทุนเรือนหุ้น</w:t>
      </w:r>
    </w:p>
    <w:p w14:paraId="0994CEE0" w14:textId="77777777" w:rsidR="00570FFE" w:rsidRPr="0016609D" w:rsidRDefault="00570FFE" w:rsidP="00570FFE">
      <w:pPr>
        <w:pStyle w:val="BodyText"/>
        <w:spacing w:after="0"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1268B" w14:textId="17A15072" w:rsidR="00570FFE" w:rsidRDefault="00570FFE" w:rsidP="002C38B1">
      <w:pPr>
        <w:pStyle w:val="AccPolicyHeading"/>
        <w:ind w:hanging="108"/>
        <w:rPr>
          <w:sz w:val="30"/>
          <w:szCs w:val="30"/>
        </w:rPr>
      </w:pPr>
      <w:r w:rsidRPr="002C38B1">
        <w:rPr>
          <w:sz w:val="30"/>
          <w:szCs w:val="30"/>
          <w:cs/>
        </w:rPr>
        <w:t xml:space="preserve">  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2297F6F0" w14:textId="77777777" w:rsidR="000A683F" w:rsidRPr="002C38B1" w:rsidRDefault="000A683F" w:rsidP="002C38B1">
      <w:pPr>
        <w:pStyle w:val="AccPolicyHeading"/>
        <w:ind w:hanging="108"/>
        <w:rPr>
          <w:sz w:val="30"/>
          <w:szCs w:val="30"/>
          <w:cs/>
        </w:rPr>
      </w:pPr>
    </w:p>
    <w:p w14:paraId="0A5FC1EA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รายได้</w:t>
      </w:r>
    </w:p>
    <w:p w14:paraId="169EDBDE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44E022F2" w14:textId="212ABF4A" w:rsidR="001721D4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76097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="00760972" w:rsidRPr="00760972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="00760972" w:rsidRPr="00760972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>และแสดงสุทธิจากส่วนลดการค้า</w:t>
      </w:r>
      <w:r w:rsidRPr="005224E0">
        <w:rPr>
          <w:rFonts w:asciiTheme="majorHAnsi" w:hAnsiTheme="majorHAnsi" w:cstheme="majorHAnsi"/>
          <w:sz w:val="30"/>
          <w:szCs w:val="30"/>
          <w:cs/>
        </w:rPr>
        <w:t>และส่วนลดตามปริมาณ</w:t>
      </w:r>
    </w:p>
    <w:p w14:paraId="199139D6" w14:textId="77777777" w:rsidR="00E31261" w:rsidRDefault="00E31261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39419E1F" w14:textId="0E14EDE0" w:rsidR="00C11292" w:rsidRDefault="000719F0" w:rsidP="002169BD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</w:rPr>
        <w:t>การขายสินค้าและบริการ</w:t>
      </w:r>
    </w:p>
    <w:p w14:paraId="4EF88491" w14:textId="77777777" w:rsidR="00C11292" w:rsidRPr="002169BD" w:rsidRDefault="00C11292" w:rsidP="002169BD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sz w:val="30"/>
          <w:szCs w:val="30"/>
        </w:rPr>
      </w:pPr>
    </w:p>
    <w:p w14:paraId="5EE381C5" w14:textId="53F66545" w:rsidR="000719F0" w:rsidRPr="004C4C9D" w:rsidRDefault="000719F0" w:rsidP="004B3579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eastAsia="Times New Roman" w:hAnsiTheme="majorHAnsi" w:cstheme="majorHAnsi"/>
          <w:sz w:val="30"/>
          <w:szCs w:val="30"/>
          <w:lang w:val="en-US"/>
        </w:rPr>
      </w:pPr>
      <w:r w:rsidRPr="004C4C9D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4C4C9D">
        <w:rPr>
          <w:rFonts w:asciiTheme="majorHAnsi" w:eastAsia="Times New Roman" w:hAnsiTheme="majorHAnsi" w:cstheme="majorHAnsi"/>
          <w:sz w:val="30"/>
          <w:szCs w:val="30"/>
          <w:lang w:val="en-US"/>
        </w:rPr>
        <w:t xml:space="preserve"> </w:t>
      </w:r>
      <w:r w:rsidRPr="004C4C9D">
        <w:rPr>
          <w:rFonts w:asciiTheme="majorHAnsi" w:eastAsia="Times New Roman" w:hAnsiTheme="majorHAnsi" w:cstheme="majorHAnsi"/>
          <w:sz w:val="30"/>
          <w:szCs w:val="30"/>
          <w:cs/>
          <w:lang w:val="en-US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654AD40F" w14:textId="77777777" w:rsidR="00423EF5" w:rsidRDefault="0042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546429E8" w14:textId="3C7D3D40" w:rsidR="001721D4" w:rsidRPr="00905142" w:rsidRDefault="00DD7A5D" w:rsidP="002C38B1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0F499C">
        <w:rPr>
          <w:rFonts w:asciiTheme="majorBidi" w:hAnsiTheme="majorBidi" w:cstheme="majorBidi" w:hint="cs"/>
          <w:sz w:val="30"/>
          <w:szCs w:val="30"/>
          <w:cs/>
        </w:rPr>
        <w:t>จากการก่อสร้างและ</w:t>
      </w:r>
      <w:r w:rsidR="001721D4" w:rsidRPr="00FA2029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Pr="00FA20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21D4" w:rsidRPr="00FA2029">
        <w:rPr>
          <w:rFonts w:asciiTheme="majorBidi" w:hAnsiTheme="majorBidi" w:cstheme="majorBidi"/>
          <w:sz w:val="30"/>
          <w:szCs w:val="30"/>
          <w:cs/>
        </w:rPr>
        <w:t>รับรู้ตลอดช่วงเวลาหนึ่ง</w:t>
      </w:r>
      <w:r w:rsidR="001721D4"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โดยอ้างอิงกับขั้นความสำเร็จของงาน</w:t>
      </w:r>
      <w:r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เมื่อได้ให้บริการ ขั้นความสำเร็จของงานประเมินโดยใช้วิธีการสำรวจงานที่ได้ทำแล้ว</w:t>
      </w:r>
      <w:r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หรือ</w:t>
      </w:r>
      <w:r w:rsidR="001721D4"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อัตราส่วนของต้นทุนที่เกิดขึ้นแล้วจนถึงปัจจุบันกับประมาณการต้นทุนทั้งสิ้น</w:t>
      </w:r>
      <w:r w:rsidRPr="002C38B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ที่เหมาะสมของแต่ละสัญญา โดยเลือกวิธีที่ดีที่สุดที่สะท้อนการโอนงานไปยังลูกค้า ซึ่งจะพิจารณาตามลักษณะของงานและข้อกำหนดตามสัญญา</w:t>
      </w:r>
      <w:r w:rsidR="001721D4" w:rsidRPr="000F499C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2269316E" w14:textId="5203DFE8" w:rsidR="001721D4" w:rsidRDefault="001721D4" w:rsidP="0090514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FFB6D86" w14:textId="77777777" w:rsidR="006A42F6" w:rsidRPr="00760972" w:rsidRDefault="006A42F6" w:rsidP="006A42F6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lang w:val="th-TH"/>
        </w:rPr>
      </w:pPr>
      <w:r w:rsidRPr="00760972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รายได้อื่น</w:t>
      </w:r>
    </w:p>
    <w:p w14:paraId="3BA55F5C" w14:textId="77777777" w:rsidR="006A42F6" w:rsidRPr="000719F0" w:rsidRDefault="006A42F6" w:rsidP="006A4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248104E" w14:textId="66A8F631" w:rsidR="006A42F6" w:rsidRDefault="006A42F6" w:rsidP="006A42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HAnsi" w:hAnsiTheme="majorHAnsi" w:cstheme="majorHAnsi"/>
          <w:i/>
          <w:sz w:val="30"/>
          <w:szCs w:val="30"/>
        </w:rPr>
      </w:pPr>
      <w:r w:rsidRPr="000719F0">
        <w:rPr>
          <w:rFonts w:asciiTheme="majorHAnsi" w:hAnsiTheme="majorHAnsi" w:cstheme="majorHAnsi"/>
          <w:i/>
          <w:sz w:val="30"/>
          <w:szCs w:val="30"/>
          <w:cs/>
        </w:rPr>
        <w:t>รายได้อื่นประกอบด้วยเงินปันผล ดอกเบี้ยรับ</w:t>
      </w:r>
      <w:r w:rsidRPr="00760972">
        <w:rPr>
          <w:rFonts w:asciiTheme="majorHAnsi" w:hAnsiTheme="majorHAnsi" w:cstheme="majorHAnsi"/>
          <w:i/>
          <w:sz w:val="30"/>
          <w:szCs w:val="30"/>
          <w:cs/>
        </w:rPr>
        <w:t>และอื่นๆ</w:t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>โดยเงินปันผลรับบันทึกในกำไรหรือขาดทุนในวันที่</w:t>
      </w:r>
      <w:r>
        <w:rPr>
          <w:rFonts w:asciiTheme="majorHAnsi" w:hAnsiTheme="majorHAnsi" w:cstheme="majorHAnsi"/>
          <w:i/>
          <w:sz w:val="30"/>
          <w:szCs w:val="30"/>
          <w:cs/>
        </w:rPr>
        <w:br/>
      </w:r>
      <w:r w:rsidRPr="00760972">
        <w:rPr>
          <w:rFonts w:asciiTheme="majorHAnsi" w:hAnsiTheme="majorHAnsi" w:cstheme="majorHAnsi"/>
          <w:i/>
          <w:sz w:val="30"/>
          <w:szCs w:val="30"/>
          <w:cs/>
        </w:rPr>
        <w:t>กลุ่มบริษั</w:t>
      </w:r>
      <w:r w:rsidRPr="00760972">
        <w:rPr>
          <w:rFonts w:asciiTheme="majorHAnsi" w:hAnsiTheme="majorHAnsi" w:cstheme="majorHAnsi" w:hint="cs"/>
          <w:i/>
          <w:sz w:val="30"/>
          <w:szCs w:val="30"/>
          <w:cs/>
        </w:rPr>
        <w:t>ท</w:t>
      </w:r>
      <w:r w:rsidRPr="000719F0">
        <w:rPr>
          <w:rFonts w:asciiTheme="majorHAnsi" w:hAnsiTheme="majorHAnsi" w:cstheme="majorHAnsi"/>
          <w:i/>
          <w:sz w:val="30"/>
          <w:szCs w:val="30"/>
          <w:cs/>
        </w:rPr>
        <w:t xml:space="preserve">มีสิทธิได้รับเงินปันผล </w:t>
      </w:r>
    </w:p>
    <w:p w14:paraId="788CF0EE" w14:textId="77777777" w:rsidR="006A42F6" w:rsidRDefault="006A42F6" w:rsidP="0090514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D025FF9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ดอกเบี้ย</w:t>
      </w:r>
    </w:p>
    <w:p w14:paraId="4F2898D7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37C5196" w14:textId="77777777" w:rsidR="000719F0" w:rsidRPr="00760972" w:rsidRDefault="000719F0" w:rsidP="000719F0">
      <w:pPr>
        <w:pStyle w:val="Pa18"/>
        <w:spacing w:line="240" w:lineRule="auto"/>
        <w:ind w:left="540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E0E0E0"/>
        </w:rPr>
      </w:pP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1 </w:t>
      </w: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มกราคม </w:t>
      </w: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2563 </w:t>
      </w:r>
    </w:p>
    <w:p w14:paraId="6866CFB4" w14:textId="4B3B1D4F" w:rsidR="0043021C" w:rsidRDefault="0043021C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A9E76BC" w14:textId="06EC80C5" w:rsidR="000719F0" w:rsidRPr="00760972" w:rsidRDefault="000719F0" w:rsidP="000719F0">
      <w:pPr>
        <w:pStyle w:val="Pa18"/>
        <w:spacing w:line="240" w:lineRule="auto"/>
        <w:ind w:left="540"/>
        <w:jc w:val="thaiDistribute"/>
        <w:rPr>
          <w:rFonts w:asciiTheme="majorHAnsi" w:hAnsiTheme="majorHAnsi" w:cstheme="majorHAnsi"/>
          <w:color w:val="000000"/>
          <w:sz w:val="30"/>
          <w:szCs w:val="30"/>
        </w:rPr>
      </w:pPr>
      <w:r w:rsidRPr="00760972">
        <w:rPr>
          <w:rFonts w:asciiTheme="majorHAnsi" w:hAnsiTheme="majorHAnsi" w:cstheme="majorHAnsi"/>
          <w:i/>
          <w:iCs/>
          <w:sz w:val="30"/>
          <w:szCs w:val="30"/>
          <w:cs/>
        </w:rPr>
        <w:t>อัตราดอกเบี้ยที่แท้จริง</w:t>
      </w:r>
    </w:p>
    <w:p w14:paraId="7C3DB201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5E2DAE7" w14:textId="16FF54F0" w:rsidR="000719F0" w:rsidRPr="00760972" w:rsidRDefault="000719F0" w:rsidP="000719F0">
      <w:pPr>
        <w:pStyle w:val="NoSpacing"/>
        <w:tabs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ดอกเบี้ย</w:t>
      </w:r>
      <w:r w:rsidR="004C6EC5">
        <w:rPr>
          <w:rFonts w:asciiTheme="majorHAnsi" w:hAnsiTheme="majorHAnsi" w:cstheme="majorHAnsi" w:hint="cs"/>
          <w:sz w:val="30"/>
          <w:szCs w:val="30"/>
          <w:cs/>
        </w:rPr>
        <w:t>รับและดอกเบี้ย</w:t>
      </w:r>
      <w:r w:rsidRPr="00760972">
        <w:rPr>
          <w:rFonts w:asciiTheme="majorHAnsi" w:hAnsiTheme="majorHAnsi" w:cstheme="majorHAnsi"/>
          <w:sz w:val="30"/>
          <w:szCs w:val="30"/>
          <w:cs/>
        </w:rPr>
        <w:t>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AF4CA93" w14:textId="77777777" w:rsidR="000719F0" w:rsidRPr="00760972" w:rsidRDefault="000719F0" w:rsidP="00F0298D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2C0C5081" w14:textId="25FC88B2" w:rsidR="000719F0" w:rsidRDefault="000719F0" w:rsidP="00F0298D">
      <w:pPr>
        <w:pStyle w:val="NoSpacing"/>
        <w:numPr>
          <w:ilvl w:val="0"/>
          <w:numId w:val="34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ราคาทุนตัดจำหน่ายของหนี้สินทางการเงิน</w:t>
      </w:r>
    </w:p>
    <w:p w14:paraId="6414E7C0" w14:textId="77777777" w:rsidR="00924469" w:rsidRPr="00760972" w:rsidRDefault="00924469" w:rsidP="00924469">
      <w:pPr>
        <w:pStyle w:val="NoSpacing"/>
        <w:tabs>
          <w:tab w:val="clear" w:pos="454"/>
          <w:tab w:val="clear" w:pos="680"/>
          <w:tab w:val="left" w:pos="81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90B5534" w14:textId="14094FFC" w:rsid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760972">
        <w:rPr>
          <w:rFonts w:asciiTheme="majorHAnsi" w:hAnsiTheme="majorHAnsi" w:cstheme="majorHAnsi"/>
          <w:sz w:val="30"/>
          <w:szCs w:val="30"/>
          <w:cs/>
        </w:rPr>
        <w:t>ในการคำนวณ</w:t>
      </w:r>
      <w:r w:rsidR="004C6EC5">
        <w:rPr>
          <w:rFonts w:asciiTheme="majorHAnsi" w:hAnsiTheme="majorHAnsi" w:cstheme="majorHAnsi" w:hint="cs"/>
          <w:sz w:val="30"/>
          <w:szCs w:val="30"/>
          <w:cs/>
        </w:rPr>
        <w:t>ดอกเบี้ยรับและ</w:t>
      </w:r>
      <w:r w:rsidRPr="00760972">
        <w:rPr>
          <w:rFonts w:asciiTheme="majorHAnsi" w:hAnsiTheme="majorHAnsi" w:cstheme="majorHAnsi"/>
          <w:sz w:val="30"/>
          <w:szCs w:val="30"/>
          <w:cs/>
        </w:rPr>
        <w:t>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4E23BB" w14:textId="365B8780" w:rsidR="0037135B" w:rsidRDefault="0037135B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06A0147" w14:textId="2DC00172" w:rsidR="006A42F6" w:rsidRDefault="006A42F6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A04479C" w14:textId="513BF34D" w:rsidR="006A42F6" w:rsidRDefault="006A42F6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3F1C3B1" w14:textId="6CED144C" w:rsidR="006A42F6" w:rsidRDefault="006A42F6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5E308DE3" w14:textId="07C0150F" w:rsidR="006A42F6" w:rsidRDefault="006A42F6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EF4A0E3" w14:textId="77777777" w:rsidR="006A42F6" w:rsidRDefault="006A42F6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15FCE5E" w14:textId="733B5911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E0E0E0"/>
        </w:rPr>
      </w:pP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1 </w:t>
      </w: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 xml:space="preserve">มกราคม </w:t>
      </w:r>
      <w:r w:rsidRPr="00760972">
        <w:rPr>
          <w:rFonts w:asciiTheme="majorHAnsi" w:hAnsiTheme="majorHAnsi" w:cstheme="majorHAnsi"/>
          <w:b/>
          <w:bCs/>
          <w:i/>
          <w:iCs/>
          <w:sz w:val="30"/>
          <w:szCs w:val="30"/>
        </w:rPr>
        <w:t>2563</w:t>
      </w:r>
    </w:p>
    <w:p w14:paraId="037CD3A1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6CF751E" w14:textId="77777777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3FCCF17D" w14:textId="77777777" w:rsidR="000719F0" w:rsidRP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4593056" w14:textId="66B1FA60" w:rsidR="000719F0" w:rsidRDefault="000719F0" w:rsidP="000719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</w:t>
      </w:r>
    </w:p>
    <w:p w14:paraId="14A5C51A" w14:textId="54DF26EA" w:rsidR="0037135B" w:rsidRDefault="00371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</w:p>
    <w:p w14:paraId="5CA02A9B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ภาษีเงินได้</w:t>
      </w:r>
    </w:p>
    <w:p w14:paraId="078F7493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77CCF9" w14:textId="44D24615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7FFF2E51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7BA0CCAA" w14:textId="51D77615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="00760972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ทางภาษีที่เกี่ยวกับรายการในปีก่อนๆ</w:t>
      </w:r>
    </w:p>
    <w:p w14:paraId="62D87DAE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265A7A04" w14:textId="0FE4CA62" w:rsidR="000719F0" w:rsidRPr="000719F0" w:rsidRDefault="000719F0" w:rsidP="000719F0">
      <w:pPr>
        <w:pStyle w:val="BodyText"/>
        <w:spacing w:after="0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ที่เกี่ยวข้องกับเงินลงทุนในบริษัทย่อย</w:t>
      </w:r>
      <w:r w:rsidR="008058ED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>และ</w:t>
      </w:r>
      <w:r w:rsidR="008058ED">
        <w:rPr>
          <w:rFonts w:asciiTheme="majorHAnsi" w:hAnsiTheme="majorHAnsi" w:cstheme="majorHAnsi" w:hint="cs"/>
          <w:sz w:val="30"/>
          <w:szCs w:val="30"/>
          <w:cs/>
        </w:rPr>
        <w:t>บริษัทร่วม</w:t>
      </w:r>
      <w:r w:rsidRPr="000719F0">
        <w:rPr>
          <w:rFonts w:asciiTheme="majorHAnsi" w:hAnsiTheme="majorHAnsi" w:cstheme="majorHAns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807C451" w14:textId="77777777" w:rsidR="000719F0" w:rsidRPr="000719F0" w:rsidRDefault="000719F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HAnsi" w:hAnsiTheme="majorHAnsi" w:cstheme="majorHAnsi"/>
          <w:sz w:val="30"/>
          <w:szCs w:val="30"/>
        </w:rPr>
      </w:pPr>
    </w:p>
    <w:p w14:paraId="5D034199" w14:textId="61BD25C7" w:rsidR="000719F0" w:rsidRPr="000719F0" w:rsidRDefault="000719F0" w:rsidP="000719F0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color w:val="0000FF"/>
          <w:sz w:val="30"/>
          <w:szCs w:val="30"/>
          <w:highlight w:val="cyan"/>
          <w:cs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631DE">
        <w:rPr>
          <w:rFonts w:asciiTheme="majorHAnsi" w:hAnsiTheme="majorHAnsi" w:cstheme="majorHAnsi"/>
          <w:sz w:val="30"/>
          <w:szCs w:val="30"/>
          <w:cs/>
        </w:rPr>
        <w:br/>
      </w:r>
      <w:r w:rsidRPr="0076097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281B4EB0" w14:textId="77777777" w:rsidR="006834D2" w:rsidRDefault="006834D2" w:rsidP="000719F0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66A7B4D" w14:textId="5A124AB4" w:rsidR="000719F0" w:rsidRDefault="000719F0" w:rsidP="000719F0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AC8D168" w14:textId="0F834081" w:rsidR="009635C0" w:rsidRDefault="00963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2B8599DC" w14:textId="23C0F05D" w:rsidR="000719F0" w:rsidRPr="000719F0" w:rsidRDefault="000719F0" w:rsidP="000719F0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sz w:val="30"/>
          <w:szCs w:val="30"/>
          <w:cs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Pr="0076097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760972">
        <w:rPr>
          <w:rFonts w:asciiTheme="majorHAnsi" w:hAnsiTheme="majorHAnsi" w:cstheme="majorHAnsi"/>
          <w:sz w:val="30"/>
          <w:szCs w:val="30"/>
          <w:cs/>
        </w:rPr>
        <w:br/>
      </w:r>
      <w:r w:rsidRPr="0076097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</w:t>
      </w:r>
      <w:r w:rsidR="009635C0">
        <w:rPr>
          <w:rFonts w:asciiTheme="majorHAnsi" w:hAnsiTheme="majorHAnsi" w:cstheme="majorHAnsi"/>
          <w:sz w:val="30"/>
          <w:szCs w:val="30"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</w:t>
      </w:r>
      <w:r w:rsidR="009635C0">
        <w:rPr>
          <w:rFonts w:asciiTheme="majorHAnsi" w:hAnsiTheme="majorHAnsi" w:cstheme="majorHAnsi"/>
          <w:sz w:val="30"/>
          <w:szCs w:val="30"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ข้อมูลใหม่ๆ</w:t>
      </w:r>
      <w:r w:rsidRPr="000719F0">
        <w:rPr>
          <w:rFonts w:asciiTheme="majorHAnsi" w:hAnsiTheme="majorHAnsi" w:cstheme="majorHAnsi"/>
          <w:sz w:val="30"/>
          <w:szCs w:val="30"/>
        </w:rPr>
        <w:t xml:space="preserve"> </w:t>
      </w:r>
      <w:r w:rsidRPr="000719F0">
        <w:rPr>
          <w:rFonts w:asciiTheme="majorHAnsi" w:hAnsiTheme="majorHAnsi" w:cstheme="majorHAnsi"/>
          <w:sz w:val="30"/>
          <w:szCs w:val="30"/>
          <w:cs/>
        </w:rPr>
        <w:t>อาจจะทำให้</w:t>
      </w:r>
      <w:r w:rsidRPr="0076097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เปลี่ยนการตัดสินใจโดยขึ้นอยู่กับความเพียงพอของภาษีเงินได้ค้างจ่ายที่มีอยู่ </w:t>
      </w:r>
      <w:r w:rsidR="006D5F53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F6C51EE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98FFC77" w14:textId="238A5E78" w:rsidR="000719F0" w:rsidRPr="000719F0" w:rsidRDefault="000719F0" w:rsidP="000719F0">
      <w:pPr>
        <w:pStyle w:val="BodyText"/>
        <w:spacing w:after="0" w:line="240" w:lineRule="auto"/>
        <w:ind w:left="540" w:right="27"/>
        <w:jc w:val="thaiDistribute"/>
        <w:rPr>
          <w:rFonts w:asciiTheme="majorHAnsi" w:hAnsiTheme="majorHAnsi" w:cstheme="majorHAnsi"/>
          <w:b/>
          <w:color w:val="0000FF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0719F0">
        <w:rPr>
          <w:rFonts w:asciiTheme="majorHAnsi" w:hAnsiTheme="majorHAnsi" w:cstheme="majorHAnsi"/>
          <w:b/>
          <w:bCs/>
          <w:color w:val="0000FF"/>
          <w:sz w:val="30"/>
          <w:szCs w:val="30"/>
        </w:rPr>
        <w:t xml:space="preserve"> </w:t>
      </w:r>
    </w:p>
    <w:p w14:paraId="39050267" w14:textId="77777777" w:rsidR="004F3A53" w:rsidRDefault="004F3A53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56D7D0B" w14:textId="2D064CD3" w:rsidR="000719F0" w:rsidRPr="000719F0" w:rsidRDefault="000719F0" w:rsidP="000719F0">
      <w:pPr>
        <w:pStyle w:val="BodyText"/>
        <w:spacing w:after="0" w:line="240" w:lineRule="auto"/>
        <w:ind w:left="547" w:right="29"/>
        <w:jc w:val="thaiDistribute"/>
        <w:rPr>
          <w:rFonts w:asciiTheme="majorHAnsi" w:hAnsiTheme="majorHAnsi" w:cstheme="majorHAnsi"/>
          <w:sz w:val="30"/>
          <w:szCs w:val="30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 w:rsidR="00FB1900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760972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</w:t>
      </w:r>
      <w:r w:rsidR="00760972">
        <w:rPr>
          <w:rFonts w:asciiTheme="majorHAnsi" w:hAnsiTheme="majorHAnsi" w:cstheme="majorHAnsi"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</w:p>
    <w:p w14:paraId="1613A2F8" w14:textId="2C098663" w:rsidR="000719F0" w:rsidRPr="000719F0" w:rsidRDefault="000719F0" w:rsidP="00647174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lang w:val="en-US"/>
        </w:rPr>
      </w:pPr>
    </w:p>
    <w:p w14:paraId="2135AC35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31C247A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09B03125" w14:textId="5D946481" w:rsidR="000719F0" w:rsidRDefault="004C6EC5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4C4C9D">
        <w:rPr>
          <w:rFonts w:asciiTheme="majorHAnsi" w:hAnsiTheme="majorHAnsi" w:cstheme="majorHAnsi"/>
          <w:b/>
          <w:spacing w:val="8"/>
          <w:sz w:val="30"/>
          <w:szCs w:val="30"/>
          <w:cs/>
        </w:rPr>
        <w:t>กลุ่มบริษัทแสดง</w:t>
      </w:r>
      <w:r w:rsidR="000719F0" w:rsidRPr="004C4C9D">
        <w:rPr>
          <w:rFonts w:asciiTheme="majorHAnsi" w:hAnsiTheme="majorHAnsi" w:cstheme="majorHAnsi"/>
          <w:b/>
          <w:spacing w:val="8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="000719F0" w:rsidRPr="000719F0">
        <w:rPr>
          <w:rFonts w:asciiTheme="majorHAnsi" w:hAnsiTheme="majorHAnsi" w:cstheme="majorHAnsi"/>
          <w:b/>
          <w:sz w:val="30"/>
          <w:szCs w:val="30"/>
          <w:cs/>
        </w:rPr>
        <w:t xml:space="preserve"> ด้วยจำนวนหุ้นสามัญถัวเฉลี่ยถ่วงน้ำหนักที่ออกจำหน่ายระหว่างปี</w:t>
      </w:r>
    </w:p>
    <w:p w14:paraId="20E092BD" w14:textId="77777777" w:rsidR="009635C0" w:rsidRPr="002C38B1" w:rsidRDefault="009635C0" w:rsidP="0007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HAnsi" w:hAnsiTheme="majorHAnsi" w:cstheme="majorHAnsi"/>
          <w:b/>
          <w:strike/>
          <w:sz w:val="30"/>
          <w:szCs w:val="30"/>
        </w:rPr>
      </w:pPr>
    </w:p>
    <w:p w14:paraId="6254A164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63C054D0" w14:textId="77777777" w:rsidR="000719F0" w:rsidRPr="000719F0" w:rsidRDefault="000719F0" w:rsidP="000719F0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7F632DB" w14:textId="5734D03E" w:rsidR="0037135B" w:rsidRDefault="000719F0">
      <w:pPr>
        <w:spacing w:line="240" w:lineRule="auto"/>
        <w:ind w:left="540" w:right="-108"/>
        <w:jc w:val="thaiDistribute"/>
        <w:rPr>
          <w:rFonts w:asciiTheme="majorHAnsi" w:hAnsiTheme="majorHAnsi" w:cstheme="majorHAnsi"/>
          <w:b/>
          <w:sz w:val="30"/>
          <w:szCs w:val="30"/>
        </w:rPr>
      </w:pPr>
      <w:r w:rsidRPr="000719F0">
        <w:rPr>
          <w:rFonts w:asciiTheme="majorHAnsi" w:hAnsiTheme="majorHAnsi" w:cstheme="majorHAns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750557">
        <w:rPr>
          <w:rFonts w:asciiTheme="majorHAnsi" w:hAnsiTheme="majorHAnsi" w:cstheme="majorHAnsi"/>
          <w:b/>
          <w:sz w:val="30"/>
          <w:szCs w:val="30"/>
          <w:cs/>
        </w:rPr>
        <w:t>หรือควบคุมร่วมกัน</w:t>
      </w:r>
      <w:r w:rsidRPr="000719F0">
        <w:rPr>
          <w:rFonts w:asciiTheme="majorHAnsi" w:hAnsiTheme="majorHAnsi" w:cstheme="majorHAns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750557">
        <w:rPr>
          <w:rFonts w:asciiTheme="majorHAnsi" w:hAnsiTheme="majorHAnsi" w:cstheme="majorHAnsi"/>
          <w:b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b/>
          <w:sz w:val="30"/>
          <w:szCs w:val="30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750557">
        <w:rPr>
          <w:rFonts w:asciiTheme="majorHAnsi" w:hAnsiTheme="majorHAnsi" w:cstheme="majorHAnsi"/>
          <w:b/>
          <w:sz w:val="30"/>
          <w:szCs w:val="30"/>
          <w:cs/>
        </w:rPr>
        <w:t>กลุ่มบริษัท</w:t>
      </w:r>
      <w:r w:rsidR="00750557" w:rsidRPr="00750557">
        <w:rPr>
          <w:rFonts w:asciiTheme="majorHAnsi" w:hAnsiTheme="majorHAnsi" w:cstheme="majorHAnsi" w:hint="cs"/>
          <w:b/>
          <w:sz w:val="30"/>
          <w:szCs w:val="30"/>
          <w:cs/>
        </w:rPr>
        <w:t xml:space="preserve"> </w:t>
      </w:r>
      <w:r w:rsidRPr="000719F0">
        <w:rPr>
          <w:rFonts w:asciiTheme="majorHAnsi" w:hAnsiTheme="majorHAnsi" w:cstheme="majorHAnsi"/>
          <w:b/>
          <w:sz w:val="30"/>
          <w:szCs w:val="30"/>
          <w:cs/>
        </w:rPr>
        <w:t>หรือ</w:t>
      </w:r>
      <w:r w:rsidRPr="00750557">
        <w:rPr>
          <w:rFonts w:asciiTheme="majorHAnsi" w:hAnsiTheme="majorHAnsi" w:cstheme="majorHAnsi"/>
          <w:b/>
          <w:sz w:val="30"/>
          <w:szCs w:val="30"/>
          <w:cs/>
        </w:rPr>
        <w:t>กลุ่มบริษัท</w:t>
      </w:r>
      <w:r w:rsidRPr="000719F0">
        <w:rPr>
          <w:rFonts w:asciiTheme="majorHAnsi" w:hAnsiTheme="majorHAnsi" w:cstheme="majorHAnsi"/>
          <w:b/>
          <w:sz w:val="30"/>
          <w:szCs w:val="30"/>
          <w:cs/>
        </w:rPr>
        <w:t>มีอำนาจควบคุม</w:t>
      </w:r>
      <w:r w:rsidRPr="00750557">
        <w:rPr>
          <w:rFonts w:asciiTheme="majorHAnsi" w:hAnsiTheme="majorHAnsi" w:cstheme="majorHAnsi"/>
          <w:b/>
          <w:sz w:val="30"/>
          <w:szCs w:val="30"/>
          <w:cs/>
        </w:rPr>
        <w:t>หรือควบคุมร่วมกัน</w:t>
      </w:r>
      <w:r w:rsidRPr="000719F0">
        <w:rPr>
          <w:rFonts w:asciiTheme="majorHAnsi" w:hAnsiTheme="majorHAnsi" w:cstheme="majorHAns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</w:t>
      </w:r>
      <w:r w:rsidR="006D5F53">
        <w:rPr>
          <w:rFonts w:asciiTheme="majorHAnsi" w:hAnsiTheme="majorHAnsi" w:cstheme="majorHAnsi"/>
          <w:b/>
          <w:sz w:val="30"/>
          <w:szCs w:val="30"/>
          <w:cs/>
        </w:rPr>
        <w:br/>
      </w:r>
      <w:r w:rsidRPr="000719F0">
        <w:rPr>
          <w:rFonts w:asciiTheme="majorHAnsi" w:hAnsiTheme="majorHAnsi" w:cstheme="majorHAnsi"/>
          <w:b/>
          <w:sz w:val="30"/>
          <w:szCs w:val="30"/>
          <w:cs/>
        </w:rPr>
        <w:t>ทางการเงินและการบริหารต่อบุคคลหรือกิจการนั้น</w:t>
      </w:r>
    </w:p>
    <w:p w14:paraId="62E857E6" w14:textId="77777777" w:rsidR="000719F0" w:rsidRPr="000719F0" w:rsidRDefault="000719F0" w:rsidP="00F0298D">
      <w:pPr>
        <w:pStyle w:val="Heading8"/>
        <w:numPr>
          <w:ilvl w:val="1"/>
          <w:numId w:val="28"/>
        </w:numPr>
        <w:jc w:val="thaiDistribute"/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</w:pPr>
      <w:r w:rsidRPr="000719F0">
        <w:rPr>
          <w:rFonts w:asciiTheme="majorHAnsi" w:hAnsiTheme="majorHAnsi" w:cstheme="majorHAns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68103ED" w14:textId="77777777" w:rsidR="000719F0" w:rsidRPr="004C4C9D" w:rsidRDefault="000719F0" w:rsidP="000719F0">
      <w:pPr>
        <w:ind w:left="540"/>
        <w:jc w:val="thaiDistribute"/>
        <w:rPr>
          <w:rFonts w:asciiTheme="majorHAnsi" w:hAnsiTheme="majorHAnsi" w:cstheme="majorHAnsi"/>
          <w:sz w:val="28"/>
          <w:szCs w:val="28"/>
        </w:rPr>
      </w:pPr>
    </w:p>
    <w:p w14:paraId="1E8047C2" w14:textId="38380976" w:rsidR="000719F0" w:rsidRPr="000719F0" w:rsidRDefault="000719F0" w:rsidP="000719F0">
      <w:pPr>
        <w:spacing w:line="240" w:lineRule="auto"/>
        <w:ind w:left="518"/>
        <w:jc w:val="thaiDistribute"/>
        <w:rPr>
          <w:rFonts w:asciiTheme="majorHAnsi" w:hAnsiTheme="majorHAnsi" w:cstheme="majorHAns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0719F0">
        <w:rPr>
          <w:rFonts w:asciiTheme="majorHAnsi" w:hAnsiTheme="majorHAnsi" w:cstheme="majorHAnsi"/>
          <w:sz w:val="30"/>
          <w:szCs w:val="30"/>
          <w:cs/>
        </w:rPr>
        <w:t>ผลการดำเนินงานของส่วนงานที่รายงานต่อ</w:t>
      </w:r>
      <w:r w:rsidRPr="00750557">
        <w:rPr>
          <w:rFonts w:asciiTheme="majorHAnsi" w:hAnsiTheme="majorHAnsi" w:cstheme="majorHAnsi"/>
          <w:sz w:val="30"/>
          <w:szCs w:val="30"/>
          <w:cs/>
        </w:rPr>
        <w:t>ผู้มีอำนาจตัดสินใจสูงสุดด้านการดำเนินงาน</w:t>
      </w:r>
      <w:r w:rsidRPr="000719F0">
        <w:rPr>
          <w:rFonts w:asciiTheme="majorHAnsi" w:hAnsiTheme="majorHAnsi" w:cstheme="majorHAnsi"/>
          <w:sz w:val="30"/>
          <w:szCs w:val="30"/>
          <w:cs/>
        </w:rPr>
        <w:t xml:space="preserve"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A17AC3E" w14:textId="19F4D22F" w:rsidR="000719F0" w:rsidRDefault="000719F0" w:rsidP="00647174">
      <w:pPr>
        <w:pStyle w:val="BodyText2"/>
        <w:tabs>
          <w:tab w:val="left" w:pos="540"/>
        </w:tabs>
        <w:spacing w:line="240" w:lineRule="atLeast"/>
        <w:ind w:left="540" w:right="43"/>
        <w:rPr>
          <w:rFonts w:asciiTheme="majorHAnsi" w:hAnsiTheme="majorHAnsi" w:cstheme="majorHAnsi"/>
          <w:sz w:val="28"/>
          <w:szCs w:val="28"/>
        </w:rPr>
      </w:pPr>
    </w:p>
    <w:p w14:paraId="379E8F5E" w14:textId="32847967" w:rsidR="0023426A" w:rsidRPr="00E00820" w:rsidRDefault="0023426A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0A59D2E8" w14:textId="7DC7759F" w:rsidR="001C1B0D" w:rsidRPr="004C4C9D" w:rsidRDefault="001C1B0D" w:rsidP="001C1B0D">
      <w:pPr>
        <w:pStyle w:val="BodyText2"/>
        <w:ind w:left="540"/>
        <w:rPr>
          <w:b/>
          <w:sz w:val="28"/>
          <w:szCs w:val="28"/>
          <w:cs/>
          <w:lang w:val="en-US"/>
        </w:rPr>
      </w:pPr>
    </w:p>
    <w:p w14:paraId="1CD94DA3" w14:textId="795A162B" w:rsidR="00750557" w:rsidRPr="002C38B1" w:rsidRDefault="00750557" w:rsidP="00750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trike/>
          <w:sz w:val="30"/>
          <w:szCs w:val="30"/>
        </w:rPr>
      </w:pPr>
      <w:r w:rsidRPr="00750557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8058ED">
        <w:rPr>
          <w:rFonts w:ascii="Angsana New" w:hAnsi="Angsana New" w:hint="cs"/>
          <w:b/>
          <w:sz w:val="30"/>
          <w:szCs w:val="30"/>
          <w:cs/>
        </w:rPr>
        <w:t>และ</w:t>
      </w:r>
      <w:r w:rsidRPr="00750557">
        <w:rPr>
          <w:rFonts w:ascii="Angsana New" w:hAnsi="Angsana New"/>
          <w:b/>
          <w:sz w:val="30"/>
          <w:szCs w:val="30"/>
          <w:cs/>
        </w:rPr>
        <w:t xml:space="preserve">บริษัทร่วมได้เปิดเผยในหมายเหตุข้อ </w:t>
      </w:r>
      <w:r w:rsidR="006507B7" w:rsidRPr="006507B7">
        <w:rPr>
          <w:rFonts w:ascii="Angsana New" w:hAnsi="Angsana New"/>
          <w:bCs/>
          <w:sz w:val="30"/>
          <w:szCs w:val="30"/>
        </w:rPr>
        <w:t>10</w:t>
      </w:r>
      <w:r w:rsidRPr="006507B7">
        <w:rPr>
          <w:rFonts w:ascii="Angsana New" w:hAnsi="Angsana New"/>
          <w:b/>
          <w:sz w:val="30"/>
          <w:szCs w:val="30"/>
        </w:rPr>
        <w:t xml:space="preserve"> </w:t>
      </w:r>
      <w:r w:rsidRPr="006507B7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6507B7" w:rsidRPr="006507B7">
        <w:rPr>
          <w:rFonts w:ascii="Angsana New" w:hAnsi="Angsana New"/>
          <w:bCs/>
          <w:sz w:val="30"/>
          <w:szCs w:val="30"/>
        </w:rPr>
        <w:t>11</w:t>
      </w:r>
      <w:r w:rsidRPr="00750557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37EF3796" w14:textId="58CFBFC5" w:rsidR="00750557" w:rsidRPr="004C4C9D" w:rsidRDefault="00750557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trike/>
          <w:sz w:val="28"/>
          <w:szCs w:val="28"/>
        </w:rPr>
      </w:pPr>
    </w:p>
    <w:p w14:paraId="656E0535" w14:textId="42F43726" w:rsidR="00D21AF3" w:rsidRDefault="00750557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50557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นโยบายการกำหนดราคาสำหรับรายการแต่ละประเภทมีดังต่อไปนี้</w:t>
      </w:r>
    </w:p>
    <w:p w14:paraId="2DF483F3" w14:textId="77777777" w:rsidR="00D21AF3" w:rsidRPr="004C4C9D" w:rsidRDefault="00D21AF3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750557" w:rsidRPr="00750557" w14:paraId="33217527" w14:textId="77777777" w:rsidTr="00414514">
        <w:trPr>
          <w:tblHeader/>
        </w:trPr>
        <w:tc>
          <w:tcPr>
            <w:tcW w:w="3240" w:type="dxa"/>
          </w:tcPr>
          <w:p w14:paraId="67F7AD66" w14:textId="7C46C49A" w:rsidR="00750557" w:rsidRPr="00750557" w:rsidRDefault="00750557" w:rsidP="00414514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05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30" w:type="dxa"/>
          </w:tcPr>
          <w:p w14:paraId="23C40C88" w14:textId="1909646D" w:rsidR="00750557" w:rsidRPr="00750557" w:rsidRDefault="00750557" w:rsidP="00414514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505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8D1914" w:rsidRPr="00750557" w14:paraId="103E3D69" w14:textId="77777777" w:rsidTr="00414514">
        <w:tc>
          <w:tcPr>
            <w:tcW w:w="3240" w:type="dxa"/>
          </w:tcPr>
          <w:p w14:paraId="52724B1D" w14:textId="287DF9D0" w:rsidR="008D1914" w:rsidRPr="00750557" w:rsidRDefault="008D1914" w:rsidP="008D191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6030" w:type="dxa"/>
          </w:tcPr>
          <w:p w14:paraId="05B873C7" w14:textId="2CE98061" w:rsidR="008D1914" w:rsidRPr="00750557" w:rsidRDefault="008D1914" w:rsidP="008D191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5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750557" w:rsidRPr="00750557" w14:paraId="303574AB" w14:textId="77777777" w:rsidTr="00414514">
        <w:tc>
          <w:tcPr>
            <w:tcW w:w="3240" w:type="dxa"/>
          </w:tcPr>
          <w:p w14:paraId="56FEF92D" w14:textId="1CCAF35C" w:rsidR="00750557" w:rsidRPr="00750557" w:rsidRDefault="00750557" w:rsidP="0041451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05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ซื้อสินค้า</w:t>
            </w:r>
            <w:r w:rsidR="001E713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6030" w:type="dxa"/>
          </w:tcPr>
          <w:p w14:paraId="0EAA240B" w14:textId="77777777" w:rsidR="00750557" w:rsidRPr="00750557" w:rsidRDefault="00750557" w:rsidP="00414514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5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1F3CAB" w:rsidRPr="00750557" w14:paraId="6984E018" w14:textId="77777777" w:rsidTr="00414514">
        <w:tc>
          <w:tcPr>
            <w:tcW w:w="3240" w:type="dxa"/>
          </w:tcPr>
          <w:p w14:paraId="04F68463" w14:textId="7EBE77EB" w:rsidR="001F3CAB" w:rsidRPr="00750557" w:rsidRDefault="00B95AAF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="001F3C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ค่าขนส่ง</w:t>
            </w:r>
          </w:p>
        </w:tc>
        <w:tc>
          <w:tcPr>
            <w:tcW w:w="6030" w:type="dxa"/>
          </w:tcPr>
          <w:p w14:paraId="0041707B" w14:textId="46337402" w:rsidR="001F3CAB" w:rsidRPr="00750557" w:rsidRDefault="001F3CAB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505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B95AAF" w:rsidRPr="00750557" w14:paraId="2C2F0A5E" w14:textId="77777777" w:rsidTr="00414514">
        <w:tc>
          <w:tcPr>
            <w:tcW w:w="3240" w:type="dxa"/>
          </w:tcPr>
          <w:p w14:paraId="3A25E7D8" w14:textId="7316F206" w:rsidR="00B95AAF" w:rsidRPr="00750557" w:rsidRDefault="00B95AAF" w:rsidP="002C38B1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รายจ่าย</w:t>
            </w:r>
            <w:r w:rsidRPr="00A4482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</w:tcPr>
          <w:p w14:paraId="5B3C1CF0" w14:textId="364BABF4" w:rsidR="00B95AAF" w:rsidRPr="007F2239" w:rsidRDefault="00B95AAF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F223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95AAF" w:rsidRPr="00750557" w14:paraId="190969CF" w14:textId="77777777" w:rsidTr="00414514">
        <w:tc>
          <w:tcPr>
            <w:tcW w:w="3240" w:type="dxa"/>
          </w:tcPr>
          <w:p w14:paraId="141984BA" w14:textId="09680F2C" w:rsidR="00B95AAF" w:rsidRPr="00750557" w:rsidRDefault="00B95AAF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6030" w:type="dxa"/>
          </w:tcPr>
          <w:p w14:paraId="32058699" w14:textId="43ABC29D" w:rsidR="00B95AAF" w:rsidRPr="007F2239" w:rsidRDefault="00A379C8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F2239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ตาม</w:t>
            </w:r>
            <w:r w:rsidR="00B95AAF" w:rsidRPr="007F2239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จำนวนประกาศจ่าย</w:t>
            </w:r>
          </w:p>
        </w:tc>
      </w:tr>
      <w:tr w:rsidR="001F3CAB" w:rsidRPr="00750557" w14:paraId="4A85BB5B" w14:textId="77777777" w:rsidTr="00414514">
        <w:tc>
          <w:tcPr>
            <w:tcW w:w="3240" w:type="dxa"/>
          </w:tcPr>
          <w:p w14:paraId="321565C8" w14:textId="5BD086D2" w:rsidR="001F3CAB" w:rsidRPr="00750557" w:rsidRDefault="001F3CAB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55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</w:t>
            </w:r>
            <w:r w:rsidR="00B95A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และดอกเบี้ยจ่าย</w:t>
            </w:r>
          </w:p>
        </w:tc>
        <w:tc>
          <w:tcPr>
            <w:tcW w:w="6030" w:type="dxa"/>
          </w:tcPr>
          <w:p w14:paraId="79EE6AD7" w14:textId="02145D53" w:rsidR="001F3CAB" w:rsidRPr="007F2239" w:rsidRDefault="00A44822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4C9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1F3CAB" w:rsidRPr="00750557" w14:paraId="5CD62F1A" w14:textId="77777777" w:rsidTr="00414514">
        <w:tc>
          <w:tcPr>
            <w:tcW w:w="3240" w:type="dxa"/>
          </w:tcPr>
          <w:p w14:paraId="7EEF498F" w14:textId="0504E58C" w:rsidR="00B95AAF" w:rsidRPr="00A44822" w:rsidRDefault="00B95AAF" w:rsidP="001F3CAB">
            <w:pPr>
              <w:pStyle w:val="block"/>
              <w:spacing w:after="0"/>
              <w:ind w:left="0"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6030" w:type="dxa"/>
          </w:tcPr>
          <w:p w14:paraId="3CE5F433" w14:textId="34FCC27B" w:rsidR="00B95AAF" w:rsidRPr="007F2239" w:rsidRDefault="00366EAC" w:rsidP="001F3CAB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</w:t>
            </w:r>
            <w:r w:rsidR="008E3BF1" w:rsidRPr="004C4C9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ที่ตกลงร่วมกัน</w:t>
            </w:r>
          </w:p>
        </w:tc>
      </w:tr>
    </w:tbl>
    <w:p w14:paraId="771E7EE9" w14:textId="3ECDE515" w:rsidR="001B096D" w:rsidRDefault="001B096D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58EEEAC7" w14:textId="33F1DF9E" w:rsidR="0023426A" w:rsidRPr="00E00820" w:rsidRDefault="00750557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50557">
        <w:rPr>
          <w:rFonts w:ascii="Angsana New" w:hAnsi="Angsana New"/>
          <w:b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750557">
        <w:rPr>
          <w:rFonts w:ascii="Angsana New" w:hAnsi="Angsana New"/>
          <w:bCs/>
          <w:sz w:val="30"/>
          <w:szCs w:val="30"/>
        </w:rPr>
        <w:t>31</w:t>
      </w:r>
      <w:r w:rsidRPr="00750557">
        <w:rPr>
          <w:rFonts w:ascii="Angsana New" w:hAnsi="Angsana New"/>
          <w:b/>
          <w:sz w:val="30"/>
          <w:szCs w:val="30"/>
          <w:cs/>
        </w:rPr>
        <w:t xml:space="preserve"> ธันวาคม สรุปได้ดังนี้   </w:t>
      </w:r>
    </w:p>
    <w:p w14:paraId="64890731" w14:textId="77777777" w:rsidR="00617BB5" w:rsidRPr="004C4C9D" w:rsidRDefault="00617BB5" w:rsidP="00750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617BB5" w:rsidRPr="00E00820" w14:paraId="1D03E524" w14:textId="77777777" w:rsidTr="000E7D6C">
        <w:trPr>
          <w:tblHeader/>
        </w:trPr>
        <w:tc>
          <w:tcPr>
            <w:tcW w:w="2223" w:type="pct"/>
            <w:shd w:val="clear" w:color="auto" w:fill="auto"/>
          </w:tcPr>
          <w:p w14:paraId="5CA4E982" w14:textId="4EB7ED04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3D9EFFB0" w14:textId="3D1700FF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7C3C627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4C957705" w14:textId="368E1532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17BB5" w:rsidRPr="00E00820" w14:paraId="67A30D30" w14:textId="77777777" w:rsidTr="000E7D6C">
        <w:trPr>
          <w:tblHeader/>
        </w:trPr>
        <w:tc>
          <w:tcPr>
            <w:tcW w:w="2223" w:type="pct"/>
          </w:tcPr>
          <w:p w14:paraId="397A6641" w14:textId="5130D33F" w:rsidR="00617BB5" w:rsidRPr="00E00820" w:rsidRDefault="00750557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05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505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5" w:type="pct"/>
          </w:tcPr>
          <w:p w14:paraId="27B18CB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1708F7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3D990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7424B3F3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F186EA2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" w:type="pct"/>
          </w:tcPr>
          <w:p w14:paraId="2759125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F219D7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E00820" w14:paraId="2DA2CA5F" w14:textId="77777777" w:rsidTr="000E7D6C">
        <w:trPr>
          <w:tblHeader/>
        </w:trPr>
        <w:tc>
          <w:tcPr>
            <w:tcW w:w="2223" w:type="pct"/>
          </w:tcPr>
          <w:p w14:paraId="753DC94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5E6040CC" w14:textId="31132A0F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7BB5" w:rsidRPr="00E00820" w14:paraId="4E35251B" w14:textId="77777777" w:rsidTr="00E52831">
        <w:trPr>
          <w:cantSplit/>
        </w:trPr>
        <w:tc>
          <w:tcPr>
            <w:tcW w:w="2223" w:type="pct"/>
          </w:tcPr>
          <w:p w14:paraId="593A6671" w14:textId="1F879F73" w:rsidR="00617BB5" w:rsidRPr="00E00820" w:rsidRDefault="00744DC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3078E547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0A1AC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4704E6" w14:textId="1FA627D3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93B4F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9301AF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3AB48432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40421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3E72" w:rsidRPr="00E00820" w14:paraId="2FA86B70" w14:textId="77777777" w:rsidTr="00E52831">
        <w:trPr>
          <w:cantSplit/>
        </w:trPr>
        <w:tc>
          <w:tcPr>
            <w:tcW w:w="2223" w:type="pct"/>
          </w:tcPr>
          <w:p w14:paraId="76634E81" w14:textId="2F03CA8F" w:rsidR="00923E72" w:rsidRPr="00E00820" w:rsidRDefault="00923E72" w:rsidP="0092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5AC79DA7" w14:textId="6FEC11AE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6F7F3FF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1585FCB" w14:textId="52C84018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65FC6A4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543786" w14:textId="0895808F" w:rsidR="00923E72" w:rsidRPr="00E00820" w:rsidRDefault="0025259C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259C">
              <w:rPr>
                <w:rFonts w:asciiTheme="majorBidi" w:hAnsiTheme="majorBidi" w:cstheme="majorBidi"/>
                <w:sz w:val="30"/>
                <w:szCs w:val="30"/>
              </w:rPr>
              <w:t>17,425</w:t>
            </w:r>
          </w:p>
        </w:tc>
        <w:tc>
          <w:tcPr>
            <w:tcW w:w="134" w:type="pct"/>
          </w:tcPr>
          <w:p w14:paraId="00E3077F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A33156" w14:textId="3B480863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192,518</w:t>
            </w:r>
          </w:p>
        </w:tc>
      </w:tr>
      <w:tr w:rsidR="00923E72" w:rsidRPr="00E00820" w14:paraId="4EE0D8A7" w14:textId="77777777" w:rsidTr="00E52831">
        <w:trPr>
          <w:cantSplit/>
        </w:trPr>
        <w:tc>
          <w:tcPr>
            <w:tcW w:w="2223" w:type="pct"/>
          </w:tcPr>
          <w:p w14:paraId="797B5073" w14:textId="05D5397E" w:rsidR="00923E72" w:rsidRPr="00E00820" w:rsidRDefault="00923E72" w:rsidP="0092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0ACA3AF9" w14:textId="4E6F4210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452B37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7979EC4" w14:textId="67A4B4B4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B2B17A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4F5AED" w14:textId="1565C06F" w:rsidR="00923E72" w:rsidRPr="00E00820" w:rsidRDefault="0025259C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259C">
              <w:rPr>
                <w:rFonts w:asciiTheme="majorBidi" w:hAnsiTheme="majorBidi" w:cstheme="majorBidi"/>
                <w:sz w:val="30"/>
                <w:szCs w:val="30"/>
              </w:rPr>
              <w:t>9,671</w:t>
            </w:r>
          </w:p>
        </w:tc>
        <w:tc>
          <w:tcPr>
            <w:tcW w:w="134" w:type="pct"/>
          </w:tcPr>
          <w:p w14:paraId="17602C7D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976A96" w14:textId="59686A68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13,531</w:t>
            </w:r>
          </w:p>
        </w:tc>
      </w:tr>
      <w:tr w:rsidR="00923E72" w:rsidRPr="00E00820" w14:paraId="3A80A31D" w14:textId="77777777" w:rsidTr="00E52831">
        <w:trPr>
          <w:cantSplit/>
        </w:trPr>
        <w:tc>
          <w:tcPr>
            <w:tcW w:w="2223" w:type="pct"/>
          </w:tcPr>
          <w:p w14:paraId="7213AFC1" w14:textId="493C4FAE" w:rsidR="00923E72" w:rsidRPr="00E00820" w:rsidRDefault="00923E72" w:rsidP="0092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5" w:type="pct"/>
          </w:tcPr>
          <w:p w14:paraId="784A8455" w14:textId="1D463169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DC3AF95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33C6F7" w14:textId="5446C599" w:rsidR="00923E72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64B16B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F73ED9" w14:textId="09D2C185" w:rsidR="00923E72" w:rsidRPr="00E00820" w:rsidRDefault="0025259C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259C">
              <w:rPr>
                <w:rFonts w:asciiTheme="majorBidi" w:hAnsiTheme="majorBidi" w:cstheme="majorBidi"/>
                <w:sz w:val="30"/>
                <w:szCs w:val="30"/>
              </w:rPr>
              <w:t>37,897</w:t>
            </w:r>
          </w:p>
        </w:tc>
        <w:tc>
          <w:tcPr>
            <w:tcW w:w="134" w:type="pct"/>
          </w:tcPr>
          <w:p w14:paraId="0D32D0AB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17BEEAF" w14:textId="16C9E753" w:rsidR="00923E72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923E72" w:rsidRPr="00E00820" w14:paraId="6B2E36EA" w14:textId="77777777" w:rsidTr="00E52831">
        <w:trPr>
          <w:cantSplit/>
        </w:trPr>
        <w:tc>
          <w:tcPr>
            <w:tcW w:w="2223" w:type="pct"/>
          </w:tcPr>
          <w:p w14:paraId="22E4688B" w14:textId="77777777" w:rsidR="00923E72" w:rsidRPr="00E00820" w:rsidRDefault="00923E72" w:rsidP="0092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2F8B6939" w14:textId="28E25B91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250898D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B99188" w14:textId="2A871C6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10E7CD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994B57" w14:textId="2A00B02D" w:rsidR="00923E72" w:rsidRPr="00E00820" w:rsidRDefault="0025259C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259C"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  <w:tc>
          <w:tcPr>
            <w:tcW w:w="134" w:type="pct"/>
          </w:tcPr>
          <w:p w14:paraId="12EBEDFF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161B9E" w14:textId="0D512E84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</w:tr>
      <w:tr w:rsidR="00923E72" w:rsidRPr="00E00820" w14:paraId="1A5DA5DB" w14:textId="77777777" w:rsidTr="00E52831">
        <w:trPr>
          <w:cantSplit/>
        </w:trPr>
        <w:tc>
          <w:tcPr>
            <w:tcW w:w="2223" w:type="pct"/>
          </w:tcPr>
          <w:p w14:paraId="7ED9A066" w14:textId="6992E4D7" w:rsidR="00923E72" w:rsidRPr="00E00820" w:rsidRDefault="00923E72" w:rsidP="0092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รายจ่ายค่า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DEB77CA" w14:textId="0EDF9C06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5F81A2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FD0A6D" w14:textId="2F029601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85EAFC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94BB43" w14:textId="505DFB71" w:rsidR="00923E72" w:rsidRPr="00E00820" w:rsidRDefault="0025259C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259C">
              <w:rPr>
                <w:rFonts w:asciiTheme="majorBidi" w:hAnsiTheme="majorBidi" w:cstheme="majorBidi"/>
                <w:sz w:val="30"/>
                <w:szCs w:val="30"/>
              </w:rPr>
              <w:t>20,044</w:t>
            </w:r>
          </w:p>
        </w:tc>
        <w:tc>
          <w:tcPr>
            <w:tcW w:w="134" w:type="pct"/>
          </w:tcPr>
          <w:p w14:paraId="05E0BA9B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6387CE" w14:textId="0D5A8272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26,206</w:t>
            </w:r>
          </w:p>
        </w:tc>
      </w:tr>
      <w:tr w:rsidR="00923E72" w:rsidRPr="00E00820" w14:paraId="64B7D354" w14:textId="77777777" w:rsidTr="00E52831">
        <w:trPr>
          <w:cantSplit/>
        </w:trPr>
        <w:tc>
          <w:tcPr>
            <w:tcW w:w="2223" w:type="pct"/>
          </w:tcPr>
          <w:p w14:paraId="66FDA9E4" w14:textId="77777777" w:rsidR="00923E72" w:rsidRPr="00E00820" w:rsidRDefault="00923E72" w:rsidP="0092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2C6B7342" w14:textId="33715D8F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31863E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3F7B524" w14:textId="156BA6E8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CFDE4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ED50F88" w14:textId="2FB19E1A" w:rsidR="00923E72" w:rsidRPr="00E00820" w:rsidRDefault="0025259C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259C">
              <w:rPr>
                <w:rFonts w:asciiTheme="majorBidi" w:hAnsiTheme="majorBidi" w:cstheme="majorBidi"/>
                <w:sz w:val="30"/>
                <w:szCs w:val="30"/>
              </w:rPr>
              <w:t>7,309</w:t>
            </w:r>
          </w:p>
        </w:tc>
        <w:tc>
          <w:tcPr>
            <w:tcW w:w="134" w:type="pct"/>
          </w:tcPr>
          <w:p w14:paraId="4EC1D056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C625DDD" w14:textId="685501FD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4,480</w:t>
            </w:r>
          </w:p>
        </w:tc>
      </w:tr>
      <w:tr w:rsidR="00923E72" w:rsidRPr="00E00820" w14:paraId="7E3E2E9D" w14:textId="77777777" w:rsidTr="00E52831">
        <w:trPr>
          <w:cantSplit/>
        </w:trPr>
        <w:tc>
          <w:tcPr>
            <w:tcW w:w="2223" w:type="pct"/>
          </w:tcPr>
          <w:p w14:paraId="31FC1068" w14:textId="27E38AE1" w:rsidR="00923E72" w:rsidRPr="00E00820" w:rsidRDefault="00923E72" w:rsidP="00923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2E0E379B" w14:textId="1F1F0673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77F645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2FA169" w14:textId="2D2549A4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502C28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BAF3D7" w14:textId="1FB3F937" w:rsidR="00923E72" w:rsidRPr="00E00820" w:rsidRDefault="0025259C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259C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34" w:type="pct"/>
          </w:tcPr>
          <w:p w14:paraId="2E295BDE" w14:textId="77777777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3B6288C" w14:textId="507E1AE4" w:rsidR="00923E72" w:rsidRPr="00E00820" w:rsidRDefault="00923E72" w:rsidP="00923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666</w:t>
            </w:r>
          </w:p>
        </w:tc>
      </w:tr>
      <w:tr w:rsidR="00EC30B5" w:rsidRPr="00E00820" w14:paraId="46953F9A" w14:textId="77777777" w:rsidTr="00E52831">
        <w:trPr>
          <w:cantSplit/>
        </w:trPr>
        <w:tc>
          <w:tcPr>
            <w:tcW w:w="2223" w:type="pct"/>
          </w:tcPr>
          <w:p w14:paraId="259B274E" w14:textId="29DBFC2A" w:rsidR="00EC30B5" w:rsidRPr="00E00820" w:rsidRDefault="00984685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</w:tcPr>
          <w:p w14:paraId="4C3FAEBB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21F1C24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87739C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6AFC0A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53F9B4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C9F41C8" w14:textId="77777777" w:rsidR="00EC30B5" w:rsidRPr="00E00820" w:rsidRDefault="00EC30B5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4AB9C3B" w14:textId="77777777" w:rsidR="00EC30B5" w:rsidRPr="00E00820" w:rsidRDefault="00EC30B5" w:rsidP="005A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E0A" w:rsidRPr="00E00820" w14:paraId="58E9DB77" w14:textId="77777777" w:rsidTr="00E52831">
        <w:trPr>
          <w:cantSplit/>
        </w:trPr>
        <w:tc>
          <w:tcPr>
            <w:tcW w:w="2223" w:type="pct"/>
          </w:tcPr>
          <w:p w14:paraId="38B5B5A1" w14:textId="5FBDC152" w:rsidR="00997E0A" w:rsidRPr="004C4C9D" w:rsidRDefault="00A84BDB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รายได้จากการขายสินค้าและ</w:t>
            </w:r>
            <w:r w:rsidR="00160DF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2E05ADFE" w14:textId="2DEDDB30" w:rsidR="00997E0A" w:rsidRPr="004C4C9D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/>
                <w:sz w:val="30"/>
                <w:szCs w:val="30"/>
                <w:cs/>
              </w:rPr>
              <w:t>101</w:t>
            </w:r>
          </w:p>
        </w:tc>
        <w:tc>
          <w:tcPr>
            <w:tcW w:w="144" w:type="pct"/>
          </w:tcPr>
          <w:p w14:paraId="2AF0AE36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580549" w14:textId="50E11B9A" w:rsidR="00997E0A" w:rsidRPr="00E00820" w:rsidRDefault="00997E0A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60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CFC026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0B4ABE" w14:textId="53FF6841" w:rsidR="00997E0A" w:rsidRPr="00E00820" w:rsidRDefault="00997E0A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E3F4C29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D59CBBC" w14:textId="6BEEA3AE" w:rsidR="00997E0A" w:rsidRPr="00E00820" w:rsidRDefault="00997E0A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34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7E0A" w:rsidRPr="00E00820" w14:paraId="22E2AFF9" w14:textId="77777777" w:rsidTr="00E52831">
        <w:trPr>
          <w:cantSplit/>
        </w:trPr>
        <w:tc>
          <w:tcPr>
            <w:tcW w:w="2223" w:type="pct"/>
          </w:tcPr>
          <w:p w14:paraId="5DE06C39" w14:textId="760297D5" w:rsidR="00997E0A" w:rsidRPr="00E0082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5" w:type="pct"/>
          </w:tcPr>
          <w:p w14:paraId="05A4AA37" w14:textId="2AD36375" w:rsidR="00997E0A" w:rsidRPr="004C4C9D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/>
                <w:sz w:val="30"/>
                <w:szCs w:val="30"/>
                <w:cs/>
              </w:rPr>
              <w:t>10</w:t>
            </w:r>
          </w:p>
        </w:tc>
        <w:tc>
          <w:tcPr>
            <w:tcW w:w="144" w:type="pct"/>
          </w:tcPr>
          <w:p w14:paraId="1922BBDA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8D52B0" w14:textId="66ECB37E" w:rsidR="00997E0A" w:rsidRPr="00E00820" w:rsidRDefault="00997E0A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60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AA287E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E03B98" w14:textId="555BC35C" w:rsidR="00997E0A" w:rsidRPr="00E00820" w:rsidRDefault="00997E0A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</w:p>
        </w:tc>
        <w:tc>
          <w:tcPr>
            <w:tcW w:w="134" w:type="pct"/>
          </w:tcPr>
          <w:p w14:paraId="235B1D8C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8949D7" w14:textId="3D0A3A01" w:rsidR="00997E0A" w:rsidRPr="00E00820" w:rsidRDefault="00997E0A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34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7E0A" w:rsidRPr="00E00820" w14:paraId="72DD4B29" w14:textId="77777777" w:rsidTr="00E52831">
        <w:trPr>
          <w:cantSplit/>
        </w:trPr>
        <w:tc>
          <w:tcPr>
            <w:tcW w:w="2223" w:type="pct"/>
          </w:tcPr>
          <w:p w14:paraId="66B5CB50" w14:textId="1E4C2D38" w:rsidR="00997E0A" w:rsidRPr="00E0082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6745AA21" w14:textId="6A9EC1B3" w:rsidR="00997E0A" w:rsidRPr="00E00820" w:rsidRDefault="00D34FDB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769CADAB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BF78B9" w14:textId="5C87B4F9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860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8737F0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79A6DD" w14:textId="48BA7EDE" w:rsidR="00997E0A" w:rsidRPr="00E00820" w:rsidRDefault="00D34FDB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7033A5C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1E2BF9B" w14:textId="3C7B77C8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06DA" w:rsidRPr="00E00820" w14:paraId="5D79F58B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7536FF36" w14:textId="77777777" w:rsidR="001006DA" w:rsidRPr="00E00820" w:rsidRDefault="001006DA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9E9A65D" w14:textId="77777777" w:rsidR="001006DA" w:rsidRPr="00E00820" w:rsidRDefault="001006DA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A01F6A" w14:textId="77777777" w:rsidR="001006DA" w:rsidRPr="00E00820" w:rsidRDefault="001006DA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E21958" w14:textId="77777777" w:rsidR="001006DA" w:rsidRPr="00E00820" w:rsidRDefault="001006DA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F33E47" w14:textId="77777777" w:rsidR="001006DA" w:rsidRPr="00E00820" w:rsidRDefault="001006DA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A9068D" w14:textId="77777777" w:rsidR="001006DA" w:rsidRPr="00E00820" w:rsidRDefault="001006DA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16D4A7B" w14:textId="77777777" w:rsidR="001006DA" w:rsidRPr="00E00820" w:rsidRDefault="001006DA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CF22E2" w14:textId="77777777" w:rsidR="001006DA" w:rsidRPr="00E00820" w:rsidRDefault="001006DA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E00820" w14:paraId="23DFA97D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509BFDE8" w14:textId="77777777" w:rsidR="00617BB5" w:rsidRPr="00E00820" w:rsidRDefault="00617BB5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0B68888C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44B1F7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036324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FF0B0F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8581404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604C7E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076AD35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E00820" w14:paraId="538D232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2C659A3F" w14:textId="2FE2485E" w:rsidR="00617BB5" w:rsidRPr="00E00820" w:rsidRDefault="00617BB5" w:rsidP="00F12D03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00820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50DB33A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59ACE5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F4A8024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22D2B2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AF9ECFA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1050565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8ACAD9D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49D1" w:rsidRPr="00E00820" w14:paraId="3357294C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88B2AB2" w14:textId="77777777" w:rsidR="00F549D1" w:rsidRPr="00E00820" w:rsidRDefault="00F549D1" w:rsidP="00F5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5" w:type="pct"/>
          </w:tcPr>
          <w:p w14:paraId="3DF1D517" w14:textId="37FE3ADD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sz w:val="30"/>
                <w:szCs w:val="30"/>
              </w:rPr>
              <w:t>35,436</w:t>
            </w:r>
          </w:p>
        </w:tc>
        <w:tc>
          <w:tcPr>
            <w:tcW w:w="144" w:type="pct"/>
          </w:tcPr>
          <w:p w14:paraId="0188B8D0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26B4CA" w14:textId="5D369231" w:rsidR="00F549D1" w:rsidRPr="00F549D1" w:rsidRDefault="00F549D1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39,454 </w:t>
            </w:r>
          </w:p>
        </w:tc>
        <w:tc>
          <w:tcPr>
            <w:tcW w:w="144" w:type="pct"/>
          </w:tcPr>
          <w:p w14:paraId="68F2902F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92488C" w14:textId="6BC356B9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sz w:val="30"/>
                <w:szCs w:val="30"/>
              </w:rPr>
              <w:t>12,682</w:t>
            </w:r>
          </w:p>
        </w:tc>
        <w:tc>
          <w:tcPr>
            <w:tcW w:w="134" w:type="pct"/>
          </w:tcPr>
          <w:p w14:paraId="52F5E4CC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5739F4" w14:textId="5FAC07BC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14,829</w:t>
            </w:r>
          </w:p>
        </w:tc>
      </w:tr>
      <w:tr w:rsidR="00F549D1" w:rsidRPr="00E00820" w14:paraId="2D5C5E04" w14:textId="77777777" w:rsidTr="003258D5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31D8126A" w14:textId="77777777" w:rsidR="00F549D1" w:rsidRPr="00E00820" w:rsidRDefault="00F549D1" w:rsidP="00F5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9474320" w14:textId="1191516D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144" w:type="pct"/>
          </w:tcPr>
          <w:p w14:paraId="4DE6FB90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4DB475" w14:textId="1193448F" w:rsidR="00F549D1" w:rsidRPr="00F549D1" w:rsidRDefault="00F549D1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4,220 </w:t>
            </w:r>
          </w:p>
        </w:tc>
        <w:tc>
          <w:tcPr>
            <w:tcW w:w="144" w:type="pct"/>
          </w:tcPr>
          <w:p w14:paraId="0D10AA9F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6E5F7E" w14:textId="3F9096D0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34" w:type="pct"/>
          </w:tcPr>
          <w:p w14:paraId="4C52346C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08B1F04D" w14:textId="18A950F5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3,623</w:t>
            </w:r>
          </w:p>
        </w:tc>
      </w:tr>
      <w:tr w:rsidR="00F549D1" w:rsidRPr="00E00820" w14:paraId="58DF80DA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4DEA974" w14:textId="77777777" w:rsidR="00F549D1" w:rsidRPr="00E00820" w:rsidRDefault="00F549D1" w:rsidP="00F5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4D17BA74" w14:textId="5CF5FA0F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36,397</w:t>
            </w:r>
          </w:p>
        </w:tc>
        <w:tc>
          <w:tcPr>
            <w:tcW w:w="144" w:type="pct"/>
          </w:tcPr>
          <w:p w14:paraId="2258E2E3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4704E3C6" w14:textId="59B9E4DC" w:rsidR="00F549D1" w:rsidRPr="00F549D1" w:rsidRDefault="00F549D1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43,674 </w:t>
            </w:r>
          </w:p>
        </w:tc>
        <w:tc>
          <w:tcPr>
            <w:tcW w:w="144" w:type="pct"/>
          </w:tcPr>
          <w:p w14:paraId="21A2FD72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4E1C214" w14:textId="74B3F818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12,984</w:t>
            </w:r>
          </w:p>
        </w:tc>
        <w:tc>
          <w:tcPr>
            <w:tcW w:w="134" w:type="pct"/>
          </w:tcPr>
          <w:p w14:paraId="63DF2D90" w14:textId="77777777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03E3E547" w14:textId="3BE7F232" w:rsidR="00F549D1" w:rsidRPr="00E00820" w:rsidRDefault="00F549D1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18,452</w:t>
            </w:r>
          </w:p>
        </w:tc>
      </w:tr>
      <w:tr w:rsidR="005E17DF" w:rsidRPr="00E00820" w14:paraId="0673DA2B" w14:textId="77777777" w:rsidTr="00E52831">
        <w:trPr>
          <w:cantSplit/>
        </w:trPr>
        <w:tc>
          <w:tcPr>
            <w:tcW w:w="2223" w:type="pct"/>
            <w:shd w:val="clear" w:color="auto" w:fill="FFFFFF"/>
          </w:tcPr>
          <w:p w14:paraId="6AE626EE" w14:textId="77777777" w:rsidR="005E17DF" w:rsidRPr="00E00820" w:rsidRDefault="005E17DF" w:rsidP="00F5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1A706D5A" w14:textId="77777777" w:rsidR="005E17DF" w:rsidRPr="00997E0A" w:rsidRDefault="005E17DF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FD6F5" w14:textId="77777777" w:rsidR="005E17DF" w:rsidRPr="00E00820" w:rsidRDefault="005E17DF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E8656DC" w14:textId="77777777" w:rsidR="005E17DF" w:rsidRPr="00F549D1" w:rsidRDefault="005E17DF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2BF184E" w14:textId="77777777" w:rsidR="005E17DF" w:rsidRPr="00E00820" w:rsidRDefault="005E17DF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68142ED7" w14:textId="77777777" w:rsidR="005E17DF" w:rsidRPr="00997E0A" w:rsidRDefault="005E17DF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955EB62" w14:textId="77777777" w:rsidR="005E17DF" w:rsidRPr="00E00820" w:rsidRDefault="005E17DF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2034036B" w14:textId="77777777" w:rsidR="005E17DF" w:rsidRDefault="005E17DF" w:rsidP="00F549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4953" w:rsidRPr="00E00820" w14:paraId="60165CC3" w14:textId="77777777" w:rsidTr="002F35A8">
        <w:trPr>
          <w:cantSplit/>
          <w:trHeight w:val="68"/>
        </w:trPr>
        <w:tc>
          <w:tcPr>
            <w:tcW w:w="2223" w:type="pct"/>
          </w:tcPr>
          <w:p w14:paraId="49337E7F" w14:textId="1BA3E960" w:rsidR="001A4953" w:rsidRPr="00E00820" w:rsidRDefault="001A4953" w:rsidP="009C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E0082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5" w:type="pct"/>
          </w:tcPr>
          <w:p w14:paraId="5788ACFF" w14:textId="77777777" w:rsidR="001A4953" w:rsidRPr="00E00820" w:rsidRDefault="001A4953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1618AD4" w14:textId="77777777" w:rsidR="001A4953" w:rsidRPr="00E00820" w:rsidRDefault="001A4953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17B8D7" w14:textId="77777777" w:rsidR="001A4953" w:rsidRPr="00E00820" w:rsidRDefault="001A4953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1AD111" w14:textId="77777777" w:rsidR="001A4953" w:rsidRPr="00E00820" w:rsidRDefault="001A4953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AD36586" w14:textId="77777777" w:rsidR="001A4953" w:rsidRPr="00E00820" w:rsidRDefault="001A4953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AEA922E" w14:textId="77777777" w:rsidR="001A4953" w:rsidRPr="00E00820" w:rsidRDefault="001A4953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F6DA01" w14:textId="77777777" w:rsidR="001A4953" w:rsidRPr="00E00820" w:rsidRDefault="001A4953" w:rsidP="009C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2525" w:rsidRPr="00E00820" w14:paraId="14B865CC" w14:textId="77777777" w:rsidTr="00E52831">
        <w:trPr>
          <w:cantSplit/>
        </w:trPr>
        <w:tc>
          <w:tcPr>
            <w:tcW w:w="2223" w:type="pct"/>
          </w:tcPr>
          <w:p w14:paraId="70F24909" w14:textId="7477C944" w:rsidR="002E2525" w:rsidRPr="00E00820" w:rsidRDefault="002E2525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5" w:type="pct"/>
          </w:tcPr>
          <w:p w14:paraId="19E8BFC1" w14:textId="03AEE6B5" w:rsidR="002E2525" w:rsidRPr="00EB0D05" w:rsidRDefault="00EB0D0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4" w:type="pct"/>
          </w:tcPr>
          <w:p w14:paraId="11110EBB" w14:textId="77777777" w:rsidR="002E2525" w:rsidRPr="00EB0D05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66ED793" w14:textId="7CBA201B" w:rsidR="002E2525" w:rsidRPr="00EB0D05" w:rsidRDefault="00F4372B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D0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755112B8" w14:textId="77777777" w:rsidR="002E2525" w:rsidRPr="00E00820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480166" w14:textId="0575E8DA" w:rsidR="002E2525" w:rsidRPr="00E00820" w:rsidRDefault="00F4372B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F6A76E7" w14:textId="77777777" w:rsidR="002E2525" w:rsidRPr="00E00820" w:rsidRDefault="002E2525" w:rsidP="00A26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605563" w14:textId="1772A52D" w:rsidR="002E2525" w:rsidRPr="00E00820" w:rsidRDefault="00F4372B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C6482A" w14:textId="41596EEF" w:rsidR="001B096D" w:rsidRDefault="001B096D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1E397159" w14:textId="1C67BCF2" w:rsidR="0023426A" w:rsidRDefault="00750557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50557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A52A7D">
        <w:rPr>
          <w:rFonts w:ascii="Angsana New" w:hAnsi="Angsana New"/>
          <w:sz w:val="30"/>
          <w:szCs w:val="30"/>
        </w:rPr>
        <w:t>31</w:t>
      </w:r>
      <w:r w:rsidRPr="00750557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9FA7241" w14:textId="77777777" w:rsidR="00750557" w:rsidRPr="00E00820" w:rsidRDefault="00750557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14"/>
        <w:gridCol w:w="268"/>
        <w:gridCol w:w="1050"/>
        <w:gridCol w:w="271"/>
        <w:gridCol w:w="1131"/>
        <w:gridCol w:w="238"/>
        <w:gridCol w:w="1146"/>
      </w:tblGrid>
      <w:tr w:rsidR="00617BB5" w:rsidRPr="00E00820" w14:paraId="41501ACF" w14:textId="77777777" w:rsidTr="00D7217C">
        <w:trPr>
          <w:tblHeader/>
        </w:trPr>
        <w:tc>
          <w:tcPr>
            <w:tcW w:w="2213" w:type="pct"/>
          </w:tcPr>
          <w:p w14:paraId="74D49687" w14:textId="77777777" w:rsidR="00617BB5" w:rsidRPr="00E00820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1A9F9EF3" w14:textId="535F917D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8A184F3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677652B7" w14:textId="46EB9FF9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BB5" w:rsidRPr="00E00820" w14:paraId="61135BDA" w14:textId="77777777" w:rsidTr="00D7217C">
        <w:trPr>
          <w:tblHeader/>
        </w:trPr>
        <w:tc>
          <w:tcPr>
            <w:tcW w:w="2213" w:type="pct"/>
          </w:tcPr>
          <w:p w14:paraId="64BC7F7A" w14:textId="3DDA9A9B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E735D70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AD45DA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601A23A3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65D61F18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273D7B9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1127C5A7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D64B4B" w14:textId="77777777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17BB5" w:rsidRPr="00E00820" w14:paraId="50E539A4" w14:textId="77777777" w:rsidTr="004C4C9D">
        <w:trPr>
          <w:tblHeader/>
        </w:trPr>
        <w:tc>
          <w:tcPr>
            <w:tcW w:w="2213" w:type="pct"/>
          </w:tcPr>
          <w:p w14:paraId="3EB7B1B5" w14:textId="241BA776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28293BBB" w14:textId="267A1EBF" w:rsidR="00617BB5" w:rsidRPr="00E00820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200D" w:rsidRPr="00E00820" w14:paraId="6D681A38" w14:textId="77777777" w:rsidTr="002B332C">
        <w:tc>
          <w:tcPr>
            <w:tcW w:w="2213" w:type="pct"/>
          </w:tcPr>
          <w:p w14:paraId="2F0CCA89" w14:textId="12692A43" w:rsidR="0055200D" w:rsidRPr="00E00820" w:rsidRDefault="0055200D" w:rsidP="00552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5" w:type="pct"/>
          </w:tcPr>
          <w:p w14:paraId="18C2BD05" w14:textId="77777777" w:rsidR="0055200D" w:rsidRPr="00E00820" w:rsidRDefault="0055200D" w:rsidP="0055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DA14BA" w14:textId="77777777" w:rsidR="0055200D" w:rsidRPr="00E00820" w:rsidRDefault="0055200D" w:rsidP="0055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659E7FB" w14:textId="77777777" w:rsidR="0055200D" w:rsidRPr="00E00820" w:rsidRDefault="0055200D" w:rsidP="0055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255BCE" w14:textId="77777777" w:rsidR="0055200D" w:rsidRPr="00E00820" w:rsidRDefault="0055200D" w:rsidP="0055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E3FD397" w14:textId="77777777" w:rsidR="0055200D" w:rsidRPr="00E00820" w:rsidRDefault="0055200D" w:rsidP="0055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1A514F6" w14:textId="77777777" w:rsidR="0055200D" w:rsidRPr="00E00820" w:rsidRDefault="0055200D" w:rsidP="0055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521D153" w14:textId="77777777" w:rsidR="0055200D" w:rsidRPr="00E00820" w:rsidRDefault="0055200D" w:rsidP="00552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2DFB" w:rsidRPr="00E00820" w14:paraId="6DC71BAA" w14:textId="77777777" w:rsidTr="004C4C9D">
        <w:tc>
          <w:tcPr>
            <w:tcW w:w="2213" w:type="pct"/>
          </w:tcPr>
          <w:p w14:paraId="60D9159C" w14:textId="4B8DADA1" w:rsidR="00882DFB" w:rsidRPr="004C4C9D" w:rsidRDefault="00882DFB" w:rsidP="008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A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031EE315" w14:textId="154ACDEF" w:rsidR="00882DFB" w:rsidRPr="00254C55" w:rsidRDefault="00882DFB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C5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3" w:type="pct"/>
          </w:tcPr>
          <w:p w14:paraId="52FA5533" w14:textId="77777777" w:rsidR="00882DFB" w:rsidRPr="00254C55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68A364B0" w14:textId="20C91706" w:rsidR="00882DFB" w:rsidRPr="00254C55" w:rsidRDefault="00882DFB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F5A98A4" w14:textId="77777777" w:rsidR="00882DFB" w:rsidRPr="00254C55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19EAA37" w14:textId="5D8511F3" w:rsidR="00882DFB" w:rsidRPr="00254C55" w:rsidRDefault="00882DFB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F4C344" w14:textId="77777777" w:rsidR="00882DFB" w:rsidRPr="00254C55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7EF3E5E2" w14:textId="550E9023" w:rsidR="00882DFB" w:rsidRPr="00254C55" w:rsidRDefault="00882DFB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200D" w:rsidRPr="00E00820" w14:paraId="582A2B9C" w14:textId="77777777" w:rsidTr="004C4C9D">
        <w:tc>
          <w:tcPr>
            <w:tcW w:w="2213" w:type="pct"/>
          </w:tcPr>
          <w:p w14:paraId="0A7D3FAC" w14:textId="77777777" w:rsidR="0055200D" w:rsidRPr="00E00820" w:rsidRDefault="0055200D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02006728" w14:textId="77777777" w:rsidR="0055200D" w:rsidRPr="00E00820" w:rsidRDefault="0055200D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820973" w14:textId="77777777" w:rsidR="0055200D" w:rsidRPr="00E00820" w:rsidRDefault="0055200D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BB16927" w14:textId="77777777" w:rsidR="0055200D" w:rsidRPr="00E00820" w:rsidRDefault="0055200D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1BEEFD" w14:textId="77777777" w:rsidR="0055200D" w:rsidRPr="00E00820" w:rsidRDefault="0055200D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AAC1017" w14:textId="77777777" w:rsidR="0055200D" w:rsidRPr="00E00820" w:rsidRDefault="0055200D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5F21453" w14:textId="77777777" w:rsidR="0055200D" w:rsidRPr="00E00820" w:rsidRDefault="0055200D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4302A96A" w14:textId="77777777" w:rsidR="0055200D" w:rsidRPr="00E00820" w:rsidRDefault="0055200D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BB5" w:rsidRPr="00E00820" w14:paraId="3D179DEF" w14:textId="77777777" w:rsidTr="004C4C9D">
        <w:tc>
          <w:tcPr>
            <w:tcW w:w="2213" w:type="pct"/>
          </w:tcPr>
          <w:p w14:paraId="58E8F89C" w14:textId="2DEED610" w:rsidR="00617BB5" w:rsidRPr="00E00820" w:rsidRDefault="00D7217C" w:rsidP="00F12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215DED"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(รวมอยู่ในลูกหนี้หมุนเวียนอื่น)</w:t>
            </w:r>
          </w:p>
        </w:tc>
        <w:tc>
          <w:tcPr>
            <w:tcW w:w="595" w:type="pct"/>
            <w:shd w:val="clear" w:color="auto" w:fill="auto"/>
          </w:tcPr>
          <w:p w14:paraId="7C9670EE" w14:textId="6F7B0214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7748C2" w14:textId="77777777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52EFC57" w14:textId="25134641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93627C" w14:textId="77777777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F35F076" w14:textId="15637F31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356A84C" w14:textId="77777777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E8345BF" w14:textId="61345522" w:rsidR="00617BB5" w:rsidRPr="00E00820" w:rsidRDefault="00617BB5" w:rsidP="00744D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7E0A" w:rsidRPr="00E00820" w14:paraId="57734AE4" w14:textId="77777777" w:rsidTr="004C4C9D">
        <w:tc>
          <w:tcPr>
            <w:tcW w:w="2213" w:type="pct"/>
          </w:tcPr>
          <w:p w14:paraId="63CDC044" w14:textId="777335DE" w:rsidR="00997E0A" w:rsidRPr="00E0082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6755DB06" w14:textId="7B39488F" w:rsidR="00997E0A" w:rsidRPr="00AA21F6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A21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3C06BB7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67F132F4" w14:textId="5791D6D5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3CB4ED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2F5AC5B" w14:textId="30A48F5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27" w:type="pct"/>
          </w:tcPr>
          <w:p w14:paraId="35E20B1B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BD0E1CD" w14:textId="7BF7D546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259</w:t>
            </w:r>
          </w:p>
        </w:tc>
      </w:tr>
      <w:tr w:rsidR="00997E0A" w:rsidRPr="00E00820" w14:paraId="462FE077" w14:textId="77777777" w:rsidTr="004C4C9D">
        <w:tc>
          <w:tcPr>
            <w:tcW w:w="2213" w:type="pct"/>
          </w:tcPr>
          <w:p w14:paraId="670563D5" w14:textId="7F582D04" w:rsidR="00997E0A" w:rsidRPr="00E0082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4D3C489" w14:textId="71CB187F" w:rsidR="00997E0A" w:rsidRPr="00AA21F6" w:rsidRDefault="002B36F5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B2793A9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85896B5" w14:textId="463713B8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9A6F34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54A8E260" w14:textId="341BC450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015776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853ADC" w14:textId="55C46BAA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7E0A" w:rsidRPr="00E00820" w14:paraId="2C3764A8" w14:textId="77777777" w:rsidTr="004C4C9D">
        <w:tc>
          <w:tcPr>
            <w:tcW w:w="2213" w:type="pct"/>
          </w:tcPr>
          <w:p w14:paraId="7EA886F4" w14:textId="71CA9DED" w:rsidR="00997E0A" w:rsidRPr="00E0082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E2811" w14:textId="1777B5B4" w:rsidR="00997E0A" w:rsidRPr="00AA21F6" w:rsidRDefault="002B36F5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B63DD88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31367D94" w14:textId="681C86C9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7C6212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8CB1512" w14:textId="2FA86F4B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127" w:type="pct"/>
          </w:tcPr>
          <w:p w14:paraId="31F426C9" w14:textId="77777777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E80BF4A" w14:textId="73908C10" w:rsidR="00997E0A" w:rsidRPr="00E00820" w:rsidRDefault="00997E0A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2,259</w:t>
            </w:r>
          </w:p>
        </w:tc>
      </w:tr>
      <w:tr w:rsidR="00625E5E" w:rsidRPr="00E00820" w14:paraId="1B9AA477" w14:textId="77777777" w:rsidTr="004C4C9D">
        <w:tc>
          <w:tcPr>
            <w:tcW w:w="2213" w:type="pct"/>
          </w:tcPr>
          <w:p w14:paraId="53EA0BB3" w14:textId="77777777" w:rsidR="00625E5E" w:rsidRPr="00E00820" w:rsidRDefault="00625E5E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54CFB8D4" w14:textId="77777777" w:rsidR="00625E5E" w:rsidRDefault="00625E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FF27EF2" w14:textId="77777777" w:rsidR="00625E5E" w:rsidRPr="00E00820" w:rsidRDefault="00625E5E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54FCF343" w14:textId="77777777" w:rsidR="00625E5E" w:rsidRPr="00E00820" w:rsidRDefault="00625E5E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70D3A05" w14:textId="77777777" w:rsidR="00625E5E" w:rsidRPr="00E00820" w:rsidRDefault="00625E5E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1777BC7" w14:textId="77777777" w:rsidR="00625E5E" w:rsidRPr="00997E0A" w:rsidRDefault="00625E5E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FD45057" w14:textId="77777777" w:rsidR="00625E5E" w:rsidRPr="00E00820" w:rsidRDefault="00625E5E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0F1B0BA6" w14:textId="77777777" w:rsidR="00625E5E" w:rsidRPr="00E00820" w:rsidRDefault="00625E5E" w:rsidP="00997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850" w:rsidRPr="00E00820" w14:paraId="0A3490A9" w14:textId="77777777" w:rsidTr="00DE67CF">
        <w:tc>
          <w:tcPr>
            <w:tcW w:w="2213" w:type="pct"/>
          </w:tcPr>
          <w:p w14:paraId="59EC1633" w14:textId="66826DB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(รวมอยู่ในลูกหนี้หมุนเวียนอื่</w:t>
            </w:r>
            <w:r w:rsidR="00332D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95" w:type="pct"/>
          </w:tcPr>
          <w:p w14:paraId="511C80B6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2AC5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919965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5A9453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9D074D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1F489A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431166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DC0" w:rsidRPr="00E00820" w14:paraId="2465CD54" w14:textId="77777777" w:rsidTr="00DE67CF">
        <w:tc>
          <w:tcPr>
            <w:tcW w:w="2213" w:type="pct"/>
          </w:tcPr>
          <w:p w14:paraId="1D9E5BD1" w14:textId="77777777" w:rsidR="00332DC0" w:rsidRPr="00E00820" w:rsidRDefault="00332DC0" w:rsidP="003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353225" w14:textId="56627124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D1B1C0" w14:textId="7777777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59CD358" w14:textId="7777777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C647A1C" w14:textId="7777777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65AD6547" w14:textId="1508920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2,700</w:t>
            </w:r>
          </w:p>
        </w:tc>
        <w:tc>
          <w:tcPr>
            <w:tcW w:w="127" w:type="pct"/>
          </w:tcPr>
          <w:p w14:paraId="48133E38" w14:textId="77777777" w:rsidR="00332DC0" w:rsidRPr="004C4C9D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546B3A0" w14:textId="34B7EF94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6,985</w:t>
            </w:r>
          </w:p>
        </w:tc>
      </w:tr>
      <w:tr w:rsidR="00557850" w:rsidRPr="00E00820" w14:paraId="21A3D80A" w14:textId="77777777" w:rsidTr="00D7217C">
        <w:tc>
          <w:tcPr>
            <w:tcW w:w="2213" w:type="pct"/>
          </w:tcPr>
          <w:p w14:paraId="1B583411" w14:textId="726F92D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 w:rsidRPr="00E0082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(รวมอยู่ในลูกหนี้หมุนเวียนอื่น)</w:t>
            </w:r>
          </w:p>
        </w:tc>
        <w:tc>
          <w:tcPr>
            <w:tcW w:w="595" w:type="pct"/>
          </w:tcPr>
          <w:p w14:paraId="21D23C1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57A52F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268AE5A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F587F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2A6DDD5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3D0CE1C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C7FE5E9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E00820" w14:paraId="62E10F53" w14:textId="77777777" w:rsidTr="00495389">
        <w:tc>
          <w:tcPr>
            <w:tcW w:w="2213" w:type="pct"/>
          </w:tcPr>
          <w:p w14:paraId="4A29B917" w14:textId="7777777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DAE8218" w14:textId="199B50CA" w:rsidR="00557850" w:rsidRPr="00E00820" w:rsidRDefault="00997E0A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C1AB4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22D4DDD2" w14:textId="4A402AAF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4E9402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7090FEF2" w14:textId="7B5759A1" w:rsidR="00557850" w:rsidRPr="00E00820" w:rsidRDefault="00997E0A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sz w:val="30"/>
                <w:szCs w:val="30"/>
              </w:rPr>
              <w:t>37,897</w:t>
            </w:r>
          </w:p>
        </w:tc>
        <w:tc>
          <w:tcPr>
            <w:tcW w:w="127" w:type="pct"/>
          </w:tcPr>
          <w:p w14:paraId="05916B2D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C94822" w14:textId="45B72ED1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Pr="00E00820">
              <w:rPr>
                <w:rFonts w:asciiTheme="majorBidi" w:hAnsiTheme="majorBidi" w:cstheme="majorBidi"/>
                <w:sz w:val="30"/>
                <w:szCs w:val="30"/>
              </w:rPr>
              <w:t>,250</w:t>
            </w:r>
          </w:p>
        </w:tc>
      </w:tr>
      <w:tr w:rsidR="00557850" w:rsidRPr="00E00820" w14:paraId="7BA43B6C" w14:textId="77777777" w:rsidTr="004C4C9D">
        <w:trPr>
          <w:trHeight w:val="361"/>
        </w:trPr>
        <w:tc>
          <w:tcPr>
            <w:tcW w:w="2213" w:type="pct"/>
          </w:tcPr>
          <w:p w14:paraId="53A6AE0A" w14:textId="076B064F" w:rsidR="00882DFB" w:rsidRPr="00E00820" w:rsidRDefault="00882DFB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C6F8E8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BA885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750C274C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E4C7E5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07972FC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E101E2F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5B62E2D0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DC0" w:rsidRPr="00E00820" w14:paraId="02A71E60" w14:textId="77777777" w:rsidTr="007F3B92">
        <w:tc>
          <w:tcPr>
            <w:tcW w:w="2213" w:type="pct"/>
          </w:tcPr>
          <w:p w14:paraId="7C09E96B" w14:textId="77777777" w:rsidR="00285BA0" w:rsidRDefault="003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3981EADA" w14:textId="4FD06D8F" w:rsidR="00332DC0" w:rsidRPr="004C4C9D" w:rsidRDefault="00285BA0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332D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="00A84B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="00332D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="00332DC0"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95" w:type="pct"/>
          </w:tcPr>
          <w:p w14:paraId="481B84F0" w14:textId="77777777" w:rsidR="00332DC0" w:rsidRPr="00E00820" w:rsidRDefault="00332DC0" w:rsidP="007F3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C7B990" w14:textId="77777777" w:rsidR="00332DC0" w:rsidRPr="00E00820" w:rsidRDefault="00332DC0" w:rsidP="007F3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2326A301" w14:textId="77777777" w:rsidR="00332DC0" w:rsidRPr="00E00820" w:rsidRDefault="00332DC0" w:rsidP="007F3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C48211A" w14:textId="77777777" w:rsidR="00332DC0" w:rsidRPr="00E00820" w:rsidRDefault="00332DC0" w:rsidP="007F3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62A9DB7" w14:textId="77777777" w:rsidR="00332DC0" w:rsidRPr="00E00820" w:rsidRDefault="00332DC0" w:rsidP="007F3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BF142F4" w14:textId="77777777" w:rsidR="00332DC0" w:rsidRPr="00E00820" w:rsidRDefault="00332DC0" w:rsidP="007F3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1A283CC" w14:textId="77777777" w:rsidR="00332DC0" w:rsidRPr="00E00820" w:rsidRDefault="00332DC0" w:rsidP="007F3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DC0" w:rsidRPr="00E00820" w14:paraId="79E02DE5" w14:textId="77777777" w:rsidTr="007F3B92">
        <w:tc>
          <w:tcPr>
            <w:tcW w:w="2213" w:type="pct"/>
          </w:tcPr>
          <w:p w14:paraId="604506B0" w14:textId="77777777" w:rsidR="00332DC0" w:rsidRPr="00E00820" w:rsidRDefault="00332DC0" w:rsidP="0033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31E8886" w14:textId="7777777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684D74" w14:textId="7777777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D702DA4" w14:textId="7777777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939F87" w14:textId="77777777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015BEBAB" w14:textId="6A3D498B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  <w:tc>
          <w:tcPr>
            <w:tcW w:w="127" w:type="pct"/>
          </w:tcPr>
          <w:p w14:paraId="3E6CA8B5" w14:textId="77777777" w:rsidR="00332DC0" w:rsidRPr="004C4C9D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990FA53" w14:textId="1A380D5C" w:rsidR="00332DC0" w:rsidRPr="00E00820" w:rsidRDefault="00332DC0" w:rsidP="00332D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1,979</w:t>
            </w:r>
          </w:p>
        </w:tc>
      </w:tr>
      <w:tr w:rsidR="00332DC0" w:rsidRPr="00E00820" w14:paraId="42A11A7C" w14:textId="77777777" w:rsidTr="004C4C9D">
        <w:tc>
          <w:tcPr>
            <w:tcW w:w="2213" w:type="pct"/>
          </w:tcPr>
          <w:p w14:paraId="3F00E323" w14:textId="77777777" w:rsidR="00332DC0" w:rsidRPr="00E00820" w:rsidRDefault="00332DC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201683B8" w14:textId="77777777" w:rsidR="00332DC0" w:rsidRPr="00E00820" w:rsidRDefault="00332DC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C7E0B2" w14:textId="77777777" w:rsidR="00332DC0" w:rsidRPr="00E00820" w:rsidRDefault="00332DC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0103BEA5" w14:textId="77777777" w:rsidR="00332DC0" w:rsidRPr="00E00820" w:rsidRDefault="00332DC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B57957" w14:textId="77777777" w:rsidR="00332DC0" w:rsidRPr="00E00820" w:rsidRDefault="00332DC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7FCB754" w14:textId="77777777" w:rsidR="00332DC0" w:rsidRPr="00E00820" w:rsidRDefault="00332DC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511E3C1" w14:textId="77777777" w:rsidR="00332DC0" w:rsidRPr="00E00820" w:rsidRDefault="00332DC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A5B10D1" w14:textId="77777777" w:rsidR="00332DC0" w:rsidRPr="00E00820" w:rsidRDefault="00332DC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21F6" w:rsidRPr="00E00820" w14:paraId="458DEEF0" w14:textId="77777777" w:rsidTr="0052548B">
        <w:tc>
          <w:tcPr>
            <w:tcW w:w="2213" w:type="pct"/>
          </w:tcPr>
          <w:p w14:paraId="585A5E0F" w14:textId="77777777" w:rsidR="00AA21F6" w:rsidRPr="00E0269F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6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E026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95" w:type="pct"/>
          </w:tcPr>
          <w:p w14:paraId="1DD73FD1" w14:textId="77777777" w:rsidR="00AA21F6" w:rsidRPr="00E0269F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5B7EAA6" w14:textId="77777777" w:rsidR="00AA21F6" w:rsidRPr="00E0269F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</w:tcPr>
          <w:p w14:paraId="5BB1C535" w14:textId="77777777" w:rsidR="00AA21F6" w:rsidRPr="00E0269F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DE77977" w14:textId="77777777" w:rsidR="00AA21F6" w:rsidRPr="00E0269F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42BA3B2" w14:textId="77777777" w:rsidR="00AA21F6" w:rsidRPr="00E0269F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933B8DB" w14:textId="77777777" w:rsidR="00AA21F6" w:rsidRPr="00E0269F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047978E" w14:textId="77777777" w:rsidR="00AA21F6" w:rsidRPr="00E0269F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2DFB" w:rsidRPr="00E00820" w14:paraId="5D58187A" w14:textId="77777777" w:rsidTr="004C4C9D">
        <w:tc>
          <w:tcPr>
            <w:tcW w:w="2213" w:type="pct"/>
          </w:tcPr>
          <w:p w14:paraId="3128625D" w14:textId="0F6EE267" w:rsidR="00882DFB" w:rsidRPr="00E0269F" w:rsidRDefault="00882DFB" w:rsidP="0088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6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5524ECB" w14:textId="77777777" w:rsidR="00882DFB" w:rsidRPr="004C4C9D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76,241</w:t>
            </w:r>
          </w:p>
        </w:tc>
        <w:tc>
          <w:tcPr>
            <w:tcW w:w="143" w:type="pct"/>
          </w:tcPr>
          <w:p w14:paraId="71A5A6BF" w14:textId="77777777" w:rsidR="00882DFB" w:rsidRPr="00E0269F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AFAE7E4" w14:textId="77777777" w:rsidR="00882DFB" w:rsidRPr="004C4C9D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9F156F" w14:textId="77777777" w:rsidR="00882DFB" w:rsidRPr="004C4C9D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200603B1" w14:textId="77777777" w:rsidR="00882DFB" w:rsidRPr="004C4C9D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1C851E7" w14:textId="77777777" w:rsidR="00882DFB" w:rsidRPr="004C4C9D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CFAD207" w14:textId="77777777" w:rsidR="00882DFB" w:rsidRPr="004C4C9D" w:rsidRDefault="00882DFB" w:rsidP="00882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21F6" w:rsidRPr="00E00820" w14:paraId="2306A914" w14:textId="77777777" w:rsidTr="004C4C9D">
        <w:tc>
          <w:tcPr>
            <w:tcW w:w="2213" w:type="pct"/>
          </w:tcPr>
          <w:p w14:paraId="17AFFA88" w14:textId="77777777" w:rsidR="00AA21F6" w:rsidRPr="00E00820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52AF0B2" w14:textId="77777777" w:rsidR="00AA21F6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B60CCD4" w14:textId="77777777" w:rsidR="00AA21F6" w:rsidRPr="00E00820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7B9EDDFE" w14:textId="77777777" w:rsidR="00AA21F6" w:rsidRPr="00E00820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8B75894" w14:textId="77777777" w:rsidR="00AA21F6" w:rsidRPr="00E00820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CCDF09E" w14:textId="77777777" w:rsidR="00AA21F6" w:rsidRPr="00997E0A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394C8D9" w14:textId="77777777" w:rsidR="00AA21F6" w:rsidRPr="00E00820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4DE9F271" w14:textId="77777777" w:rsidR="00AA21F6" w:rsidRPr="00E00820" w:rsidRDefault="00AA21F6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7850" w:rsidRPr="00E00820" w14:paraId="45656798" w14:textId="77777777" w:rsidTr="00D7217C">
        <w:tc>
          <w:tcPr>
            <w:tcW w:w="2213" w:type="pct"/>
          </w:tcPr>
          <w:p w14:paraId="4DFF0D89" w14:textId="01B2C417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E0082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95" w:type="pct"/>
          </w:tcPr>
          <w:p w14:paraId="4CB72ACB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F18869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1" w:type="pct"/>
          </w:tcPr>
          <w:p w14:paraId="320AF5BE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9824C71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46BB83C3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22BA9B38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BE182D7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7850" w:rsidRPr="00E00820" w14:paraId="5C7C2561" w14:textId="77777777" w:rsidTr="00495389">
        <w:tc>
          <w:tcPr>
            <w:tcW w:w="2213" w:type="pct"/>
          </w:tcPr>
          <w:p w14:paraId="30A74E80" w14:textId="32955034" w:rsidR="00557850" w:rsidRPr="00E00820" w:rsidRDefault="00557850" w:rsidP="00557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D7B4816" w14:textId="5BF4639A" w:rsidR="00557850" w:rsidRPr="00E00820" w:rsidRDefault="00997E0A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8947B1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369000A8" w14:textId="096EC449" w:rsidR="00557850" w:rsidRPr="00E00820" w:rsidRDefault="00557850" w:rsidP="009A7E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D75FF14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42C77822" w14:textId="2BF03088" w:rsidR="00557850" w:rsidRPr="00E00820" w:rsidRDefault="00997E0A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</w:t>
            </w:r>
            <w:r w:rsidR="00A84BD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79589055" w14:textId="77777777" w:rsidR="00557850" w:rsidRPr="00E00820" w:rsidRDefault="00557850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5A600DE" w14:textId="06E22DB8" w:rsidR="00557850" w:rsidRPr="00E00820" w:rsidRDefault="00C07F18" w:rsidP="005578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31,170</w:t>
            </w:r>
          </w:p>
        </w:tc>
      </w:tr>
    </w:tbl>
    <w:p w14:paraId="6F9EDA63" w14:textId="79678B5D" w:rsidR="00DA2196" w:rsidRDefault="00DA2196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3"/>
        <w:gridCol w:w="1824"/>
        <w:gridCol w:w="270"/>
        <w:gridCol w:w="1170"/>
        <w:gridCol w:w="270"/>
        <w:gridCol w:w="900"/>
        <w:gridCol w:w="270"/>
        <w:gridCol w:w="990"/>
        <w:gridCol w:w="325"/>
        <w:gridCol w:w="1108"/>
      </w:tblGrid>
      <w:tr w:rsidR="00AA21F6" w:rsidRPr="00275CA8" w14:paraId="45A5AD36" w14:textId="77777777" w:rsidTr="0052548B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7BEFC351" w14:textId="77777777" w:rsidR="00AA21F6" w:rsidRPr="00107DF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3824E32D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A2C0CC9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  <w:vAlign w:val="bottom"/>
          </w:tcPr>
          <w:p w14:paraId="06F37A40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A21F6" w:rsidRPr="00275CA8" w14:paraId="70231AE0" w14:textId="77777777" w:rsidTr="0052548B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7FF2C0C9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1EDAECDC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289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4FBD87EA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1289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5140D9A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D5A8E82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289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7619E897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28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128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FCE11D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325503E8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83A41E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F3BB54B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2" w:type="pct"/>
            <w:shd w:val="clear" w:color="auto" w:fill="auto"/>
            <w:vAlign w:val="bottom"/>
          </w:tcPr>
          <w:p w14:paraId="00A6C00A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821F62F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12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1289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69EE258A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51289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AA21F6" w:rsidRPr="00275CA8" w14:paraId="44422701" w14:textId="77777777" w:rsidTr="0052548B">
        <w:trPr>
          <w:tblHeader/>
        </w:trPr>
        <w:tc>
          <w:tcPr>
            <w:tcW w:w="1229" w:type="pct"/>
            <w:shd w:val="clear" w:color="auto" w:fill="auto"/>
          </w:tcPr>
          <w:p w14:paraId="0DCAEF93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3D5598F8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2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7DA2F46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854475B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12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21F6" w:rsidRPr="00275CA8" w14:paraId="587CB101" w14:textId="77777777" w:rsidTr="0052548B">
        <w:trPr>
          <w:tblHeader/>
        </w:trPr>
        <w:tc>
          <w:tcPr>
            <w:tcW w:w="1229" w:type="pct"/>
            <w:shd w:val="clear" w:color="auto" w:fill="auto"/>
          </w:tcPr>
          <w:p w14:paraId="38DF2D00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128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65" w:type="pct"/>
            <w:shd w:val="clear" w:color="auto" w:fill="auto"/>
          </w:tcPr>
          <w:p w14:paraId="64CE3875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658CA14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74D387C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21F6" w:rsidRPr="000D03A1" w14:paraId="0EF47A85" w14:textId="77777777" w:rsidTr="0052548B">
        <w:tc>
          <w:tcPr>
            <w:tcW w:w="1229" w:type="pct"/>
            <w:shd w:val="clear" w:color="auto" w:fill="auto"/>
          </w:tcPr>
          <w:p w14:paraId="429F69E6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128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65" w:type="pct"/>
            <w:shd w:val="clear" w:color="auto" w:fill="auto"/>
          </w:tcPr>
          <w:p w14:paraId="78AE8407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A0BFAD3" w14:textId="77777777" w:rsidR="00AA21F6" w:rsidRPr="00D51289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18A25B47" w14:textId="77777777" w:rsidR="00AA21F6" w:rsidRPr="00997E0A" w:rsidRDefault="00AA21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43" w:type="pct"/>
            <w:shd w:val="clear" w:color="auto" w:fill="auto"/>
          </w:tcPr>
          <w:p w14:paraId="2794787A" w14:textId="77777777" w:rsidR="00AA21F6" w:rsidRPr="00997E0A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05DEB751" w14:textId="77777777" w:rsidR="00AA21F6" w:rsidRPr="00997E0A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18,000</w:t>
            </w:r>
          </w:p>
        </w:tc>
        <w:tc>
          <w:tcPr>
            <w:tcW w:w="143" w:type="pct"/>
            <w:shd w:val="clear" w:color="auto" w:fill="auto"/>
          </w:tcPr>
          <w:p w14:paraId="4C2B4D7B" w14:textId="77777777" w:rsidR="00AA21F6" w:rsidRPr="00997E0A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34484439" w14:textId="77777777" w:rsidR="00AA21F6" w:rsidRPr="00997E0A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2" w:type="pct"/>
            <w:shd w:val="clear" w:color="auto" w:fill="auto"/>
          </w:tcPr>
          <w:p w14:paraId="536DFEB2" w14:textId="77777777" w:rsidR="00AA21F6" w:rsidRPr="00997E0A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3DD0D126" w14:textId="77777777" w:rsidR="00AA21F6" w:rsidRPr="00997E0A" w:rsidRDefault="00AA21F6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18,320</w:t>
            </w:r>
          </w:p>
        </w:tc>
      </w:tr>
    </w:tbl>
    <w:p w14:paraId="2D67A348" w14:textId="77777777" w:rsidR="00AA21F6" w:rsidRDefault="00AA21F6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3"/>
        <w:gridCol w:w="1824"/>
        <w:gridCol w:w="270"/>
        <w:gridCol w:w="1170"/>
        <w:gridCol w:w="270"/>
        <w:gridCol w:w="900"/>
        <w:gridCol w:w="270"/>
        <w:gridCol w:w="990"/>
        <w:gridCol w:w="325"/>
        <w:gridCol w:w="1108"/>
      </w:tblGrid>
      <w:tr w:rsidR="00B95C6A" w:rsidRPr="00A408B0" w14:paraId="590FC3D8" w14:textId="77777777" w:rsidTr="004D6CFA">
        <w:trPr>
          <w:tblHeader/>
        </w:trPr>
        <w:tc>
          <w:tcPr>
            <w:tcW w:w="1229" w:type="pct"/>
            <w:shd w:val="clear" w:color="auto" w:fill="auto"/>
          </w:tcPr>
          <w:p w14:paraId="5B1D8A12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65" w:type="pct"/>
            <w:shd w:val="clear" w:color="auto" w:fill="auto"/>
          </w:tcPr>
          <w:p w14:paraId="1746BD4B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FD8972D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032C6448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95C6A" w:rsidRPr="000D03A1" w14:paraId="0A497C10" w14:textId="77777777" w:rsidTr="004D6CFA">
        <w:tc>
          <w:tcPr>
            <w:tcW w:w="1229" w:type="pct"/>
            <w:shd w:val="clear" w:color="auto" w:fill="auto"/>
          </w:tcPr>
          <w:p w14:paraId="444EB9A4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65" w:type="pct"/>
            <w:shd w:val="clear" w:color="auto" w:fill="auto"/>
          </w:tcPr>
          <w:p w14:paraId="1B34B3F4" w14:textId="2E00A29E" w:rsidR="00B95C6A" w:rsidRPr="00A408B0" w:rsidRDefault="00997E0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FE85648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1F42DC4E" w14:textId="7FC763E4" w:rsidR="00B95C6A" w:rsidRPr="00997E0A" w:rsidRDefault="00A379C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30A4F23" w14:textId="77777777" w:rsidR="00B95C6A" w:rsidRPr="00997E0A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1D8AD167" w14:textId="12EA9201" w:rsidR="00B95C6A" w:rsidRPr="00997E0A" w:rsidRDefault="00A379C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143" w:type="pct"/>
            <w:shd w:val="clear" w:color="auto" w:fill="auto"/>
          </w:tcPr>
          <w:p w14:paraId="71900E2B" w14:textId="77777777" w:rsidR="00B95C6A" w:rsidRPr="00997E0A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3E7C78D7" w14:textId="7903D383" w:rsidR="00B95C6A" w:rsidRPr="00997E0A" w:rsidRDefault="00A379C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2" w:type="pct"/>
            <w:shd w:val="clear" w:color="auto" w:fill="auto"/>
          </w:tcPr>
          <w:p w14:paraId="48349544" w14:textId="77777777" w:rsidR="00B95C6A" w:rsidRPr="00997E0A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244F1E48" w14:textId="77777777" w:rsidR="00B95C6A" w:rsidRPr="00997E0A" w:rsidRDefault="00B95C6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</w:p>
        </w:tc>
      </w:tr>
    </w:tbl>
    <w:p w14:paraId="5D366F01" w14:textId="77777777" w:rsidR="0099197F" w:rsidRDefault="0099197F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3"/>
        <w:gridCol w:w="1824"/>
        <w:gridCol w:w="270"/>
        <w:gridCol w:w="1170"/>
        <w:gridCol w:w="270"/>
        <w:gridCol w:w="900"/>
        <w:gridCol w:w="270"/>
        <w:gridCol w:w="990"/>
        <w:gridCol w:w="325"/>
        <w:gridCol w:w="1108"/>
      </w:tblGrid>
      <w:tr w:rsidR="00B95C6A" w:rsidRPr="00A408B0" w14:paraId="532F0D80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  <w:vAlign w:val="bottom"/>
          </w:tcPr>
          <w:p w14:paraId="0D5F6B52" w14:textId="77777777" w:rsidR="00B95C6A" w:rsidRPr="00107DF9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20A4E9C1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A85718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  <w:vAlign w:val="bottom"/>
          </w:tcPr>
          <w:p w14:paraId="62222695" w14:textId="559EFF92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95C6A" w:rsidRPr="00A408B0" w14:paraId="585AF0F1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  <w:vAlign w:val="bottom"/>
          </w:tcPr>
          <w:p w14:paraId="4F25CC81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78234501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7C1B36E3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08B0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B15A8A9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8F44186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5D827B42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1BF7B0D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59E08706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5A8E133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0AD42A36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2" w:type="pct"/>
            <w:shd w:val="clear" w:color="auto" w:fill="auto"/>
            <w:vAlign w:val="bottom"/>
          </w:tcPr>
          <w:p w14:paraId="08641471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270D6B9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08B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3DEA1601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08B0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B95C6A" w:rsidRPr="00A408B0" w14:paraId="5BCD7EFC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</w:tcPr>
          <w:p w14:paraId="33DA3075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5481C95A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12165B2A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7EB40916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C6A" w:rsidRPr="00A408B0" w14:paraId="56C369CF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</w:tcPr>
          <w:p w14:paraId="758D7C42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65" w:type="pct"/>
            <w:shd w:val="clear" w:color="auto" w:fill="auto"/>
          </w:tcPr>
          <w:p w14:paraId="4FE4F3B3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D660075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6D2C4797" w14:textId="77777777" w:rsidR="00B95C6A" w:rsidRPr="00A408B0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97E0A" w:rsidRPr="000D03A1" w14:paraId="0A541238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</w:tcPr>
          <w:p w14:paraId="30866D35" w14:textId="2F491585" w:rsidR="00997E0A" w:rsidRPr="00A408B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65" w:type="pct"/>
            <w:shd w:val="clear" w:color="auto" w:fill="auto"/>
          </w:tcPr>
          <w:p w14:paraId="3018631F" w14:textId="696B58C5" w:rsidR="00997E0A" w:rsidRPr="00A408B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329F6013" w14:textId="77777777" w:rsidR="00997E0A" w:rsidRPr="00A408B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27357B24" w14:textId="4EB8F982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5142">
              <w:rPr>
                <w:rFonts w:asciiTheme="majorBidi" w:hAnsiTheme="majorBidi" w:cstheme="majorBidi"/>
                <w:sz w:val="30"/>
                <w:szCs w:val="30"/>
              </w:rPr>
              <w:t>286,474</w:t>
            </w:r>
          </w:p>
        </w:tc>
        <w:tc>
          <w:tcPr>
            <w:tcW w:w="143" w:type="pct"/>
            <w:shd w:val="clear" w:color="auto" w:fill="auto"/>
          </w:tcPr>
          <w:p w14:paraId="49C1DD6F" w14:textId="77777777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2D58BE7F" w14:textId="3B24FB76" w:rsidR="00997E0A" w:rsidRPr="00905142" w:rsidRDefault="00997E0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278,840 </w:t>
            </w:r>
          </w:p>
        </w:tc>
        <w:tc>
          <w:tcPr>
            <w:tcW w:w="143" w:type="pct"/>
            <w:shd w:val="clear" w:color="auto" w:fill="auto"/>
          </w:tcPr>
          <w:p w14:paraId="4090D971" w14:textId="77777777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0FF28C96" w14:textId="56396172" w:rsidR="00997E0A" w:rsidRPr="00905142" w:rsidRDefault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(409,634)</w:t>
            </w:r>
          </w:p>
        </w:tc>
        <w:tc>
          <w:tcPr>
            <w:tcW w:w="172" w:type="pct"/>
            <w:shd w:val="clear" w:color="auto" w:fill="auto"/>
          </w:tcPr>
          <w:p w14:paraId="6708035F" w14:textId="77777777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39764C26" w14:textId="0CD088D2" w:rsidR="00997E0A" w:rsidRPr="00997E0A" w:rsidRDefault="00997E0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155,680 </w:t>
            </w:r>
          </w:p>
        </w:tc>
      </w:tr>
      <w:tr w:rsidR="00997E0A" w:rsidRPr="000D03A1" w14:paraId="35A7F002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</w:tcPr>
          <w:p w14:paraId="21BF1114" w14:textId="77777777" w:rsidR="00997E0A" w:rsidRPr="00A408B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65" w:type="pct"/>
            <w:shd w:val="clear" w:color="auto" w:fill="auto"/>
          </w:tcPr>
          <w:p w14:paraId="39FEEECD" w14:textId="725C311F" w:rsidR="00997E0A" w:rsidRPr="00A408B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1C13B4" w14:textId="77777777" w:rsidR="00997E0A" w:rsidRPr="00A408B0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442CA314" w14:textId="77777777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05142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3" w:type="pct"/>
            <w:shd w:val="clear" w:color="auto" w:fill="auto"/>
          </w:tcPr>
          <w:p w14:paraId="7F790310" w14:textId="77777777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607783FB" w14:textId="14CFAC05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18,000 </w:t>
            </w:r>
          </w:p>
        </w:tc>
        <w:tc>
          <w:tcPr>
            <w:tcW w:w="143" w:type="pct"/>
            <w:shd w:val="clear" w:color="auto" w:fill="auto"/>
          </w:tcPr>
          <w:p w14:paraId="640F2819" w14:textId="77777777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348220D9" w14:textId="39B9517F" w:rsidR="00997E0A" w:rsidRPr="00997E0A" w:rsidRDefault="00997E0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72" w:type="pct"/>
            <w:shd w:val="clear" w:color="auto" w:fill="auto"/>
          </w:tcPr>
          <w:p w14:paraId="7F32EF88" w14:textId="77777777" w:rsidR="00997E0A" w:rsidRPr="00905142" w:rsidRDefault="00997E0A" w:rsidP="0099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01C3847" w14:textId="371D9B1C" w:rsidR="00997E0A" w:rsidRPr="00997E0A" w:rsidRDefault="00997E0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18,320 </w:t>
            </w:r>
          </w:p>
        </w:tc>
      </w:tr>
      <w:tr w:rsidR="00B95C6A" w:rsidRPr="00B95C6A" w14:paraId="5410DBEC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</w:tcPr>
          <w:p w14:paraId="73BB78C3" w14:textId="32AFDCD2" w:rsidR="00B95C6A" w:rsidRPr="00905142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1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pct"/>
            <w:shd w:val="clear" w:color="auto" w:fill="auto"/>
          </w:tcPr>
          <w:p w14:paraId="7A14B371" w14:textId="77777777" w:rsidR="00B95C6A" w:rsidRPr="00905142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143" w:type="pct"/>
            <w:shd w:val="clear" w:color="auto" w:fill="auto"/>
          </w:tcPr>
          <w:p w14:paraId="0734F7C1" w14:textId="77777777" w:rsidR="00B95C6A" w:rsidRPr="00905142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16AC7" w14:textId="5014505A" w:rsidR="00B95C6A" w:rsidRPr="00B95C6A" w:rsidRDefault="00B95C6A" w:rsidP="00905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286,794</w:t>
            </w:r>
          </w:p>
        </w:tc>
        <w:tc>
          <w:tcPr>
            <w:tcW w:w="143" w:type="pct"/>
            <w:shd w:val="clear" w:color="auto" w:fill="auto"/>
          </w:tcPr>
          <w:p w14:paraId="353A0898" w14:textId="77777777" w:rsidR="00B95C6A" w:rsidRPr="00B95C6A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880D2" w14:textId="5833EBF2" w:rsidR="00B95C6A" w:rsidRPr="00B95C6A" w:rsidRDefault="00997E0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296,840</w:t>
            </w:r>
          </w:p>
        </w:tc>
        <w:tc>
          <w:tcPr>
            <w:tcW w:w="143" w:type="pct"/>
            <w:shd w:val="clear" w:color="auto" w:fill="auto"/>
          </w:tcPr>
          <w:p w14:paraId="5A22A458" w14:textId="77777777" w:rsidR="00B95C6A" w:rsidRPr="00B95C6A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7BCAD" w14:textId="2AD8F343" w:rsidR="00B95C6A" w:rsidRPr="00B95C6A" w:rsidRDefault="00997E0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7E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(409,634)</w:t>
            </w:r>
          </w:p>
        </w:tc>
        <w:tc>
          <w:tcPr>
            <w:tcW w:w="172" w:type="pct"/>
            <w:shd w:val="clear" w:color="auto" w:fill="auto"/>
          </w:tcPr>
          <w:p w14:paraId="09DE2A98" w14:textId="77777777" w:rsidR="00B95C6A" w:rsidRPr="00B95C6A" w:rsidRDefault="00B95C6A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4B281" w14:textId="63E3BD50" w:rsidR="00B95C6A" w:rsidRPr="00882DFB" w:rsidRDefault="00997E0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174,000</w:t>
            </w:r>
          </w:p>
        </w:tc>
      </w:tr>
      <w:tr w:rsidR="007F3C35" w:rsidRPr="00A408B0" w14:paraId="2917F0B9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036AB7F9" w14:textId="77777777" w:rsidR="007F3C35" w:rsidRPr="00A408B0" w:rsidRDefault="007F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302085C1" w14:textId="454F2D1A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AB7FCBA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2F674D94" w14:textId="16152C3F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F3C35" w:rsidRPr="00A408B0" w14:paraId="58B0F069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167AA766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65" w:type="pct"/>
            <w:shd w:val="clear" w:color="auto" w:fill="auto"/>
          </w:tcPr>
          <w:p w14:paraId="7A74C4C0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CACEBA3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40D8D004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F3C35" w:rsidRPr="000D03A1" w14:paraId="301249D0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1703C683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65" w:type="pct"/>
            <w:shd w:val="clear" w:color="auto" w:fill="auto"/>
          </w:tcPr>
          <w:p w14:paraId="06E34551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57E6F0F7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1B72AF1" w14:textId="77777777" w:rsidR="007F3C35" w:rsidRPr="00905142" w:rsidRDefault="007F3C35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243,850</w:t>
            </w:r>
          </w:p>
        </w:tc>
        <w:tc>
          <w:tcPr>
            <w:tcW w:w="143" w:type="pct"/>
            <w:shd w:val="clear" w:color="auto" w:fill="auto"/>
          </w:tcPr>
          <w:p w14:paraId="7AF73903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795323A5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178,900</w:t>
            </w:r>
          </w:p>
        </w:tc>
        <w:tc>
          <w:tcPr>
            <w:tcW w:w="143" w:type="pct"/>
            <w:shd w:val="clear" w:color="auto" w:fill="auto"/>
          </w:tcPr>
          <w:p w14:paraId="058B5F04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</w:tcPr>
          <w:p w14:paraId="4EC8C97C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(136,276)</w:t>
            </w:r>
          </w:p>
        </w:tc>
        <w:tc>
          <w:tcPr>
            <w:tcW w:w="172" w:type="pct"/>
            <w:shd w:val="clear" w:color="auto" w:fill="auto"/>
          </w:tcPr>
          <w:p w14:paraId="07E67A42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FECF225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142">
              <w:rPr>
                <w:rFonts w:asciiTheme="majorBidi" w:hAnsiTheme="majorBidi" w:cstheme="majorBidi"/>
                <w:sz w:val="30"/>
                <w:szCs w:val="30"/>
              </w:rPr>
              <w:t>286,474</w:t>
            </w:r>
          </w:p>
        </w:tc>
      </w:tr>
      <w:tr w:rsidR="007F3C35" w:rsidRPr="000D03A1" w14:paraId="7DF29077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48A67845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965" w:type="pct"/>
            <w:shd w:val="clear" w:color="auto" w:fill="auto"/>
          </w:tcPr>
          <w:p w14:paraId="3560C263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0E2934" w14:textId="77777777" w:rsidR="007F3C35" w:rsidRPr="00A408B0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264F968B" w14:textId="77777777" w:rsidR="007F3C35" w:rsidRPr="00905142" w:rsidRDefault="007F3C35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64F267D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</w:tcPr>
          <w:p w14:paraId="35847B01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320</w:t>
            </w:r>
          </w:p>
        </w:tc>
        <w:tc>
          <w:tcPr>
            <w:tcW w:w="143" w:type="pct"/>
            <w:shd w:val="clear" w:color="auto" w:fill="auto"/>
          </w:tcPr>
          <w:p w14:paraId="366F96ED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1FDD976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2" w:type="pct"/>
            <w:shd w:val="clear" w:color="auto" w:fill="auto"/>
          </w:tcPr>
          <w:p w14:paraId="328C7C21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5282C5FE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142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7F3C35" w:rsidRPr="00B95C6A" w14:paraId="672D0980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5D9D1459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51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5" w:type="pct"/>
            <w:shd w:val="clear" w:color="auto" w:fill="auto"/>
          </w:tcPr>
          <w:p w14:paraId="6E22828E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CF774D4" w14:textId="77777777" w:rsidR="007F3C35" w:rsidRPr="00905142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AA93" w14:textId="77777777" w:rsidR="007F3C35" w:rsidRPr="00B95C6A" w:rsidRDefault="007F3C35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243,850</w:t>
            </w:r>
          </w:p>
        </w:tc>
        <w:tc>
          <w:tcPr>
            <w:tcW w:w="143" w:type="pct"/>
            <w:shd w:val="clear" w:color="auto" w:fill="auto"/>
          </w:tcPr>
          <w:p w14:paraId="3121C722" w14:textId="77777777" w:rsidR="007F3C35" w:rsidRPr="00B95C6A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13565" w14:textId="77777777" w:rsidR="007F3C35" w:rsidRPr="00B95C6A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179,220</w:t>
            </w:r>
          </w:p>
        </w:tc>
        <w:tc>
          <w:tcPr>
            <w:tcW w:w="143" w:type="pct"/>
            <w:shd w:val="clear" w:color="auto" w:fill="auto"/>
          </w:tcPr>
          <w:p w14:paraId="15CA5FED" w14:textId="77777777" w:rsidR="007F3C35" w:rsidRPr="00B95C6A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EC0DF" w14:textId="77777777" w:rsidR="007F3C35" w:rsidRPr="00B95C6A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(136,276)</w:t>
            </w:r>
          </w:p>
        </w:tc>
        <w:tc>
          <w:tcPr>
            <w:tcW w:w="172" w:type="pct"/>
            <w:shd w:val="clear" w:color="auto" w:fill="auto"/>
          </w:tcPr>
          <w:p w14:paraId="09C9E037" w14:textId="77777777" w:rsidR="007F3C35" w:rsidRPr="00B95C6A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B501C" w14:textId="77777777" w:rsidR="007F3C35" w:rsidRPr="00B95C6A" w:rsidRDefault="007F3C35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C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286,794</w:t>
            </w:r>
          </w:p>
        </w:tc>
      </w:tr>
    </w:tbl>
    <w:p w14:paraId="48B0F520" w14:textId="7F73565B" w:rsidR="001B096D" w:rsidRDefault="001B096D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3"/>
        <w:gridCol w:w="1824"/>
        <w:gridCol w:w="270"/>
        <w:gridCol w:w="1170"/>
        <w:gridCol w:w="270"/>
        <w:gridCol w:w="900"/>
        <w:gridCol w:w="270"/>
        <w:gridCol w:w="990"/>
        <w:gridCol w:w="325"/>
        <w:gridCol w:w="1108"/>
      </w:tblGrid>
      <w:tr w:rsidR="0047528D" w:rsidRPr="00A408B0" w14:paraId="453C9290" w14:textId="77777777" w:rsidTr="004C4C9D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47FF7BAD" w14:textId="77777777" w:rsidR="0047528D" w:rsidRPr="00107DF9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2F3873AA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3BA161A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  <w:vAlign w:val="bottom"/>
          </w:tcPr>
          <w:p w14:paraId="34EEB904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7528D" w:rsidRPr="00A408B0" w14:paraId="42EB05C8" w14:textId="77777777" w:rsidTr="004C4C9D">
        <w:trPr>
          <w:tblHeader/>
        </w:trPr>
        <w:tc>
          <w:tcPr>
            <w:tcW w:w="1229" w:type="pct"/>
            <w:shd w:val="clear" w:color="auto" w:fill="auto"/>
            <w:vAlign w:val="bottom"/>
          </w:tcPr>
          <w:p w14:paraId="3FCF7C6C" w14:textId="2754E480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65" w:type="pct"/>
            <w:shd w:val="clear" w:color="auto" w:fill="auto"/>
            <w:vAlign w:val="bottom"/>
          </w:tcPr>
          <w:p w14:paraId="15E51A79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11354244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08B0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33BE7EB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3D0B91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7CF1BAC6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0973CEE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509722B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66DB130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" w:type="pct"/>
            <w:shd w:val="clear" w:color="auto" w:fill="auto"/>
            <w:vAlign w:val="bottom"/>
          </w:tcPr>
          <w:p w14:paraId="693368E9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2" w:type="pct"/>
            <w:shd w:val="clear" w:color="auto" w:fill="auto"/>
            <w:vAlign w:val="bottom"/>
          </w:tcPr>
          <w:p w14:paraId="744C90D4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85CFB38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08B0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</w:p>
          <w:p w14:paraId="621E63E4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08B0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47528D" w:rsidRPr="00A408B0" w14:paraId="08DFCEB0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4D49AF55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pct"/>
            <w:shd w:val="clear" w:color="auto" w:fill="auto"/>
          </w:tcPr>
          <w:p w14:paraId="1ED83C61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14:paraId="68910950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1F1F251F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28D" w:rsidRPr="00A408B0" w14:paraId="3283C4CE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</w:tcPr>
          <w:p w14:paraId="0D08E0CD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65" w:type="pct"/>
            <w:shd w:val="clear" w:color="auto" w:fill="auto"/>
          </w:tcPr>
          <w:p w14:paraId="28A4C80E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49B81AC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6CCA935A" w14:textId="77777777" w:rsidR="0047528D" w:rsidRPr="00A408B0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7528D" w:rsidRPr="00494881" w14:paraId="7781E1DD" w14:textId="77777777" w:rsidTr="004C4C9D">
        <w:trPr>
          <w:cantSplit/>
          <w:tblHeader/>
        </w:trPr>
        <w:tc>
          <w:tcPr>
            <w:tcW w:w="1229" w:type="pct"/>
            <w:shd w:val="clear" w:color="auto" w:fill="auto"/>
          </w:tcPr>
          <w:p w14:paraId="0421D5E7" w14:textId="523A7911" w:rsidR="0047528D" w:rsidRPr="00494881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881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 w:rsidR="002D5C16" w:rsidRPr="00494881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ุคคลที่เกี่ยวข้องกัน</w:t>
            </w:r>
          </w:p>
        </w:tc>
        <w:tc>
          <w:tcPr>
            <w:tcW w:w="965" w:type="pct"/>
            <w:shd w:val="clear" w:color="auto" w:fill="auto"/>
          </w:tcPr>
          <w:p w14:paraId="2117A1D6" w14:textId="55D562E1" w:rsidR="0047528D" w:rsidRPr="00494881" w:rsidRDefault="00EB0D05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881">
              <w:rPr>
                <w:rFonts w:asciiTheme="majorBidi" w:hAnsiTheme="majorBidi" w:cstheme="majorBidi"/>
                <w:sz w:val="30"/>
                <w:szCs w:val="30"/>
              </w:rPr>
              <w:t>5.25</w:t>
            </w:r>
            <w:r w:rsidR="008E1FFC" w:rsidRPr="004C4C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E1FFC"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948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94881">
              <w:rPr>
                <w:rFonts w:asciiTheme="majorBidi" w:hAnsiTheme="majorBidi" w:cstheme="majorBidi"/>
                <w:sz w:val="30"/>
                <w:szCs w:val="30"/>
              </w:rPr>
              <w:t>5.75</w:t>
            </w:r>
          </w:p>
        </w:tc>
        <w:tc>
          <w:tcPr>
            <w:tcW w:w="143" w:type="pct"/>
            <w:shd w:val="clear" w:color="auto" w:fill="auto"/>
          </w:tcPr>
          <w:p w14:paraId="22A85AF2" w14:textId="77777777" w:rsidR="0047528D" w:rsidRPr="00494881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2FB5C557" w14:textId="036A4F63" w:rsidR="0047528D" w:rsidRPr="00494881" w:rsidRDefault="002D5C1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143" w:type="pct"/>
            <w:shd w:val="clear" w:color="auto" w:fill="auto"/>
          </w:tcPr>
          <w:p w14:paraId="6B6062C2" w14:textId="77777777" w:rsidR="0047528D" w:rsidRPr="00494881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6BB9A99B" w14:textId="763F2BE0" w:rsidR="0047528D" w:rsidRPr="00494881" w:rsidRDefault="00332DC0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88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</w:t>
            </w:r>
            <w:r w:rsidRPr="00494881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="00A84BDB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  <w:r w:rsidRPr="0049488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85</w:t>
            </w:r>
          </w:p>
        </w:tc>
        <w:tc>
          <w:tcPr>
            <w:tcW w:w="143" w:type="pct"/>
            <w:shd w:val="clear" w:color="auto" w:fill="auto"/>
          </w:tcPr>
          <w:p w14:paraId="4CAC8656" w14:textId="77777777" w:rsidR="0047528D" w:rsidRPr="00494881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11AA61CB" w14:textId="711FAFC9" w:rsidR="0047528D" w:rsidRPr="00494881" w:rsidRDefault="00332DC0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A84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94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C2C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Pr="00494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85)</w:t>
            </w:r>
          </w:p>
        </w:tc>
        <w:tc>
          <w:tcPr>
            <w:tcW w:w="172" w:type="pct"/>
            <w:shd w:val="clear" w:color="auto" w:fill="auto"/>
          </w:tcPr>
          <w:p w14:paraId="50766656" w14:textId="77777777" w:rsidR="0047528D" w:rsidRPr="00494881" w:rsidRDefault="0047528D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6940D6EB" w14:textId="44D70059" w:rsidR="0047528D" w:rsidRPr="00494881" w:rsidRDefault="00EB0D05" w:rsidP="004D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8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ED83679" w14:textId="17AE66B3" w:rsidR="00332DC0" w:rsidRDefault="00332DC0" w:rsidP="00B23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323"/>
        <w:gridCol w:w="1824"/>
        <w:gridCol w:w="270"/>
        <w:gridCol w:w="1170"/>
        <w:gridCol w:w="270"/>
        <w:gridCol w:w="900"/>
        <w:gridCol w:w="270"/>
        <w:gridCol w:w="990"/>
        <w:gridCol w:w="325"/>
        <w:gridCol w:w="1108"/>
      </w:tblGrid>
      <w:tr w:rsidR="00332DC0" w:rsidRPr="00A408B0" w14:paraId="0F7EB592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3E772BAA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08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65" w:type="pct"/>
            <w:shd w:val="clear" w:color="auto" w:fill="auto"/>
          </w:tcPr>
          <w:p w14:paraId="7CD3004E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5BFB196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3" w:type="pct"/>
            <w:gridSpan w:val="7"/>
            <w:shd w:val="clear" w:color="auto" w:fill="auto"/>
          </w:tcPr>
          <w:p w14:paraId="660CAE11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32DC0" w:rsidRPr="000D03A1" w14:paraId="46EC4006" w14:textId="77777777" w:rsidTr="004C4C9D">
        <w:trPr>
          <w:tblHeader/>
        </w:trPr>
        <w:tc>
          <w:tcPr>
            <w:tcW w:w="1229" w:type="pct"/>
            <w:shd w:val="clear" w:color="auto" w:fill="auto"/>
          </w:tcPr>
          <w:p w14:paraId="0B084B07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8B0">
              <w:rPr>
                <w:rFonts w:asciiTheme="majorBidi" w:hAnsiTheme="majorBidi" w:cstheme="majorBidi"/>
                <w:sz w:val="30"/>
                <w:szCs w:val="30"/>
                <w:cs/>
              </w:rPr>
              <w:t>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ุคคลที่เกี่ยวข้องกัน</w:t>
            </w:r>
          </w:p>
        </w:tc>
        <w:tc>
          <w:tcPr>
            <w:tcW w:w="965" w:type="pct"/>
            <w:shd w:val="clear" w:color="auto" w:fill="auto"/>
          </w:tcPr>
          <w:p w14:paraId="58330CBB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5.25</w:t>
            </w:r>
          </w:p>
        </w:tc>
        <w:tc>
          <w:tcPr>
            <w:tcW w:w="143" w:type="pct"/>
            <w:shd w:val="clear" w:color="auto" w:fill="auto"/>
          </w:tcPr>
          <w:p w14:paraId="397C3CD3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6E362ACA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2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F1473CE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  <w:tcBorders>
              <w:bottom w:val="double" w:sz="4" w:space="0" w:color="auto"/>
            </w:tcBorders>
            <w:shd w:val="clear" w:color="auto" w:fill="auto"/>
          </w:tcPr>
          <w:p w14:paraId="3EAB7962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3,500</w:t>
            </w:r>
          </w:p>
        </w:tc>
        <w:tc>
          <w:tcPr>
            <w:tcW w:w="143" w:type="pct"/>
            <w:shd w:val="clear" w:color="auto" w:fill="auto"/>
          </w:tcPr>
          <w:p w14:paraId="535C6C62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  <w:shd w:val="clear" w:color="auto" w:fill="auto"/>
          </w:tcPr>
          <w:p w14:paraId="1BB6C5E5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(1,000)</w:t>
            </w:r>
          </w:p>
        </w:tc>
        <w:tc>
          <w:tcPr>
            <w:tcW w:w="172" w:type="pct"/>
            <w:shd w:val="clear" w:color="auto" w:fill="auto"/>
          </w:tcPr>
          <w:p w14:paraId="4DD290F2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220F7AF1" w14:textId="77777777" w:rsidR="00332DC0" w:rsidRPr="00A408B0" w:rsidRDefault="00332DC0" w:rsidP="007F3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</w:tr>
    </w:tbl>
    <w:p w14:paraId="2A70D250" w14:textId="32618933" w:rsidR="00332DC0" w:rsidRDefault="00332DC0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3C6215" w14:textId="62D92E4F" w:rsidR="002C0971" w:rsidRPr="00E00820" w:rsidRDefault="002C0971" w:rsidP="002B332C">
      <w:pPr>
        <w:spacing w:line="240" w:lineRule="auto"/>
        <w:ind w:left="880" w:hanging="340"/>
        <w:rPr>
          <w:rFonts w:ascii="Angsana New" w:hAnsi="Angsana New"/>
          <w:b/>
          <w:bCs/>
          <w:i/>
          <w:iCs/>
          <w:sz w:val="30"/>
          <w:szCs w:val="30"/>
        </w:rPr>
      </w:pPr>
      <w:r w:rsidRPr="00E0082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48BAADB" w14:textId="77777777" w:rsidR="002C0971" w:rsidRPr="00E00820" w:rsidRDefault="002C0971" w:rsidP="002C0971">
      <w:pPr>
        <w:spacing w:line="240" w:lineRule="auto"/>
        <w:ind w:left="88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C9B8C2" w14:textId="3328708B" w:rsidR="00DB56CF" w:rsidRDefault="002C0971" w:rsidP="00DB56CF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0820">
        <w:rPr>
          <w:rFonts w:ascii="Angsana New" w:hAnsi="Angsana New"/>
          <w:sz w:val="30"/>
          <w:szCs w:val="30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E00820">
        <w:rPr>
          <w:rFonts w:ascii="Angsana New" w:hAnsi="Angsana New"/>
          <w:spacing w:val="-4"/>
          <w:sz w:val="30"/>
          <w:szCs w:val="30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E00820">
        <w:rPr>
          <w:rFonts w:ascii="Angsana New" w:hAnsi="Angsana New"/>
          <w:spacing w:val="-4"/>
          <w:sz w:val="30"/>
          <w:szCs w:val="30"/>
        </w:rPr>
        <w:t>1</w:t>
      </w:r>
      <w:r w:rsidRPr="00E00820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E00820">
        <w:rPr>
          <w:rFonts w:ascii="Angsana New" w:hAnsi="Angsana New"/>
          <w:sz w:val="30"/>
          <w:szCs w:val="30"/>
          <w:cs/>
        </w:rPr>
        <w:t xml:space="preserve"> และต่ออายุออกไปครั้งละ </w:t>
      </w:r>
      <w:r w:rsidRPr="00E00820">
        <w:rPr>
          <w:rFonts w:ascii="Angsana New" w:hAnsi="Angsana New"/>
          <w:sz w:val="30"/>
          <w:szCs w:val="30"/>
        </w:rPr>
        <w:t>1</w:t>
      </w:r>
      <w:r w:rsidRPr="00E00820">
        <w:rPr>
          <w:rFonts w:ascii="Angsana New" w:hAnsi="Angsana New"/>
          <w:sz w:val="30"/>
          <w:szCs w:val="30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E00820">
        <w:rPr>
          <w:rFonts w:ascii="Angsana New" w:hAnsi="Angsana New"/>
          <w:sz w:val="30"/>
          <w:szCs w:val="30"/>
        </w:rPr>
        <w:t>1</w:t>
      </w:r>
      <w:r w:rsidRPr="00E00820">
        <w:rPr>
          <w:rFonts w:ascii="Angsana New" w:hAnsi="Angsana New"/>
          <w:sz w:val="30"/>
          <w:szCs w:val="30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317254D2" w14:textId="24BF1403" w:rsidR="00334987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EABFA62" w14:textId="36B15BD1" w:rsidR="00750557" w:rsidRDefault="00750557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750557">
        <w:rPr>
          <w:b/>
          <w:bCs/>
          <w:cs/>
        </w:rPr>
        <w:t>เงินสดและรายการเทียบเท่าเงินสด</w:t>
      </w:r>
    </w:p>
    <w:p w14:paraId="4D1C2F13" w14:textId="6A49EFCF" w:rsidR="00750557" w:rsidRDefault="00750557" w:rsidP="00750557">
      <w:pPr>
        <w:pStyle w:val="BodyText2"/>
        <w:ind w:left="540"/>
        <w:rPr>
          <w:b/>
          <w:bCs/>
        </w:rPr>
      </w:pPr>
    </w:p>
    <w:tbl>
      <w:tblPr>
        <w:tblW w:w="9363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05"/>
        <w:gridCol w:w="270"/>
        <w:gridCol w:w="1089"/>
        <w:gridCol w:w="270"/>
        <w:gridCol w:w="1173"/>
      </w:tblGrid>
      <w:tr w:rsidR="00750557" w:rsidRPr="00750557" w14:paraId="6DFD928A" w14:textId="77777777" w:rsidTr="00750557">
        <w:trPr>
          <w:tblHeader/>
        </w:trPr>
        <w:tc>
          <w:tcPr>
            <w:tcW w:w="4140" w:type="dxa"/>
          </w:tcPr>
          <w:p w14:paraId="4E3BCC57" w14:textId="4ED377DF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671AFD1F" w14:textId="54B610AD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50557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6D6E19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shd w:val="clear" w:color="auto" w:fill="auto"/>
          </w:tcPr>
          <w:p w14:paraId="2E2574C6" w14:textId="67AA8CB8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50557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557" w:rsidRPr="00750557" w14:paraId="20A11C4E" w14:textId="77777777" w:rsidTr="003C6F61">
        <w:trPr>
          <w:tblHeader/>
        </w:trPr>
        <w:tc>
          <w:tcPr>
            <w:tcW w:w="4140" w:type="dxa"/>
          </w:tcPr>
          <w:p w14:paraId="33EBA455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0C0F71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53B95597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8155F4B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6F58721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044DD063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38401FCF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F112ABC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750557" w:rsidRPr="00750557" w14:paraId="0924B5AB" w14:textId="77777777" w:rsidTr="00750557">
        <w:trPr>
          <w:tblHeader/>
        </w:trPr>
        <w:tc>
          <w:tcPr>
            <w:tcW w:w="4140" w:type="dxa"/>
          </w:tcPr>
          <w:p w14:paraId="5FC7A40A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08ED0D52" w14:textId="3F1E9119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750557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Pr="00750557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50557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0E23" w:rsidRPr="00750557" w14:paraId="7621CE86" w14:textId="77777777" w:rsidTr="003C6F61">
        <w:tc>
          <w:tcPr>
            <w:tcW w:w="4140" w:type="dxa"/>
          </w:tcPr>
          <w:p w14:paraId="605A2168" w14:textId="77777777" w:rsidR="00190E23" w:rsidRPr="00750557" w:rsidRDefault="00190E23" w:rsidP="00190E23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7CC08D23" w14:textId="3563C243" w:rsidR="00190E23" w:rsidRPr="004C4C9D" w:rsidRDefault="00190E2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599 </w:t>
            </w:r>
          </w:p>
        </w:tc>
        <w:tc>
          <w:tcPr>
            <w:tcW w:w="236" w:type="dxa"/>
          </w:tcPr>
          <w:p w14:paraId="01F3694F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721BBD42" w14:textId="7C953476" w:rsidR="00190E23" w:rsidRPr="00DF5885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F5885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2D388AB6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2E2ABA" w14:textId="6026B6F3" w:rsidR="00190E23" w:rsidRPr="00190E23" w:rsidRDefault="00190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 xml:space="preserve"> 6 </w:t>
            </w:r>
          </w:p>
        </w:tc>
        <w:tc>
          <w:tcPr>
            <w:tcW w:w="270" w:type="dxa"/>
          </w:tcPr>
          <w:p w14:paraId="1F2A0DC5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B5EFD22" w14:textId="0C065D69" w:rsidR="00190E23" w:rsidRPr="00383469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8346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190E23" w:rsidRPr="00750557" w14:paraId="4E9C242E" w14:textId="77777777" w:rsidTr="003C6F61">
        <w:tc>
          <w:tcPr>
            <w:tcW w:w="4140" w:type="dxa"/>
          </w:tcPr>
          <w:p w14:paraId="09FCEE55" w14:textId="77777777" w:rsidR="00190E23" w:rsidRPr="00750557" w:rsidRDefault="00190E23" w:rsidP="00190E23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474FEBE6" w14:textId="28A172AF" w:rsidR="00190E23" w:rsidRPr="004C4C9D" w:rsidRDefault="00190E2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142,965 </w:t>
            </w:r>
          </w:p>
        </w:tc>
        <w:tc>
          <w:tcPr>
            <w:tcW w:w="236" w:type="dxa"/>
          </w:tcPr>
          <w:p w14:paraId="6019B929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55E1353B" w14:textId="6A833D09" w:rsidR="00190E23" w:rsidRPr="00DF5885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F5885">
              <w:rPr>
                <w:rFonts w:asciiTheme="majorBidi" w:hAnsiTheme="majorBidi" w:cstheme="majorBidi"/>
                <w:sz w:val="30"/>
                <w:szCs w:val="30"/>
              </w:rPr>
              <w:t>33,537</w:t>
            </w:r>
          </w:p>
        </w:tc>
        <w:tc>
          <w:tcPr>
            <w:tcW w:w="270" w:type="dxa"/>
          </w:tcPr>
          <w:p w14:paraId="3BC40262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99C3D4B" w14:textId="2DE2503F" w:rsidR="00190E23" w:rsidRPr="00190E23" w:rsidRDefault="00190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 xml:space="preserve"> 1,095 </w:t>
            </w:r>
          </w:p>
        </w:tc>
        <w:tc>
          <w:tcPr>
            <w:tcW w:w="270" w:type="dxa"/>
          </w:tcPr>
          <w:p w14:paraId="29E86254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3110290" w14:textId="7DB9B6FF" w:rsidR="00190E23" w:rsidRPr="00383469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83469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  <w:tr w:rsidR="00190E23" w:rsidRPr="00750557" w14:paraId="12494DAB" w14:textId="77777777" w:rsidTr="003C6F61">
        <w:tc>
          <w:tcPr>
            <w:tcW w:w="4140" w:type="dxa"/>
          </w:tcPr>
          <w:p w14:paraId="5724D8B1" w14:textId="77777777" w:rsidR="00190E23" w:rsidRPr="00750557" w:rsidRDefault="00190E23" w:rsidP="00190E23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3B99F24A" w14:textId="6AA881B4" w:rsidR="00190E23" w:rsidRPr="004C4C9D" w:rsidRDefault="00190E2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228,935 </w:t>
            </w:r>
          </w:p>
        </w:tc>
        <w:tc>
          <w:tcPr>
            <w:tcW w:w="236" w:type="dxa"/>
          </w:tcPr>
          <w:p w14:paraId="1BF0E19E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30C30FC" w14:textId="66F1CBC9" w:rsidR="00190E23" w:rsidRPr="00DF5885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F5885">
              <w:rPr>
                <w:rFonts w:asciiTheme="majorBidi" w:hAnsiTheme="majorBidi" w:cstheme="majorBidi"/>
                <w:sz w:val="30"/>
                <w:szCs w:val="30"/>
              </w:rPr>
              <w:t>103,335</w:t>
            </w:r>
          </w:p>
        </w:tc>
        <w:tc>
          <w:tcPr>
            <w:tcW w:w="270" w:type="dxa"/>
          </w:tcPr>
          <w:p w14:paraId="05BFEB13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EA9DBDF" w14:textId="1431B196" w:rsidR="00190E23" w:rsidRPr="00190E23" w:rsidRDefault="00190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 xml:space="preserve"> 219,266 </w:t>
            </w:r>
          </w:p>
        </w:tc>
        <w:tc>
          <w:tcPr>
            <w:tcW w:w="270" w:type="dxa"/>
          </w:tcPr>
          <w:p w14:paraId="4564CBAD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E675FD" w14:textId="6D05ECF0" w:rsidR="00190E23" w:rsidRPr="00383469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83469">
              <w:rPr>
                <w:rFonts w:asciiTheme="majorBidi" w:hAnsiTheme="majorBidi" w:cstheme="majorBidi"/>
                <w:sz w:val="30"/>
                <w:szCs w:val="30"/>
              </w:rPr>
              <w:t>97,914</w:t>
            </w:r>
          </w:p>
        </w:tc>
      </w:tr>
      <w:tr w:rsidR="00190E23" w:rsidRPr="00750557" w14:paraId="0C25D2F3" w14:textId="77777777" w:rsidTr="003C6F61">
        <w:tc>
          <w:tcPr>
            <w:tcW w:w="4140" w:type="dxa"/>
          </w:tcPr>
          <w:p w14:paraId="21355C09" w14:textId="77777777" w:rsidR="00190E23" w:rsidRPr="00750557" w:rsidRDefault="00190E23" w:rsidP="00190E23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1718809E" w14:textId="4AB68793" w:rsidR="00190E23" w:rsidRPr="004C4C9D" w:rsidRDefault="00190E2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100,112 </w:t>
            </w:r>
          </w:p>
        </w:tc>
        <w:tc>
          <w:tcPr>
            <w:tcW w:w="236" w:type="dxa"/>
          </w:tcPr>
          <w:p w14:paraId="220ADB7B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1592CC5C" w14:textId="3C80D30E" w:rsidR="00190E23" w:rsidRPr="00DF5885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F5885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3BB6B49F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6B3C1160" w14:textId="524447BC" w:rsidR="00190E23" w:rsidRPr="00190E23" w:rsidRDefault="00190E2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 xml:space="preserve"> 100,060 </w:t>
            </w:r>
          </w:p>
        </w:tc>
        <w:tc>
          <w:tcPr>
            <w:tcW w:w="270" w:type="dxa"/>
          </w:tcPr>
          <w:p w14:paraId="7A737300" w14:textId="77777777" w:rsidR="00190E23" w:rsidRPr="00750557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A0FD331" w14:textId="0942978C" w:rsidR="00190E23" w:rsidRPr="00383469" w:rsidRDefault="00190E23" w:rsidP="0019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83469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</w:tr>
      <w:tr w:rsidR="00750557" w:rsidRPr="00750557" w14:paraId="32852638" w14:textId="77777777" w:rsidTr="003C6F61">
        <w:tc>
          <w:tcPr>
            <w:tcW w:w="4140" w:type="dxa"/>
          </w:tcPr>
          <w:p w14:paraId="2E037168" w14:textId="750C155C" w:rsidR="00750557" w:rsidRPr="00750557" w:rsidRDefault="00750557" w:rsidP="00414514">
            <w:pPr>
              <w:ind w:left="144" w:right="-105" w:hanging="144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50557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750557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2279EC" w14:textId="2C6EFC0D" w:rsidR="00750557" w:rsidRPr="00750557" w:rsidRDefault="00190E2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0E2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472,611</w:t>
            </w:r>
          </w:p>
        </w:tc>
        <w:tc>
          <w:tcPr>
            <w:tcW w:w="236" w:type="dxa"/>
            <w:vAlign w:val="bottom"/>
          </w:tcPr>
          <w:p w14:paraId="26AC3617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37A3E4A7" w14:textId="111255B5" w:rsidR="00750557" w:rsidRPr="00750557" w:rsidRDefault="00DF5885" w:rsidP="00DF5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138,272</w:t>
            </w:r>
          </w:p>
        </w:tc>
        <w:tc>
          <w:tcPr>
            <w:tcW w:w="270" w:type="dxa"/>
            <w:vAlign w:val="bottom"/>
          </w:tcPr>
          <w:p w14:paraId="25879B68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5E61BC39" w14:textId="6A89D399" w:rsidR="00750557" w:rsidRPr="00750557" w:rsidRDefault="005B671C" w:rsidP="0041451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B671C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320,427</w:t>
            </w:r>
          </w:p>
        </w:tc>
        <w:tc>
          <w:tcPr>
            <w:tcW w:w="270" w:type="dxa"/>
            <w:vAlign w:val="bottom"/>
          </w:tcPr>
          <w:p w14:paraId="667EAF92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5225E37" w14:textId="34600EBC" w:rsidR="00750557" w:rsidRPr="00750557" w:rsidRDefault="00DF5885" w:rsidP="0038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101,316</w:t>
            </w:r>
          </w:p>
        </w:tc>
      </w:tr>
      <w:tr w:rsidR="00750557" w:rsidRPr="00750557" w14:paraId="1DF39A77" w14:textId="77777777" w:rsidTr="003C6F61">
        <w:tc>
          <w:tcPr>
            <w:tcW w:w="4140" w:type="dxa"/>
          </w:tcPr>
          <w:p w14:paraId="3917FBB3" w14:textId="77777777" w:rsidR="00750557" w:rsidRPr="00750557" w:rsidRDefault="00750557" w:rsidP="00414514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50557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เงินเบิกเกินบัญชีที่มีไว้เพื่อการบริหารเงินสด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1FD532" w14:textId="1580AB46" w:rsidR="00750557" w:rsidRPr="004C4C9D" w:rsidRDefault="00FF498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36" w:type="dxa"/>
            <w:vAlign w:val="bottom"/>
          </w:tcPr>
          <w:p w14:paraId="2842D0D5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265243E9" w14:textId="50576AC3" w:rsidR="00750557" w:rsidRPr="00750557" w:rsidRDefault="00383469" w:rsidP="0038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(16,706)</w:t>
            </w:r>
          </w:p>
        </w:tc>
        <w:tc>
          <w:tcPr>
            <w:tcW w:w="270" w:type="dxa"/>
            <w:vAlign w:val="bottom"/>
          </w:tcPr>
          <w:p w14:paraId="3D0414E4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0A24119" w14:textId="44877AA2" w:rsidR="00750557" w:rsidRPr="004C4C9D" w:rsidRDefault="005B671C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A846DB" w14:textId="77777777" w:rsidR="00750557" w:rsidRPr="00750557" w:rsidRDefault="00750557" w:rsidP="00414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1B3132F" w14:textId="079AA81B" w:rsidR="00750557" w:rsidRPr="00383469" w:rsidRDefault="00383469" w:rsidP="00383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834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4989" w:rsidRPr="00750557" w14:paraId="61523DA0" w14:textId="77777777" w:rsidTr="003C6F61">
        <w:tc>
          <w:tcPr>
            <w:tcW w:w="4140" w:type="dxa"/>
          </w:tcPr>
          <w:p w14:paraId="25797709" w14:textId="546212DC" w:rsidR="00FF4989" w:rsidRPr="00750557" w:rsidRDefault="00FF4989" w:rsidP="00FF4989">
            <w:pPr>
              <w:ind w:left="144" w:right="-110" w:hanging="144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50557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750557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69C3" w14:textId="481556AF" w:rsidR="00FF4989" w:rsidRPr="00750557" w:rsidRDefault="00190E2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90E2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472,603</w:t>
            </w:r>
          </w:p>
        </w:tc>
        <w:tc>
          <w:tcPr>
            <w:tcW w:w="236" w:type="dxa"/>
            <w:vAlign w:val="bottom"/>
          </w:tcPr>
          <w:p w14:paraId="6C5E4158" w14:textId="77777777" w:rsidR="00FF4989" w:rsidRPr="00750557" w:rsidRDefault="00FF4989" w:rsidP="00FF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DAF32" w14:textId="4F751537" w:rsidR="00FF4989" w:rsidRPr="00750557" w:rsidRDefault="00FF4989" w:rsidP="00FF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121,566</w:t>
            </w:r>
          </w:p>
        </w:tc>
        <w:tc>
          <w:tcPr>
            <w:tcW w:w="270" w:type="dxa"/>
            <w:vAlign w:val="bottom"/>
          </w:tcPr>
          <w:p w14:paraId="7D371675" w14:textId="77777777" w:rsidR="00FF4989" w:rsidRPr="00750557" w:rsidRDefault="00FF4989" w:rsidP="00FF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58C1A" w14:textId="01B2E11C" w:rsidR="00FF4989" w:rsidRPr="00750557" w:rsidRDefault="00FF4989" w:rsidP="00FF498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5B671C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320,427</w:t>
            </w:r>
          </w:p>
        </w:tc>
        <w:tc>
          <w:tcPr>
            <w:tcW w:w="270" w:type="dxa"/>
            <w:vAlign w:val="bottom"/>
          </w:tcPr>
          <w:p w14:paraId="63BC9630" w14:textId="77777777" w:rsidR="00FF4989" w:rsidRPr="00750557" w:rsidRDefault="00FF4989" w:rsidP="00FF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A99FC" w14:textId="6D2D93F8" w:rsidR="00FF4989" w:rsidRPr="00750557" w:rsidRDefault="00FF4989" w:rsidP="00FF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101,316</w:t>
            </w:r>
          </w:p>
        </w:tc>
      </w:tr>
    </w:tbl>
    <w:p w14:paraId="58633F27" w14:textId="77777777" w:rsidR="008469DB" w:rsidRDefault="008469DB" w:rsidP="00D1726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A1F1979" w14:textId="1B11CC50" w:rsidR="003C6F61" w:rsidRPr="002C38B1" w:rsidRDefault="00D17269" w:rsidP="00750557">
      <w:pPr>
        <w:pStyle w:val="BodyText2"/>
        <w:ind w:left="540"/>
        <w:rPr>
          <w:b/>
          <w:bCs/>
          <w:lang w:val="en-US"/>
        </w:rPr>
      </w:pPr>
      <w:bookmarkStart w:id="5" w:name="_Hlk62654409"/>
      <w:r w:rsidRPr="00905142">
        <w:rPr>
          <w:cs/>
        </w:rPr>
        <w:t xml:space="preserve">เงินฝากธนาคารที่ติดภาระค้ำประกันเป็นเงินฝากประเภทออมทรัพย์และฝากประจำ </w:t>
      </w:r>
      <w:r w:rsidR="00D4132D" w:rsidRPr="00D4132D">
        <w:rPr>
          <w:lang w:val="en-US"/>
        </w:rPr>
        <w:t>3</w:t>
      </w:r>
      <w:r w:rsidRPr="00905142">
        <w:rPr>
          <w:cs/>
        </w:rPr>
        <w:t xml:space="preserve"> เดือนถึง </w:t>
      </w:r>
      <w:r w:rsidR="00D4132D" w:rsidRPr="00D4132D">
        <w:rPr>
          <w:lang w:val="en-US"/>
        </w:rPr>
        <w:t>12</w:t>
      </w:r>
      <w:r w:rsidRPr="00905142">
        <w:rPr>
          <w:cs/>
        </w:rPr>
        <w:t xml:space="preserve"> เดือน</w:t>
      </w:r>
      <w:r w:rsidR="008E3BF1">
        <w:rPr>
          <w:rFonts w:hint="cs"/>
          <w:cs/>
        </w:rPr>
        <w:t xml:space="preserve"> เพื่อใช้เป็นหลักประกันสำหรับ</w:t>
      </w:r>
      <w:r w:rsidR="00EA7ABE">
        <w:rPr>
          <w:rFonts w:hint="cs"/>
          <w:cs/>
          <w:lang w:val="en-US"/>
        </w:rPr>
        <w:t>การชำระหนี้สินหรือภาระผูกพันสำหรับ</w:t>
      </w:r>
      <w:r w:rsidR="00F4372B">
        <w:rPr>
          <w:rFonts w:hint="cs"/>
          <w:cs/>
          <w:lang w:val="en-US"/>
        </w:rPr>
        <w:t xml:space="preserve">เงินกู้ยืม </w:t>
      </w:r>
      <w:r w:rsidR="00EA7ABE">
        <w:rPr>
          <w:rFonts w:hint="cs"/>
          <w:cs/>
          <w:lang w:val="en-US"/>
        </w:rPr>
        <w:t>วงเงินเบิกเกินบัญชี</w:t>
      </w:r>
      <w:r w:rsidR="00F4372B">
        <w:rPr>
          <w:lang w:val="en-US"/>
        </w:rPr>
        <w:t xml:space="preserve"> </w:t>
      </w:r>
      <w:r w:rsidR="00F4372B">
        <w:rPr>
          <w:rFonts w:hint="cs"/>
          <w:cs/>
          <w:lang w:val="en-US"/>
        </w:rPr>
        <w:t>และคำขอให้ธนาคารออกหนังสือค้ำประกัน</w:t>
      </w:r>
    </w:p>
    <w:bookmarkEnd w:id="5"/>
    <w:p w14:paraId="2B1F3877" w14:textId="6F94DAB1" w:rsidR="00334987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b/>
          <w:bCs/>
        </w:rPr>
        <w:br w:type="page"/>
      </w:r>
    </w:p>
    <w:p w14:paraId="4FDF0EFF" w14:textId="1A3A6E73" w:rsidR="0089797E" w:rsidRPr="00E00820" w:rsidRDefault="0089797E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rFonts w:hint="cs"/>
          <w:b/>
          <w:bCs/>
          <w:cs/>
        </w:rPr>
        <w:t>ลูกหนี้การค้าและลูกหนี้หมุนเวียนอื่น</w:t>
      </w:r>
    </w:p>
    <w:p w14:paraId="102E59F0" w14:textId="5D3CFE3D" w:rsidR="0089797E" w:rsidRPr="00363A81" w:rsidRDefault="0089797E" w:rsidP="0089797E">
      <w:pPr>
        <w:pStyle w:val="BodyText2"/>
        <w:ind w:left="540"/>
        <w:rPr>
          <w:b/>
          <w:bCs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2"/>
        <w:gridCol w:w="271"/>
        <w:gridCol w:w="1084"/>
        <w:gridCol w:w="275"/>
        <w:gridCol w:w="1088"/>
        <w:gridCol w:w="275"/>
        <w:gridCol w:w="1086"/>
        <w:gridCol w:w="275"/>
        <w:gridCol w:w="1133"/>
      </w:tblGrid>
      <w:tr w:rsidR="0089797E" w:rsidRPr="00E00820" w14:paraId="2C9EE6D8" w14:textId="77777777" w:rsidTr="004C4C9D">
        <w:tc>
          <w:tcPr>
            <w:tcW w:w="1635" w:type="pct"/>
            <w:tcBorders>
              <w:top w:val="nil"/>
            </w:tcBorders>
          </w:tcPr>
          <w:p w14:paraId="395AB16A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nil"/>
            </w:tcBorders>
          </w:tcPr>
          <w:p w14:paraId="67550C31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4C1A817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45A5099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27D2DA0C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</w:tcBorders>
          </w:tcPr>
          <w:p w14:paraId="5F03B761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9797E" w:rsidRPr="00E00820" w14:paraId="04AEA278" w14:textId="77777777" w:rsidTr="004C4C9D">
        <w:tc>
          <w:tcPr>
            <w:tcW w:w="1635" w:type="pct"/>
          </w:tcPr>
          <w:p w14:paraId="336649EE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  <w:vAlign w:val="bottom"/>
          </w:tcPr>
          <w:p w14:paraId="762EEDE0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01688FFB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3684F5A" w14:textId="3846DFF8" w:rsidR="0089797E" w:rsidRPr="00E00820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73B8E7E4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7A50403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3097B1CB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468C9642" w14:textId="4A162784" w:rsidR="0089797E" w:rsidRPr="00E00820" w:rsidRDefault="001505E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A6D2FD4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9D0A74A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9797E" w:rsidRPr="00E00820" w14:paraId="32154099" w14:textId="77777777" w:rsidTr="004C4C9D">
        <w:tc>
          <w:tcPr>
            <w:tcW w:w="1635" w:type="pct"/>
          </w:tcPr>
          <w:p w14:paraId="3A9B8E3D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4" w:type="pct"/>
          </w:tcPr>
          <w:p w14:paraId="7CACA049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0077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pct"/>
            <w:gridSpan w:val="7"/>
          </w:tcPr>
          <w:p w14:paraId="33B49718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E00820" w14:paraId="62C45680" w14:textId="77777777" w:rsidTr="004C4C9D">
        <w:trPr>
          <w:trHeight w:val="148"/>
        </w:trPr>
        <w:tc>
          <w:tcPr>
            <w:tcW w:w="1635" w:type="pct"/>
          </w:tcPr>
          <w:p w14:paraId="745BEEFE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4" w:type="pct"/>
          </w:tcPr>
          <w:p w14:paraId="05EC7612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A4450" w14:textId="77777777" w:rsidR="0089797E" w:rsidRPr="00E00820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C9B9E9B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9208F93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130F090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7D89AF62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261A322C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603874B" w14:textId="77777777" w:rsidR="0089797E" w:rsidRPr="00E00820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606A22C2" w14:textId="77777777" w:rsidR="0089797E" w:rsidRPr="00E00820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BC5" w:rsidRPr="00E00820" w14:paraId="0EAC0DA0" w14:textId="77777777" w:rsidTr="004C4C9D">
        <w:trPr>
          <w:trHeight w:val="148"/>
        </w:trPr>
        <w:tc>
          <w:tcPr>
            <w:tcW w:w="1635" w:type="pct"/>
          </w:tcPr>
          <w:p w14:paraId="4CDA448E" w14:textId="0F101E12" w:rsidR="00A41BC5" w:rsidRPr="004C4C9D" w:rsidRDefault="00A41BC5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4" w:type="pct"/>
          </w:tcPr>
          <w:p w14:paraId="6C84D3C6" w14:textId="539FD23F" w:rsidR="00A41BC5" w:rsidRPr="00E00820" w:rsidRDefault="00A41BC5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346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EBD4B1D" w14:textId="77777777" w:rsidR="00A41BC5" w:rsidRPr="00E00820" w:rsidRDefault="00A41BC5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7EF77EDC" w14:textId="5FE7275A" w:rsidR="00A41BC5" w:rsidRPr="00E00820" w:rsidRDefault="00A41BC5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7" w:type="pct"/>
            <w:tcBorders>
              <w:bottom w:val="nil"/>
            </w:tcBorders>
          </w:tcPr>
          <w:p w14:paraId="77CAAA44" w14:textId="77777777" w:rsidR="00A41BC5" w:rsidRPr="00E00820" w:rsidRDefault="00A41BC5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34F2E5B8" w14:textId="41DD8E59" w:rsidR="00A41BC5" w:rsidRPr="00E00820" w:rsidRDefault="00A41BC5" w:rsidP="004C4C9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656396CA" w14:textId="77777777" w:rsidR="00A41BC5" w:rsidRPr="00E00820" w:rsidRDefault="00A41BC5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389CA025" w14:textId="6BAAC053" w:rsidR="00A41BC5" w:rsidRPr="00E00820" w:rsidRDefault="00A41BC5" w:rsidP="004C4C9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6BB88055" w14:textId="77777777" w:rsidR="00A41BC5" w:rsidRPr="00E00820" w:rsidRDefault="00A41BC5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nil"/>
            </w:tcBorders>
          </w:tcPr>
          <w:p w14:paraId="2020355E" w14:textId="10A121BF" w:rsidR="00A41BC5" w:rsidRPr="00E00820" w:rsidRDefault="00A41BC5" w:rsidP="004C4C9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1BC5" w:rsidRPr="00E00820" w14:paraId="0639D66E" w14:textId="77777777" w:rsidTr="004C4C9D">
        <w:tc>
          <w:tcPr>
            <w:tcW w:w="1635" w:type="pct"/>
          </w:tcPr>
          <w:p w14:paraId="2137472A" w14:textId="77777777" w:rsidR="00A41BC5" w:rsidRPr="00E00820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0B1E7DA" w14:textId="77777777" w:rsidR="00A41BC5" w:rsidRPr="00E00820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188EFB" w14:textId="77777777" w:rsidR="00A41BC5" w:rsidRPr="00E00820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5D320587" w14:textId="1933D9D7" w:rsidR="00A41BC5" w:rsidRPr="004C4C9D" w:rsidRDefault="00A41BC5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 xml:space="preserve"> 258,468 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30AFDC8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7B6D785" w14:textId="3DAA6E63" w:rsidR="00A41BC5" w:rsidRPr="00E00820" w:rsidRDefault="00A41BC5" w:rsidP="00A41B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283,882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C76D870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765A39B2" w14:textId="590A9F84" w:rsidR="00A41BC5" w:rsidRPr="00E00820" w:rsidRDefault="00A41BC5" w:rsidP="00A41B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42,21</w:t>
            </w:r>
            <w:r w:rsidR="00B4779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E6448FD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  <w:bottom w:val="nil"/>
            </w:tcBorders>
          </w:tcPr>
          <w:p w14:paraId="6850FE54" w14:textId="5E1E39D2" w:rsidR="00A41BC5" w:rsidRPr="00E00820" w:rsidRDefault="00A41BC5" w:rsidP="00A41B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102,375</w:t>
            </w:r>
          </w:p>
        </w:tc>
      </w:tr>
      <w:tr w:rsidR="00A41BC5" w:rsidRPr="00E00820" w14:paraId="08CBA00E" w14:textId="77777777" w:rsidTr="004C4C9D">
        <w:tc>
          <w:tcPr>
            <w:tcW w:w="1635" w:type="pct"/>
          </w:tcPr>
          <w:p w14:paraId="73E3DB60" w14:textId="77777777" w:rsidR="00A41BC5" w:rsidRPr="00E00820" w:rsidRDefault="00A41BC5" w:rsidP="00A41B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2562: </w:t>
            </w:r>
            <w:r w:rsidRPr="00E008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434" w:type="pct"/>
          </w:tcPr>
          <w:p w14:paraId="5364A7E9" w14:textId="77777777" w:rsidR="00A41BC5" w:rsidRPr="00383469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0763F288" w14:textId="07967FD8" w:rsidR="00A41BC5" w:rsidRPr="00383469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 w:rsidRPr="00A44822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9197F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05BFA3D" w14:textId="77777777" w:rsidR="00A41BC5" w:rsidRPr="00E00820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2CAFD" w14:textId="77777777" w:rsidR="00C13C3A" w:rsidRDefault="00C13C3A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</w:p>
          <w:p w14:paraId="08CCE11A" w14:textId="3338C74E" w:rsidR="00A41BC5" w:rsidRPr="004C4C9D" w:rsidRDefault="00A41BC5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 xml:space="preserve"> (10,678)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36E45972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D14D4A" w14:textId="77777777" w:rsidR="00A41BC5" w:rsidRPr="00E00820" w:rsidRDefault="00A41BC5" w:rsidP="00A41BC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88CB007" w14:textId="11089A4F" w:rsidR="00A41BC5" w:rsidRPr="00E00820" w:rsidRDefault="00A41BC5" w:rsidP="00A41BC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(7,293)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484A02BD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30D84" w14:textId="77777777" w:rsidR="00A41BC5" w:rsidRDefault="00A41BC5" w:rsidP="00A41B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9F8F6" w14:textId="7F13E1C9" w:rsidR="00A41BC5" w:rsidRPr="004C4C9D" w:rsidRDefault="00A41BC5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(5,47</w:t>
            </w:r>
            <w:r w:rsidR="00B4779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tcBorders>
              <w:top w:val="nil"/>
            </w:tcBorders>
          </w:tcPr>
          <w:p w14:paraId="48A0DD71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5" w:type="pct"/>
            <w:tcBorders>
              <w:top w:val="nil"/>
              <w:bottom w:val="single" w:sz="4" w:space="0" w:color="auto"/>
            </w:tcBorders>
          </w:tcPr>
          <w:p w14:paraId="23020435" w14:textId="77777777" w:rsidR="00A41BC5" w:rsidRPr="00E00820" w:rsidRDefault="00A41BC5" w:rsidP="00A41BC5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E1D596" w14:textId="2D4670E3" w:rsidR="00A41BC5" w:rsidRPr="00E00820" w:rsidRDefault="00A41BC5" w:rsidP="00A41B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(5,144)</w:t>
            </w:r>
          </w:p>
        </w:tc>
      </w:tr>
      <w:tr w:rsidR="00A41BC5" w:rsidRPr="00E00820" w14:paraId="13B9E1E4" w14:textId="77777777" w:rsidTr="004C4C9D">
        <w:tc>
          <w:tcPr>
            <w:tcW w:w="1635" w:type="pct"/>
          </w:tcPr>
          <w:p w14:paraId="06C7F448" w14:textId="77777777" w:rsidR="00A41BC5" w:rsidRPr="00E00820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4" w:type="pct"/>
          </w:tcPr>
          <w:p w14:paraId="3FF334AA" w14:textId="77777777" w:rsidR="00A41BC5" w:rsidRPr="00383469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03834AC" w14:textId="77777777" w:rsidR="00A41BC5" w:rsidRPr="00E00820" w:rsidRDefault="00A41BC5" w:rsidP="00A4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99F4C" w14:textId="36412692" w:rsidR="00A41BC5" w:rsidRPr="004C4C9D" w:rsidRDefault="00A41BC5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C4C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247,826 </w:t>
            </w:r>
          </w:p>
        </w:tc>
        <w:tc>
          <w:tcPr>
            <w:tcW w:w="147" w:type="pct"/>
            <w:shd w:val="clear" w:color="auto" w:fill="auto"/>
          </w:tcPr>
          <w:p w14:paraId="1E710758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818C" w14:textId="09E67C7B" w:rsidR="00A41BC5" w:rsidRPr="00E00820" w:rsidRDefault="00A41BC5" w:rsidP="00A41B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276,589</w:t>
            </w:r>
          </w:p>
        </w:tc>
        <w:tc>
          <w:tcPr>
            <w:tcW w:w="147" w:type="pct"/>
            <w:shd w:val="clear" w:color="auto" w:fill="auto"/>
          </w:tcPr>
          <w:p w14:paraId="5FFDDC1B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1E894" w14:textId="7A87294D" w:rsidR="00A41BC5" w:rsidRPr="00E00820" w:rsidRDefault="00A41BC5" w:rsidP="00A41B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36,748</w:t>
            </w:r>
          </w:p>
        </w:tc>
        <w:tc>
          <w:tcPr>
            <w:tcW w:w="147" w:type="pct"/>
          </w:tcPr>
          <w:p w14:paraId="63743767" w14:textId="77777777" w:rsidR="00A41BC5" w:rsidRPr="00E00820" w:rsidRDefault="00A41BC5" w:rsidP="00A4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C7E48C0" w14:textId="23A65EE4" w:rsidR="00A41BC5" w:rsidRPr="00E00820" w:rsidRDefault="00A41BC5" w:rsidP="00A41BC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97,231</w:t>
            </w:r>
          </w:p>
        </w:tc>
      </w:tr>
      <w:tr w:rsidR="00B02F6C" w:rsidRPr="00362560" w14:paraId="6240A474" w14:textId="77777777" w:rsidTr="004C4C9D">
        <w:tc>
          <w:tcPr>
            <w:tcW w:w="1635" w:type="pct"/>
          </w:tcPr>
          <w:p w14:paraId="5D1BB048" w14:textId="77777777" w:rsidR="00B02F6C" w:rsidRPr="0036256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" w:type="pct"/>
          </w:tcPr>
          <w:p w14:paraId="0A46ACCD" w14:textId="77777777" w:rsidR="00B02F6C" w:rsidRPr="0036256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45FE480" w14:textId="77777777" w:rsidR="00B02F6C" w:rsidRPr="0036256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CDECE5" w14:textId="77777777" w:rsidR="00B02F6C" w:rsidRPr="0036256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60060AB2" w14:textId="77777777" w:rsidR="00B02F6C" w:rsidRPr="0036256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D53218" w14:textId="77777777" w:rsidR="00B02F6C" w:rsidRPr="00362560" w:rsidRDefault="00B02F6C" w:rsidP="00B02F6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  <w:shd w:val="clear" w:color="auto" w:fill="auto"/>
          </w:tcPr>
          <w:p w14:paraId="27EF9DFC" w14:textId="77777777" w:rsidR="00B02F6C" w:rsidRPr="0036256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C892A" w14:textId="77777777" w:rsidR="00B02F6C" w:rsidRPr="0036256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6076E812" w14:textId="77777777" w:rsidR="00B02F6C" w:rsidRPr="0036256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nil"/>
            </w:tcBorders>
          </w:tcPr>
          <w:p w14:paraId="4CB1F63F" w14:textId="77777777" w:rsidR="00B02F6C" w:rsidRPr="0036256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F6C" w:rsidRPr="00E00820" w14:paraId="34CC0926" w14:textId="77777777" w:rsidTr="004C4C9D">
        <w:tc>
          <w:tcPr>
            <w:tcW w:w="1635" w:type="pct"/>
          </w:tcPr>
          <w:p w14:paraId="64F1E09D" w14:textId="29E29FC8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4" w:type="pct"/>
          </w:tcPr>
          <w:p w14:paraId="2E42C526" w14:textId="77777777" w:rsidR="00B02F6C" w:rsidRPr="00383469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5291FBAD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570F084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8C7DB89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63DD99B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7" w:type="pct"/>
            <w:shd w:val="clear" w:color="auto" w:fill="auto"/>
          </w:tcPr>
          <w:p w14:paraId="4DD1EA0C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90CA6EE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6CA066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3523BC6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13C3A" w:rsidRPr="00E00820" w14:paraId="778F9B70" w14:textId="77777777" w:rsidTr="004C4C9D">
        <w:tc>
          <w:tcPr>
            <w:tcW w:w="1635" w:type="pct"/>
          </w:tcPr>
          <w:p w14:paraId="1287D824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4" w:type="pct"/>
          </w:tcPr>
          <w:p w14:paraId="007B8EAF" w14:textId="1179AC09" w:rsidR="00C13C3A" w:rsidRPr="00383469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8346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F1D8C7E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BA38B1A" w14:textId="1C6DBAC8" w:rsidR="00C13C3A" w:rsidRPr="00C13C3A" w:rsidRDefault="00C13C3A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8 </w:t>
            </w:r>
          </w:p>
        </w:tc>
        <w:tc>
          <w:tcPr>
            <w:tcW w:w="147" w:type="pct"/>
            <w:shd w:val="clear" w:color="auto" w:fill="auto"/>
          </w:tcPr>
          <w:p w14:paraId="5C1C34CE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22A897" w14:textId="77777777" w:rsidR="00C13C3A" w:rsidRPr="00E00820" w:rsidRDefault="00C13C3A" w:rsidP="00C13C3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9AA75F4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B7C0E52" w14:textId="47A5AA81" w:rsidR="00C13C3A" w:rsidRPr="00E00820" w:rsidRDefault="00C13C3A" w:rsidP="00C13C3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71C">
              <w:rPr>
                <w:rFonts w:ascii="Angsana New" w:hAnsi="Angsana New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47" w:type="pct"/>
          </w:tcPr>
          <w:p w14:paraId="713E4337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7CA5969A" w14:textId="724BBA1B" w:rsidR="00C13C3A" w:rsidRPr="00E00820" w:rsidRDefault="00C13C3A" w:rsidP="00C13C3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2,259</w:t>
            </w:r>
          </w:p>
        </w:tc>
      </w:tr>
      <w:tr w:rsidR="00C13C3A" w:rsidRPr="00E00820" w14:paraId="7EBEEDAA" w14:textId="77777777" w:rsidTr="004C4C9D">
        <w:tc>
          <w:tcPr>
            <w:tcW w:w="1635" w:type="pct"/>
          </w:tcPr>
          <w:p w14:paraId="5B4AFD84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4" w:type="pct"/>
          </w:tcPr>
          <w:p w14:paraId="66EC8518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BAE940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F92F593" w14:textId="69235511" w:rsidR="00C13C3A" w:rsidRPr="00C13C3A" w:rsidRDefault="00C13C3A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600 </w:t>
            </w:r>
          </w:p>
        </w:tc>
        <w:tc>
          <w:tcPr>
            <w:tcW w:w="147" w:type="pct"/>
            <w:shd w:val="clear" w:color="auto" w:fill="auto"/>
          </w:tcPr>
          <w:p w14:paraId="13E3BA28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695B63" w14:textId="7FB58384" w:rsidR="00C13C3A" w:rsidRPr="00E00820" w:rsidRDefault="00C13C3A" w:rsidP="00C13C3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47" w:type="pct"/>
            <w:shd w:val="clear" w:color="auto" w:fill="auto"/>
          </w:tcPr>
          <w:p w14:paraId="3EE3AA0D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EFF7A55" w14:textId="608801F1" w:rsidR="00C13C3A" w:rsidRPr="00E00820" w:rsidRDefault="00C13C3A" w:rsidP="004C4C9D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A04DEE6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57E81D75" w14:textId="77777777" w:rsidR="00C13C3A" w:rsidRPr="00E00820" w:rsidRDefault="00C13C3A" w:rsidP="00C13C3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C13C3A" w:rsidRPr="00E00820" w14:paraId="548A01BC" w14:textId="77777777" w:rsidTr="004C4C9D">
        <w:tc>
          <w:tcPr>
            <w:tcW w:w="1635" w:type="pct"/>
          </w:tcPr>
          <w:p w14:paraId="7DB07CA1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34" w:type="pct"/>
          </w:tcPr>
          <w:p w14:paraId="76AA1FA6" w14:textId="4F3103CD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8D2A8C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DA637D0" w14:textId="474DCA5B" w:rsidR="00C13C3A" w:rsidRPr="00C13C3A" w:rsidRDefault="00C13C3A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14,034 </w:t>
            </w:r>
          </w:p>
        </w:tc>
        <w:tc>
          <w:tcPr>
            <w:tcW w:w="147" w:type="pct"/>
            <w:shd w:val="clear" w:color="auto" w:fill="auto"/>
          </w:tcPr>
          <w:p w14:paraId="6CB8299C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0213A08" w14:textId="1A41BE4F" w:rsidR="00C13C3A" w:rsidRPr="00E00820" w:rsidRDefault="00C13C3A" w:rsidP="00C13C3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14,801</w:t>
            </w:r>
          </w:p>
        </w:tc>
        <w:tc>
          <w:tcPr>
            <w:tcW w:w="147" w:type="pct"/>
            <w:shd w:val="clear" w:color="auto" w:fill="auto"/>
          </w:tcPr>
          <w:p w14:paraId="45BC488E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3384EF8" w14:textId="7FC5C0F2" w:rsidR="00C13C3A" w:rsidRPr="00E00820" w:rsidRDefault="00C13C3A" w:rsidP="00C13C3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71C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147" w:type="pct"/>
          </w:tcPr>
          <w:p w14:paraId="023A62B4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4E9485E" w14:textId="144C73A6" w:rsidR="00C13C3A" w:rsidRPr="00E00820" w:rsidRDefault="00C13C3A" w:rsidP="00C13C3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3,121</w:t>
            </w:r>
          </w:p>
        </w:tc>
      </w:tr>
      <w:tr w:rsidR="00C13C3A" w:rsidRPr="00E00820" w14:paraId="4E34B34D" w14:textId="77777777" w:rsidTr="004C4C9D">
        <w:tc>
          <w:tcPr>
            <w:tcW w:w="1635" w:type="pct"/>
          </w:tcPr>
          <w:p w14:paraId="672C9443" w14:textId="728E31E2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</w:p>
        </w:tc>
        <w:tc>
          <w:tcPr>
            <w:tcW w:w="434" w:type="pct"/>
          </w:tcPr>
          <w:p w14:paraId="3440CF4B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55D3AE0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4A879EB" w14:textId="03A54122" w:rsidR="00C13C3A" w:rsidRPr="00C13C3A" w:rsidRDefault="00C13C3A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2,553 </w:t>
            </w:r>
          </w:p>
        </w:tc>
        <w:tc>
          <w:tcPr>
            <w:tcW w:w="147" w:type="pct"/>
            <w:shd w:val="clear" w:color="auto" w:fill="auto"/>
          </w:tcPr>
          <w:p w14:paraId="5E59FE57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D7F44DE" w14:textId="0AC58147" w:rsidR="00C13C3A" w:rsidRPr="00E00820" w:rsidRDefault="00C13C3A" w:rsidP="00C13C3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13,793</w:t>
            </w:r>
          </w:p>
        </w:tc>
        <w:tc>
          <w:tcPr>
            <w:tcW w:w="147" w:type="pct"/>
            <w:shd w:val="clear" w:color="auto" w:fill="auto"/>
          </w:tcPr>
          <w:p w14:paraId="5681DCC0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4EFEA55D" w14:textId="01D8665E" w:rsidR="00C13C3A" w:rsidRPr="00E00820" w:rsidRDefault="00C13C3A" w:rsidP="00C13C3A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A1AC50B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1005EBD3" w14:textId="21B34C75" w:rsidR="00C13C3A" w:rsidRPr="00E00820" w:rsidRDefault="00C13C3A" w:rsidP="00C13C3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4,593</w:t>
            </w:r>
          </w:p>
        </w:tc>
      </w:tr>
      <w:tr w:rsidR="00C13C3A" w:rsidRPr="00E00820" w14:paraId="40017544" w14:textId="77777777" w:rsidTr="004C4C9D">
        <w:tc>
          <w:tcPr>
            <w:tcW w:w="1635" w:type="pct"/>
          </w:tcPr>
          <w:p w14:paraId="626125A6" w14:textId="6AF2045F" w:rsidR="00C13C3A" w:rsidRPr="00E00820" w:rsidRDefault="00C13C3A" w:rsidP="004C4C9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รายได้ค้างรับ - อื่นๆ</w:t>
            </w:r>
          </w:p>
        </w:tc>
        <w:tc>
          <w:tcPr>
            <w:tcW w:w="434" w:type="pct"/>
          </w:tcPr>
          <w:p w14:paraId="43EE3D5A" w14:textId="77777777" w:rsidR="00C13C3A" w:rsidRPr="00E00820" w:rsidDel="004C4E41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47CB0" w14:textId="77777777" w:rsidR="00C13C3A" w:rsidRPr="00E00820" w:rsidRDefault="00C13C3A" w:rsidP="00C13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20415C" w14:textId="47C646A6" w:rsidR="00C13C3A" w:rsidRPr="00C13C3A" w:rsidDel="004C4E41" w:rsidRDefault="00236E83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E83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  <w:r w:rsidR="00C13C3A"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28781C99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22EDD993" w14:textId="38C9E4C4" w:rsidR="00C13C3A" w:rsidRPr="00E00820" w:rsidDel="004C4E41" w:rsidRDefault="00236E83" w:rsidP="004C4C9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47" w:type="pct"/>
            <w:shd w:val="clear" w:color="auto" w:fill="auto"/>
          </w:tcPr>
          <w:p w14:paraId="19C09487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C0EB465" w14:textId="3CD7F337" w:rsidR="00C13C3A" w:rsidRPr="00E00820" w:rsidDel="004C4E41" w:rsidRDefault="00C13C3A" w:rsidP="00C13C3A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B2B46C2" w14:textId="77777777" w:rsidR="00C13C3A" w:rsidRPr="00E00820" w:rsidRDefault="00C13C3A" w:rsidP="00C13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36463F91" w14:textId="2226AFC6" w:rsidR="00C13C3A" w:rsidRPr="00E00820" w:rsidDel="004C4E41" w:rsidRDefault="00C13C3A" w:rsidP="00C13C3A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02F6C" w:rsidRPr="00E00820" w14:paraId="09B3DE6F" w14:textId="77777777" w:rsidTr="004C4C9D">
        <w:tc>
          <w:tcPr>
            <w:tcW w:w="1635" w:type="pct"/>
          </w:tcPr>
          <w:p w14:paraId="31305DA9" w14:textId="4CA36973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E0082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4" w:type="pct"/>
          </w:tcPr>
          <w:p w14:paraId="2785E59A" w14:textId="47556363" w:rsidR="00B02F6C" w:rsidRPr="00E00820" w:rsidRDefault="00383469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6C60A2E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815A43" w14:textId="6AC58B5D" w:rsidR="00B02F6C" w:rsidRPr="00E00820" w:rsidRDefault="00FF4989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B705DC2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0C9B5C5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4EF553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12631D0" w14:textId="25590180" w:rsidR="00B02F6C" w:rsidRPr="00E00820" w:rsidRDefault="005B671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71C">
              <w:rPr>
                <w:rFonts w:ascii="Angsana New" w:hAnsi="Angsana New"/>
                <w:sz w:val="30"/>
                <w:szCs w:val="30"/>
                <w:lang w:val="en-US" w:bidi="th-TH"/>
              </w:rPr>
              <w:t>2,700</w:t>
            </w:r>
          </w:p>
        </w:tc>
        <w:tc>
          <w:tcPr>
            <w:tcW w:w="147" w:type="pct"/>
          </w:tcPr>
          <w:p w14:paraId="1151EF67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</w:tcPr>
          <w:p w14:paraId="0F59F90B" w14:textId="3459F9B6" w:rsidR="00B02F6C" w:rsidRPr="00E00820" w:rsidRDefault="00236E83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E8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6,985 </w:t>
            </w:r>
          </w:p>
        </w:tc>
      </w:tr>
      <w:tr w:rsidR="00B02F6C" w:rsidRPr="00E00820" w14:paraId="0C61DE4B" w14:textId="77777777" w:rsidTr="004C4C9D">
        <w:tc>
          <w:tcPr>
            <w:tcW w:w="1635" w:type="pct"/>
          </w:tcPr>
          <w:p w14:paraId="54690E15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4" w:type="pct"/>
          </w:tcPr>
          <w:p w14:paraId="5D4E1996" w14:textId="782B0BF4" w:rsidR="00B02F6C" w:rsidRPr="00E00820" w:rsidRDefault="00383469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8388728" w14:textId="77777777" w:rsidR="00B02F6C" w:rsidRPr="00E00820" w:rsidRDefault="00B02F6C" w:rsidP="00B02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BA5C014" w14:textId="37806BC4" w:rsidR="00B02F6C" w:rsidRPr="00E00820" w:rsidRDefault="00FF4989" w:rsidP="00B02F6C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0C6A219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F4562F6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3F254F4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B1E975" w14:textId="62B0B5E3" w:rsidR="00B02F6C" w:rsidRPr="00E00820" w:rsidRDefault="005B671C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71C">
              <w:rPr>
                <w:rFonts w:ascii="Angsana New" w:hAnsi="Angsana New"/>
                <w:sz w:val="30"/>
                <w:szCs w:val="30"/>
                <w:lang w:val="en-US" w:bidi="th-TH"/>
              </w:rPr>
              <w:t>37,897</w:t>
            </w:r>
          </w:p>
        </w:tc>
        <w:tc>
          <w:tcPr>
            <w:tcW w:w="147" w:type="pct"/>
          </w:tcPr>
          <w:p w14:paraId="2E561F06" w14:textId="77777777" w:rsidR="00B02F6C" w:rsidRPr="00E00820" w:rsidRDefault="00B02F6C" w:rsidP="00B02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8F0E3D9" w14:textId="77777777" w:rsidR="00B02F6C" w:rsidRPr="00E00820" w:rsidRDefault="00B02F6C" w:rsidP="00B02F6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val="en-US" w:bidi="th-TH"/>
              </w:rPr>
              <w:t>16,250</w:t>
            </w:r>
          </w:p>
        </w:tc>
      </w:tr>
      <w:tr w:rsidR="00236E83" w:rsidRPr="00E00820" w14:paraId="404000B2" w14:textId="77777777" w:rsidTr="004C4C9D">
        <w:trPr>
          <w:trHeight w:val="345"/>
        </w:trPr>
        <w:tc>
          <w:tcPr>
            <w:tcW w:w="1635" w:type="pct"/>
          </w:tcPr>
          <w:p w14:paraId="21998A49" w14:textId="77777777" w:rsidR="00236E83" w:rsidRPr="00E00820" w:rsidRDefault="00236E83" w:rsidP="0023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4" w:type="pct"/>
          </w:tcPr>
          <w:p w14:paraId="1A5ADE59" w14:textId="77777777" w:rsidR="00236E83" w:rsidRPr="00E00820" w:rsidRDefault="00236E83" w:rsidP="0023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10CF47" w14:textId="77777777" w:rsidR="00236E83" w:rsidRPr="00E00820" w:rsidRDefault="00236E83" w:rsidP="0023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B38E" w14:textId="67F20316" w:rsidR="00236E83" w:rsidRPr="00E00820" w:rsidRDefault="00236E83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13C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17,354</w:t>
            </w:r>
          </w:p>
        </w:tc>
        <w:tc>
          <w:tcPr>
            <w:tcW w:w="147" w:type="pct"/>
            <w:shd w:val="clear" w:color="auto" w:fill="auto"/>
          </w:tcPr>
          <w:p w14:paraId="19B1237B" w14:textId="77777777" w:rsidR="00236E83" w:rsidRPr="00E00820" w:rsidRDefault="00236E83" w:rsidP="0023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AF7CE" w14:textId="7ACD9208" w:rsidR="00236E83" w:rsidRPr="00236E83" w:rsidRDefault="00236E83" w:rsidP="00236E8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28,994</w:t>
            </w:r>
          </w:p>
        </w:tc>
        <w:tc>
          <w:tcPr>
            <w:tcW w:w="147" w:type="pct"/>
            <w:shd w:val="clear" w:color="auto" w:fill="auto"/>
          </w:tcPr>
          <w:p w14:paraId="28F176AC" w14:textId="77777777" w:rsidR="00236E83" w:rsidRPr="00E00820" w:rsidRDefault="00236E83" w:rsidP="0023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28058" w14:textId="58A4BF8A" w:rsidR="00236E83" w:rsidRPr="00E00820" w:rsidRDefault="00236E83" w:rsidP="00236E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B67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42,293</w:t>
            </w:r>
          </w:p>
        </w:tc>
        <w:tc>
          <w:tcPr>
            <w:tcW w:w="147" w:type="pct"/>
          </w:tcPr>
          <w:p w14:paraId="27E2A456" w14:textId="77777777" w:rsidR="00236E83" w:rsidRPr="00E00820" w:rsidRDefault="00236E83" w:rsidP="0023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3CC72E17" w14:textId="3B6831B8" w:rsidR="00236E83" w:rsidRPr="00236E83" w:rsidRDefault="00236E83" w:rsidP="00236E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33,209 </w:t>
            </w:r>
          </w:p>
        </w:tc>
      </w:tr>
      <w:tr w:rsidR="00FF2BA2" w:rsidRPr="00E00820" w14:paraId="52934607" w14:textId="77777777" w:rsidTr="004C4C9D">
        <w:trPr>
          <w:trHeight w:val="381"/>
        </w:trPr>
        <w:tc>
          <w:tcPr>
            <w:tcW w:w="2069" w:type="pct"/>
            <w:gridSpan w:val="2"/>
          </w:tcPr>
          <w:p w14:paraId="0982EA52" w14:textId="27484094" w:rsidR="00FF2BA2" w:rsidRPr="004C4C9D" w:rsidRDefault="00FF2BA2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7E641298" w14:textId="77777777" w:rsidR="00FF2BA2" w:rsidRPr="00E00820" w:rsidRDefault="00FF2BA2" w:rsidP="00236E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A4402" w14:textId="34D20F3A" w:rsidR="00FF2BA2" w:rsidRPr="00E00820" w:rsidRDefault="00FF2BA2" w:rsidP="00236E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3C3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265,180</w:t>
            </w:r>
          </w:p>
        </w:tc>
        <w:tc>
          <w:tcPr>
            <w:tcW w:w="147" w:type="pct"/>
            <w:shd w:val="clear" w:color="auto" w:fill="auto"/>
          </w:tcPr>
          <w:p w14:paraId="507FE50E" w14:textId="77777777" w:rsidR="00FF2BA2" w:rsidRPr="00E00820" w:rsidRDefault="00FF2BA2" w:rsidP="0023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32C3E" w14:textId="15FF1838" w:rsidR="00FF2BA2" w:rsidRPr="00236E83" w:rsidRDefault="00FF2BA2" w:rsidP="004C4C9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</w:rPr>
              <w:t>305,583</w:t>
            </w:r>
          </w:p>
        </w:tc>
        <w:tc>
          <w:tcPr>
            <w:tcW w:w="147" w:type="pct"/>
            <w:shd w:val="clear" w:color="auto" w:fill="auto"/>
          </w:tcPr>
          <w:p w14:paraId="24451E6B" w14:textId="77777777" w:rsidR="00FF2BA2" w:rsidRPr="00E00820" w:rsidRDefault="00FF2BA2" w:rsidP="0023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CA4D3" w14:textId="5C239BC5" w:rsidR="00FF2BA2" w:rsidRPr="00E00820" w:rsidRDefault="00FF2BA2" w:rsidP="00236E83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671C">
              <w:rPr>
                <w:rFonts w:ascii="Angsana New" w:hAnsi="Angsana New"/>
                <w:b/>
                <w:bCs/>
                <w:sz w:val="30"/>
                <w:szCs w:val="30"/>
              </w:rPr>
              <w:t>79,041</w:t>
            </w:r>
          </w:p>
        </w:tc>
        <w:tc>
          <w:tcPr>
            <w:tcW w:w="147" w:type="pct"/>
          </w:tcPr>
          <w:p w14:paraId="1C3BDDBD" w14:textId="77777777" w:rsidR="00FF2BA2" w:rsidRPr="00E00820" w:rsidRDefault="00FF2BA2" w:rsidP="0023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FB66025" w14:textId="18AE3585" w:rsidR="00FF2BA2" w:rsidRPr="00236E83" w:rsidRDefault="00FF2BA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130,440 </w:t>
            </w:r>
          </w:p>
        </w:tc>
      </w:tr>
      <w:tr w:rsidR="0066487B" w:rsidRPr="00362560" w14:paraId="4AFA8FE1" w14:textId="77777777" w:rsidTr="004C4C9D">
        <w:tc>
          <w:tcPr>
            <w:tcW w:w="2069" w:type="pct"/>
            <w:gridSpan w:val="2"/>
            <w:tcBorders>
              <w:top w:val="nil"/>
            </w:tcBorders>
          </w:tcPr>
          <w:p w14:paraId="180ABAAA" w14:textId="77777777" w:rsidR="0066487B" w:rsidRPr="0036256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6EA7D2CA" w14:textId="77777777" w:rsidR="0066487B" w:rsidRPr="0036256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74E70B7" w14:textId="627E2393" w:rsidR="0066487B" w:rsidRPr="0036256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746F485" w14:textId="77777777" w:rsidR="0066487B" w:rsidRPr="0036256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81F7C90" w14:textId="21EB7F44" w:rsidR="0066487B" w:rsidRPr="0036256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3469" w:rsidRPr="00E00820" w14:paraId="1A36FFD8" w14:textId="77777777" w:rsidTr="004C4C9D">
        <w:tc>
          <w:tcPr>
            <w:tcW w:w="2069" w:type="pct"/>
            <w:gridSpan w:val="2"/>
            <w:tcBorders>
              <w:top w:val="nil"/>
            </w:tcBorders>
          </w:tcPr>
          <w:p w14:paraId="111E1F2C" w14:textId="77777777" w:rsidR="00383469" w:rsidRPr="00E00820" w:rsidRDefault="00383469" w:rsidP="00383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B9EA52A" w14:textId="77777777" w:rsidR="00383469" w:rsidRPr="00E00820" w:rsidRDefault="00383469" w:rsidP="00383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20330F5B" w14:textId="57F77021" w:rsidR="00383469" w:rsidRPr="00E00820" w:rsidRDefault="00383469" w:rsidP="00383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61E0DA64" w14:textId="77777777" w:rsidR="00383469" w:rsidRPr="00E00820" w:rsidRDefault="00383469" w:rsidP="00383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0A272159" w14:textId="4A959647" w:rsidR="00383469" w:rsidRPr="00E00820" w:rsidRDefault="00383469" w:rsidP="003834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6487B" w:rsidRPr="00E00820" w14:paraId="25CEBDED" w14:textId="77777777" w:rsidTr="004C4C9D">
        <w:tc>
          <w:tcPr>
            <w:tcW w:w="2069" w:type="pct"/>
            <w:gridSpan w:val="2"/>
            <w:tcBorders>
              <w:top w:val="nil"/>
            </w:tcBorders>
          </w:tcPr>
          <w:p w14:paraId="096E965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728A34C9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3B17F12A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08BB2B3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2A5339B9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55DA26A1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D08BFB6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top w:val="nil"/>
            </w:tcBorders>
          </w:tcPr>
          <w:p w14:paraId="43AF7F0F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nil"/>
            </w:tcBorders>
          </w:tcPr>
          <w:p w14:paraId="3EAA496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6487B" w:rsidRPr="00E00820" w14:paraId="276FDA4B" w14:textId="77777777" w:rsidTr="004C4C9D">
        <w:tc>
          <w:tcPr>
            <w:tcW w:w="2069" w:type="pct"/>
            <w:gridSpan w:val="2"/>
          </w:tcPr>
          <w:p w14:paraId="0758E7D8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8C30C87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6" w:type="pct"/>
            <w:gridSpan w:val="7"/>
            <w:tcBorders>
              <w:top w:val="nil"/>
            </w:tcBorders>
            <w:shd w:val="clear" w:color="auto" w:fill="auto"/>
          </w:tcPr>
          <w:p w14:paraId="6DC486AF" w14:textId="77777777" w:rsidR="0066487B" w:rsidRPr="00E00820" w:rsidRDefault="0066487B" w:rsidP="00414514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6487B" w:rsidRPr="00E00820" w14:paraId="6582CADF" w14:textId="77777777" w:rsidTr="004C4C9D">
        <w:tc>
          <w:tcPr>
            <w:tcW w:w="2069" w:type="pct"/>
            <w:gridSpan w:val="2"/>
            <w:shd w:val="clear" w:color="auto" w:fill="auto"/>
          </w:tcPr>
          <w:p w14:paraId="1499CEF0" w14:textId="5821C86A" w:rsidR="00362560" w:rsidRPr="00E00820" w:rsidRDefault="00362560" w:rsidP="00362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  <w:p w14:paraId="22C8104A" w14:textId="6BA49A36" w:rsidR="0066487B" w:rsidRPr="00E00820" w:rsidRDefault="00362560" w:rsidP="00362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</w:p>
        </w:tc>
        <w:tc>
          <w:tcPr>
            <w:tcW w:w="145" w:type="pct"/>
            <w:shd w:val="clear" w:color="auto" w:fill="auto"/>
          </w:tcPr>
          <w:p w14:paraId="7025B1BC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D010CF8" w14:textId="77777777" w:rsidR="0066487B" w:rsidRDefault="0066487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2064BE" w14:textId="12ABFBDC" w:rsidR="0082371C" w:rsidRPr="00E00820" w:rsidRDefault="0082371C" w:rsidP="004C4C9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71C">
              <w:rPr>
                <w:rFonts w:ascii="Angsana New" w:hAnsi="Angsana New"/>
                <w:sz w:val="30"/>
                <w:szCs w:val="30"/>
                <w:lang w:val="en-US" w:bidi="th-TH"/>
              </w:rPr>
              <w:t>3,385</w:t>
            </w:r>
          </w:p>
        </w:tc>
        <w:tc>
          <w:tcPr>
            <w:tcW w:w="147" w:type="pct"/>
            <w:shd w:val="clear" w:color="auto" w:fill="auto"/>
          </w:tcPr>
          <w:p w14:paraId="02C5B926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E2B0A35" w14:textId="77777777" w:rsidR="00362560" w:rsidRDefault="00362560" w:rsidP="00945EB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65C9E79" w14:textId="5DB043EF" w:rsidR="0066487B" w:rsidRPr="00E00820" w:rsidRDefault="00362560" w:rsidP="00945EB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2,363</w:t>
            </w:r>
          </w:p>
        </w:tc>
        <w:tc>
          <w:tcPr>
            <w:tcW w:w="147" w:type="pct"/>
            <w:shd w:val="clear" w:color="auto" w:fill="auto"/>
          </w:tcPr>
          <w:p w14:paraId="5A388696" w14:textId="77777777" w:rsidR="0066487B" w:rsidRPr="00E00820" w:rsidRDefault="0066487B" w:rsidP="0094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3A1D68F" w14:textId="77777777" w:rsidR="0066487B" w:rsidRDefault="0066487B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90185C" w14:textId="2EBB67F9" w:rsidR="005B671C" w:rsidRPr="00E00820" w:rsidRDefault="005B671C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B671C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2F025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44036287" w14:textId="77777777" w:rsidR="0066487B" w:rsidRPr="00E00820" w:rsidRDefault="0066487B" w:rsidP="0094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5018F12" w14:textId="77777777" w:rsidR="00DB56CF" w:rsidRDefault="00DB56CF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highlight w:val="green"/>
                <w:lang w:val="en-US" w:bidi="th-TH"/>
              </w:rPr>
            </w:pPr>
          </w:p>
          <w:p w14:paraId="50E7BE77" w14:textId="231278BB" w:rsidR="0066487B" w:rsidRPr="00E00820" w:rsidRDefault="00362560" w:rsidP="00945EB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F499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DB56CF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="003839DA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</w:tr>
    </w:tbl>
    <w:p w14:paraId="440CD62F" w14:textId="77777777" w:rsidR="000A6550" w:rsidRPr="00362560" w:rsidRDefault="000A6550" w:rsidP="0089797E">
      <w:pPr>
        <w:pStyle w:val="BodyText2"/>
        <w:ind w:left="540"/>
      </w:pPr>
    </w:p>
    <w:p w14:paraId="183B82CD" w14:textId="433CDEBA" w:rsidR="00FF2BA2" w:rsidRDefault="001E656C" w:rsidP="0089797E">
      <w:pPr>
        <w:pStyle w:val="BodyText2"/>
        <w:ind w:left="540"/>
        <w:rPr>
          <w:i/>
          <w:iCs/>
        </w:rPr>
      </w:pPr>
      <w:r w:rsidRPr="004C4C9D">
        <w:rPr>
          <w:spacing w:val="-4"/>
          <w:cs/>
        </w:rPr>
        <w:t xml:space="preserve">ณ วันที่ </w:t>
      </w:r>
      <w:r w:rsidR="00414514" w:rsidRPr="004C4C9D">
        <w:rPr>
          <w:spacing w:val="-4"/>
          <w:lang w:val="en-US"/>
        </w:rPr>
        <w:t xml:space="preserve">31 </w:t>
      </w:r>
      <w:r w:rsidR="00414514" w:rsidRPr="004C4C9D">
        <w:rPr>
          <w:spacing w:val="-4"/>
          <w:cs/>
          <w:lang w:val="en-US"/>
        </w:rPr>
        <w:t>ธันวาคม</w:t>
      </w:r>
      <w:r w:rsidRPr="004C4C9D">
        <w:rPr>
          <w:spacing w:val="-4"/>
          <w:cs/>
        </w:rPr>
        <w:t xml:space="preserve"> </w:t>
      </w:r>
      <w:r w:rsidR="002B2B63" w:rsidRPr="004C4C9D">
        <w:rPr>
          <w:spacing w:val="-4"/>
          <w:lang w:val="en-US"/>
        </w:rPr>
        <w:t>2563</w:t>
      </w:r>
      <w:r w:rsidRPr="004C4C9D">
        <w:rPr>
          <w:spacing w:val="-4"/>
          <w:cs/>
        </w:rPr>
        <w:t xml:space="preserve"> </w:t>
      </w:r>
      <w:r w:rsidR="002A0CE2" w:rsidRPr="004C4C9D">
        <w:rPr>
          <w:spacing w:val="-4"/>
          <w:cs/>
        </w:rPr>
        <w:t>บริษัทย่อย</w:t>
      </w:r>
      <w:r w:rsidRPr="004C4C9D">
        <w:rPr>
          <w:spacing w:val="-4"/>
          <w:cs/>
        </w:rPr>
        <w:t>ได้นำลูกหนี้การค้า</w:t>
      </w:r>
      <w:r w:rsidR="008A2196" w:rsidRPr="004C4C9D">
        <w:rPr>
          <w:spacing w:val="-4"/>
          <w:cs/>
        </w:rPr>
        <w:t>จำนวน</w:t>
      </w:r>
      <w:r w:rsidR="0099197F" w:rsidRPr="004C4C9D">
        <w:rPr>
          <w:spacing w:val="-4"/>
          <w:lang w:val="en-US"/>
        </w:rPr>
        <w:t xml:space="preserve"> 101.93</w:t>
      </w:r>
      <w:r w:rsidR="00BC15E4" w:rsidRPr="004C4C9D">
        <w:rPr>
          <w:rFonts w:asciiTheme="majorBidi" w:hAnsiTheme="majorBidi" w:cstheme="majorBidi"/>
          <w:spacing w:val="-4"/>
          <w:cs/>
        </w:rPr>
        <w:t xml:space="preserve"> </w:t>
      </w:r>
      <w:r w:rsidRPr="004C4C9D">
        <w:rPr>
          <w:spacing w:val="-4"/>
          <w:cs/>
        </w:rPr>
        <w:t>ล้านบาทไปเป็นหลักประกันเงินกู้ยืมระยะสั้น</w:t>
      </w:r>
      <w:r w:rsidRPr="00E00820">
        <w:rPr>
          <w:cs/>
        </w:rPr>
        <w:t xml:space="preserve">จากสถาบันการเงิน - สินเชื่อแฟคเตอริ่ง </w:t>
      </w:r>
      <w:r w:rsidRPr="00E00820">
        <w:rPr>
          <w:i/>
          <w:iCs/>
          <w:cs/>
        </w:rPr>
        <w:t>(</w:t>
      </w:r>
      <w:r w:rsidR="002B2B63" w:rsidRPr="00E00820">
        <w:rPr>
          <w:i/>
          <w:iCs/>
          <w:lang w:val="en-US"/>
        </w:rPr>
        <w:t>2562</w:t>
      </w:r>
      <w:r w:rsidRPr="00E00820">
        <w:rPr>
          <w:i/>
          <w:iCs/>
          <w:cs/>
        </w:rPr>
        <w:t xml:space="preserve">: </w:t>
      </w:r>
      <w:r w:rsidR="002B2B63" w:rsidRPr="00E00820">
        <w:rPr>
          <w:i/>
          <w:iCs/>
          <w:lang w:val="en-US"/>
        </w:rPr>
        <w:t>41</w:t>
      </w:r>
      <w:r w:rsidRPr="00E00820">
        <w:rPr>
          <w:i/>
          <w:iCs/>
          <w:cs/>
        </w:rPr>
        <w:t>.</w:t>
      </w:r>
      <w:r w:rsidR="002B2B63" w:rsidRPr="00E00820">
        <w:rPr>
          <w:i/>
          <w:iCs/>
          <w:lang w:val="en-US"/>
        </w:rPr>
        <w:t>4</w:t>
      </w:r>
      <w:r w:rsidR="00952D7B" w:rsidRPr="00E00820">
        <w:rPr>
          <w:i/>
          <w:iCs/>
          <w:lang w:val="en-US"/>
        </w:rPr>
        <w:t>7</w:t>
      </w:r>
      <w:r w:rsidRPr="00E00820">
        <w:rPr>
          <w:i/>
          <w:iCs/>
          <w:cs/>
        </w:rPr>
        <w:t xml:space="preserve"> ล้านบาท)</w:t>
      </w:r>
    </w:p>
    <w:p w14:paraId="3EB861C0" w14:textId="2EAEE67E" w:rsidR="00334987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val="th-TH"/>
        </w:rPr>
      </w:pPr>
      <w:r>
        <w:rPr>
          <w:i/>
          <w:iCs/>
          <w:cs/>
        </w:rPr>
        <w:br w:type="page"/>
      </w:r>
    </w:p>
    <w:p w14:paraId="24ACE51E" w14:textId="3C235D40" w:rsidR="00AC1E73" w:rsidRDefault="003E09D5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E00820">
        <w:rPr>
          <w:rFonts w:hint="cs"/>
          <w:b/>
          <w:bCs/>
          <w:cs/>
        </w:rPr>
        <w:t>สินทรัพย์และหนี้สินที่เกิดจากสัญญา</w:t>
      </w:r>
    </w:p>
    <w:p w14:paraId="33BD35D2" w14:textId="77777777" w:rsidR="00327DB2" w:rsidRPr="004C4C9D" w:rsidRDefault="00327DB2" w:rsidP="004C4C9D">
      <w:pPr>
        <w:pStyle w:val="BodyText2"/>
        <w:ind w:left="540"/>
      </w:pPr>
    </w:p>
    <w:p w14:paraId="43241411" w14:textId="48CB5908" w:rsidR="00327DB2" w:rsidRPr="004C4C9D" w:rsidRDefault="00327DB2" w:rsidP="004C4C9D">
      <w:pPr>
        <w:pStyle w:val="BodyText2"/>
        <w:ind w:left="540"/>
        <w:rPr>
          <w:cs/>
        </w:rPr>
      </w:pPr>
      <w:r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409F8E72" w14:textId="13D89BEE" w:rsidR="00AC1E73" w:rsidRPr="004C4C9D" w:rsidRDefault="00AC1E73" w:rsidP="004C4C9D">
      <w:pPr>
        <w:pStyle w:val="BodyText2"/>
        <w:ind w:left="720"/>
        <w:rPr>
          <w:rFonts w:asciiTheme="majorBidi" w:hAnsiTheme="majorBidi" w:cstheme="majorBidi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264"/>
        <w:gridCol w:w="1090"/>
        <w:gridCol w:w="262"/>
        <w:gridCol w:w="11"/>
        <w:gridCol w:w="1172"/>
        <w:gridCol w:w="271"/>
        <w:gridCol w:w="983"/>
        <w:gridCol w:w="7"/>
        <w:gridCol w:w="271"/>
        <w:gridCol w:w="1170"/>
        <w:gridCol w:w="6"/>
      </w:tblGrid>
      <w:tr w:rsidR="000E6423" w:rsidRPr="00E00820" w14:paraId="3A8E56A3" w14:textId="77777777" w:rsidTr="004C4C9D">
        <w:trPr>
          <w:tblHeader/>
        </w:trPr>
        <w:tc>
          <w:tcPr>
            <w:tcW w:w="2035" w:type="pct"/>
          </w:tcPr>
          <w:p w14:paraId="0C73779A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4C016BA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397E480B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C9E8EA9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29D3B9DF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423" w:rsidRPr="00E00820" w14:paraId="3E7D9B7B" w14:textId="77777777" w:rsidTr="004C4C9D">
        <w:trPr>
          <w:tblHeader/>
        </w:trPr>
        <w:tc>
          <w:tcPr>
            <w:tcW w:w="2035" w:type="pct"/>
          </w:tcPr>
          <w:p w14:paraId="35B51F57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08027F2" w14:textId="77777777" w:rsidR="000E6423" w:rsidRPr="00E00820" w:rsidRDefault="000E642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D632C32" w14:textId="79C75938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0A35B59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55F42F5C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13C9C7F2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085B7E" w14:textId="4F2FCAA9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0" w:type="pct"/>
            <w:gridSpan w:val="2"/>
          </w:tcPr>
          <w:p w14:paraId="3EAABCAD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371512C3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E6423" w:rsidRPr="00E00820" w14:paraId="0ADC057B" w14:textId="77777777" w:rsidTr="004C4C9D">
        <w:trPr>
          <w:tblHeader/>
        </w:trPr>
        <w:tc>
          <w:tcPr>
            <w:tcW w:w="2035" w:type="pct"/>
          </w:tcPr>
          <w:p w14:paraId="73C292F3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A8C693E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01A0A4B9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6423" w:rsidRPr="00E00820" w14:paraId="6375B331" w14:textId="77777777" w:rsidTr="004C4C9D">
        <w:tc>
          <w:tcPr>
            <w:tcW w:w="2035" w:type="pct"/>
            <w:vAlign w:val="bottom"/>
          </w:tcPr>
          <w:p w14:paraId="35CB02F9" w14:textId="21D765FD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" w:type="pct"/>
          </w:tcPr>
          <w:p w14:paraId="483DCDC8" w14:textId="77777777" w:rsidR="000E6423" w:rsidRPr="00E00820" w:rsidRDefault="000E6423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F070C57" w14:textId="77777777" w:rsidR="000E6423" w:rsidRPr="00E00820" w:rsidRDefault="000E642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C712119" w14:textId="77777777" w:rsidR="000E6423" w:rsidRPr="00E00820" w:rsidRDefault="000E642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B0F9E76" w14:textId="77777777" w:rsidR="000E6423" w:rsidRPr="00E00820" w:rsidRDefault="000E642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13F01BD" w14:textId="77777777" w:rsidR="000E6423" w:rsidRPr="00E00820" w:rsidRDefault="000E642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59328693" w14:textId="77777777" w:rsidR="000E6423" w:rsidRPr="00E00820" w:rsidRDefault="000E642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0261AA38" w14:textId="77777777" w:rsidR="000E6423" w:rsidRPr="00E00820" w:rsidRDefault="000E6423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7CBE0A3" w14:textId="77777777" w:rsidR="000E6423" w:rsidRPr="00E00820" w:rsidRDefault="000E6423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E6423" w:rsidRPr="00E00820" w14:paraId="0E068195" w14:textId="77777777" w:rsidTr="004C4C9D">
        <w:tc>
          <w:tcPr>
            <w:tcW w:w="2035" w:type="pct"/>
            <w:vAlign w:val="bottom"/>
          </w:tcPr>
          <w:p w14:paraId="356857D0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7EFD8772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8A4CB3C" w14:textId="11394DF4" w:rsidR="000E6423" w:rsidRPr="008E1FFC" w:rsidRDefault="00EA77D8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7,770,3</w:t>
            </w:r>
            <w:r w:rsidR="00D851A7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51561F6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5BF7CE" w14:textId="5E704EF3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4,962,823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3E60B8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7B11463C" w14:textId="1570778C" w:rsidR="000E6423" w:rsidRPr="008E1FFC" w:rsidRDefault="000E6423" w:rsidP="008E1FF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  <w:tc>
          <w:tcPr>
            <w:tcW w:w="150" w:type="pct"/>
            <w:gridSpan w:val="2"/>
            <w:vAlign w:val="bottom"/>
          </w:tcPr>
          <w:p w14:paraId="60C0725E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51F062AE" w14:textId="15919ACB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</w:tr>
      <w:tr w:rsidR="000E6423" w:rsidRPr="00E00820" w14:paraId="4D90EE7B" w14:textId="77777777" w:rsidTr="004C4C9D">
        <w:tc>
          <w:tcPr>
            <w:tcW w:w="2035" w:type="pct"/>
            <w:vAlign w:val="bottom"/>
          </w:tcPr>
          <w:p w14:paraId="21093D7C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A8888BF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103D731" w14:textId="77777777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B634214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9EAB37D" w14:textId="77777777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BF47B0E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D21AE36" w14:textId="77777777" w:rsidR="000E6423" w:rsidRPr="008E1FFC" w:rsidRDefault="000E6423" w:rsidP="008E1FF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0253D90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4FB77F06" w14:textId="77777777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E6423" w:rsidRPr="00E00820" w14:paraId="1C488DD4" w14:textId="77777777" w:rsidTr="004C4C9D">
        <w:tc>
          <w:tcPr>
            <w:tcW w:w="2035" w:type="pct"/>
            <w:vAlign w:val="bottom"/>
          </w:tcPr>
          <w:p w14:paraId="254B6149" w14:textId="372B8239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2" w:type="pct"/>
          </w:tcPr>
          <w:p w14:paraId="57DFE39E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A99F244" w14:textId="5FDDFF2F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4,458,463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EEFCFAD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0FF09CB" w14:textId="36CA6D72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2,844,391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327AACE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13D0768F" w14:textId="039EB232" w:rsidR="000E6423" w:rsidRPr="008E1FFC" w:rsidRDefault="000E6423" w:rsidP="008E1FF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494,935</w:t>
            </w:r>
          </w:p>
        </w:tc>
        <w:tc>
          <w:tcPr>
            <w:tcW w:w="150" w:type="pct"/>
            <w:gridSpan w:val="2"/>
            <w:vAlign w:val="bottom"/>
          </w:tcPr>
          <w:p w14:paraId="3F60F7A2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0608D7B9" w14:textId="2F9CC583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391,531</w:t>
            </w:r>
          </w:p>
        </w:tc>
      </w:tr>
      <w:tr w:rsidR="000E6423" w:rsidRPr="00E00820" w14:paraId="2E7A728D" w14:textId="77777777" w:rsidTr="004C4C9D">
        <w:tc>
          <w:tcPr>
            <w:tcW w:w="2035" w:type="pct"/>
            <w:vAlign w:val="bottom"/>
          </w:tcPr>
          <w:p w14:paraId="2675CBA5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0082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2" w:type="pct"/>
          </w:tcPr>
          <w:p w14:paraId="10123350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B0779D4" w14:textId="76CE079B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(3,934,372)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8D98459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70500" w14:textId="2C5204F0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(2,137,099)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747B374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4BC5CE8" w14:textId="398B54D7" w:rsidR="000E6423" w:rsidRPr="008E1FFC" w:rsidRDefault="000E6423" w:rsidP="008E1FF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(494</w:t>
            </w: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,935)</w:t>
            </w:r>
          </w:p>
        </w:tc>
        <w:tc>
          <w:tcPr>
            <w:tcW w:w="150" w:type="pct"/>
            <w:gridSpan w:val="2"/>
            <w:vAlign w:val="bottom"/>
          </w:tcPr>
          <w:p w14:paraId="1944FC30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068B70FE" w14:textId="61943690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(246,466)</w:t>
            </w:r>
          </w:p>
        </w:tc>
      </w:tr>
      <w:tr w:rsidR="000E6423" w:rsidRPr="00E00820" w14:paraId="543578C4" w14:textId="77777777" w:rsidTr="004C4C9D">
        <w:tc>
          <w:tcPr>
            <w:tcW w:w="2035" w:type="pct"/>
          </w:tcPr>
          <w:p w14:paraId="2A89607E" w14:textId="7557C7CC" w:rsidR="000E6423" w:rsidRPr="00E00820" w:rsidRDefault="000E6423" w:rsidP="008E1FFC">
            <w:pPr>
              <w:pStyle w:val="BodyText2"/>
              <w:rPr>
                <w:b/>
                <w:bCs/>
                <w:cs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42" w:type="pct"/>
          </w:tcPr>
          <w:p w14:paraId="7347905F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988B" w14:textId="43D46523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524,091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7D5EF41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85387" w14:textId="0DFE282E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707</w:t>
            </w: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B91D62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93368" w14:textId="4428E933" w:rsidR="000E6423" w:rsidRPr="008E1FFC" w:rsidRDefault="000E6423" w:rsidP="004C4C9D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02611D1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8674A4" w14:textId="6A581578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145,065</w:t>
            </w:r>
          </w:p>
        </w:tc>
      </w:tr>
      <w:tr w:rsidR="000E6423" w:rsidRPr="00362560" w14:paraId="27BCD7BF" w14:textId="77777777" w:rsidTr="004C4C9D">
        <w:tc>
          <w:tcPr>
            <w:tcW w:w="2035" w:type="pct"/>
          </w:tcPr>
          <w:p w14:paraId="2266D218" w14:textId="77777777" w:rsidR="000E6423" w:rsidRPr="00362560" w:rsidRDefault="000E6423" w:rsidP="00100BDB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5D96A2DB" w14:textId="77777777" w:rsidR="000E6423" w:rsidRPr="00362560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53BD4BA7" w14:textId="4CD66D6D" w:rsidR="000E6423" w:rsidRPr="00362560" w:rsidRDefault="000E6423" w:rsidP="00100BD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00C2CFF" w14:textId="77777777" w:rsidR="000E6423" w:rsidRPr="00362560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F8A0" w14:textId="77777777" w:rsidR="000E6423" w:rsidRPr="00362560" w:rsidRDefault="000E6423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81CB844" w14:textId="77777777" w:rsidR="000E6423" w:rsidRPr="00362560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0D5CDA3" w14:textId="77777777" w:rsidR="000E6423" w:rsidRPr="00362560" w:rsidRDefault="000E6423" w:rsidP="00100BD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53EC440" w14:textId="77777777" w:rsidR="000E6423" w:rsidRPr="00362560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vAlign w:val="bottom"/>
          </w:tcPr>
          <w:p w14:paraId="43FBA384" w14:textId="77777777" w:rsidR="000E6423" w:rsidRPr="00362560" w:rsidRDefault="000E6423" w:rsidP="00100BD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E6423" w:rsidRPr="00E00820" w14:paraId="7F58973F" w14:textId="77777777" w:rsidTr="004C4C9D">
        <w:tc>
          <w:tcPr>
            <w:tcW w:w="2035" w:type="pct"/>
            <w:vAlign w:val="bottom"/>
          </w:tcPr>
          <w:p w14:paraId="12AD773B" w14:textId="3F441C32" w:rsidR="000E6423" w:rsidRPr="00E00820" w:rsidRDefault="000E6423" w:rsidP="004C4C9D">
            <w:pPr>
              <w:pStyle w:val="BodyText2"/>
              <w:ind w:right="113"/>
              <w:rPr>
                <w:cs/>
                <w:lang w:val="en-US"/>
              </w:rPr>
            </w:pPr>
            <w:r w:rsidRPr="00E00820">
              <w:rPr>
                <w:rFonts w:hint="cs"/>
                <w:cs/>
              </w:rPr>
              <w:t>ลูกหนี้เงินประกันผลงานตามสัญญา</w:t>
            </w:r>
          </w:p>
        </w:tc>
        <w:tc>
          <w:tcPr>
            <w:tcW w:w="142" w:type="pct"/>
          </w:tcPr>
          <w:p w14:paraId="23C3D8CB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36CF3243" w14:textId="32FA8F8B" w:rsidR="000E6423" w:rsidRPr="004C4C9D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54,</w:t>
            </w: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19</w:t>
            </w:r>
            <w:r w:rsidR="009B477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5C8143F" w14:textId="77777777" w:rsidR="000E6423" w:rsidRPr="004C4C9D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DA1E9" w14:textId="2815A1D3" w:rsidR="000E6423" w:rsidRPr="004C4C9D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bidi="th-TH"/>
              </w:rPr>
              <w:t>11,</w:t>
            </w:r>
            <w:r w:rsidR="00987E0C" w:rsidRPr="004C4C9D">
              <w:rPr>
                <w:rFonts w:ascii="Angsana New" w:hAnsi="Angsana New"/>
                <w:sz w:val="30"/>
                <w:szCs w:val="30"/>
                <w:cs/>
                <w:lang w:bidi="th-TH"/>
              </w:rPr>
              <w:t>617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F92623" w14:textId="77777777" w:rsidR="000E6423" w:rsidRPr="004C4C9D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6138D2EC" w14:textId="6A7D1201" w:rsidR="000E6423" w:rsidRPr="004C4C9D" w:rsidRDefault="000E6423" w:rsidP="004C4C9D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C008924" w14:textId="77777777" w:rsidR="000E6423" w:rsidRPr="004C4C9D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  <w:vAlign w:val="bottom"/>
          </w:tcPr>
          <w:p w14:paraId="1B9A0904" w14:textId="60EDD6D8" w:rsidR="000E6423" w:rsidRPr="004C4C9D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bidi="th-TH"/>
              </w:rPr>
              <w:t>799</w:t>
            </w:r>
          </w:p>
        </w:tc>
      </w:tr>
      <w:tr w:rsidR="000E6423" w:rsidRPr="00362560" w14:paraId="621D2603" w14:textId="77777777" w:rsidTr="004C4C9D">
        <w:tc>
          <w:tcPr>
            <w:tcW w:w="2035" w:type="pct"/>
          </w:tcPr>
          <w:p w14:paraId="0CEDC909" w14:textId="77777777" w:rsidR="000E6423" w:rsidRPr="00362560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94628D3" w14:textId="77777777" w:rsidR="000E6423" w:rsidRPr="00362560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0E2AE52B" w14:textId="77777777" w:rsidR="000E6423" w:rsidRPr="008E1FFC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A64AC9" w14:textId="77777777" w:rsidR="000E6423" w:rsidRPr="008E1FFC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6C8FC248" w14:textId="77777777" w:rsidR="000E6423" w:rsidRPr="008E1FFC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6423" w:rsidRPr="00E00820" w14:paraId="2BC8FC9E" w14:textId="77777777" w:rsidTr="004C4C9D">
        <w:tc>
          <w:tcPr>
            <w:tcW w:w="2035" w:type="pct"/>
            <w:vAlign w:val="bottom"/>
          </w:tcPr>
          <w:p w14:paraId="0A75EDE9" w14:textId="30C037E4" w:rsidR="000E6423" w:rsidRPr="00E00820" w:rsidRDefault="000E6423" w:rsidP="00634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2" w:type="pct"/>
          </w:tcPr>
          <w:p w14:paraId="6934C0DC" w14:textId="77777777" w:rsidR="000E6423" w:rsidRPr="00E00820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4CFD01" w14:textId="77777777" w:rsidR="000E6423" w:rsidRPr="008E1FFC" w:rsidRDefault="000E6423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292C191" w14:textId="77777777" w:rsidR="000E6423" w:rsidRPr="008E1FFC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7318A5F9" w14:textId="77777777" w:rsidR="000E6423" w:rsidRPr="008E1FFC" w:rsidRDefault="000E6423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3A43A8B" w14:textId="77777777" w:rsidR="000E6423" w:rsidRPr="008E1FFC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1E66AE5B" w14:textId="77777777" w:rsidR="000E6423" w:rsidRPr="008E1FFC" w:rsidRDefault="000E6423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643B93F3" w14:textId="77777777" w:rsidR="000E6423" w:rsidRPr="008E1FFC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5CA7C8A3" w14:textId="77777777" w:rsidR="000E6423" w:rsidRPr="008E1FFC" w:rsidRDefault="000E6423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E6423" w:rsidRPr="00E00820" w14:paraId="22B648CD" w14:textId="77777777" w:rsidTr="004C4C9D">
        <w:tc>
          <w:tcPr>
            <w:tcW w:w="2035" w:type="pct"/>
            <w:vAlign w:val="bottom"/>
          </w:tcPr>
          <w:p w14:paraId="58900659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28507314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00660EB" w14:textId="3A4F5677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923</w:t>
            </w: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,886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FC0DB08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49F9C93" w14:textId="1F580958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1,319,309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465EA3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8A965A4" w14:textId="35278D49" w:rsidR="000E6423" w:rsidRPr="008E1FFC" w:rsidRDefault="000E6423" w:rsidP="008E1FF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5ACF08F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36958FB1" w14:textId="0F6B2587" w:rsidR="000E6423" w:rsidRPr="008E1FFC" w:rsidRDefault="000E6423" w:rsidP="008E1FF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6423" w:rsidRPr="00362560" w14:paraId="5485479E" w14:textId="77777777" w:rsidTr="004C4C9D">
        <w:trPr>
          <w:trHeight w:val="68"/>
        </w:trPr>
        <w:tc>
          <w:tcPr>
            <w:tcW w:w="2035" w:type="pct"/>
            <w:vAlign w:val="bottom"/>
          </w:tcPr>
          <w:p w14:paraId="4613AF99" w14:textId="77777777" w:rsidR="000E6423" w:rsidRPr="00362560" w:rsidRDefault="000E6423" w:rsidP="005B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C445339" w14:textId="77777777" w:rsidR="000E6423" w:rsidRPr="00362560" w:rsidRDefault="000E6423" w:rsidP="005B6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66D9252" w14:textId="77777777" w:rsidR="000E6423" w:rsidRPr="008E1FFC" w:rsidRDefault="000E6423" w:rsidP="005B671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4930BFD" w14:textId="77777777" w:rsidR="000E6423" w:rsidRPr="008E1FFC" w:rsidRDefault="000E6423" w:rsidP="005B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83FA53B" w14:textId="77777777" w:rsidR="000E6423" w:rsidRPr="008E1FFC" w:rsidRDefault="000E6423" w:rsidP="005B671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CB28460" w14:textId="77777777" w:rsidR="000E6423" w:rsidRPr="008E1FFC" w:rsidRDefault="000E6423" w:rsidP="005B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78D3CB4" w14:textId="43971972" w:rsidR="000E6423" w:rsidRPr="008E1FFC" w:rsidRDefault="000E6423" w:rsidP="005B671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05E9977" w14:textId="77777777" w:rsidR="000E6423" w:rsidRPr="008E1FFC" w:rsidRDefault="000E6423" w:rsidP="005B6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18321611" w14:textId="0F86DB48" w:rsidR="000E6423" w:rsidRPr="008E1FFC" w:rsidRDefault="000E6423" w:rsidP="005B671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E6423" w:rsidRPr="00E00820" w14:paraId="1B488849" w14:textId="77777777" w:rsidTr="004C4C9D">
        <w:tc>
          <w:tcPr>
            <w:tcW w:w="2035" w:type="pct"/>
            <w:vAlign w:val="bottom"/>
          </w:tcPr>
          <w:p w14:paraId="1E244375" w14:textId="592D0549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2" w:type="pct"/>
          </w:tcPr>
          <w:p w14:paraId="703C92D4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19F6F2A" w14:textId="7075D58B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446,984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C789219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78899BE0" w14:textId="1C8B5422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1,239,493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22DD590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366D273" w14:textId="202ADB4D" w:rsidR="000E6423" w:rsidRPr="008E1FFC" w:rsidRDefault="000E6423" w:rsidP="008E1FF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AA45726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DB030AE" w14:textId="282756A6" w:rsidR="000E6423" w:rsidRPr="008E1FFC" w:rsidRDefault="000E6423" w:rsidP="008E1FF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6423" w:rsidRPr="008E1FFC" w14:paraId="07BA83E8" w14:textId="77777777" w:rsidTr="004C4C9D">
        <w:trPr>
          <w:gridAfter w:val="1"/>
          <w:wAfter w:w="3" w:type="pct"/>
        </w:trPr>
        <w:tc>
          <w:tcPr>
            <w:tcW w:w="2035" w:type="pct"/>
            <w:vAlign w:val="bottom"/>
          </w:tcPr>
          <w:p w14:paraId="48A122C6" w14:textId="2AA042DC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00820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ขั้นความสำเร็จของงาน</w:t>
            </w:r>
          </w:p>
        </w:tc>
        <w:tc>
          <w:tcPr>
            <w:tcW w:w="142" w:type="pct"/>
          </w:tcPr>
          <w:p w14:paraId="68BFDFFE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47DED38" w14:textId="60689ADC" w:rsidR="000E6423" w:rsidRPr="008E1FFC" w:rsidRDefault="000E6423" w:rsidP="008E1FF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(414,991)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E02730D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4C7A3" w14:textId="0833DDEC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(1,235,708)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56B9341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FCF2AF" w14:textId="54BB9CC9" w:rsidR="000E6423" w:rsidRPr="008E1FFC" w:rsidRDefault="000E6423" w:rsidP="008E1FF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54F72E1E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9B10932" w14:textId="3D2BED31" w:rsidR="000E6423" w:rsidRPr="008E1FFC" w:rsidRDefault="000E6423" w:rsidP="008E1FF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6423" w:rsidRPr="00E00820" w14:paraId="5B7DD682" w14:textId="77777777" w:rsidTr="004C4C9D">
        <w:tc>
          <w:tcPr>
            <w:tcW w:w="2035" w:type="pct"/>
          </w:tcPr>
          <w:p w14:paraId="19630C5D" w14:textId="2F30AB18" w:rsidR="000E6423" w:rsidRPr="00E00820" w:rsidRDefault="000E6423" w:rsidP="008E1FFC">
            <w:pPr>
              <w:pStyle w:val="BodyText2"/>
              <w:rPr>
                <w:cs/>
              </w:rPr>
            </w:pPr>
          </w:p>
        </w:tc>
        <w:tc>
          <w:tcPr>
            <w:tcW w:w="142" w:type="pct"/>
          </w:tcPr>
          <w:p w14:paraId="07DDFE4A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EE7" w14:textId="48411093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31,99</w:t>
            </w: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A487D46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B999" w14:textId="5937555A" w:rsidR="000E6423" w:rsidRPr="008E1FFC" w:rsidRDefault="000E6423" w:rsidP="008E1FF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3,785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2AF1441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8A3C9" w14:textId="3AD94760" w:rsidR="000E6423" w:rsidRPr="008E1FFC" w:rsidRDefault="000E6423" w:rsidP="008E1FF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0DA002E8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C4131" w14:textId="3AD254C2" w:rsidR="000E6423" w:rsidRPr="008E1FFC" w:rsidRDefault="000E6423" w:rsidP="008E1FF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E6423" w:rsidRPr="00362560" w14:paraId="4EFE375E" w14:textId="77777777" w:rsidTr="004C4C9D">
        <w:tc>
          <w:tcPr>
            <w:tcW w:w="2035" w:type="pct"/>
          </w:tcPr>
          <w:p w14:paraId="059B0DAD" w14:textId="77777777" w:rsidR="000E6423" w:rsidRPr="00362560" w:rsidRDefault="000E6423" w:rsidP="00100BDB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28684E29" w14:textId="77777777" w:rsidR="000E6423" w:rsidRPr="00362560" w:rsidRDefault="000E6423" w:rsidP="0010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65456" w14:textId="77777777" w:rsidR="000E6423" w:rsidRPr="008E1FFC" w:rsidRDefault="000E6423" w:rsidP="001A48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3DFE2402" w14:textId="77777777" w:rsidR="000E6423" w:rsidRPr="008E1FFC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467A" w14:textId="77777777" w:rsidR="000E6423" w:rsidRPr="008E1FFC" w:rsidRDefault="000E6423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D74A9CA" w14:textId="77777777" w:rsidR="000E6423" w:rsidRPr="008E1FFC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25A56" w14:textId="77777777" w:rsidR="000E6423" w:rsidRPr="008E1FFC" w:rsidRDefault="000E6423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27078AD" w14:textId="77777777" w:rsidR="000E6423" w:rsidRPr="008E1FFC" w:rsidRDefault="000E6423" w:rsidP="00100B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vAlign w:val="bottom"/>
          </w:tcPr>
          <w:p w14:paraId="4FD239BF" w14:textId="77777777" w:rsidR="000E6423" w:rsidRPr="008E1FFC" w:rsidRDefault="000E6423" w:rsidP="00100BDB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E6423" w:rsidRPr="00E00820" w14:paraId="54F3DA54" w14:textId="77777777" w:rsidTr="004C4C9D">
        <w:tc>
          <w:tcPr>
            <w:tcW w:w="2035" w:type="pct"/>
            <w:vAlign w:val="bottom"/>
          </w:tcPr>
          <w:p w14:paraId="099EE8F8" w14:textId="77777777" w:rsidR="000E6423" w:rsidRPr="00E00820" w:rsidRDefault="000E6423" w:rsidP="008E1FFC">
            <w:pPr>
              <w:pStyle w:val="BodyText2"/>
              <w:rPr>
                <w:cs/>
                <w:lang w:val="en-US"/>
              </w:rPr>
            </w:pPr>
            <w:r w:rsidRPr="00E00820">
              <w:rPr>
                <w:rFonts w:hint="cs"/>
                <w:cs/>
              </w:rPr>
              <w:t>เงินรับล่วงหน้าค่าก่อสร้าง</w:t>
            </w:r>
          </w:p>
        </w:tc>
        <w:tc>
          <w:tcPr>
            <w:tcW w:w="142" w:type="pct"/>
          </w:tcPr>
          <w:p w14:paraId="305C2113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F580511" w14:textId="6A1E8D5C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109,44</w:t>
            </w:r>
            <w:r w:rsidRPr="004C4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EC73B49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C3A3EC1" w14:textId="320A6201" w:rsidR="000E6423" w:rsidRPr="008E1FFC" w:rsidRDefault="000E6423" w:rsidP="008E1FF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bidi="th-TH"/>
              </w:rPr>
              <w:t>239,962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18646C8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14:paraId="47564A3C" w14:textId="5EF0168D" w:rsidR="000E6423" w:rsidRPr="008E1FFC" w:rsidRDefault="000E6423" w:rsidP="004C4C9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46AC912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FB0993F" w14:textId="535E9DCC" w:rsidR="000E6423" w:rsidRPr="008E1FFC" w:rsidRDefault="000E6423" w:rsidP="008E1FF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sz w:val="30"/>
                <w:szCs w:val="30"/>
                <w:lang w:bidi="th-TH"/>
              </w:rPr>
              <w:t>24,647</w:t>
            </w:r>
          </w:p>
        </w:tc>
      </w:tr>
      <w:tr w:rsidR="000E6423" w:rsidRPr="00E00820" w14:paraId="6A73C3A1" w14:textId="77777777" w:rsidTr="004C4C9D">
        <w:tc>
          <w:tcPr>
            <w:tcW w:w="2035" w:type="pct"/>
          </w:tcPr>
          <w:p w14:paraId="2A0BBD8E" w14:textId="19E1AD06" w:rsidR="000E6423" w:rsidRPr="00E00820" w:rsidRDefault="000E6423" w:rsidP="008E1FFC">
            <w:pPr>
              <w:pStyle w:val="BodyText2"/>
              <w:rPr>
                <w:b/>
                <w:bCs/>
                <w:cs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42" w:type="pct"/>
          </w:tcPr>
          <w:p w14:paraId="1F73BFCA" w14:textId="77777777" w:rsidR="000E6423" w:rsidRPr="00E00820" w:rsidRDefault="000E6423" w:rsidP="008E1F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7538FC" w14:textId="35680C2C" w:rsidR="000E6423" w:rsidRPr="008E1FFC" w:rsidRDefault="000E6423" w:rsidP="008E1FF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141,439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917DAF1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6F649" w14:textId="60F3DE74" w:rsidR="000E6423" w:rsidRPr="008E1FFC" w:rsidRDefault="000E6423" w:rsidP="008E1FF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243,747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E9356B4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20325" w14:textId="61B1B7A6" w:rsidR="000E6423" w:rsidRPr="008E1FFC" w:rsidRDefault="000E6423" w:rsidP="004C4C9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1EF6E6B" w14:textId="77777777" w:rsidR="000E6423" w:rsidRPr="008E1FFC" w:rsidRDefault="000E6423" w:rsidP="008E1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BDFC0" w14:textId="06A9E86D" w:rsidR="000E6423" w:rsidRPr="008E1FFC" w:rsidRDefault="000E6423" w:rsidP="008E1FF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24,647</w:t>
            </w:r>
          </w:p>
        </w:tc>
      </w:tr>
    </w:tbl>
    <w:p w14:paraId="19C61834" w14:textId="08EBA2D5" w:rsidR="00334987" w:rsidRDefault="00334987" w:rsidP="008D1914">
      <w:pPr>
        <w:pStyle w:val="BodyText2"/>
        <w:rPr>
          <w:b/>
          <w:bCs/>
          <w:sz w:val="24"/>
          <w:szCs w:val="24"/>
        </w:rPr>
      </w:pPr>
    </w:p>
    <w:p w14:paraId="52D28A76" w14:textId="77777777" w:rsidR="00334987" w:rsidRDefault="00334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  <w:r>
        <w:rPr>
          <w:b/>
          <w:bCs/>
          <w:sz w:val="24"/>
          <w:szCs w:val="24"/>
          <w:cs/>
        </w:rPr>
        <w:br w:type="page"/>
      </w:r>
    </w:p>
    <w:p w14:paraId="3C750C9C" w14:textId="3824C822" w:rsidR="00BA32B6" w:rsidRDefault="00BA32B6" w:rsidP="00790D68">
      <w:pPr>
        <w:pStyle w:val="BodyText2"/>
        <w:tabs>
          <w:tab w:val="left" w:pos="540"/>
        </w:tabs>
        <w:rPr>
          <w:rFonts w:asciiTheme="majorBidi" w:hAnsiTheme="majorBidi" w:cstheme="majorBidi"/>
          <w:i/>
          <w:iCs/>
        </w:rPr>
      </w:pPr>
      <w:bookmarkStart w:id="6" w:name="OLE_LINK1"/>
      <w:r w:rsidRPr="004C4C9D">
        <w:rPr>
          <w:rFonts w:asciiTheme="majorBidi" w:hAnsiTheme="majorBidi" w:cstheme="majorBidi"/>
          <w:b/>
          <w:bCs/>
          <w:i/>
          <w:iCs/>
          <w:cs/>
        </w:rPr>
        <w:tab/>
      </w:r>
      <w:r w:rsidRPr="004C4C9D">
        <w:rPr>
          <w:rFonts w:asciiTheme="majorBidi" w:hAnsiTheme="majorBidi" w:cstheme="majorBidi"/>
          <w:i/>
          <w:iCs/>
          <w:cs/>
        </w:rPr>
        <w:t>รายได้ที่รับรู้ที่เกี่ยวข้องกับยอดคงเหลือตามสัญญา</w:t>
      </w:r>
    </w:p>
    <w:p w14:paraId="320D3D2D" w14:textId="77777777" w:rsidR="00987E0C" w:rsidRPr="004C4C9D" w:rsidRDefault="00987E0C" w:rsidP="00FE7E8D">
      <w:pPr>
        <w:pStyle w:val="BodyText2"/>
        <w:tabs>
          <w:tab w:val="left" w:pos="540"/>
        </w:tabs>
        <w:rPr>
          <w:rFonts w:asciiTheme="majorBidi" w:hAnsiTheme="majorBidi" w:cstheme="majorBidi"/>
          <w:i/>
          <w:iCs/>
        </w:rPr>
      </w:pPr>
    </w:p>
    <w:p w14:paraId="7A40218C" w14:textId="7C23A39F" w:rsidR="00C03E10" w:rsidRPr="004C4C9D" w:rsidRDefault="00C03E10" w:rsidP="004C4C9D">
      <w:pPr>
        <w:pStyle w:val="BodyText2"/>
        <w:tabs>
          <w:tab w:val="left" w:pos="540"/>
          <w:tab w:val="left" w:pos="810"/>
        </w:tabs>
        <w:ind w:left="540"/>
        <w:rPr>
          <w:rFonts w:asciiTheme="majorBidi" w:hAnsiTheme="majorBidi" w:cstheme="majorBidi"/>
          <w:cs/>
          <w:lang w:val="en-US"/>
        </w:rPr>
      </w:pPr>
      <w:r w:rsidRPr="004C4C9D">
        <w:rPr>
          <w:rFonts w:asciiTheme="majorBidi" w:hAnsiTheme="majorBidi" w:cstheme="majorBidi"/>
          <w:cs/>
          <w:lang w:val="en-US"/>
        </w:rPr>
        <w:t xml:space="preserve">ในระหว่างปี </w:t>
      </w:r>
      <w:r w:rsidRPr="004C4C9D">
        <w:rPr>
          <w:rFonts w:asciiTheme="majorBidi" w:hAnsiTheme="majorBidi" w:cstheme="majorBidi"/>
          <w:lang w:val="en-US"/>
        </w:rPr>
        <w:t>2563</w:t>
      </w:r>
      <w:r w:rsidRPr="004C4C9D">
        <w:rPr>
          <w:rFonts w:asciiTheme="majorBidi" w:hAnsiTheme="majorBidi" w:cstheme="majorBidi"/>
          <w:cs/>
          <w:lang w:val="en-US"/>
        </w:rPr>
        <w:t xml:space="preserve"> กลุ่มบริษัทรับรู้ยอดยกมาของหนี้สินที่เกิดจากสัญญาเป็นรายได้</w:t>
      </w:r>
      <w:r w:rsidR="0099051C">
        <w:rPr>
          <w:rFonts w:asciiTheme="majorBidi" w:hAnsiTheme="majorBidi" w:cstheme="majorBidi" w:hint="cs"/>
          <w:cs/>
          <w:lang w:val="en-US"/>
        </w:rPr>
        <w:t>จากการก่อสร้างและ</w:t>
      </w:r>
      <w:r w:rsidR="0099051C">
        <w:rPr>
          <w:rFonts w:asciiTheme="majorBidi" w:hAnsiTheme="majorBidi" w:cstheme="majorBidi"/>
          <w:cs/>
          <w:lang w:val="en-US"/>
        </w:rPr>
        <w:br/>
      </w:r>
      <w:r w:rsidR="0099051C">
        <w:rPr>
          <w:rFonts w:asciiTheme="majorBidi" w:hAnsiTheme="majorBidi" w:cstheme="majorBidi" w:hint="cs"/>
          <w:cs/>
          <w:lang w:val="en-US"/>
        </w:rPr>
        <w:t>การให้บริการ</w:t>
      </w:r>
      <w:r w:rsidRPr="004C4C9D">
        <w:rPr>
          <w:rFonts w:asciiTheme="majorBidi" w:hAnsiTheme="majorBidi" w:cstheme="majorBidi"/>
          <w:cs/>
          <w:lang w:val="en-US"/>
        </w:rPr>
        <w:t xml:space="preserve">จำนวน </w:t>
      </w:r>
      <w:r w:rsidR="00905616">
        <w:rPr>
          <w:rFonts w:asciiTheme="majorBidi" w:hAnsiTheme="majorBidi" w:cstheme="majorBidi"/>
          <w:lang w:val="en-US"/>
        </w:rPr>
        <w:t xml:space="preserve">3.79 </w:t>
      </w:r>
      <w:r w:rsidRPr="004C4C9D">
        <w:rPr>
          <w:rFonts w:asciiTheme="majorBidi" w:hAnsiTheme="majorBidi" w:cstheme="majorBidi"/>
          <w:cs/>
          <w:lang w:val="en-US"/>
        </w:rPr>
        <w:t>ล้านบาท</w:t>
      </w:r>
    </w:p>
    <w:p w14:paraId="7CC00870" w14:textId="77777777" w:rsidR="00327DB2" w:rsidRPr="004C4C9D" w:rsidRDefault="00327DB2" w:rsidP="004C4C9D">
      <w:pPr>
        <w:pStyle w:val="BodyText2"/>
        <w:tabs>
          <w:tab w:val="left" w:pos="540"/>
          <w:tab w:val="left" w:pos="810"/>
        </w:tabs>
        <w:rPr>
          <w:rFonts w:asciiTheme="majorBidi" w:hAnsiTheme="majorBidi" w:cstheme="majorBidi"/>
        </w:rPr>
      </w:pPr>
    </w:p>
    <w:p w14:paraId="2ED2E3D0" w14:textId="254B019C" w:rsidR="00BA32B6" w:rsidRDefault="00BA32B6" w:rsidP="006F704E">
      <w:pPr>
        <w:pStyle w:val="BodyText2"/>
        <w:tabs>
          <w:tab w:val="left" w:pos="540"/>
          <w:tab w:val="left" w:pos="810"/>
        </w:tabs>
        <w:rPr>
          <w:rFonts w:asciiTheme="majorBidi" w:hAnsiTheme="majorBidi" w:cstheme="majorBidi"/>
          <w:i/>
          <w:iCs/>
        </w:rPr>
      </w:pPr>
      <w:r w:rsidRPr="004C4C9D">
        <w:rPr>
          <w:rFonts w:asciiTheme="majorBidi" w:hAnsiTheme="majorBidi" w:cstheme="majorBidi"/>
          <w:i/>
          <w:iCs/>
          <w:cs/>
        </w:rPr>
        <w:tab/>
        <w:t>รายได้ที่คาดว่าจะรับรู้</w:t>
      </w:r>
      <w:r w:rsidR="006156C3">
        <w:rPr>
          <w:rFonts w:asciiTheme="majorBidi" w:hAnsiTheme="majorBidi" w:cstheme="majorBidi" w:hint="cs"/>
          <w:i/>
          <w:iCs/>
          <w:cs/>
        </w:rPr>
        <w:t>ในอนาคตจาก</w:t>
      </w:r>
      <w:r w:rsidRPr="004C4C9D">
        <w:rPr>
          <w:rFonts w:asciiTheme="majorBidi" w:hAnsiTheme="majorBidi" w:cstheme="majorBidi"/>
          <w:i/>
          <w:iCs/>
          <w:cs/>
        </w:rPr>
        <w:t>ภาระที่ยังปฏิบัติไม่เสร็จสิ</w:t>
      </w:r>
      <w:r w:rsidR="00987E0C">
        <w:rPr>
          <w:rFonts w:asciiTheme="majorBidi" w:hAnsiTheme="majorBidi" w:cstheme="majorBidi" w:hint="cs"/>
          <w:i/>
          <w:iCs/>
          <w:cs/>
        </w:rPr>
        <w:t>้</w:t>
      </w:r>
      <w:r w:rsidRPr="004C4C9D">
        <w:rPr>
          <w:rFonts w:asciiTheme="majorBidi" w:hAnsiTheme="majorBidi" w:cstheme="majorBidi"/>
          <w:i/>
          <w:iCs/>
          <w:cs/>
        </w:rPr>
        <w:t>น</w:t>
      </w:r>
    </w:p>
    <w:p w14:paraId="2FD31E4F" w14:textId="77777777" w:rsidR="00987E0C" w:rsidRPr="004C4C9D" w:rsidRDefault="00987E0C" w:rsidP="00A6110F">
      <w:pPr>
        <w:pStyle w:val="BodyText2"/>
        <w:tabs>
          <w:tab w:val="left" w:pos="540"/>
          <w:tab w:val="left" w:pos="810"/>
        </w:tabs>
        <w:rPr>
          <w:rFonts w:asciiTheme="majorBidi" w:hAnsiTheme="majorBidi" w:cstheme="majorBidi"/>
          <w:i/>
          <w:iCs/>
        </w:rPr>
      </w:pPr>
    </w:p>
    <w:p w14:paraId="6B7A7581" w14:textId="470993A5" w:rsidR="00BA32B6" w:rsidRPr="004C4C9D" w:rsidRDefault="00BA32B6" w:rsidP="004C4C9D">
      <w:pPr>
        <w:pStyle w:val="BodyText2"/>
        <w:tabs>
          <w:tab w:val="left" w:pos="540"/>
          <w:tab w:val="left" w:pos="900"/>
          <w:tab w:val="left" w:pos="990"/>
        </w:tabs>
        <w:ind w:left="540"/>
        <w:rPr>
          <w:rFonts w:asciiTheme="majorBidi" w:hAnsiTheme="majorBidi" w:cstheme="majorBidi"/>
        </w:rPr>
      </w:pPr>
      <w:r w:rsidRPr="004C4C9D">
        <w:rPr>
          <w:rFonts w:asciiTheme="majorBidi" w:hAnsiTheme="majorBidi" w:cstheme="majorBidi"/>
          <w:cs/>
        </w:rPr>
        <w:t xml:space="preserve">ณ วันที่ </w:t>
      </w:r>
      <w:r w:rsidR="008B1ADF">
        <w:rPr>
          <w:rFonts w:asciiTheme="majorBidi" w:hAnsiTheme="majorBidi" w:cstheme="majorBidi"/>
          <w:lang w:val="en-US"/>
        </w:rPr>
        <w:t>31</w:t>
      </w:r>
      <w:r w:rsidRPr="004C4C9D">
        <w:rPr>
          <w:rFonts w:asciiTheme="majorBidi" w:hAnsiTheme="majorBidi" w:cstheme="majorBidi"/>
          <w:cs/>
        </w:rPr>
        <w:t xml:space="preserve"> ธันวาคม </w:t>
      </w:r>
      <w:r w:rsidR="008B1ADF">
        <w:rPr>
          <w:rFonts w:asciiTheme="majorBidi" w:hAnsiTheme="majorBidi" w:cstheme="majorBidi"/>
          <w:lang w:val="en-US"/>
        </w:rPr>
        <w:t>2563</w:t>
      </w:r>
      <w:r w:rsidRPr="004C4C9D">
        <w:rPr>
          <w:rFonts w:asciiTheme="majorBidi" w:hAnsiTheme="majorBidi" w:cstheme="majorBidi"/>
          <w:cs/>
        </w:rPr>
        <w:t xml:space="preserve"> กลุ่มบริษัทมีรายได้ที่คาดว่าจะรับรู้ในอนาคต</w:t>
      </w:r>
      <w:r w:rsidR="006156C3">
        <w:rPr>
          <w:rFonts w:asciiTheme="majorBidi" w:hAnsiTheme="majorBidi" w:cstheme="majorBidi" w:hint="cs"/>
          <w:cs/>
        </w:rPr>
        <w:t>จาก</w:t>
      </w:r>
      <w:r w:rsidRPr="004C4C9D">
        <w:rPr>
          <w:rFonts w:asciiTheme="majorBidi" w:hAnsiTheme="majorBidi" w:cstheme="majorBidi"/>
          <w:cs/>
        </w:rPr>
        <w:t>ภาระที่ยังปฏิบัติ</w:t>
      </w:r>
      <w:r w:rsidR="006156C3">
        <w:rPr>
          <w:rFonts w:asciiTheme="majorBidi" w:hAnsiTheme="majorBidi" w:cstheme="majorBidi" w:hint="cs"/>
          <w:cs/>
        </w:rPr>
        <w:t>ไม่</w:t>
      </w:r>
      <w:r w:rsidRPr="004C4C9D">
        <w:rPr>
          <w:rFonts w:asciiTheme="majorBidi" w:hAnsiTheme="majorBidi" w:cstheme="majorBidi"/>
          <w:cs/>
        </w:rPr>
        <w:t>เสร็จสิ้น</w:t>
      </w:r>
      <w:r w:rsidR="006156C3">
        <w:rPr>
          <w:rFonts w:asciiTheme="majorBidi" w:hAnsiTheme="majorBidi" w:cstheme="majorBidi" w:hint="cs"/>
          <w:cs/>
        </w:rPr>
        <w:t>ของสัญญาที่ทำกับลูกค้า</w:t>
      </w:r>
      <w:r w:rsidRPr="004C4C9D">
        <w:rPr>
          <w:rFonts w:asciiTheme="majorBidi" w:hAnsiTheme="majorBidi" w:cstheme="majorBidi"/>
          <w:cs/>
        </w:rPr>
        <w:t xml:space="preserve">เป็นจำนวน </w:t>
      </w:r>
      <w:r w:rsidR="008B1ADF">
        <w:rPr>
          <w:rFonts w:asciiTheme="majorBidi" w:hAnsiTheme="majorBidi" w:cstheme="majorBidi"/>
          <w:lang w:val="en-US"/>
        </w:rPr>
        <w:t>3,</w:t>
      </w:r>
      <w:r w:rsidR="000F0338">
        <w:rPr>
          <w:rFonts w:asciiTheme="majorBidi" w:hAnsiTheme="majorBidi" w:cstheme="majorBidi"/>
          <w:lang w:val="en-US"/>
        </w:rPr>
        <w:t>824</w:t>
      </w:r>
      <w:r w:rsidR="008B1ADF">
        <w:rPr>
          <w:rFonts w:asciiTheme="majorBidi" w:hAnsiTheme="majorBidi" w:cstheme="majorBidi"/>
          <w:lang w:val="en-US"/>
        </w:rPr>
        <w:t>.12</w:t>
      </w:r>
      <w:r w:rsidR="008B1ADF">
        <w:rPr>
          <w:rFonts w:asciiTheme="majorBidi" w:hAnsiTheme="majorBidi" w:cstheme="majorBidi" w:hint="cs"/>
          <w:cs/>
        </w:rPr>
        <w:t xml:space="preserve"> </w:t>
      </w:r>
      <w:r w:rsidRPr="004C4C9D">
        <w:rPr>
          <w:rFonts w:asciiTheme="majorBidi" w:hAnsiTheme="majorBidi" w:cstheme="majorBidi"/>
          <w:cs/>
        </w:rPr>
        <w:t xml:space="preserve">ล้านบาท ซึ่งคาดว่าจะรับรู้เป็นรายได้ในปี </w:t>
      </w:r>
      <w:r w:rsidR="008B1ADF">
        <w:rPr>
          <w:rFonts w:asciiTheme="majorBidi" w:hAnsiTheme="majorBidi" w:cstheme="majorBidi"/>
          <w:lang w:val="en-US"/>
        </w:rPr>
        <w:t>2564</w:t>
      </w:r>
      <w:r w:rsidRPr="004C4C9D">
        <w:rPr>
          <w:rFonts w:asciiTheme="majorBidi" w:hAnsiTheme="majorBidi" w:cstheme="majorBidi"/>
          <w:cs/>
        </w:rPr>
        <w:t xml:space="preserve"> </w:t>
      </w:r>
      <w:r w:rsidR="00327DB2">
        <w:rPr>
          <w:rFonts w:asciiTheme="majorBidi" w:hAnsiTheme="majorBidi" w:cstheme="majorBidi" w:hint="cs"/>
          <w:cs/>
        </w:rPr>
        <w:t>-</w:t>
      </w:r>
      <w:r w:rsidRPr="004C4C9D">
        <w:rPr>
          <w:rFonts w:asciiTheme="majorBidi" w:hAnsiTheme="majorBidi" w:cstheme="majorBidi"/>
          <w:cs/>
        </w:rPr>
        <w:t xml:space="preserve"> </w:t>
      </w:r>
      <w:r w:rsidR="008B1ADF">
        <w:rPr>
          <w:rFonts w:asciiTheme="majorBidi" w:hAnsiTheme="majorBidi" w:cstheme="majorBidi" w:hint="cs"/>
          <w:cs/>
        </w:rPr>
        <w:t>2566</w:t>
      </w:r>
    </w:p>
    <w:bookmarkEnd w:id="6"/>
    <w:p w14:paraId="1A5CC080" w14:textId="6227A49B" w:rsidR="007643B9" w:rsidRDefault="007643B9" w:rsidP="00D40693">
      <w:pPr>
        <w:pStyle w:val="BodyText2"/>
        <w:tabs>
          <w:tab w:val="left" w:pos="540"/>
        </w:tabs>
        <w:rPr>
          <w:rFonts w:asciiTheme="majorHAnsi" w:hAnsiTheme="majorHAnsi" w:cstheme="majorHAnsi"/>
          <w:highlight w:val="cyan"/>
          <w:lang w:val="en-US"/>
        </w:rPr>
      </w:pPr>
    </w:p>
    <w:p w14:paraId="611088E8" w14:textId="15C4DEE3" w:rsidR="00163B86" w:rsidRPr="00E00820" w:rsidRDefault="00163B86" w:rsidP="00163B86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rFonts w:hint="cs"/>
          <w:b/>
          <w:bCs/>
          <w:cs/>
        </w:rPr>
        <w:t>สินค้าคงเหลือ</w:t>
      </w:r>
    </w:p>
    <w:p w14:paraId="7A5D323A" w14:textId="645CCCBD" w:rsidR="00163B86" w:rsidRPr="004C4C9D" w:rsidRDefault="00163B86" w:rsidP="009728AF">
      <w:pPr>
        <w:pStyle w:val="BodyText2"/>
        <w:rPr>
          <w:b/>
          <w:bCs/>
          <w:sz w:val="16"/>
          <w:szCs w:val="16"/>
          <w:lang w:val="en-US"/>
        </w:rPr>
      </w:pP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7"/>
        <w:gridCol w:w="1158"/>
        <w:gridCol w:w="90"/>
        <w:gridCol w:w="174"/>
        <w:gridCol w:w="90"/>
        <w:gridCol w:w="1072"/>
        <w:gridCol w:w="90"/>
        <w:gridCol w:w="181"/>
        <w:gridCol w:w="90"/>
        <w:gridCol w:w="1160"/>
        <w:gridCol w:w="90"/>
        <w:gridCol w:w="171"/>
        <w:gridCol w:w="90"/>
        <w:gridCol w:w="1080"/>
        <w:gridCol w:w="89"/>
      </w:tblGrid>
      <w:tr w:rsidR="00163B86" w:rsidRPr="00E00820" w14:paraId="2B53F078" w14:textId="77777777" w:rsidTr="004C4C9D">
        <w:trPr>
          <w:gridAfter w:val="1"/>
          <w:wAfter w:w="90" w:type="dxa"/>
          <w:cantSplit/>
          <w:trHeight w:val="20"/>
          <w:tblHeader/>
        </w:trPr>
        <w:tc>
          <w:tcPr>
            <w:tcW w:w="3510" w:type="dxa"/>
          </w:tcPr>
          <w:p w14:paraId="19EF9E59" w14:textId="77777777" w:rsidR="00163B86" w:rsidRPr="00E00820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07" w:type="dxa"/>
            <w:gridSpan w:val="5"/>
            <w:hideMark/>
          </w:tcPr>
          <w:p w14:paraId="189A6911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76BD7582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6"/>
            <w:hideMark/>
          </w:tcPr>
          <w:p w14:paraId="5D51EF3D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DB6" w:rsidRPr="00E00820" w14:paraId="29BED96D" w14:textId="77777777" w:rsidTr="004C4C9D">
        <w:trPr>
          <w:gridAfter w:val="1"/>
          <w:wAfter w:w="90" w:type="dxa"/>
          <w:cantSplit/>
          <w:trHeight w:val="80"/>
          <w:tblHeader/>
        </w:trPr>
        <w:tc>
          <w:tcPr>
            <w:tcW w:w="3510" w:type="dxa"/>
          </w:tcPr>
          <w:p w14:paraId="4E3D085B" w14:textId="77777777" w:rsidR="00E40DB6" w:rsidRPr="00E00820" w:rsidRDefault="00E40DB6" w:rsidP="00E40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6765FF5" w14:textId="4B8396E7" w:rsidR="00E40DB6" w:rsidRPr="00E00820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</w:tcPr>
          <w:p w14:paraId="564BE5C3" w14:textId="7777777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hideMark/>
          </w:tcPr>
          <w:p w14:paraId="38BA46AD" w14:textId="1B29CF0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gridSpan w:val="2"/>
          </w:tcPr>
          <w:p w14:paraId="5D3636B5" w14:textId="7777777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hideMark/>
          </w:tcPr>
          <w:p w14:paraId="03DDB21F" w14:textId="60E767BC" w:rsidR="00E40DB6" w:rsidRPr="00E00820" w:rsidRDefault="001505E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2"/>
          </w:tcPr>
          <w:p w14:paraId="6B07061B" w14:textId="77777777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hideMark/>
          </w:tcPr>
          <w:p w14:paraId="07823884" w14:textId="433855D5" w:rsidR="00E40DB6" w:rsidRPr="00E00820" w:rsidRDefault="00E40DB6" w:rsidP="00E40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63B86" w:rsidRPr="00E00820" w14:paraId="2F985CF9" w14:textId="77777777" w:rsidTr="004C4C9D">
        <w:trPr>
          <w:gridAfter w:val="1"/>
          <w:wAfter w:w="90" w:type="dxa"/>
          <w:cantSplit/>
          <w:trHeight w:val="20"/>
          <w:tblHeader/>
        </w:trPr>
        <w:tc>
          <w:tcPr>
            <w:tcW w:w="3510" w:type="dxa"/>
          </w:tcPr>
          <w:p w14:paraId="19A7EA4A" w14:textId="77777777" w:rsidR="00163B86" w:rsidRPr="00E00820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2" w:type="dxa"/>
            <w:gridSpan w:val="13"/>
            <w:hideMark/>
          </w:tcPr>
          <w:p w14:paraId="59D3DB7E" w14:textId="77777777" w:rsidR="00163B86" w:rsidRPr="00E00820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67CF" w:rsidRPr="00E00820" w14:paraId="21E24850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hideMark/>
          </w:tcPr>
          <w:p w14:paraId="03337B07" w14:textId="77777777" w:rsidR="00DE67CF" w:rsidRPr="00E00820" w:rsidRDefault="00DE67CF" w:rsidP="00DE67C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</w:t>
            </w:r>
            <w:r w:rsidRPr="00E0082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170" w:type="dxa"/>
          </w:tcPr>
          <w:p w14:paraId="6903625B" w14:textId="095BAC70" w:rsidR="00DE67CF" w:rsidRPr="00E00820" w:rsidRDefault="00BC15E4" w:rsidP="000E3EC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5E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11,071</w:t>
            </w:r>
          </w:p>
        </w:tc>
        <w:tc>
          <w:tcPr>
            <w:tcW w:w="264" w:type="dxa"/>
            <w:gridSpan w:val="2"/>
          </w:tcPr>
          <w:p w14:paraId="41E11A59" w14:textId="77777777" w:rsidR="00DE67CF" w:rsidRPr="00E00820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  <w:hideMark/>
          </w:tcPr>
          <w:p w14:paraId="73BC9847" w14:textId="77777777" w:rsidR="00DE67CF" w:rsidRPr="00E00820" w:rsidRDefault="00DE67CF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19,347</w:t>
            </w:r>
          </w:p>
        </w:tc>
        <w:tc>
          <w:tcPr>
            <w:tcW w:w="271" w:type="dxa"/>
            <w:gridSpan w:val="2"/>
          </w:tcPr>
          <w:p w14:paraId="252AD4BB" w14:textId="77777777" w:rsidR="00DE67CF" w:rsidRPr="00E00820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72FC400" w14:textId="40EB317D" w:rsidR="00DE67CF" w:rsidRPr="00E00820" w:rsidRDefault="006A7899" w:rsidP="00D06A5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789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11</w:t>
            </w:r>
            <w:r w:rsidRPr="006A789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A789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135</w:t>
            </w:r>
          </w:p>
        </w:tc>
        <w:tc>
          <w:tcPr>
            <w:tcW w:w="261" w:type="dxa"/>
            <w:gridSpan w:val="2"/>
          </w:tcPr>
          <w:p w14:paraId="7E7F2B6F" w14:textId="77777777" w:rsidR="00DE67CF" w:rsidRPr="00E00820" w:rsidRDefault="00DE67CF" w:rsidP="00DE6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FB22FD7" w14:textId="77777777" w:rsidR="00DE67CF" w:rsidRPr="00E00820" w:rsidRDefault="00DE67CF" w:rsidP="00DE67CF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19,397</w:t>
            </w:r>
          </w:p>
        </w:tc>
      </w:tr>
      <w:tr w:rsidR="00BE253A" w:rsidRPr="00E00820" w14:paraId="68372797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hideMark/>
          </w:tcPr>
          <w:p w14:paraId="00FCECA0" w14:textId="77777777" w:rsidR="00BE253A" w:rsidRPr="00E00820" w:rsidRDefault="00BE253A" w:rsidP="00BE253A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E0082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ถังแก๊สติดตั้งและ</w:t>
            </w:r>
            <w:r w:rsidRPr="00E00820">
              <w:rPr>
                <w:rFonts w:asciiTheme="majorBidi" w:hAnsiTheme="majorBidi"/>
                <w:sz w:val="30"/>
                <w:szCs w:val="30"/>
              </w:rPr>
              <w:br/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170" w:type="dxa"/>
          </w:tcPr>
          <w:p w14:paraId="2F30000E" w14:textId="77777777" w:rsidR="00BE253A" w:rsidRDefault="00BE253A" w:rsidP="00BE253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20E5526" w14:textId="6E17DF50" w:rsidR="00BC15E4" w:rsidRPr="00E00820" w:rsidRDefault="00BC15E4" w:rsidP="00BE253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8,078</w:t>
            </w:r>
          </w:p>
        </w:tc>
        <w:tc>
          <w:tcPr>
            <w:tcW w:w="264" w:type="dxa"/>
            <w:gridSpan w:val="2"/>
          </w:tcPr>
          <w:p w14:paraId="7AE54DEC" w14:textId="77777777" w:rsidR="00BE253A" w:rsidRPr="00E00820" w:rsidRDefault="00BE253A" w:rsidP="00BE2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  <w:hideMark/>
          </w:tcPr>
          <w:p w14:paraId="49EB4823" w14:textId="77777777" w:rsidR="00BE253A" w:rsidRPr="00E00820" w:rsidRDefault="00BE253A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3B3982" w14:textId="3BDE7277" w:rsidR="00BE253A" w:rsidRPr="00E00820" w:rsidRDefault="00BE253A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9,422</w:t>
            </w:r>
          </w:p>
        </w:tc>
        <w:tc>
          <w:tcPr>
            <w:tcW w:w="271" w:type="dxa"/>
            <w:gridSpan w:val="2"/>
          </w:tcPr>
          <w:p w14:paraId="151A256B" w14:textId="77777777" w:rsidR="00BE253A" w:rsidRPr="00E00820" w:rsidRDefault="00BE253A" w:rsidP="00BE2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66DE2F96" w14:textId="77777777" w:rsidR="00BE253A" w:rsidRDefault="00BE253A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1A30A5" w14:textId="74D47783" w:rsidR="006A7899" w:rsidRPr="00E00820" w:rsidRDefault="006A7899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32C8FB51" w14:textId="77777777" w:rsidR="00BE253A" w:rsidRPr="00E00820" w:rsidRDefault="00BE253A" w:rsidP="00BE2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35E0FF1" w14:textId="77777777" w:rsidR="00BE253A" w:rsidRPr="00E00820" w:rsidRDefault="00BE253A" w:rsidP="00BE253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966F43" w14:textId="77777777" w:rsidR="00BE253A" w:rsidRPr="00E00820" w:rsidRDefault="00BE253A" w:rsidP="00BE253A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B5567" w:rsidRPr="00E00820" w14:paraId="37A683AC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</w:tcPr>
          <w:p w14:paraId="6AD300FB" w14:textId="141013C6" w:rsidR="00EB5567" w:rsidRPr="00E00820" w:rsidRDefault="00EB5567" w:rsidP="00EB5567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สินค้าสำเร็จรูป -</w:t>
            </w:r>
            <w:r w:rsidRPr="00E0082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0353F" w:rsidRPr="00E00820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70" w:type="dxa"/>
          </w:tcPr>
          <w:p w14:paraId="3BD9821D" w14:textId="1E063008" w:rsidR="00EB5567" w:rsidRPr="00E00820" w:rsidRDefault="00BC15E4" w:rsidP="0010353F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9,45</w:t>
            </w:r>
            <w:r w:rsidR="00D851A7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4" w:type="dxa"/>
            <w:gridSpan w:val="2"/>
          </w:tcPr>
          <w:p w14:paraId="22615FCA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0CA48647" w14:textId="49561EB2" w:rsidR="00EB5567" w:rsidRPr="00E00820" w:rsidRDefault="00EB5567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2,101</w:t>
            </w:r>
          </w:p>
        </w:tc>
        <w:tc>
          <w:tcPr>
            <w:tcW w:w="271" w:type="dxa"/>
            <w:gridSpan w:val="2"/>
          </w:tcPr>
          <w:p w14:paraId="1EC0069F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47CAB769" w14:textId="15F9DD9F" w:rsidR="00EB5567" w:rsidRPr="00E00820" w:rsidRDefault="006A7899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46EB1315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4347E199" w14:textId="7A5D3F7D" w:rsidR="00EB5567" w:rsidRPr="00E00820" w:rsidRDefault="00EB5567" w:rsidP="00EB55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B5567" w:rsidRPr="00E00820" w14:paraId="3D5C4A9F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</w:tcPr>
          <w:p w14:paraId="26F6CC49" w14:textId="1EA822F7" w:rsidR="00EB5567" w:rsidRPr="00E00820" w:rsidRDefault="00EB5567" w:rsidP="00EB5567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170" w:type="dxa"/>
          </w:tcPr>
          <w:p w14:paraId="6507CCBB" w14:textId="040178BB" w:rsidR="00EB5567" w:rsidRPr="00E00820" w:rsidRDefault="00CC71F1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64" w:type="dxa"/>
            <w:gridSpan w:val="2"/>
          </w:tcPr>
          <w:p w14:paraId="77461552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56ACE080" w14:textId="740ABA19" w:rsidR="00EB5567" w:rsidRPr="00E00820" w:rsidRDefault="00D851A7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1,893</w:t>
            </w:r>
          </w:p>
        </w:tc>
        <w:tc>
          <w:tcPr>
            <w:tcW w:w="271" w:type="dxa"/>
            <w:gridSpan w:val="2"/>
          </w:tcPr>
          <w:p w14:paraId="412D7620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8198B7C" w14:textId="2DB7C826" w:rsidR="00EB5567" w:rsidRPr="00E00820" w:rsidRDefault="006A7899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5708D010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0822E29D" w14:textId="77777777" w:rsidR="00EB5567" w:rsidRPr="00E00820" w:rsidRDefault="00EB5567" w:rsidP="00EB55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C71F1" w:rsidRPr="00E00820" w14:paraId="0A4B6CE1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</w:tcPr>
          <w:p w14:paraId="373E8337" w14:textId="30B9C940" w:rsidR="00CC71F1" w:rsidRPr="00E00820" w:rsidRDefault="00CC71F1" w:rsidP="00EB5567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 xml:space="preserve">งานระหว่างทำ 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  <w:r w:rsidR="0021729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170" w:type="dxa"/>
          </w:tcPr>
          <w:p w14:paraId="743C93B1" w14:textId="318BD92F" w:rsidR="00CC71F1" w:rsidRPr="00BC15E4" w:rsidRDefault="00CC71F1" w:rsidP="00EB5567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64" w:type="dxa"/>
            <w:gridSpan w:val="2"/>
          </w:tcPr>
          <w:p w14:paraId="52FAEEC7" w14:textId="77777777" w:rsidR="00CC71F1" w:rsidRPr="00E00820" w:rsidRDefault="00CC71F1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7FA71D55" w14:textId="5A924598" w:rsidR="00CC71F1" w:rsidRPr="00E00820" w:rsidRDefault="00CC71F1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1" w:type="dxa"/>
            <w:gridSpan w:val="2"/>
          </w:tcPr>
          <w:p w14:paraId="491D4C4D" w14:textId="77777777" w:rsidR="00CC71F1" w:rsidRPr="00E00820" w:rsidRDefault="00CC71F1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404FAB8" w14:textId="5D613A47" w:rsidR="00CC71F1" w:rsidRDefault="00E41C4E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4E132907" w14:textId="77777777" w:rsidR="00CC71F1" w:rsidRPr="00E00820" w:rsidRDefault="00CC71F1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019D69F" w14:textId="76058D9B" w:rsidR="00CC71F1" w:rsidRPr="00E00820" w:rsidRDefault="00E41C4E" w:rsidP="00EB55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B5567" w:rsidRPr="00E00820" w14:paraId="27ECF1E3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18A78856" w14:textId="54BEF741" w:rsidR="00EB5567" w:rsidRPr="00E00820" w:rsidRDefault="00EB5567" w:rsidP="00EB5567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งานระหว่าง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 xml:space="preserve">ทำ - </w:t>
            </w:r>
            <w:r w:rsidR="0010353F" w:rsidRPr="00E00820">
              <w:rPr>
                <w:rFonts w:asciiTheme="majorBidi" w:hAnsiTheme="majorBidi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70" w:type="dxa"/>
          </w:tcPr>
          <w:p w14:paraId="6E260529" w14:textId="4174B93F" w:rsidR="00EB5567" w:rsidRPr="00E00820" w:rsidRDefault="00BC15E4" w:rsidP="00BA5EB3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gridSpan w:val="2"/>
          </w:tcPr>
          <w:p w14:paraId="43A0DF65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0DA6F5F1" w14:textId="7A2F09FD" w:rsidR="00EB5567" w:rsidRPr="00E00820" w:rsidRDefault="00EB5567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8,724</w:t>
            </w:r>
          </w:p>
        </w:tc>
        <w:tc>
          <w:tcPr>
            <w:tcW w:w="271" w:type="dxa"/>
            <w:gridSpan w:val="2"/>
          </w:tcPr>
          <w:p w14:paraId="5935E6A1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03DDA4A7" w14:textId="7E8613CC" w:rsidR="00EB5567" w:rsidRPr="00E00820" w:rsidRDefault="006A7899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69025F4D" w14:textId="77777777" w:rsidR="00EB5567" w:rsidRPr="00E00820" w:rsidRDefault="00EB5567" w:rsidP="00EB5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B0EF580" w14:textId="5C14F121" w:rsidR="00EB5567" w:rsidRPr="00E00820" w:rsidRDefault="00EB5567" w:rsidP="00EB556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5CF3DB8E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480868C2" w14:textId="77777777" w:rsidR="0033500E" w:rsidRPr="00E00820" w:rsidRDefault="0033500E" w:rsidP="0033500E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05A7A569" w14:textId="7F86C333" w:rsidR="0033500E" w:rsidRPr="00E00820" w:rsidRDefault="00BC15E4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38,228</w:t>
            </w:r>
          </w:p>
        </w:tc>
        <w:tc>
          <w:tcPr>
            <w:tcW w:w="264" w:type="dxa"/>
            <w:gridSpan w:val="2"/>
          </w:tcPr>
          <w:p w14:paraId="0B8152D6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shd w:val="clear" w:color="auto" w:fill="auto"/>
          </w:tcPr>
          <w:p w14:paraId="7B539D3A" w14:textId="3884C371" w:rsidR="0033500E" w:rsidRPr="00E00820" w:rsidRDefault="0033500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30,96</w:t>
            </w:r>
            <w:r w:rsidR="00D851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1" w:type="dxa"/>
            <w:gridSpan w:val="2"/>
          </w:tcPr>
          <w:p w14:paraId="51C3B0D5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5B63B178" w14:textId="78B26993" w:rsidR="0033500E" w:rsidRPr="00E00820" w:rsidRDefault="006A7899" w:rsidP="00D06A5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1A9C3D7C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76EF7F4E" w14:textId="1E91E7C2" w:rsidR="0033500E" w:rsidRPr="00E00820" w:rsidRDefault="0033500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18,317</w:t>
            </w:r>
          </w:p>
        </w:tc>
      </w:tr>
      <w:tr w:rsidR="0033500E" w:rsidRPr="00E00820" w14:paraId="45331481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123AB91F" w14:textId="77777777" w:rsidR="0033500E" w:rsidRPr="00E00820" w:rsidRDefault="0033500E" w:rsidP="0033500E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71DC8844" w14:textId="584A9D1E" w:rsidR="0033500E" w:rsidRPr="00E00820" w:rsidRDefault="00BC15E4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2,98</w:t>
            </w:r>
            <w:r w:rsidR="00D851A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4" w:type="dxa"/>
            <w:gridSpan w:val="2"/>
          </w:tcPr>
          <w:p w14:paraId="346486C6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F932D54" w14:textId="77777777" w:rsidR="0033500E" w:rsidRPr="00E00820" w:rsidRDefault="0033500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3,024</w:t>
            </w:r>
          </w:p>
        </w:tc>
        <w:tc>
          <w:tcPr>
            <w:tcW w:w="271" w:type="dxa"/>
            <w:gridSpan w:val="2"/>
          </w:tcPr>
          <w:p w14:paraId="1C3EA95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2AF410F4" w14:textId="6F891EF7" w:rsidR="0033500E" w:rsidRPr="00E00820" w:rsidRDefault="006A7899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703B3502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2A6D7BCC" w14:textId="77777777" w:rsidR="0033500E" w:rsidRPr="00E00820" w:rsidRDefault="0033500E" w:rsidP="003350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75478E18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4B38FAD9" w14:textId="61B410C7" w:rsidR="0033500E" w:rsidRPr="00E00820" w:rsidRDefault="0033500E" w:rsidP="00476714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ที่ดิน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และอาคารเพื่อขาย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FC2A13" w14:textId="4C95A8A9" w:rsidR="0033500E" w:rsidRPr="00E00820" w:rsidRDefault="00BC15E4" w:rsidP="004C4C9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4" w:type="dxa"/>
            <w:gridSpan w:val="2"/>
          </w:tcPr>
          <w:p w14:paraId="5BE71389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4AE5598B" w14:textId="2D9C5B6C" w:rsidR="0033500E" w:rsidRPr="00E00820" w:rsidRDefault="0033500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155,664</w:t>
            </w:r>
          </w:p>
        </w:tc>
        <w:tc>
          <w:tcPr>
            <w:tcW w:w="271" w:type="dxa"/>
            <w:gridSpan w:val="2"/>
          </w:tcPr>
          <w:p w14:paraId="5BA8FD1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bottom w:val="single" w:sz="4" w:space="0" w:color="auto"/>
            </w:tcBorders>
          </w:tcPr>
          <w:p w14:paraId="7D0336A5" w14:textId="7A75DF97" w:rsidR="0033500E" w:rsidRPr="00E00820" w:rsidRDefault="006A7899" w:rsidP="00D06A5D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7F545478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14:paraId="61397B99" w14:textId="77777777" w:rsidR="0033500E" w:rsidRPr="00E00820" w:rsidRDefault="0033500E" w:rsidP="003350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2D67077D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5523360A" w14:textId="77777777" w:rsidR="0033500E" w:rsidRPr="00E00820" w:rsidRDefault="0033500E" w:rsidP="00476714">
            <w:pPr>
              <w:pStyle w:val="BodyText2"/>
              <w:rPr>
                <w:rFonts w:asciiTheme="majorBidi" w:hAnsiTheme="majorBidi"/>
                <w:b/>
                <w:bCs/>
                <w:lang w:val="en-US"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DCF945" w14:textId="5D592548" w:rsidR="0033500E" w:rsidRPr="00E00820" w:rsidRDefault="00BC15E4" w:rsidP="00D06A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70,452</w:t>
            </w:r>
          </w:p>
        </w:tc>
        <w:tc>
          <w:tcPr>
            <w:tcW w:w="264" w:type="dxa"/>
            <w:gridSpan w:val="2"/>
          </w:tcPr>
          <w:p w14:paraId="3253AB87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4EE81D41" w14:textId="417A6449" w:rsidR="0033500E" w:rsidRPr="00E00820" w:rsidRDefault="0033500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231,14</w:t>
            </w:r>
            <w:r w:rsidR="00D851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gridSpan w:val="2"/>
          </w:tcPr>
          <w:p w14:paraId="39B71DD5" w14:textId="77777777" w:rsidR="0033500E" w:rsidRPr="00E00820" w:rsidRDefault="0033500E" w:rsidP="000D64FD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</w:tcBorders>
          </w:tcPr>
          <w:p w14:paraId="41003857" w14:textId="33A11379" w:rsidR="0033500E" w:rsidRPr="00E00820" w:rsidRDefault="006A7899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789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6A78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A789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135</w:t>
            </w:r>
          </w:p>
        </w:tc>
        <w:tc>
          <w:tcPr>
            <w:tcW w:w="261" w:type="dxa"/>
            <w:gridSpan w:val="2"/>
          </w:tcPr>
          <w:p w14:paraId="407E31C7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</w:tcBorders>
          </w:tcPr>
          <w:p w14:paraId="444886C5" w14:textId="417846FD" w:rsidR="0033500E" w:rsidRPr="00E00820" w:rsidRDefault="0033500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37,714</w:t>
            </w:r>
          </w:p>
        </w:tc>
      </w:tr>
      <w:tr w:rsidR="0033500E" w:rsidRPr="00E00820" w14:paraId="420986E6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64970AAB" w14:textId="6543F198" w:rsidR="0033500E" w:rsidRPr="00E00820" w:rsidRDefault="0033500E" w:rsidP="0033500E">
            <w:pPr>
              <w:ind w:left="140" w:right="-110" w:hanging="140"/>
              <w:rPr>
                <w:rFonts w:asciiTheme="majorBidi" w:hAnsi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</w:t>
            </w: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ผลขาดทุนจากการลดมูลค่า</w:t>
            </w:r>
          </w:p>
        </w:tc>
        <w:tc>
          <w:tcPr>
            <w:tcW w:w="1170" w:type="dxa"/>
          </w:tcPr>
          <w:p w14:paraId="11812E2C" w14:textId="1219D90D" w:rsidR="0033500E" w:rsidRPr="00E00820" w:rsidRDefault="00BC15E4" w:rsidP="0033500E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(9,372)</w:t>
            </w:r>
          </w:p>
        </w:tc>
        <w:tc>
          <w:tcPr>
            <w:tcW w:w="264" w:type="dxa"/>
            <w:gridSpan w:val="2"/>
          </w:tcPr>
          <w:p w14:paraId="23D4FE9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D38A274" w14:textId="77777777" w:rsidR="0033500E" w:rsidRPr="00E00820" w:rsidRDefault="0033500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(8,976)</w:t>
            </w:r>
          </w:p>
        </w:tc>
        <w:tc>
          <w:tcPr>
            <w:tcW w:w="271" w:type="dxa"/>
            <w:gridSpan w:val="2"/>
          </w:tcPr>
          <w:p w14:paraId="40BD18AD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1688B33" w14:textId="17889774" w:rsidR="0033500E" w:rsidRPr="00E00820" w:rsidRDefault="006A7899" w:rsidP="0033500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12B10204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2BA708CE" w14:textId="77777777" w:rsidR="0033500E" w:rsidRPr="00E00820" w:rsidRDefault="0033500E" w:rsidP="0033500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3500E" w:rsidRPr="00E00820" w14:paraId="35AEF9E3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  <w:hideMark/>
          </w:tcPr>
          <w:p w14:paraId="02890B03" w14:textId="77777777" w:rsidR="0033500E" w:rsidRPr="00E00820" w:rsidRDefault="0033500E" w:rsidP="00476714">
            <w:pPr>
              <w:pStyle w:val="BodyText2"/>
              <w:rPr>
                <w:rFonts w:asciiTheme="majorBidi" w:hAnsiTheme="majorBidi"/>
                <w:b/>
                <w:bCs/>
                <w:cs/>
              </w:rPr>
            </w:pPr>
            <w:r w:rsidRPr="00E00820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782351" w14:textId="40A58082" w:rsidR="0033500E" w:rsidRPr="00E00820" w:rsidRDefault="00BC15E4" w:rsidP="00BA5EB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C15E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61,080</w:t>
            </w:r>
          </w:p>
        </w:tc>
        <w:tc>
          <w:tcPr>
            <w:tcW w:w="264" w:type="dxa"/>
            <w:gridSpan w:val="2"/>
          </w:tcPr>
          <w:p w14:paraId="41EFC13B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5D4C702" w14:textId="0F661CF0" w:rsidR="0033500E" w:rsidRPr="00E00820" w:rsidRDefault="0033500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222,17</w:t>
            </w:r>
            <w:r w:rsidR="00D851A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1" w:type="dxa"/>
            <w:gridSpan w:val="2"/>
          </w:tcPr>
          <w:p w14:paraId="6EE351A5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01071" w14:textId="728063BB" w:rsidR="0033500E" w:rsidRPr="00E00820" w:rsidRDefault="006A7899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89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11</w:t>
            </w:r>
            <w:r w:rsidRPr="006A78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A789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135</w:t>
            </w:r>
          </w:p>
        </w:tc>
        <w:tc>
          <w:tcPr>
            <w:tcW w:w="261" w:type="dxa"/>
            <w:gridSpan w:val="2"/>
          </w:tcPr>
          <w:p w14:paraId="60438F4C" w14:textId="77777777" w:rsidR="0033500E" w:rsidRPr="00E00820" w:rsidRDefault="0033500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D450E" w14:textId="72AC444A" w:rsidR="0033500E" w:rsidRPr="00E00820" w:rsidRDefault="0033500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37,714</w:t>
            </w:r>
          </w:p>
        </w:tc>
      </w:tr>
      <w:tr w:rsidR="006A7899" w:rsidRPr="00E00820" w14:paraId="37239D73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24F21D74" w14:textId="77777777" w:rsidR="006A7899" w:rsidRPr="00E00820" w:rsidRDefault="006A7899" w:rsidP="00476714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60A176" w14:textId="77777777" w:rsidR="006A7899" w:rsidRPr="00E00820" w:rsidRDefault="006A7899" w:rsidP="00BA5EB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511F2028" w14:textId="77777777" w:rsidR="006A7899" w:rsidRPr="00E00820" w:rsidRDefault="006A7899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2174C6" w14:textId="77777777" w:rsidR="006A7899" w:rsidRPr="00E00820" w:rsidRDefault="006A7899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4889AC64" w14:textId="77777777" w:rsidR="006A7899" w:rsidRPr="00E00820" w:rsidRDefault="006A7899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4A757B6" w14:textId="77777777" w:rsidR="006A7899" w:rsidRPr="006A7899" w:rsidRDefault="006A7899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02DCC3BA" w14:textId="77777777" w:rsidR="006A7899" w:rsidRPr="00E00820" w:rsidRDefault="006A7899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A4D6B8B" w14:textId="77777777" w:rsidR="006A7899" w:rsidRPr="00E00820" w:rsidRDefault="006A7899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A2A2E" w:rsidRPr="00E00820" w14:paraId="7674CA76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5EA8F04F" w14:textId="77777777" w:rsidR="003A2A2E" w:rsidRPr="00E00820" w:rsidRDefault="003A2A2E" w:rsidP="00476714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217EBC8" w14:textId="77777777" w:rsidR="003A2A2E" w:rsidRPr="00E00820" w:rsidRDefault="003A2A2E" w:rsidP="00BA5EB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3ABD0C68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91C6D4" w14:textId="77777777" w:rsidR="003A2A2E" w:rsidRPr="00E00820" w:rsidRDefault="003A2A2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50856CB6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</w:tcPr>
          <w:p w14:paraId="29A856B7" w14:textId="77777777" w:rsidR="003A2A2E" w:rsidRPr="006A7899" w:rsidRDefault="003A2A2E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3A136C31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162A791B" w14:textId="77777777" w:rsidR="003A2A2E" w:rsidRPr="00E00820" w:rsidRDefault="003A2A2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A2A2E" w:rsidRPr="00E00820" w14:paraId="4A7AFEDA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7D91B115" w14:textId="77777777" w:rsidR="003A2A2E" w:rsidRPr="00E00820" w:rsidRDefault="003A2A2E" w:rsidP="00476714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9437740" w14:textId="77777777" w:rsidR="003A2A2E" w:rsidRPr="00E00820" w:rsidRDefault="003A2A2E" w:rsidP="00BA5EB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0C42BF93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BC1E66" w14:textId="77777777" w:rsidR="003A2A2E" w:rsidRPr="00E00820" w:rsidRDefault="003A2A2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06E73182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</w:tcPr>
          <w:p w14:paraId="6E6304D7" w14:textId="77777777" w:rsidR="003A2A2E" w:rsidRPr="006A7899" w:rsidRDefault="003A2A2E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67BDAA48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723A87DC" w14:textId="77777777" w:rsidR="003A2A2E" w:rsidRPr="00E00820" w:rsidRDefault="003A2A2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A2A2E" w:rsidRPr="00E00820" w14:paraId="4214C345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4583C812" w14:textId="77777777" w:rsidR="003A2A2E" w:rsidRPr="00E00820" w:rsidRDefault="003A2A2E" w:rsidP="00476714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B9F2F81" w14:textId="77777777" w:rsidR="003A2A2E" w:rsidRPr="00E00820" w:rsidRDefault="003A2A2E" w:rsidP="00BA5EB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54EE6751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8FE6737" w14:textId="77777777" w:rsidR="003A2A2E" w:rsidRPr="00E00820" w:rsidRDefault="003A2A2E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32CA8C30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</w:tcPr>
          <w:p w14:paraId="1F70D3CC" w14:textId="77777777" w:rsidR="003A2A2E" w:rsidRPr="006A7899" w:rsidRDefault="003A2A2E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467A0217" w14:textId="77777777" w:rsidR="003A2A2E" w:rsidRPr="00E00820" w:rsidRDefault="003A2A2E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51AF030C" w14:textId="77777777" w:rsidR="003A2A2E" w:rsidRPr="00E00820" w:rsidRDefault="003A2A2E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A03B0" w:rsidRPr="00E00820" w14:paraId="7318A7FB" w14:textId="77777777" w:rsidTr="004C4C9D">
        <w:trPr>
          <w:gridAfter w:val="1"/>
          <w:wAfter w:w="90" w:type="dxa"/>
          <w:cantSplit/>
          <w:trHeight w:val="20"/>
        </w:trPr>
        <w:tc>
          <w:tcPr>
            <w:tcW w:w="3510" w:type="dxa"/>
            <w:shd w:val="clear" w:color="auto" w:fill="auto"/>
          </w:tcPr>
          <w:p w14:paraId="245A49EB" w14:textId="77777777" w:rsidR="008A03B0" w:rsidRPr="00E00820" w:rsidRDefault="008A03B0" w:rsidP="00476714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6D28966" w14:textId="77777777" w:rsidR="008A03B0" w:rsidRPr="00E00820" w:rsidRDefault="008A03B0" w:rsidP="00BA5EB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  <w:gridSpan w:val="2"/>
          </w:tcPr>
          <w:p w14:paraId="45EDDD67" w14:textId="77777777" w:rsidR="008A03B0" w:rsidRPr="00E00820" w:rsidRDefault="008A03B0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539FF8" w14:textId="77777777" w:rsidR="008A03B0" w:rsidRPr="00E00820" w:rsidRDefault="008A03B0" w:rsidP="004B3A8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102CC7FC" w14:textId="77777777" w:rsidR="008A03B0" w:rsidRPr="00E00820" w:rsidRDefault="008A03B0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</w:tcPr>
          <w:p w14:paraId="2100CEB0" w14:textId="77777777" w:rsidR="008A03B0" w:rsidRPr="006A7899" w:rsidRDefault="008A03B0" w:rsidP="0033500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" w:type="dxa"/>
            <w:gridSpan w:val="2"/>
          </w:tcPr>
          <w:p w14:paraId="3705FBFF" w14:textId="77777777" w:rsidR="008A03B0" w:rsidRPr="00E00820" w:rsidRDefault="008A03B0" w:rsidP="003350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7BA1391B" w14:textId="77777777" w:rsidR="008A03B0" w:rsidRPr="00E00820" w:rsidRDefault="008A03B0" w:rsidP="0033500E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0457" w:rsidRPr="00E00820" w14:paraId="6E4F65E6" w14:textId="77777777" w:rsidTr="004C4C9D">
        <w:trPr>
          <w:cantSplit/>
          <w:trHeight w:val="20"/>
          <w:tblHeader/>
        </w:trPr>
        <w:tc>
          <w:tcPr>
            <w:tcW w:w="3510" w:type="dxa"/>
          </w:tcPr>
          <w:p w14:paraId="6741B29D" w14:textId="77777777" w:rsidR="00E30457" w:rsidRPr="00E00820" w:rsidRDefault="00E30457" w:rsidP="00D248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97" w:type="dxa"/>
            <w:gridSpan w:val="6"/>
            <w:hideMark/>
          </w:tcPr>
          <w:p w14:paraId="5E6E23F9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gridSpan w:val="2"/>
          </w:tcPr>
          <w:p w14:paraId="4266F9B9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6"/>
            <w:hideMark/>
          </w:tcPr>
          <w:p w14:paraId="03870820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457" w:rsidRPr="00E00820" w14:paraId="127CBEF9" w14:textId="77777777" w:rsidTr="004C4C9D">
        <w:trPr>
          <w:cantSplit/>
          <w:trHeight w:val="80"/>
          <w:tblHeader/>
        </w:trPr>
        <w:tc>
          <w:tcPr>
            <w:tcW w:w="3510" w:type="dxa"/>
          </w:tcPr>
          <w:p w14:paraId="7705242F" w14:textId="77777777" w:rsidR="00E30457" w:rsidRPr="00E00820" w:rsidRDefault="00E30457" w:rsidP="00D248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hideMark/>
          </w:tcPr>
          <w:p w14:paraId="1B4A1431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4" w:type="dxa"/>
            <w:gridSpan w:val="2"/>
          </w:tcPr>
          <w:p w14:paraId="03F54BAF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hideMark/>
          </w:tcPr>
          <w:p w14:paraId="74652EAB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gridSpan w:val="2"/>
          </w:tcPr>
          <w:p w14:paraId="68BC5BDE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hideMark/>
          </w:tcPr>
          <w:p w14:paraId="1D1D3655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2"/>
          </w:tcPr>
          <w:p w14:paraId="04BA16D3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hideMark/>
          </w:tcPr>
          <w:p w14:paraId="720A5C1D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30457" w:rsidRPr="00E00820" w14:paraId="0EB06F77" w14:textId="77777777" w:rsidTr="004C4C9D">
        <w:trPr>
          <w:cantSplit/>
          <w:trHeight w:val="20"/>
          <w:tblHeader/>
        </w:trPr>
        <w:tc>
          <w:tcPr>
            <w:tcW w:w="3510" w:type="dxa"/>
          </w:tcPr>
          <w:p w14:paraId="56B70270" w14:textId="77777777" w:rsidR="00E30457" w:rsidRPr="00E00820" w:rsidRDefault="00E30457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356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2" w:type="dxa"/>
            <w:gridSpan w:val="14"/>
            <w:hideMark/>
          </w:tcPr>
          <w:p w14:paraId="45E5746E" w14:textId="77777777" w:rsidR="00E30457" w:rsidRPr="00E00820" w:rsidRDefault="00E30457" w:rsidP="00D248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D6C" w:rsidRPr="00E00820" w14:paraId="600686F5" w14:textId="77777777" w:rsidTr="004C4C9D">
        <w:trPr>
          <w:trHeight w:val="20"/>
          <w:tblHeader/>
        </w:trPr>
        <w:tc>
          <w:tcPr>
            <w:tcW w:w="3510" w:type="dxa"/>
          </w:tcPr>
          <w:p w14:paraId="6CB78F16" w14:textId="77777777" w:rsidR="000E7D6C" w:rsidRPr="00E00820" w:rsidRDefault="000E7D6C" w:rsidP="00945E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E00820">
              <w:rPr>
                <w:rFonts w:asciiTheme="majorBidi" w:hAnsiTheme="majorBidi" w:cstheme="majorBidi"/>
                <w:b/>
                <w:sz w:val="30"/>
                <w:szCs w:val="30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58F92591" w14:textId="77777777" w:rsidR="000E7D6C" w:rsidRPr="00E00820" w:rsidRDefault="000E7D6C" w:rsidP="00945EB4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</w:tcPr>
          <w:p w14:paraId="69231F2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14:paraId="036E7E66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0F3CC1F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</w:tcPr>
          <w:p w14:paraId="63EA9C86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3A83A3A9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672A6235" w14:textId="77777777" w:rsidR="000E7D6C" w:rsidRPr="00E00820" w:rsidRDefault="000E7D6C" w:rsidP="00945EB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7D6C" w:rsidRPr="00E00820" w14:paraId="019DD7DA" w14:textId="77777777" w:rsidTr="004C4C9D">
        <w:trPr>
          <w:trHeight w:val="20"/>
        </w:trPr>
        <w:tc>
          <w:tcPr>
            <w:tcW w:w="3510" w:type="dxa"/>
          </w:tcPr>
          <w:p w14:paraId="2A75B870" w14:textId="77777777" w:rsidR="000E7D6C" w:rsidRPr="00E00820" w:rsidRDefault="000E7D6C" w:rsidP="00F0298D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01315D62" w14:textId="1C370E90" w:rsidR="000E7D6C" w:rsidRPr="00E00820" w:rsidRDefault="00BC15E4" w:rsidP="00945EB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495,447</w:t>
            </w:r>
          </w:p>
        </w:tc>
        <w:tc>
          <w:tcPr>
            <w:tcW w:w="264" w:type="dxa"/>
            <w:gridSpan w:val="2"/>
          </w:tcPr>
          <w:p w14:paraId="5DD83105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14:paraId="49DD8467" w14:textId="252792E8" w:rsidR="000E7D6C" w:rsidRPr="00E00820" w:rsidRDefault="00AE25BE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718,435</w:t>
            </w:r>
          </w:p>
        </w:tc>
        <w:tc>
          <w:tcPr>
            <w:tcW w:w="271" w:type="dxa"/>
            <w:gridSpan w:val="2"/>
          </w:tcPr>
          <w:p w14:paraId="522D44D3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</w:tcPr>
          <w:p w14:paraId="2DB63197" w14:textId="430CCF7D" w:rsidR="000E7D6C" w:rsidRPr="00E00820" w:rsidRDefault="006A7899" w:rsidP="00945E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7899">
              <w:rPr>
                <w:rFonts w:ascii="Angsana New" w:hAnsi="Angsana New"/>
                <w:sz w:val="30"/>
                <w:szCs w:val="30"/>
                <w:lang w:val="en-US" w:bidi="th-TH"/>
              </w:rPr>
              <w:t>495,823</w:t>
            </w:r>
          </w:p>
        </w:tc>
        <w:tc>
          <w:tcPr>
            <w:tcW w:w="261" w:type="dxa"/>
            <w:gridSpan w:val="2"/>
          </w:tcPr>
          <w:p w14:paraId="419926A7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2B6CA25F" w14:textId="35075E75" w:rsidR="000E7D6C" w:rsidRPr="00E00820" w:rsidRDefault="004B3A81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B3A81">
              <w:rPr>
                <w:rFonts w:ascii="Angsana New" w:hAnsi="Angsana New"/>
                <w:sz w:val="30"/>
                <w:szCs w:val="30"/>
                <w:lang w:bidi="th-TH"/>
              </w:rPr>
              <w:t>719,252</w:t>
            </w:r>
          </w:p>
        </w:tc>
      </w:tr>
      <w:tr w:rsidR="00D22739" w:rsidRPr="00E00820" w14:paraId="777EA7A7" w14:textId="77777777" w:rsidTr="004C4C9D">
        <w:trPr>
          <w:trHeight w:val="20"/>
        </w:trPr>
        <w:tc>
          <w:tcPr>
            <w:tcW w:w="3510" w:type="dxa"/>
          </w:tcPr>
          <w:p w14:paraId="1F6E88A9" w14:textId="77777777" w:rsidR="00D22739" w:rsidRDefault="00D22739" w:rsidP="00F0298D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6E7D734A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</w:tcPr>
          <w:p w14:paraId="4D3CEE98" w14:textId="77777777" w:rsidR="00D22739" w:rsidRDefault="00D22739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7FE0C6" w14:textId="4667CDB3" w:rsidR="00BC15E4" w:rsidRPr="00E00820" w:rsidRDefault="00BC15E4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264" w:type="dxa"/>
            <w:gridSpan w:val="2"/>
          </w:tcPr>
          <w:p w14:paraId="34DEE7F1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14:paraId="099457D2" w14:textId="77777777" w:rsidR="00D22739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D6E6461" w14:textId="1AF9C053" w:rsidR="00EC5355" w:rsidRPr="00E00820" w:rsidRDefault="00EC5355" w:rsidP="00EC535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F0DB653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right w:val="nil"/>
            </w:tcBorders>
          </w:tcPr>
          <w:p w14:paraId="1F6DA3C8" w14:textId="77777777" w:rsidR="00D22739" w:rsidRDefault="00D2273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4EEECAB" w14:textId="05206CAE" w:rsidR="006A7899" w:rsidRPr="00E00820" w:rsidRDefault="006A789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3CFA4CF7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</w:tcPr>
          <w:p w14:paraId="289A1AC9" w14:textId="77777777" w:rsidR="00D22739" w:rsidRDefault="00D22739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F1A8575" w14:textId="3B0263AB" w:rsidR="004B3A81" w:rsidRPr="00E00820" w:rsidRDefault="004B3A81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22739" w:rsidRPr="00E00820" w14:paraId="4C6EE654" w14:textId="77777777" w:rsidTr="004C4C9D">
        <w:trPr>
          <w:trHeight w:val="20"/>
        </w:trPr>
        <w:tc>
          <w:tcPr>
            <w:tcW w:w="3510" w:type="dxa"/>
          </w:tcPr>
          <w:p w14:paraId="50F29CD1" w14:textId="77777777" w:rsidR="00D22739" w:rsidRPr="00E00820" w:rsidRDefault="00D22739" w:rsidP="00F0298D">
            <w:pPr>
              <w:numPr>
                <w:ilvl w:val="0"/>
                <w:numId w:val="2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76CE2E" w14:textId="588A0C5E" w:rsidR="00D22739" w:rsidRPr="00E00820" w:rsidRDefault="00BC15E4" w:rsidP="00D2273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sz w:val="30"/>
                <w:szCs w:val="30"/>
                <w:lang w:val="en-US" w:bidi="th-TH"/>
              </w:rPr>
              <w:t>(778)</w:t>
            </w:r>
          </w:p>
        </w:tc>
        <w:tc>
          <w:tcPr>
            <w:tcW w:w="264" w:type="dxa"/>
            <w:gridSpan w:val="2"/>
          </w:tcPr>
          <w:p w14:paraId="16D05C6E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76B7C2" w14:textId="61AE68D7" w:rsidR="00D22739" w:rsidRPr="00E00820" w:rsidRDefault="00AE25BE" w:rsidP="00D2273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(1,426)</w:t>
            </w:r>
          </w:p>
        </w:tc>
        <w:tc>
          <w:tcPr>
            <w:tcW w:w="271" w:type="dxa"/>
            <w:gridSpan w:val="2"/>
          </w:tcPr>
          <w:p w14:paraId="2F74787A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23EA27C" w14:textId="47F61006" w:rsidR="00D22739" w:rsidRPr="00E00820" w:rsidRDefault="006A7899" w:rsidP="00D2273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  <w:gridSpan w:val="2"/>
          </w:tcPr>
          <w:p w14:paraId="57EC316F" w14:textId="77777777" w:rsidR="00D22739" w:rsidRPr="00E00820" w:rsidRDefault="00D22739" w:rsidP="00D22739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31469E" w14:textId="65B65802" w:rsidR="00D22739" w:rsidRPr="00E00820" w:rsidRDefault="004B3A81" w:rsidP="00D2273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E7D6C" w:rsidRPr="00E00820" w14:paraId="443E2882" w14:textId="77777777" w:rsidTr="004C4C9D">
        <w:trPr>
          <w:trHeight w:val="20"/>
        </w:trPr>
        <w:tc>
          <w:tcPr>
            <w:tcW w:w="3510" w:type="dxa"/>
          </w:tcPr>
          <w:p w14:paraId="5586F091" w14:textId="77777777" w:rsidR="000E7D6C" w:rsidRPr="00E00820" w:rsidRDefault="000E7D6C" w:rsidP="00945EB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7D287" w14:textId="6394600C" w:rsidR="000E7D6C" w:rsidRPr="00E00820" w:rsidRDefault="00BC15E4" w:rsidP="00945EB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15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495,843</w:t>
            </w:r>
          </w:p>
        </w:tc>
        <w:tc>
          <w:tcPr>
            <w:tcW w:w="264" w:type="dxa"/>
            <w:gridSpan w:val="2"/>
          </w:tcPr>
          <w:p w14:paraId="70E45570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EA613" w14:textId="00D00961" w:rsidR="000E7D6C" w:rsidRPr="00E00820" w:rsidRDefault="004B3A81" w:rsidP="00945EB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717,009</w:t>
            </w:r>
          </w:p>
        </w:tc>
        <w:tc>
          <w:tcPr>
            <w:tcW w:w="271" w:type="dxa"/>
            <w:gridSpan w:val="2"/>
          </w:tcPr>
          <w:p w14:paraId="0125C81A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A2C78" w14:textId="03DEFD96" w:rsidR="000E7D6C" w:rsidRPr="00E00820" w:rsidRDefault="006A7899" w:rsidP="00945EB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89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495,823</w:t>
            </w:r>
          </w:p>
        </w:tc>
        <w:tc>
          <w:tcPr>
            <w:tcW w:w="261" w:type="dxa"/>
            <w:gridSpan w:val="2"/>
          </w:tcPr>
          <w:p w14:paraId="6708C9B5" w14:textId="77777777" w:rsidR="000E7D6C" w:rsidRPr="00E00820" w:rsidRDefault="000E7D6C" w:rsidP="00945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F14CF" w14:textId="0BC28425" w:rsidR="000E7D6C" w:rsidRPr="00E00820" w:rsidRDefault="004B3A81" w:rsidP="00945EB4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719,252</w:t>
            </w:r>
          </w:p>
        </w:tc>
      </w:tr>
    </w:tbl>
    <w:p w14:paraId="07395EC5" w14:textId="77777777" w:rsidR="00D12598" w:rsidRPr="006B4DDE" w:rsidRDefault="00D12598" w:rsidP="003107AE">
      <w:pPr>
        <w:pStyle w:val="BodyText2"/>
        <w:rPr>
          <w:b/>
          <w:bCs/>
          <w:lang w:val="en-US"/>
        </w:rPr>
      </w:pPr>
    </w:p>
    <w:p w14:paraId="03C99747" w14:textId="47212B52" w:rsidR="003630A4" w:rsidRPr="003630A4" w:rsidRDefault="006B4DDE" w:rsidP="006B4DDE">
      <w:pPr>
        <w:pStyle w:val="BodyText2"/>
        <w:ind w:left="540"/>
        <w:rPr>
          <w:b/>
          <w:bCs/>
          <w:cs/>
          <w:lang w:val="en-US"/>
        </w:rPr>
        <w:sectPr w:rsidR="003630A4" w:rsidRPr="003630A4" w:rsidSect="000A683F">
          <w:headerReference w:type="default" r:id="rId8"/>
          <w:footerReference w:type="default" r:id="rId9"/>
          <w:pgSz w:w="11909" w:h="16834" w:code="9"/>
          <w:pgMar w:top="806" w:right="1109" w:bottom="576" w:left="1152" w:header="720" w:footer="646" w:gutter="0"/>
          <w:pgNumType w:start="20"/>
          <w:cols w:space="720"/>
          <w:docGrid w:linePitch="245"/>
        </w:sectPr>
      </w:pPr>
      <w:r w:rsidRPr="006B4DDE">
        <w:rPr>
          <w:cs/>
        </w:rPr>
        <w:t>ภายใต้ข้อกำหนดของกระทรวงพลังงานที่เกี่ยวข้องได้กำหนดให้กลุ่ม</w:t>
      </w:r>
      <w:r w:rsidR="00B576BB">
        <w:rPr>
          <w:rFonts w:hint="cs"/>
          <w:cs/>
        </w:rPr>
        <w:t>บริษัท</w:t>
      </w:r>
      <w:r w:rsidRPr="006B4DDE">
        <w:rPr>
          <w:cs/>
        </w:rPr>
        <w:t xml:space="preserve">และบริษัทต้องสำรองแก๊สปิโตรเลียมไว้ที่อัตราร้อยละ </w:t>
      </w:r>
      <w:r>
        <w:rPr>
          <w:lang w:val="en-US"/>
        </w:rPr>
        <w:t>1</w:t>
      </w:r>
      <w:r w:rsidRPr="006B4DDE">
        <w:rPr>
          <w:cs/>
        </w:rPr>
        <w:t xml:space="preserve"> ของปริมาณการค้าในแต่ละงวด ณ วันที่ </w:t>
      </w:r>
      <w:r>
        <w:rPr>
          <w:lang w:val="en-US"/>
        </w:rPr>
        <w:t xml:space="preserve">31 </w:t>
      </w:r>
      <w:r w:rsidRPr="006B4DDE">
        <w:rPr>
          <w:cs/>
        </w:rPr>
        <w:t>ธันวาค</w:t>
      </w:r>
      <w:r>
        <w:rPr>
          <w:rFonts w:hint="cs"/>
          <w:cs/>
        </w:rPr>
        <w:t xml:space="preserve">ม </w:t>
      </w:r>
      <w:r>
        <w:rPr>
          <w:lang w:val="en-US"/>
        </w:rPr>
        <w:t>2563</w:t>
      </w:r>
      <w:r>
        <w:rPr>
          <w:rFonts w:hint="cs"/>
          <w:cs/>
        </w:rPr>
        <w:t xml:space="preserve"> </w:t>
      </w:r>
      <w:r w:rsidRPr="006B4DDE">
        <w:rPr>
          <w:cs/>
        </w:rPr>
        <w:t>กลุ่ม</w:t>
      </w:r>
      <w:r w:rsidR="00CA755F">
        <w:rPr>
          <w:rFonts w:hint="cs"/>
          <w:cs/>
        </w:rPr>
        <w:t>บริษัท</w:t>
      </w:r>
      <w:r w:rsidR="00B576BB">
        <w:rPr>
          <w:rFonts w:hint="cs"/>
          <w:cs/>
        </w:rPr>
        <w:t>และบริษัท</w:t>
      </w:r>
      <w:r w:rsidRPr="006B4DDE">
        <w:rPr>
          <w:cs/>
        </w:rPr>
        <w:t>ได้สำรองแก๊ส</w:t>
      </w:r>
      <w:r w:rsidRPr="004C4C9D">
        <w:rPr>
          <w:spacing w:val="4"/>
          <w:cs/>
        </w:rPr>
        <w:t>ปิโตรเลียมไว้จำนวน</w:t>
      </w:r>
      <w:r w:rsidR="00BC15E4" w:rsidRPr="004C4C9D">
        <w:rPr>
          <w:spacing w:val="4"/>
          <w:cs/>
        </w:rPr>
        <w:t xml:space="preserve"> </w:t>
      </w:r>
      <w:r w:rsidR="00F605BC" w:rsidRPr="004C4C9D">
        <w:rPr>
          <w:spacing w:val="4"/>
          <w:lang w:val="en-US"/>
        </w:rPr>
        <w:t>4</w:t>
      </w:r>
      <w:r w:rsidR="008201AD" w:rsidRPr="004C4C9D">
        <w:rPr>
          <w:spacing w:val="4"/>
          <w:lang w:val="en-US"/>
        </w:rPr>
        <w:t>.16</w:t>
      </w:r>
      <w:r w:rsidRPr="004C4C9D">
        <w:rPr>
          <w:spacing w:val="4"/>
          <w:cs/>
        </w:rPr>
        <w:t xml:space="preserve"> ล้านบาท ซึ่งแสดงภายใต้สินค้าสำเร็จรูปประเภทแก๊สปิโตรเลียมในงบการเงินรวมและ</w:t>
      </w:r>
      <w:r w:rsidRPr="006B4DDE">
        <w:rPr>
          <w:cs/>
        </w:rPr>
        <w:t xml:space="preserve">งบการเงินเฉพาะกิจการ </w:t>
      </w:r>
      <w:r w:rsidRPr="006B4DDE">
        <w:rPr>
          <w:i/>
          <w:iCs/>
          <w:cs/>
        </w:rPr>
        <w:t>(</w:t>
      </w:r>
      <w:r w:rsidRPr="006B4DDE">
        <w:rPr>
          <w:i/>
          <w:iCs/>
          <w:lang w:val="en-US"/>
        </w:rPr>
        <w:t>2562 : 7.15</w:t>
      </w:r>
      <w:r w:rsidRPr="006B4DDE">
        <w:rPr>
          <w:i/>
          <w:iCs/>
          <w:cs/>
        </w:rPr>
        <w:t xml:space="preserve"> ล้านบาท)</w:t>
      </w:r>
    </w:p>
    <w:p w14:paraId="1967660E" w14:textId="44B50B3C" w:rsidR="00495389" w:rsidRPr="00E00820" w:rsidRDefault="00495389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  <w:cs/>
        </w:rPr>
      </w:pPr>
      <w:r w:rsidRPr="00E00820">
        <w:rPr>
          <w:b/>
          <w:bCs/>
          <w:cs/>
        </w:rPr>
        <w:t>เงินลงทุนในบริษัทร่วม</w:t>
      </w:r>
    </w:p>
    <w:p w14:paraId="1EDD5D69" w14:textId="6D68718B" w:rsidR="00F12D03" w:rsidRPr="00363A81" w:rsidRDefault="00F12D03" w:rsidP="00F12D03">
      <w:pPr>
        <w:pStyle w:val="BodyText2"/>
        <w:ind w:left="540"/>
        <w:rPr>
          <w:b/>
          <w:bCs/>
          <w:cs/>
        </w:rPr>
      </w:pPr>
    </w:p>
    <w:tbl>
      <w:tblPr>
        <w:tblW w:w="1440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1710"/>
        <w:gridCol w:w="178"/>
        <w:gridCol w:w="812"/>
        <w:gridCol w:w="180"/>
        <w:gridCol w:w="810"/>
        <w:gridCol w:w="180"/>
        <w:gridCol w:w="720"/>
        <w:gridCol w:w="180"/>
        <w:gridCol w:w="720"/>
        <w:gridCol w:w="181"/>
        <w:gridCol w:w="812"/>
        <w:gridCol w:w="180"/>
        <w:gridCol w:w="810"/>
        <w:gridCol w:w="180"/>
        <w:gridCol w:w="810"/>
        <w:gridCol w:w="180"/>
        <w:gridCol w:w="810"/>
        <w:gridCol w:w="180"/>
        <w:gridCol w:w="899"/>
        <w:gridCol w:w="180"/>
        <w:gridCol w:w="900"/>
      </w:tblGrid>
      <w:tr w:rsidR="00986C76" w:rsidRPr="00E00820" w14:paraId="58C84191" w14:textId="77777777" w:rsidTr="00986C76">
        <w:trPr>
          <w:cantSplit/>
          <w:tblHeader/>
        </w:trPr>
        <w:tc>
          <w:tcPr>
            <w:tcW w:w="2788" w:type="dxa"/>
          </w:tcPr>
          <w:p w14:paraId="5B38E55D" w14:textId="77777777" w:rsidR="00986C76" w:rsidRPr="00E00820" w:rsidRDefault="00986C76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2" w:type="dxa"/>
            <w:gridSpan w:val="21"/>
          </w:tcPr>
          <w:p w14:paraId="71655DB1" w14:textId="43DC888D" w:rsidR="00986C76" w:rsidRPr="00E00820" w:rsidRDefault="00986C76" w:rsidP="00110A9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7422E" w:rsidRPr="00E00820" w14:paraId="6376C0E3" w14:textId="77777777" w:rsidTr="004C4C9D">
        <w:trPr>
          <w:cantSplit/>
          <w:trHeight w:val="666"/>
          <w:tblHeader/>
        </w:trPr>
        <w:tc>
          <w:tcPr>
            <w:tcW w:w="2788" w:type="dxa"/>
          </w:tcPr>
          <w:p w14:paraId="4BE15F27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E1F853" w14:textId="77777777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848AC0" w14:textId="00941FCF" w:rsidR="00A7422E" w:rsidRPr="00E00820" w:rsidRDefault="00A7422E" w:rsidP="009267D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8" w:type="dxa"/>
          </w:tcPr>
          <w:p w14:paraId="14FD54BD" w14:textId="06BA9220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</w:tcPr>
          <w:p w14:paraId="0F62FF04" w14:textId="2D118A8F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  <w:p w14:paraId="63DDE31D" w14:textId="77777777" w:rsidR="00A7422E" w:rsidRPr="00E00820" w:rsidRDefault="00A7422E" w:rsidP="00110A9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25EC53F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18C1E971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254893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E0082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4B5E15E7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2" w:type="dxa"/>
            <w:gridSpan w:val="3"/>
          </w:tcPr>
          <w:p w14:paraId="737B2B56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3A7C13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9B6CC3A" w14:textId="77777777" w:rsidR="00A7422E" w:rsidRPr="00E00820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4C5B96A" w14:textId="77777777" w:rsidR="00A7422E" w:rsidRPr="00E00820" w:rsidRDefault="00A7422E" w:rsidP="00110A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60670A85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E0082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6C0B899F" w14:textId="77777777" w:rsidR="00A7422E" w:rsidRPr="00E00820" w:rsidRDefault="00A7422E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79" w:type="dxa"/>
            <w:gridSpan w:val="3"/>
          </w:tcPr>
          <w:p w14:paraId="09696A7E" w14:textId="77777777" w:rsidR="0062286B" w:rsidRDefault="0062286B" w:rsidP="0062286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2CA3C43" w14:textId="7DCBAAEE" w:rsidR="00A7422E" w:rsidRPr="0062286B" w:rsidRDefault="00A7422E" w:rsidP="0062286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</w:t>
            </w:r>
            <w:r w:rsidR="0062286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7C768D" w:rsidRPr="00E00820" w14:paraId="1A08419A" w14:textId="77777777" w:rsidTr="00A7422E">
        <w:trPr>
          <w:cantSplit/>
          <w:tblHeader/>
        </w:trPr>
        <w:tc>
          <w:tcPr>
            <w:tcW w:w="2788" w:type="dxa"/>
          </w:tcPr>
          <w:p w14:paraId="5DD2A98B" w14:textId="77777777" w:rsidR="007C768D" w:rsidRPr="00E00820" w:rsidRDefault="007C768D" w:rsidP="007C76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8F7DE3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528333" w14:textId="7DCBB945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E8679B7" w14:textId="1455C2A0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7F8419D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CF6913" w14:textId="2C39AC3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DFEC53B" w14:textId="77777777" w:rsidR="007C768D" w:rsidRPr="00E00820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E165A4" w14:textId="39183C22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F050C23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068091" w14:textId="326D0904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327EFA4B" w14:textId="77777777" w:rsidR="007C768D" w:rsidRPr="00E00820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BF856C8" w14:textId="71C7AD2E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1261B36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A966DB" w14:textId="3C1FE8FD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2DBCD8F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698CF0" w14:textId="144BACD5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50B08C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837B87" w14:textId="5F3269D2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A26CAB4" w14:textId="77777777" w:rsidR="007C768D" w:rsidRPr="00E00820" w:rsidRDefault="007C768D" w:rsidP="007C76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CB1D94A" w14:textId="3632293E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DE9CC18" w14:textId="77777777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288D6" w14:textId="3D64FC66" w:rsidR="007C768D" w:rsidRPr="00E00820" w:rsidRDefault="007C768D" w:rsidP="007C768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113149" w:rsidRPr="00E00820" w14:paraId="3684BA4B" w14:textId="77777777" w:rsidTr="009C1A17">
        <w:trPr>
          <w:cantSplit/>
          <w:tblHeader/>
        </w:trPr>
        <w:tc>
          <w:tcPr>
            <w:tcW w:w="2788" w:type="dxa"/>
          </w:tcPr>
          <w:p w14:paraId="4C1C4CB3" w14:textId="77777777" w:rsidR="00113149" w:rsidRPr="00E00820" w:rsidRDefault="00113149" w:rsidP="00110A9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B7511B" w14:textId="77777777" w:rsidR="00113149" w:rsidRPr="00E00820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7AF7018" w14:textId="77777777" w:rsidR="00113149" w:rsidRPr="00E00820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5C24A887" w14:textId="0E477752" w:rsidR="00113149" w:rsidRPr="00E00820" w:rsidRDefault="00113149" w:rsidP="00110A9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562323E" w14:textId="77777777" w:rsidR="00113149" w:rsidRPr="00E00820" w:rsidRDefault="00113149" w:rsidP="00110A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742" w:type="dxa"/>
            <w:gridSpan w:val="15"/>
            <w:vAlign w:val="bottom"/>
          </w:tcPr>
          <w:p w14:paraId="6D998B5F" w14:textId="59FBF0D7" w:rsidR="00113149" w:rsidRPr="00E00820" w:rsidRDefault="00113149" w:rsidP="009A116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7422E" w:rsidRPr="00E00820" w14:paraId="3F484C35" w14:textId="77777777" w:rsidTr="00A7422E">
        <w:trPr>
          <w:cantSplit/>
          <w:trHeight w:val="270"/>
        </w:trPr>
        <w:tc>
          <w:tcPr>
            <w:tcW w:w="2788" w:type="dxa"/>
          </w:tcPr>
          <w:p w14:paraId="5737E615" w14:textId="18D7E58F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7FC05F62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2B19191" w14:textId="037A23E9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2" w:type="dxa"/>
          </w:tcPr>
          <w:p w14:paraId="2BE6EA55" w14:textId="1EB3CC4E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B8907A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78B6ABE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ACD5F" w14:textId="77777777" w:rsidR="00A7422E" w:rsidRPr="00E00820" w:rsidRDefault="00A7422E" w:rsidP="00110A9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9F580E4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A5E7A53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87B7A4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029CE13A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7792EF5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0B5262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613A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2CFED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1F997B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4FCA1E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09B0D9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D24767" w14:textId="77777777" w:rsidR="00A7422E" w:rsidRPr="00E00820" w:rsidRDefault="00A7422E" w:rsidP="00110A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FFDC051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C7A810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872FF9" w14:textId="77777777" w:rsidR="00A7422E" w:rsidRPr="00E00820" w:rsidRDefault="00A7422E" w:rsidP="00110A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3F1" w:rsidRPr="00E00820" w14:paraId="740270F5" w14:textId="77777777" w:rsidTr="00A7422E">
        <w:trPr>
          <w:cantSplit/>
          <w:trHeight w:val="270"/>
        </w:trPr>
        <w:tc>
          <w:tcPr>
            <w:tcW w:w="2788" w:type="dxa"/>
          </w:tcPr>
          <w:p w14:paraId="53A0648B" w14:textId="54475425" w:rsidR="005303F1" w:rsidRPr="00E00820" w:rsidRDefault="005303F1" w:rsidP="005303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เซอร์แมช จำกัด</w:t>
            </w:r>
          </w:p>
        </w:tc>
        <w:tc>
          <w:tcPr>
            <w:tcW w:w="1710" w:type="dxa"/>
          </w:tcPr>
          <w:p w14:paraId="331C2BC6" w14:textId="77777777" w:rsidR="005303F1" w:rsidRPr="00E00820" w:rsidRDefault="005303F1" w:rsidP="005303F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บริการซ่อมและ </w:t>
            </w:r>
          </w:p>
          <w:p w14:paraId="5AC82B49" w14:textId="77777777" w:rsidR="005303F1" w:rsidRPr="00E00820" w:rsidRDefault="005303F1" w:rsidP="005303F1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บำรุงรักษาเครื่องมือ</w:t>
            </w:r>
          </w:p>
          <w:p w14:paraId="437EF04F" w14:textId="4C317FFD" w:rsidR="005303F1" w:rsidRPr="00E00820" w:rsidRDefault="005303F1" w:rsidP="005303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และเครื่องจักร</w:t>
            </w:r>
          </w:p>
        </w:tc>
        <w:tc>
          <w:tcPr>
            <w:tcW w:w="178" w:type="dxa"/>
          </w:tcPr>
          <w:p w14:paraId="73A7BB88" w14:textId="12182638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03E5397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BD9C50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702670" w14:textId="3C674AC5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17F582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7969F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B1B1A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6686BF" w14:textId="70E24659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14C237B" w14:textId="77777777" w:rsidR="005303F1" w:rsidRPr="00E00820" w:rsidRDefault="005303F1" w:rsidP="005303F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5BC1A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21B08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F9F436" w14:textId="6F7D60F0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101A7CE2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AE0A61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2FCC5B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35A598" w14:textId="574F9465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1C1EA61B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0749F85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7F6E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D70890" w14:textId="015877C2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7A706356" w14:textId="09CB61D3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A1253B9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22A34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9FD114" w14:textId="07DE575A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1,419</w:t>
            </w:r>
          </w:p>
        </w:tc>
        <w:tc>
          <w:tcPr>
            <w:tcW w:w="180" w:type="dxa"/>
          </w:tcPr>
          <w:p w14:paraId="4224C96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6C937B0" w14:textId="77777777" w:rsidR="005303F1" w:rsidRDefault="005303F1" w:rsidP="005303F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1BB79D" w14:textId="77777777" w:rsidR="005303F1" w:rsidRDefault="005303F1" w:rsidP="005303F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4F45CB" w14:textId="106A2BB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</w:p>
        </w:tc>
        <w:tc>
          <w:tcPr>
            <w:tcW w:w="180" w:type="dxa"/>
          </w:tcPr>
          <w:p w14:paraId="34353A43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D03916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02168A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908FB0C" w14:textId="5B2AFB93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80" w:type="dxa"/>
          </w:tcPr>
          <w:p w14:paraId="6893EBF9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710AC3B6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0321D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41426" w14:textId="24351CC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805BC16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1339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A5A12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0D805D" w14:textId="3923C822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03F1" w:rsidRPr="00E00820" w14:paraId="1FE36037" w14:textId="77777777" w:rsidTr="00DE5F42">
        <w:trPr>
          <w:cantSplit/>
        </w:trPr>
        <w:tc>
          <w:tcPr>
            <w:tcW w:w="2788" w:type="dxa"/>
          </w:tcPr>
          <w:p w14:paraId="28176F50" w14:textId="5192E039" w:rsidR="005303F1" w:rsidRPr="00E00820" w:rsidRDefault="005303F1" w:rsidP="005303F1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ซอร์บ เอนจิเนียริ่ง จำกัด</w:t>
            </w:r>
          </w:p>
        </w:tc>
        <w:tc>
          <w:tcPr>
            <w:tcW w:w="1710" w:type="dxa"/>
          </w:tcPr>
          <w:p w14:paraId="047884E2" w14:textId="77777777" w:rsidR="005303F1" w:rsidRPr="00E00820" w:rsidRDefault="005303F1" w:rsidP="005303F1">
            <w:pPr>
              <w:pStyle w:val="acctfourfigures"/>
              <w:spacing w:line="240" w:lineRule="auto"/>
              <w:ind w:left="-79" w:right="-79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จำหน่ายและติดตั้ง</w:t>
            </w:r>
          </w:p>
          <w:p w14:paraId="598087A8" w14:textId="77777777" w:rsidR="005303F1" w:rsidRPr="00E00820" w:rsidRDefault="005303F1" w:rsidP="005303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เครื่องมือแล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ะ    </w:t>
            </w:r>
          </w:p>
          <w:p w14:paraId="6452F173" w14:textId="2CFE039B" w:rsidR="005303F1" w:rsidRPr="00E00820" w:rsidRDefault="005303F1" w:rsidP="005303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both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เครื่องจักร</w:t>
            </w:r>
          </w:p>
        </w:tc>
        <w:tc>
          <w:tcPr>
            <w:tcW w:w="178" w:type="dxa"/>
          </w:tcPr>
          <w:p w14:paraId="123D7013" w14:textId="77D5E8DA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61AC432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898217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81679D6" w14:textId="6F493303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14CDDB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A07843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C774F9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E34AB8" w14:textId="2D673C0B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6B62B05" w14:textId="77777777" w:rsidR="005303F1" w:rsidRPr="00E00820" w:rsidRDefault="005303F1" w:rsidP="005303F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FCBEB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2E33B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9D1ECF" w14:textId="6582281A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47B3A352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952D7DE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698E7E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8D5C80" w14:textId="204ED4D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2,000</w:t>
            </w:r>
          </w:p>
        </w:tc>
        <w:tc>
          <w:tcPr>
            <w:tcW w:w="181" w:type="dxa"/>
          </w:tcPr>
          <w:p w14:paraId="372280EE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9F6ED8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103E3C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B8E98D" w14:textId="1D475A3D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6DE49DD0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7EBFF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6961A4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6871B5C" w14:textId="0779EEB5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180" w:type="dxa"/>
          </w:tcPr>
          <w:p w14:paraId="5D170E2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8BB78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831A0B8" w14:textId="58864ED9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0D632B23" w14:textId="77777777" w:rsidR="005303F1" w:rsidRDefault="005303F1" w:rsidP="005303F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B03C0BE" w14:textId="77777777" w:rsidR="005303F1" w:rsidRDefault="005303F1" w:rsidP="005303F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2EF75E7" w14:textId="2181B0BC" w:rsidR="005303F1" w:rsidRPr="004C4C9D" w:rsidRDefault="005303F1" w:rsidP="005303F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303F1">
              <w:rPr>
                <w:rFonts w:ascii="Angsana New" w:hAnsi="Angsana New"/>
                <w:sz w:val="28"/>
                <w:szCs w:val="28"/>
                <w:lang w:bidi="th-TH"/>
              </w:rPr>
              <w:t>1,02</w:t>
            </w:r>
            <w:r w:rsidR="008E1FF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78B0E90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B01BC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273FB4A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CBA7684" w14:textId="74260AA9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727</w:t>
            </w:r>
          </w:p>
        </w:tc>
        <w:tc>
          <w:tcPr>
            <w:tcW w:w="180" w:type="dxa"/>
          </w:tcPr>
          <w:p w14:paraId="28617561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49DCD9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E4144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E0D265" w14:textId="4CEA06FC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4F4437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CA039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F7903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CCC661" w14:textId="5A6567B3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5303F1" w:rsidRPr="00E00820" w14:paraId="3C09DA3A" w14:textId="77777777" w:rsidTr="00DE5F42">
        <w:trPr>
          <w:cantSplit/>
        </w:trPr>
        <w:tc>
          <w:tcPr>
            <w:tcW w:w="2788" w:type="dxa"/>
          </w:tcPr>
          <w:p w14:paraId="1CB46CE7" w14:textId="14FF68EB" w:rsidR="005303F1" w:rsidRPr="00E00820" w:rsidRDefault="005303F1" w:rsidP="005303F1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1710" w:type="dxa"/>
          </w:tcPr>
          <w:p w14:paraId="39A6A786" w14:textId="02729227" w:rsidR="005303F1" w:rsidRPr="00E00820" w:rsidRDefault="005303F1" w:rsidP="005303F1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พัฒนา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อ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สังหาริมทรัพย์</w:t>
            </w:r>
          </w:p>
          <w:p w14:paraId="3C9E14AC" w14:textId="49758FB4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 xml:space="preserve">   เพื่อขาย</w:t>
            </w:r>
          </w:p>
        </w:tc>
        <w:tc>
          <w:tcPr>
            <w:tcW w:w="178" w:type="dxa"/>
          </w:tcPr>
          <w:p w14:paraId="00169D24" w14:textId="5D05A52A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6636F74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21060C" w14:textId="65B9E62A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F1E0F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5FD1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4F2437" w14:textId="0EA7E55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C2D2155" w14:textId="77777777" w:rsidR="005303F1" w:rsidRPr="00E00820" w:rsidRDefault="005303F1" w:rsidP="005303F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D4951C6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647B11" w14:textId="10D2FB1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0" w:type="dxa"/>
          </w:tcPr>
          <w:p w14:paraId="3BD21610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CE62A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A54A51" w14:textId="0588F291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10,000</w:t>
            </w:r>
          </w:p>
        </w:tc>
        <w:tc>
          <w:tcPr>
            <w:tcW w:w="181" w:type="dxa"/>
          </w:tcPr>
          <w:p w14:paraId="3120CB7C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55D881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2B2784" w14:textId="0039A69B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5C97DA21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2492FA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980266" w14:textId="0DFA087E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4,000</w:t>
            </w:r>
          </w:p>
        </w:tc>
        <w:tc>
          <w:tcPr>
            <w:tcW w:w="180" w:type="dxa"/>
          </w:tcPr>
          <w:p w14:paraId="0AA0D7C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B77FBB3" w14:textId="77777777" w:rsidR="005303F1" w:rsidRDefault="005303F1" w:rsidP="004C4C9D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78397A8" w14:textId="34FFC491" w:rsidR="005303F1" w:rsidRPr="00E00820" w:rsidRDefault="005303F1" w:rsidP="004C4C9D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E5DED1B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2B748F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5E2649" w14:textId="6F79EDDC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3,92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AEF9390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91AD7A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206D82B" w14:textId="25D0D16E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9F9F58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78B6D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B0D5E1" w14:textId="500A1983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5303F1" w:rsidRPr="00E00820" w14:paraId="1AEAF688" w14:textId="77777777" w:rsidTr="00DE5F42">
        <w:trPr>
          <w:cantSplit/>
        </w:trPr>
        <w:tc>
          <w:tcPr>
            <w:tcW w:w="2788" w:type="dxa"/>
          </w:tcPr>
          <w:p w14:paraId="6E1A4AF8" w14:textId="0810D75A" w:rsidR="005303F1" w:rsidRPr="00E00820" w:rsidRDefault="005303F1" w:rsidP="005303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Yi Hao Motor Co., Ltd.</w:t>
            </w:r>
          </w:p>
        </w:tc>
        <w:tc>
          <w:tcPr>
            <w:tcW w:w="1710" w:type="dxa"/>
          </w:tcPr>
          <w:p w14:paraId="5D888B5B" w14:textId="6ACFBC28" w:rsidR="005303F1" w:rsidRPr="00E00820" w:rsidRDefault="005303F1" w:rsidP="005303F1">
            <w:pPr>
              <w:pStyle w:val="acctfourfigures"/>
              <w:tabs>
                <w:tab w:val="decimal" w:pos="461"/>
              </w:tabs>
              <w:spacing w:line="240" w:lineRule="auto"/>
              <w:ind w:left="13" w:right="-79" w:hanging="90"/>
              <w:rPr>
                <w:rFonts w:asciiTheme="majorBidi" w:hAnsi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ผลิตและประกอบ</w:t>
            </w:r>
            <w:r w:rsidRPr="00E00820">
              <w:rPr>
                <w:rFonts w:asciiTheme="majorBidi" w:hAnsiTheme="majorBidi"/>
                <w:sz w:val="28"/>
                <w:szCs w:val="28"/>
                <w:lang w:bidi="th-TH"/>
              </w:rPr>
              <w:br/>
              <w:t xml:space="preserve"> 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มอเตอร์ไซค์ไฟฟ้า</w:t>
            </w:r>
          </w:p>
        </w:tc>
        <w:tc>
          <w:tcPr>
            <w:tcW w:w="178" w:type="dxa"/>
          </w:tcPr>
          <w:p w14:paraId="55EA3979" w14:textId="1A5C2F1F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02F598D9" w14:textId="77777777" w:rsidR="005303F1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C0ADD03" w14:textId="051D33B6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  <w:r w:rsidR="00CC71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.0</w:t>
            </w:r>
          </w:p>
        </w:tc>
        <w:tc>
          <w:tcPr>
            <w:tcW w:w="180" w:type="dxa"/>
          </w:tcPr>
          <w:p w14:paraId="47CDAB2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926D4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2B2F9D" w14:textId="28C0E809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E61F7" w14:textId="77777777" w:rsidR="005303F1" w:rsidRPr="00E00820" w:rsidRDefault="005303F1" w:rsidP="005303F1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33846B" w14:textId="77777777" w:rsidR="005303F1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9128F4" w14:textId="15581172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3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3,914</w:t>
            </w:r>
          </w:p>
        </w:tc>
        <w:tc>
          <w:tcPr>
            <w:tcW w:w="180" w:type="dxa"/>
          </w:tcPr>
          <w:p w14:paraId="46DD0BF5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53E21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207E63" w14:textId="2487EB20" w:rsidR="005303F1" w:rsidRPr="00E00820" w:rsidRDefault="005303F1" w:rsidP="005303F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</w:tcPr>
          <w:p w14:paraId="5E9D6146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49EAF86" w14:textId="77777777" w:rsidR="005303F1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A994F1" w14:textId="7354D20E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3F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1,561</w:t>
            </w:r>
          </w:p>
        </w:tc>
        <w:tc>
          <w:tcPr>
            <w:tcW w:w="180" w:type="dxa"/>
          </w:tcPr>
          <w:p w14:paraId="42C3CB93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A3C06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5A110" w14:textId="4C9DF3EE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E0DAC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30A298" w14:textId="77777777" w:rsidR="005303F1" w:rsidRDefault="005303F1" w:rsidP="005303F1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35B06C" w14:textId="78DA652D" w:rsidR="005303F1" w:rsidRPr="00E00820" w:rsidRDefault="005303F1" w:rsidP="004C4C9D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8BE1EE9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DF472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  <w:p w14:paraId="30B4BE44" w14:textId="0871EEB5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0F406A7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6FF2AA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34DA0A" w14:textId="1614EDCA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69D816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A77CA2E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37B43F6" w14:textId="209409D9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03F1" w:rsidRPr="00E00820" w14:paraId="28111643" w14:textId="77777777" w:rsidTr="00A7422E">
        <w:trPr>
          <w:cantSplit/>
        </w:trPr>
        <w:tc>
          <w:tcPr>
            <w:tcW w:w="2788" w:type="dxa"/>
          </w:tcPr>
          <w:p w14:paraId="1A4EB10D" w14:textId="77777777" w:rsidR="005303F1" w:rsidRPr="00E00820" w:rsidRDefault="005303F1" w:rsidP="005303F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8913B21" w14:textId="77777777" w:rsidR="005303F1" w:rsidRPr="00E00820" w:rsidRDefault="005303F1" w:rsidP="005303F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92A6C6" w14:textId="5A570CC1" w:rsidR="005303F1" w:rsidRPr="00E00820" w:rsidRDefault="005303F1" w:rsidP="005303F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6CF0C3A5" w14:textId="15ABCAE0" w:rsidR="005303F1" w:rsidRPr="00E00820" w:rsidRDefault="005303F1" w:rsidP="005303F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8E9137" w14:textId="77777777" w:rsidR="005303F1" w:rsidRPr="00E00820" w:rsidRDefault="005303F1" w:rsidP="005303F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765E9FC" w14:textId="77777777" w:rsidR="005303F1" w:rsidRPr="00E00820" w:rsidRDefault="005303F1" w:rsidP="005303F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BCE3DE3" w14:textId="77777777" w:rsidR="005303F1" w:rsidRPr="00E00820" w:rsidRDefault="005303F1" w:rsidP="005303F1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32292966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25F250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ACDD31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4528B050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4500D07E" w14:textId="1C5AA1F0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0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8,084</w:t>
            </w:r>
          </w:p>
        </w:tc>
        <w:tc>
          <w:tcPr>
            <w:tcW w:w="180" w:type="dxa"/>
          </w:tcPr>
          <w:p w14:paraId="4B4B4D09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2D73540" w14:textId="0643431A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6,523</w:t>
            </w:r>
          </w:p>
        </w:tc>
        <w:tc>
          <w:tcPr>
            <w:tcW w:w="180" w:type="dxa"/>
          </w:tcPr>
          <w:p w14:paraId="3522B01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C95186" w14:textId="6AD78E75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03F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1,44</w:t>
            </w:r>
            <w:r w:rsidR="008E1FF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5C4930E2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EE53892" w14:textId="7C6029A4" w:rsidR="005303F1" w:rsidRPr="00E00820" w:rsidRDefault="005303F1" w:rsidP="005303F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5,20</w:t>
            </w: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B83D83" w14:textId="77777777" w:rsidR="005303F1" w:rsidRPr="00E00820" w:rsidRDefault="005303F1" w:rsidP="005303F1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8DE40F1" w14:textId="3BF3280A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16E320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80D250" w14:textId="4B05DFB6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3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8EC8198" w14:textId="77777777" w:rsidR="00511255" w:rsidRPr="00E00820" w:rsidRDefault="00511255" w:rsidP="00511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511255" w:rsidRPr="00E00820" w:rsidSect="00945EB4">
          <w:headerReference w:type="default" r:id="rId10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tbl>
      <w:tblPr>
        <w:tblW w:w="13680" w:type="dxa"/>
        <w:tblInd w:w="12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180"/>
        <w:gridCol w:w="1080"/>
        <w:gridCol w:w="180"/>
        <w:gridCol w:w="1080"/>
        <w:gridCol w:w="180"/>
        <w:gridCol w:w="900"/>
        <w:gridCol w:w="181"/>
        <w:gridCol w:w="1079"/>
        <w:gridCol w:w="180"/>
        <w:gridCol w:w="990"/>
        <w:gridCol w:w="180"/>
        <w:gridCol w:w="1080"/>
        <w:gridCol w:w="180"/>
        <w:gridCol w:w="1080"/>
      </w:tblGrid>
      <w:tr w:rsidR="00A36D2B" w:rsidRPr="00E00820" w14:paraId="57FB8D2A" w14:textId="77777777" w:rsidTr="000A4546">
        <w:trPr>
          <w:cantSplit/>
          <w:tblHeader/>
        </w:trPr>
        <w:tc>
          <w:tcPr>
            <w:tcW w:w="4140" w:type="dxa"/>
          </w:tcPr>
          <w:p w14:paraId="2CD1CCB7" w14:textId="3DEB2948" w:rsidR="00A36D2B" w:rsidRPr="00E00820" w:rsidRDefault="00A36D2B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5390EDC" w14:textId="2540EE2D" w:rsidR="00A36D2B" w:rsidRPr="00E00820" w:rsidRDefault="00A36D2B" w:rsidP="00A36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FBED9B" w14:textId="77777777" w:rsidR="00A36D2B" w:rsidRPr="00E00820" w:rsidRDefault="00A36D2B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557726BC" w14:textId="7F9F52F9" w:rsidR="00A36D2B" w:rsidRPr="00E00820" w:rsidRDefault="00A36D2B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</w:t>
            </w:r>
            <w:r w:rsidRPr="00E00820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14:paraId="0A1E8F04" w14:textId="77777777" w:rsidR="00A36D2B" w:rsidRPr="00E00820" w:rsidRDefault="00A36D2B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B70F88A" w14:textId="64437299" w:rsidR="00A36D2B" w:rsidRPr="00E00820" w:rsidRDefault="00A36D2B" w:rsidP="009C1A1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072CF" w:rsidRPr="00E00820" w14:paraId="24D39A9E" w14:textId="77777777" w:rsidTr="004C4C9D">
        <w:trPr>
          <w:cantSplit/>
          <w:trHeight w:val="828"/>
          <w:tblHeader/>
        </w:trPr>
        <w:tc>
          <w:tcPr>
            <w:tcW w:w="4140" w:type="dxa"/>
          </w:tcPr>
          <w:p w14:paraId="757DBEBF" w14:textId="77777777" w:rsidR="00F072CF" w:rsidRPr="00E00820" w:rsidRDefault="00F072CF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8A4CD90" w14:textId="77777777" w:rsidR="00F072CF" w:rsidRPr="00E00820" w:rsidRDefault="00F072CF" w:rsidP="00F072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740B8CC9" w14:textId="756EE68D" w:rsidR="00F072CF" w:rsidRPr="00E00820" w:rsidRDefault="00F072CF" w:rsidP="00F072C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7A24EE55" w14:textId="77777777" w:rsidR="00F072CF" w:rsidRPr="00E00820" w:rsidRDefault="00F072CF" w:rsidP="009C1A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177FCA9F" w14:textId="77777777" w:rsidR="00F072CF" w:rsidRPr="00E00820" w:rsidRDefault="00F072CF" w:rsidP="00F072CF">
            <w:pPr>
              <w:pStyle w:val="acctmergecolhdg"/>
              <w:spacing w:line="240" w:lineRule="auto"/>
              <w:ind w:left="-78"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D821B2" w14:textId="7A1BCC76" w:rsidR="00F072CF" w:rsidRPr="00E00820" w:rsidRDefault="00F072CF" w:rsidP="00F072CF">
            <w:pPr>
              <w:pStyle w:val="acctmergecolhdg"/>
              <w:spacing w:line="240" w:lineRule="auto"/>
              <w:ind w:left="-78" w:right="-7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7F919C60" w14:textId="77777777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3"/>
          </w:tcPr>
          <w:p w14:paraId="68E1AC88" w14:textId="77777777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2912AD" w14:textId="1C8D0410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2BE3DCF" w14:textId="77777777" w:rsidR="00F072CF" w:rsidRPr="00E00820" w:rsidRDefault="00F072CF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1D17ACA" w14:textId="77777777" w:rsidR="00D10C9C" w:rsidRDefault="00D10C9C" w:rsidP="00F072C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55E234" w14:textId="5E87CD44" w:rsidR="00F072CF" w:rsidRPr="00E00820" w:rsidRDefault="00F072CF" w:rsidP="004C4C9D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เงินปันผลรับสำหรับ</w:t>
            </w:r>
            <w:r w:rsidR="00E045F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1C41DD" w:rsidRPr="00E00820" w14:paraId="0895599B" w14:textId="77777777" w:rsidTr="000A4546">
        <w:trPr>
          <w:cantSplit/>
          <w:tblHeader/>
        </w:trPr>
        <w:tc>
          <w:tcPr>
            <w:tcW w:w="4140" w:type="dxa"/>
          </w:tcPr>
          <w:p w14:paraId="68636596" w14:textId="77777777" w:rsidR="001C41DD" w:rsidRPr="00E00820" w:rsidRDefault="001C41DD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C45103" w14:textId="0B30B9FC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106490CC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C028C4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DE8CDEE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26E595" w14:textId="06456F4B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7425959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B75763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  <w:vAlign w:val="bottom"/>
          </w:tcPr>
          <w:p w14:paraId="4BA0463C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15A8542" w14:textId="30CB3543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8B6F15E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6FAE00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169F2FA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EEC2B2" w14:textId="6AE3A984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7BB009F1" w14:textId="77777777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2DC96E" w14:textId="3AEB1255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1C41DD" w:rsidRPr="00E00820" w14:paraId="5CED418B" w14:textId="77777777" w:rsidTr="000A4546">
        <w:trPr>
          <w:cantSplit/>
          <w:tblHeader/>
        </w:trPr>
        <w:tc>
          <w:tcPr>
            <w:tcW w:w="4140" w:type="dxa"/>
          </w:tcPr>
          <w:p w14:paraId="28463B36" w14:textId="77777777" w:rsidR="001C41DD" w:rsidRPr="00E00820" w:rsidRDefault="001C41DD" w:rsidP="009C1A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E47FDD" w14:textId="5A0B8183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409FA89" w14:textId="77777777" w:rsidR="001C41DD" w:rsidRPr="00E00820" w:rsidRDefault="001C41DD" w:rsidP="009C1A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3C5D28A6" w14:textId="7927D388" w:rsidR="001C41DD" w:rsidRPr="00E00820" w:rsidRDefault="001C41DD" w:rsidP="009C1A1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C41DD" w:rsidRPr="00E00820" w14:paraId="52955CC7" w14:textId="77777777" w:rsidTr="000A4546">
        <w:trPr>
          <w:cantSplit/>
          <w:trHeight w:val="270"/>
        </w:trPr>
        <w:tc>
          <w:tcPr>
            <w:tcW w:w="4140" w:type="dxa"/>
          </w:tcPr>
          <w:p w14:paraId="1E017E58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70FED2B9" w14:textId="3D2006B5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E70534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BFA1CA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1AE8CA3" w14:textId="77777777" w:rsidR="001C41DD" w:rsidRPr="00E00820" w:rsidRDefault="001C41DD" w:rsidP="009C1A1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62348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94415E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9CA68A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9ADCB7C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B64153D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F79B0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C1514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BC254" w14:textId="77777777" w:rsidR="001C41DD" w:rsidRPr="00E00820" w:rsidRDefault="001C41DD" w:rsidP="009C1A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AD4B3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CEBC1C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332EC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1DD" w:rsidRPr="00E00820" w14:paraId="5DD4B243" w14:textId="77777777" w:rsidTr="000A4546">
        <w:trPr>
          <w:cantSplit/>
        </w:trPr>
        <w:tc>
          <w:tcPr>
            <w:tcW w:w="4140" w:type="dxa"/>
          </w:tcPr>
          <w:p w14:paraId="74A85743" w14:textId="77777777" w:rsidR="001C41DD" w:rsidRPr="00E00820" w:rsidRDefault="001C41DD" w:rsidP="009C1A17">
            <w:pPr>
              <w:spacing w:line="240" w:lineRule="auto"/>
              <w:ind w:left="19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บริษัท เอ็กซ์แซคท์ เรียลเอสเตท จำกัด</w:t>
            </w:r>
          </w:p>
        </w:tc>
        <w:tc>
          <w:tcPr>
            <w:tcW w:w="990" w:type="dxa"/>
          </w:tcPr>
          <w:p w14:paraId="6E514C4A" w14:textId="0D81DC30" w:rsidR="001C41DD" w:rsidRPr="00E00820" w:rsidRDefault="007A4D44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3FE89B55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F078C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4BD16E89" w14:textId="77777777" w:rsidR="001C41DD" w:rsidRPr="00E00820" w:rsidRDefault="001C41DD" w:rsidP="009C1A1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2BDC5" w14:textId="4D2D3991" w:rsidR="001C41DD" w:rsidRPr="004C4C9D" w:rsidRDefault="007A4D44" w:rsidP="007D7EB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0" w:type="dxa"/>
          </w:tcPr>
          <w:p w14:paraId="3596FA3F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3AC132" w14:textId="77777777" w:rsidR="001C41DD" w:rsidRPr="00E00820" w:rsidRDefault="001C41DD" w:rsidP="00292DB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10,000</w:t>
            </w:r>
          </w:p>
        </w:tc>
        <w:tc>
          <w:tcPr>
            <w:tcW w:w="181" w:type="dxa"/>
          </w:tcPr>
          <w:p w14:paraId="3F126F4F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F8BB7F9" w14:textId="55BCD865" w:rsidR="001C41DD" w:rsidRPr="00E00820" w:rsidRDefault="005303F1" w:rsidP="0006613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7E1D7D35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B1261E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4,000</w:t>
            </w:r>
          </w:p>
        </w:tc>
        <w:tc>
          <w:tcPr>
            <w:tcW w:w="180" w:type="dxa"/>
          </w:tcPr>
          <w:p w14:paraId="36B8855D" w14:textId="77777777" w:rsidR="001C41DD" w:rsidRPr="00E00820" w:rsidRDefault="001C41DD" w:rsidP="009C1A1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5CB712" w14:textId="1707568D" w:rsidR="001C41DD" w:rsidRPr="00E00820" w:rsidRDefault="005303F1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1E816D1" w14:textId="77777777" w:rsidR="001C41DD" w:rsidRPr="00E00820" w:rsidRDefault="001C41DD" w:rsidP="009C1A1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7D2A82" w14:textId="3A8A4E2F" w:rsidR="001C41DD" w:rsidRPr="00E00820" w:rsidRDefault="001C41DD" w:rsidP="009C1A1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11352F89" w14:textId="43F137D8" w:rsidR="00113149" w:rsidRPr="004C4C9D" w:rsidRDefault="00113149" w:rsidP="00113149">
      <w:pPr>
        <w:pStyle w:val="BodyText2"/>
        <w:ind w:left="1350"/>
        <w:rPr>
          <w:b/>
          <w:bCs/>
          <w:sz w:val="18"/>
          <w:szCs w:val="18"/>
          <w:cs/>
        </w:rPr>
      </w:pPr>
    </w:p>
    <w:p w14:paraId="06CBF2B7" w14:textId="665C3056" w:rsidR="00CA2BC7" w:rsidRDefault="00CA2BC7" w:rsidP="000A4546">
      <w:pPr>
        <w:pStyle w:val="BodyText2"/>
        <w:ind w:left="1350"/>
        <w:rPr>
          <w:lang w:val="en-US"/>
        </w:rPr>
      </w:pPr>
      <w:r w:rsidRPr="00CA2BC7">
        <w:rPr>
          <w:cs/>
          <w:lang w:val="en-US"/>
        </w:rPr>
        <w:t xml:space="preserve">บริษัทร่วมทั้งหมดจดทะเบียนจัดตั้งและดำเนินธุรกิจในประเทศไทย ยกเว้นบริษัท </w:t>
      </w:r>
      <w:r w:rsidRPr="00CA2BC7">
        <w:rPr>
          <w:lang w:val="en-US"/>
        </w:rPr>
        <w:t>Yi Hao Motor Co., Ltd.</w:t>
      </w:r>
      <w:r>
        <w:rPr>
          <w:lang w:val="en-US"/>
        </w:rPr>
        <w:t xml:space="preserve"> </w:t>
      </w:r>
      <w:r w:rsidRPr="00CA2BC7">
        <w:rPr>
          <w:cs/>
          <w:lang w:val="en-US"/>
        </w:rPr>
        <w:t>ซึ่งจดทะเบียนจัดตั้ง</w:t>
      </w:r>
      <w:r>
        <w:rPr>
          <w:rFonts w:hint="cs"/>
          <w:cs/>
          <w:lang w:val="en-US"/>
        </w:rPr>
        <w:t>และดำเนินธุรกิจ</w:t>
      </w:r>
      <w:r w:rsidRPr="00CA2BC7">
        <w:rPr>
          <w:cs/>
          <w:lang w:val="en-US"/>
        </w:rPr>
        <w:t>ในประเทศ</w:t>
      </w:r>
      <w:r>
        <w:rPr>
          <w:rFonts w:hint="cs"/>
          <w:cs/>
          <w:lang w:val="en-US"/>
        </w:rPr>
        <w:t>ไต้หวัน</w:t>
      </w:r>
    </w:p>
    <w:p w14:paraId="64745ECD" w14:textId="77777777" w:rsidR="00CA2BC7" w:rsidRPr="004C4C9D" w:rsidRDefault="00CA2BC7" w:rsidP="000A4546">
      <w:pPr>
        <w:pStyle w:val="BodyText2"/>
        <w:ind w:left="1350"/>
        <w:rPr>
          <w:sz w:val="10"/>
          <w:szCs w:val="10"/>
          <w:lang w:val="en-US"/>
        </w:rPr>
      </w:pPr>
    </w:p>
    <w:p w14:paraId="17F83E40" w14:textId="576FD403" w:rsidR="00B9054E" w:rsidRDefault="00B9054E" w:rsidP="000A4546">
      <w:pPr>
        <w:pStyle w:val="BodyText2"/>
        <w:ind w:left="1350"/>
        <w:rPr>
          <w:lang w:val="en-US"/>
        </w:rPr>
      </w:pPr>
      <w:r w:rsidRPr="00E00820">
        <w:rPr>
          <w:cs/>
          <w:lang w:val="en-US"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78255155" w14:textId="77777777" w:rsidR="00D34FF4" w:rsidRPr="004C4C9D" w:rsidRDefault="00D34FF4" w:rsidP="000A4546">
      <w:pPr>
        <w:pStyle w:val="BodyText2"/>
        <w:ind w:left="1350"/>
        <w:rPr>
          <w:sz w:val="10"/>
          <w:szCs w:val="10"/>
          <w:lang w:val="en-US"/>
        </w:rPr>
      </w:pPr>
    </w:p>
    <w:p w14:paraId="013FC1C8" w14:textId="05F9B3B5" w:rsidR="00D34FF4" w:rsidRPr="004C4C9D" w:rsidRDefault="00D34FF4" w:rsidP="00D34FF4">
      <w:pPr>
        <w:pStyle w:val="BodyText2"/>
        <w:ind w:left="1350" w:right="512"/>
        <w:rPr>
          <w:lang w:val="en-US"/>
        </w:rPr>
      </w:pPr>
      <w:r w:rsidRPr="00CA755F">
        <w:rPr>
          <w:cs/>
          <w:lang w:val="en-US"/>
        </w:rPr>
        <w:t>เมื่อวันที่</w:t>
      </w:r>
      <w:r>
        <w:rPr>
          <w:lang w:val="en-US"/>
        </w:rPr>
        <w:t xml:space="preserve"> 12</w:t>
      </w:r>
      <w:r w:rsidRPr="00CA755F">
        <w:rPr>
          <w:cs/>
          <w:lang w:val="en-US"/>
        </w:rPr>
        <w:t xml:space="preserve"> กรกฎาคม </w:t>
      </w:r>
      <w:r>
        <w:rPr>
          <w:lang w:val="en-US"/>
        </w:rPr>
        <w:t xml:space="preserve">2562 </w:t>
      </w:r>
      <w:r w:rsidRPr="00CA755F">
        <w:rPr>
          <w:cs/>
          <w:lang w:val="en-US"/>
        </w:rPr>
        <w:t xml:space="preserve">ที่ประชุมคณะกรรมการบริหารมีมติอนุมัติการเข้าลงทุนในหุ้นสามัญโดยการจัดตั้งบริษัทใหม่ชื่อ บริษัท เอ็กซ์แซคท์ เรียลเอสเตท จำกัด </w:t>
      </w:r>
      <w:r>
        <w:rPr>
          <w:rFonts w:hint="cs"/>
          <w:cs/>
          <w:lang w:val="en-US"/>
        </w:rPr>
        <w:t>จำ</w:t>
      </w:r>
      <w:r w:rsidRPr="00CA755F">
        <w:rPr>
          <w:cs/>
          <w:lang w:val="en-US"/>
        </w:rPr>
        <w:t>นวน</w:t>
      </w:r>
      <w:r>
        <w:rPr>
          <w:lang w:val="en-US"/>
        </w:rPr>
        <w:t xml:space="preserve"> 40,000</w:t>
      </w:r>
      <w:r w:rsidRPr="00CA755F">
        <w:rPr>
          <w:cs/>
          <w:lang w:val="en-US"/>
        </w:rPr>
        <w:t xml:space="preserve"> หุ้น โดยมีมูลค่าที่ตราไว้หุ้นละ</w:t>
      </w:r>
      <w:r>
        <w:rPr>
          <w:lang w:val="en-US"/>
        </w:rPr>
        <w:t xml:space="preserve"> 100</w:t>
      </w:r>
      <w:r w:rsidRPr="00CA755F">
        <w:rPr>
          <w:cs/>
          <w:lang w:val="en-US"/>
        </w:rPr>
        <w:t xml:space="preserve"> บาท รวมสิ่งตอบแทนทั้งหมดจำนวน </w:t>
      </w:r>
      <w:r>
        <w:rPr>
          <w:lang w:val="en-US"/>
        </w:rPr>
        <w:t>4</w:t>
      </w:r>
      <w:r w:rsidRPr="00CA755F">
        <w:rPr>
          <w:cs/>
          <w:lang w:val="en-US"/>
        </w:rPr>
        <w:t xml:space="preserve"> ล้านบาท คิดเป็นร้อยละ </w:t>
      </w:r>
      <w:r>
        <w:rPr>
          <w:lang w:val="en-US"/>
        </w:rPr>
        <w:t>40</w:t>
      </w:r>
      <w:r w:rsidRPr="00CA755F">
        <w:rPr>
          <w:cs/>
          <w:lang w:val="en-US"/>
        </w:rPr>
        <w:t xml:space="preserve"> ของทุน</w:t>
      </w:r>
      <w:r>
        <w:rPr>
          <w:rFonts w:hint="cs"/>
          <w:cs/>
          <w:lang w:val="en-US"/>
        </w:rPr>
        <w:t>ชำระแล้ว</w:t>
      </w:r>
      <w:r w:rsidRPr="00CA755F">
        <w:rPr>
          <w:cs/>
          <w:lang w:val="en-US"/>
        </w:rPr>
        <w:t xml:space="preserve"> โดยได้เข้าลงทุนในบริษัทร่วมดังกล่าวเมื่อวันที่</w:t>
      </w:r>
      <w:r>
        <w:rPr>
          <w:lang w:val="en-US"/>
        </w:rPr>
        <w:t xml:space="preserve"> 15</w:t>
      </w:r>
      <w:r w:rsidRPr="00CA755F">
        <w:rPr>
          <w:cs/>
          <w:lang w:val="en-US"/>
        </w:rPr>
        <w:t xml:space="preserve"> สิงหาคม </w:t>
      </w:r>
      <w:r>
        <w:rPr>
          <w:lang w:val="en-US"/>
        </w:rPr>
        <w:t>2562</w:t>
      </w:r>
    </w:p>
    <w:p w14:paraId="7C7D3BC8" w14:textId="77777777" w:rsidR="00CA755F" w:rsidRPr="004C4C9D" w:rsidRDefault="00CA755F" w:rsidP="000A4546">
      <w:pPr>
        <w:pStyle w:val="BodyText2"/>
        <w:ind w:left="1350"/>
        <w:rPr>
          <w:sz w:val="10"/>
          <w:szCs w:val="10"/>
          <w:lang w:val="en-US"/>
        </w:rPr>
      </w:pPr>
    </w:p>
    <w:p w14:paraId="4D30A2D1" w14:textId="4F4AF6C2" w:rsidR="00CA755F" w:rsidRPr="00CA755F" w:rsidRDefault="00CA755F" w:rsidP="000A4546">
      <w:pPr>
        <w:pStyle w:val="BodyText2"/>
        <w:ind w:left="1350" w:right="512"/>
        <w:rPr>
          <w:lang w:val="en-US"/>
        </w:rPr>
      </w:pPr>
      <w:r w:rsidRPr="00CA755F">
        <w:rPr>
          <w:cs/>
          <w:lang w:val="en-US"/>
        </w:rPr>
        <w:t xml:space="preserve">เมื่อวันที่ </w:t>
      </w:r>
      <w:r>
        <w:rPr>
          <w:lang w:val="en-US"/>
        </w:rPr>
        <w:t>13</w:t>
      </w:r>
      <w:r w:rsidRPr="00CA755F">
        <w:rPr>
          <w:cs/>
          <w:lang w:val="en-US"/>
        </w:rPr>
        <w:t xml:space="preserve"> พฤษภาคม </w:t>
      </w:r>
      <w:r>
        <w:rPr>
          <w:lang w:val="en-US"/>
        </w:rPr>
        <w:t>2562</w:t>
      </w:r>
      <w:r w:rsidRPr="00CA755F">
        <w:rPr>
          <w:cs/>
          <w:lang w:val="en-US"/>
        </w:rPr>
        <w:t xml:space="preserve"> ที่ประชุมคณะกรรมการบริหารมีมติอนุมัติการซื้อหุ้นสามัญของบริษัท เซอร์แมช จำกัด จำนวน</w:t>
      </w:r>
      <w:r>
        <w:rPr>
          <w:lang w:val="en-US"/>
        </w:rPr>
        <w:t xml:space="preserve"> 9,500</w:t>
      </w:r>
      <w:r w:rsidRPr="00CA755F">
        <w:rPr>
          <w:cs/>
          <w:lang w:val="en-US"/>
        </w:rPr>
        <w:t xml:space="preserve"> หุ้น โดยมีมูลค่าที่ตราไว้หุ้นละ</w:t>
      </w:r>
      <w:r>
        <w:rPr>
          <w:lang w:val="en-US"/>
        </w:rPr>
        <w:t xml:space="preserve"> 100</w:t>
      </w:r>
      <w:r w:rsidRPr="00CA755F">
        <w:rPr>
          <w:cs/>
          <w:lang w:val="en-US"/>
        </w:rPr>
        <w:t xml:space="preserve"> บาท รวมสิ่งตอบแทนทั้งหมดจำนวน</w:t>
      </w:r>
      <w:r>
        <w:rPr>
          <w:lang w:val="en-US"/>
        </w:rPr>
        <w:t xml:space="preserve"> 1.42</w:t>
      </w:r>
      <w:r w:rsidRPr="00CA755F">
        <w:rPr>
          <w:cs/>
          <w:lang w:val="en-US"/>
        </w:rPr>
        <w:t xml:space="preserve"> ล้านบาท คิดเป็นร้อยละ </w:t>
      </w:r>
      <w:r>
        <w:rPr>
          <w:lang w:val="en-US"/>
        </w:rPr>
        <w:t>47.5</w:t>
      </w:r>
      <w:r w:rsidRPr="00CA755F">
        <w:rPr>
          <w:cs/>
          <w:lang w:val="en-US"/>
        </w:rPr>
        <w:t xml:space="preserve"> ของทุน</w:t>
      </w:r>
      <w:r w:rsidR="004C610D">
        <w:rPr>
          <w:rFonts w:hint="cs"/>
          <w:cs/>
          <w:lang w:val="en-US"/>
        </w:rPr>
        <w:t>ชำระแล้ว</w:t>
      </w:r>
      <w:r w:rsidRPr="00CA755F">
        <w:rPr>
          <w:cs/>
          <w:lang w:val="en-US"/>
        </w:rPr>
        <w:t xml:space="preserve"> และบริษัท ซอร์บ เอนจิเนียริ่ง จำกัด</w:t>
      </w:r>
      <w:r>
        <w:rPr>
          <w:lang w:val="en-US"/>
        </w:rPr>
        <w:t xml:space="preserve"> </w:t>
      </w:r>
      <w:r w:rsidRPr="00CA755F">
        <w:rPr>
          <w:cs/>
          <w:lang w:val="en-US"/>
        </w:rPr>
        <w:t xml:space="preserve">จำนวน </w:t>
      </w:r>
      <w:r>
        <w:rPr>
          <w:lang w:val="en-US"/>
        </w:rPr>
        <w:t>9,500</w:t>
      </w:r>
      <w:r w:rsidRPr="00CA755F">
        <w:rPr>
          <w:cs/>
          <w:lang w:val="en-US"/>
        </w:rPr>
        <w:t xml:space="preserve"> หุ้น</w:t>
      </w:r>
      <w:r w:rsidR="002F4BB7">
        <w:rPr>
          <w:lang w:val="en-US"/>
        </w:rPr>
        <w:t xml:space="preserve"> </w:t>
      </w:r>
      <w:r w:rsidRPr="00CA755F">
        <w:rPr>
          <w:cs/>
          <w:lang w:val="en-US"/>
        </w:rPr>
        <w:t>โดยมีมูลค่าที่ตราไว้หุ้นละ</w:t>
      </w:r>
      <w:r>
        <w:rPr>
          <w:lang w:val="en-US"/>
        </w:rPr>
        <w:t xml:space="preserve"> 100</w:t>
      </w:r>
      <w:r w:rsidRPr="00CA755F">
        <w:rPr>
          <w:cs/>
          <w:lang w:val="en-US"/>
        </w:rPr>
        <w:t xml:space="preserve"> บาท รวมสิ่งตอบแทนทั้งหมดจำนวน</w:t>
      </w:r>
      <w:r>
        <w:rPr>
          <w:lang w:val="en-US"/>
        </w:rPr>
        <w:t xml:space="preserve"> 1.10</w:t>
      </w:r>
      <w:r w:rsidRPr="00CA755F">
        <w:rPr>
          <w:cs/>
          <w:lang w:val="en-US"/>
        </w:rPr>
        <w:t xml:space="preserve"> ล้านบาท คิดเป็นร้อยละ</w:t>
      </w:r>
      <w:r>
        <w:rPr>
          <w:lang w:val="en-US"/>
        </w:rPr>
        <w:t xml:space="preserve"> 47.5</w:t>
      </w:r>
      <w:r w:rsidRPr="00CA755F">
        <w:rPr>
          <w:cs/>
          <w:lang w:val="en-US"/>
        </w:rPr>
        <w:t xml:space="preserve"> ของทุน</w:t>
      </w:r>
      <w:r w:rsidR="004C610D">
        <w:rPr>
          <w:rFonts w:hint="cs"/>
          <w:cs/>
          <w:lang w:val="en-US"/>
        </w:rPr>
        <w:t>ชำระแล้ว</w:t>
      </w:r>
      <w:r w:rsidRPr="00CA755F">
        <w:rPr>
          <w:cs/>
          <w:lang w:val="en-US"/>
        </w:rPr>
        <w:t xml:space="preserve"> โดยได้มีการจ่ายซื้อเงินลงทุนในบริษัทร่วมดังกล่าวเมื่อวันที่</w:t>
      </w:r>
      <w:r>
        <w:rPr>
          <w:lang w:val="en-US"/>
        </w:rPr>
        <w:t xml:space="preserve"> 28 </w:t>
      </w:r>
      <w:r w:rsidRPr="00CA755F">
        <w:rPr>
          <w:cs/>
          <w:lang w:val="en-US"/>
        </w:rPr>
        <w:t xml:space="preserve">พฤษภาคม </w:t>
      </w:r>
      <w:r>
        <w:rPr>
          <w:lang w:val="en-US"/>
        </w:rPr>
        <w:t>2562</w:t>
      </w:r>
      <w:r w:rsidR="00D10C9C">
        <w:rPr>
          <w:rFonts w:hint="cs"/>
          <w:cs/>
          <w:lang w:val="en-US"/>
        </w:rPr>
        <w:t xml:space="preserve"> </w:t>
      </w:r>
      <w:r w:rsidRPr="00CA755F">
        <w:rPr>
          <w:cs/>
          <w:lang w:val="en-US"/>
        </w:rPr>
        <w:t>ผลจากการรวมธุรกิจทำให้กลุ่มบริษัทคาดว่าจะสามารถขยายธุรกิจด้านการตรวจสอบความปลอดภัยทางวิศวกรรมมากขึ้น</w:t>
      </w:r>
    </w:p>
    <w:p w14:paraId="5DE31D71" w14:textId="77777777" w:rsidR="00CA755F" w:rsidRPr="004C4C9D" w:rsidRDefault="00CA755F" w:rsidP="000A4546">
      <w:pPr>
        <w:pStyle w:val="BodyText2"/>
        <w:ind w:left="1350" w:right="512"/>
        <w:rPr>
          <w:sz w:val="10"/>
          <w:szCs w:val="10"/>
          <w:lang w:val="en-US"/>
        </w:rPr>
      </w:pPr>
    </w:p>
    <w:p w14:paraId="22C46C73" w14:textId="11B3F055" w:rsidR="00CA755F" w:rsidRDefault="00CA755F" w:rsidP="000A4546">
      <w:pPr>
        <w:pStyle w:val="BodyText2"/>
        <w:ind w:left="1350" w:right="512"/>
        <w:rPr>
          <w:lang w:val="en-US"/>
        </w:rPr>
      </w:pPr>
      <w:r w:rsidRPr="00CA755F">
        <w:rPr>
          <w:cs/>
          <w:lang w:val="en-US"/>
        </w:rPr>
        <w:t>กลุ่มบริษัทได้ประเมินมูลค่ายุติธรรมของบริษัท เซอร์แมช จำกัด</w:t>
      </w:r>
      <w:r w:rsidR="00366EAC">
        <w:rPr>
          <w:rFonts w:hint="cs"/>
          <w:cs/>
          <w:lang w:val="en-US"/>
        </w:rPr>
        <w:t xml:space="preserve"> และ</w:t>
      </w:r>
      <w:r>
        <w:rPr>
          <w:lang w:val="en-US"/>
        </w:rPr>
        <w:t xml:space="preserve"> </w:t>
      </w:r>
      <w:r w:rsidRPr="00CA755F">
        <w:rPr>
          <w:cs/>
          <w:lang w:val="en-US"/>
        </w:rPr>
        <w:t>บริษัท ซอร์บ เอนจิเนียริ่ง จำกัด</w:t>
      </w:r>
      <w:r>
        <w:rPr>
          <w:lang w:val="en-US"/>
        </w:rPr>
        <w:t xml:space="preserve"> </w:t>
      </w:r>
      <w:r w:rsidRPr="00CA755F">
        <w:rPr>
          <w:cs/>
          <w:lang w:val="en-US"/>
        </w:rPr>
        <w:t>โดยกลุ่มบริษัทรับรู้ส่วนต่างของสิ่งตอบแทนที่จ่ายไปกับมูลค่าสินทรัพย์สุทธิ ณ วันที่ได้มาเป็นค่าความนิยมที่แสดงรวมอยู่ในเงินลงทุนในบริษัทร่วม</w:t>
      </w:r>
    </w:p>
    <w:p w14:paraId="3A3B6D7E" w14:textId="2682ED4B" w:rsidR="00511255" w:rsidRDefault="00511255" w:rsidP="000C6EA2">
      <w:pPr>
        <w:pStyle w:val="BodyText2"/>
        <w:numPr>
          <w:ilvl w:val="0"/>
          <w:numId w:val="18"/>
        </w:numPr>
        <w:ind w:left="1350" w:hanging="540"/>
        <w:rPr>
          <w:b/>
          <w:bCs/>
        </w:rPr>
      </w:pPr>
      <w:r w:rsidRPr="00E00820">
        <w:rPr>
          <w:b/>
          <w:bCs/>
          <w:cs/>
        </w:rPr>
        <w:t>เงินลงทุนในบริษัทย่อย</w:t>
      </w:r>
    </w:p>
    <w:p w14:paraId="07D625D3" w14:textId="77777777" w:rsidR="003D0CCB" w:rsidRPr="00E00820" w:rsidRDefault="003D0CCB" w:rsidP="004C4C9D">
      <w:pPr>
        <w:pStyle w:val="BodyText2"/>
        <w:ind w:left="1350"/>
        <w:rPr>
          <w:b/>
          <w:bCs/>
          <w:cs/>
        </w:rPr>
      </w:pPr>
    </w:p>
    <w:tbl>
      <w:tblPr>
        <w:tblW w:w="1467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83"/>
        <w:gridCol w:w="2973"/>
        <w:gridCol w:w="184"/>
        <w:gridCol w:w="893"/>
        <w:gridCol w:w="182"/>
        <w:gridCol w:w="898"/>
        <w:gridCol w:w="184"/>
        <w:gridCol w:w="896"/>
        <w:gridCol w:w="185"/>
        <w:gridCol w:w="979"/>
        <w:gridCol w:w="6"/>
        <w:gridCol w:w="178"/>
        <w:gridCol w:w="6"/>
        <w:gridCol w:w="896"/>
        <w:gridCol w:w="184"/>
        <w:gridCol w:w="890"/>
        <w:gridCol w:w="6"/>
        <w:gridCol w:w="178"/>
        <w:gridCol w:w="6"/>
        <w:gridCol w:w="986"/>
        <w:gridCol w:w="184"/>
        <w:gridCol w:w="890"/>
        <w:gridCol w:w="6"/>
      </w:tblGrid>
      <w:tr w:rsidR="00093439" w:rsidRPr="00E00820" w14:paraId="50A231F8" w14:textId="77777777" w:rsidTr="004C4C9D">
        <w:trPr>
          <w:gridAfter w:val="1"/>
          <w:wAfter w:w="6" w:type="dxa"/>
          <w:cantSplit/>
          <w:trHeight w:val="243"/>
        </w:trPr>
        <w:tc>
          <w:tcPr>
            <w:tcW w:w="2697" w:type="dxa"/>
            <w:vAlign w:val="bottom"/>
          </w:tcPr>
          <w:p w14:paraId="37B6791E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6E514DF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4028BCF2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5E55D03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27" w:type="dxa"/>
            <w:gridSpan w:val="19"/>
            <w:vAlign w:val="bottom"/>
          </w:tcPr>
          <w:p w14:paraId="491F4B8D" w14:textId="6B5C44FC" w:rsidR="00093439" w:rsidRPr="00E00820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93439" w:rsidRPr="00E00820" w14:paraId="09765451" w14:textId="77777777" w:rsidTr="000A4546">
        <w:trPr>
          <w:gridAfter w:val="1"/>
          <w:wAfter w:w="6" w:type="dxa"/>
          <w:cantSplit/>
          <w:trHeight w:val="576"/>
        </w:trPr>
        <w:tc>
          <w:tcPr>
            <w:tcW w:w="2697" w:type="dxa"/>
            <w:vAlign w:val="bottom"/>
          </w:tcPr>
          <w:p w14:paraId="7E9F578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3C08EDA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1FF526EB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3EFB1" w14:textId="3CC01E7F" w:rsidR="00093439" w:rsidRPr="00E00820" w:rsidRDefault="00093439" w:rsidP="00CA51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4" w:type="dxa"/>
          </w:tcPr>
          <w:p w14:paraId="27611F5C" w14:textId="05A46B45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73" w:type="dxa"/>
            <w:gridSpan w:val="3"/>
            <w:vAlign w:val="bottom"/>
          </w:tcPr>
          <w:p w14:paraId="3FFB763A" w14:textId="281777F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CF36790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10D8C6A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0" w:type="dxa"/>
            <w:gridSpan w:val="3"/>
            <w:vAlign w:val="bottom"/>
          </w:tcPr>
          <w:p w14:paraId="67497EC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91AC81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34938F4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1BEC7C6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6D143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gridSpan w:val="2"/>
            <w:vAlign w:val="bottom"/>
          </w:tcPr>
          <w:p w14:paraId="7ECD79A6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6" w:type="dxa"/>
            <w:gridSpan w:val="4"/>
            <w:vAlign w:val="bottom"/>
          </w:tcPr>
          <w:p w14:paraId="1EB7BA64" w14:textId="01F6E750" w:rsidR="00093439" w:rsidRPr="00E00820" w:rsidRDefault="00093439" w:rsidP="000934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  <w:r w:rsidRPr="00E0082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สำหรับ</w:t>
            </w:r>
            <w:r w:rsidR="00E045F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093439" w:rsidRPr="00E00820" w14:paraId="090B569F" w14:textId="77777777" w:rsidTr="000A4546">
        <w:trPr>
          <w:cantSplit/>
          <w:trHeight w:val="189"/>
        </w:trPr>
        <w:tc>
          <w:tcPr>
            <w:tcW w:w="2697" w:type="dxa"/>
          </w:tcPr>
          <w:p w14:paraId="7D64F318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30D6FC32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7391E26F" w14:textId="5620512D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CDEFE9D" w14:textId="432813F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30D5A272" w14:textId="7D25C40C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EC5C37D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3E93E3E" w14:textId="074EA1CB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3605B454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3E3D242" w14:textId="63827B9C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2605FC5A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4EAEE262" w14:textId="482411B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262FB3B4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F0DBBAA" w14:textId="1521018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1CE50FDF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A9EB0CF" w14:textId="42EC01DB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0E062109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C2E1C54" w14:textId="775C0E81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300195FD" w14:textId="77777777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47E3CBB9" w14:textId="3A4A4C33" w:rsidR="00093439" w:rsidRPr="00E00820" w:rsidRDefault="00093439" w:rsidP="00D40D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093439" w:rsidRPr="00E00820" w14:paraId="18182737" w14:textId="77777777" w:rsidTr="000A4546">
        <w:trPr>
          <w:gridAfter w:val="1"/>
          <w:wAfter w:w="6" w:type="dxa"/>
          <w:cantSplit/>
        </w:trPr>
        <w:tc>
          <w:tcPr>
            <w:tcW w:w="2697" w:type="dxa"/>
          </w:tcPr>
          <w:p w14:paraId="7E5DE02D" w14:textId="11B713B0" w:rsidR="00093439" w:rsidRPr="00E00820" w:rsidRDefault="00093439" w:rsidP="005B7BB2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726E1C86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493C64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59E779B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0B5F66C1" w14:textId="4D6377F3" w:rsidR="00093439" w:rsidRPr="00E00820" w:rsidRDefault="00083A6D" w:rsidP="005B7BB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93439"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14:paraId="65F5ADBD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1D170B45" w14:textId="77777777" w:rsidR="00093439" w:rsidRPr="00E00820" w:rsidRDefault="00093439" w:rsidP="005B7BB2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93439" w:rsidRPr="00E00820" w14:paraId="16D5665F" w14:textId="77777777" w:rsidTr="000A4546">
        <w:trPr>
          <w:gridAfter w:val="1"/>
          <w:wAfter w:w="6" w:type="dxa"/>
          <w:cantSplit/>
        </w:trPr>
        <w:tc>
          <w:tcPr>
            <w:tcW w:w="2697" w:type="dxa"/>
          </w:tcPr>
          <w:p w14:paraId="49516161" w14:textId="2420D884" w:rsidR="00093439" w:rsidRPr="00E00820" w:rsidRDefault="00093439" w:rsidP="009A643B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0082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83" w:type="dxa"/>
          </w:tcPr>
          <w:p w14:paraId="52119DC1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8DDD4F3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413F2DF7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6671BD6B" w14:textId="6A6076B6" w:rsidR="00093439" w:rsidRPr="00E00820" w:rsidRDefault="00093439" w:rsidP="009A643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47CA569" w14:textId="77777777" w:rsidR="00093439" w:rsidRPr="00E00820" w:rsidRDefault="00093439" w:rsidP="009A643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2087DA7B" w14:textId="71A537F4" w:rsidR="00093439" w:rsidRPr="00E00820" w:rsidRDefault="00093439" w:rsidP="00093439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</w:tr>
      <w:tr w:rsidR="005303F1" w:rsidRPr="00E00820" w14:paraId="1E4F1A70" w14:textId="77777777" w:rsidTr="000A4546">
        <w:trPr>
          <w:cantSplit/>
        </w:trPr>
        <w:tc>
          <w:tcPr>
            <w:tcW w:w="2697" w:type="dxa"/>
          </w:tcPr>
          <w:p w14:paraId="2926F5E8" w14:textId="448C52EF" w:rsidR="005303F1" w:rsidRPr="00E00820" w:rsidRDefault="005303F1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ทาคูนิ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E008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183" w:type="dxa"/>
          </w:tcPr>
          <w:p w14:paraId="0B4A6CA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6F528843" w14:textId="4295E3A1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184" w:type="dxa"/>
          </w:tcPr>
          <w:p w14:paraId="2C943BE0" w14:textId="3C499E81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83C96A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6D2D9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7D69620" w14:textId="027B8D72" w:rsidR="005303F1" w:rsidRPr="00E00820" w:rsidRDefault="005303F1" w:rsidP="005303F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2E4A330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F64BDF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03F168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954300" w14:textId="06D7E8A0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4" w:type="dxa"/>
          </w:tcPr>
          <w:p w14:paraId="4C38499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60503BD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15C13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6B0F2D" w14:textId="3AA12CD9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5" w:type="dxa"/>
          </w:tcPr>
          <w:p w14:paraId="74320078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A66408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6DC9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48F49A" w14:textId="6B08E990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84" w:type="dxa"/>
            <w:gridSpan w:val="2"/>
          </w:tcPr>
          <w:p w14:paraId="32DC9F46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BF0819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4A97BC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4D70669" w14:textId="34FDE13A" w:rsidR="005303F1" w:rsidRPr="00E00820" w:rsidRDefault="005303F1" w:rsidP="005303F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</w:tcPr>
          <w:p w14:paraId="581DDD02" w14:textId="09A7E1FE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</w:tcPr>
          <w:p w14:paraId="2A38ACB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2072B5E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CB48107" w14:textId="5B464663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377</w:t>
            </w:r>
          </w:p>
        </w:tc>
        <w:tc>
          <w:tcPr>
            <w:tcW w:w="184" w:type="dxa"/>
            <w:gridSpan w:val="2"/>
          </w:tcPr>
          <w:p w14:paraId="39DD325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04767ACA" w14:textId="77777777" w:rsidR="005303F1" w:rsidRDefault="005303F1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8C8D611" w14:textId="77777777" w:rsidR="005303F1" w:rsidRDefault="005303F1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5E0981B" w14:textId="70BF7EAE" w:rsidR="005303F1" w:rsidRPr="00E00820" w:rsidRDefault="005303F1" w:rsidP="004C4C9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22,</w:t>
            </w:r>
            <w:r w:rsidRPr="004C4C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000</w:t>
            </w:r>
          </w:p>
        </w:tc>
        <w:tc>
          <w:tcPr>
            <w:tcW w:w="184" w:type="dxa"/>
          </w:tcPr>
          <w:p w14:paraId="4438361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9FF17B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3E95B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7F50E4" w14:textId="3F179A23" w:rsidR="005303F1" w:rsidRPr="00E00820" w:rsidRDefault="00CC71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3,250</w:t>
            </w:r>
          </w:p>
        </w:tc>
      </w:tr>
      <w:tr w:rsidR="005303F1" w:rsidRPr="00E00820" w14:paraId="07DD58DB" w14:textId="77777777" w:rsidTr="000A4546">
        <w:trPr>
          <w:cantSplit/>
        </w:trPr>
        <w:tc>
          <w:tcPr>
            <w:tcW w:w="2697" w:type="dxa"/>
          </w:tcPr>
          <w:p w14:paraId="5AE39B48" w14:textId="16A81C21" w:rsidR="005303F1" w:rsidRPr="00E00820" w:rsidRDefault="005303F1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83" w:type="dxa"/>
          </w:tcPr>
          <w:p w14:paraId="2590E69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A17885B" w14:textId="41383D35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บริการตรวจสอบความปลอดภัยระบบแก๊สรถยนต์และอุตสาหกรรม</w:t>
            </w:r>
          </w:p>
        </w:tc>
        <w:tc>
          <w:tcPr>
            <w:tcW w:w="184" w:type="dxa"/>
          </w:tcPr>
          <w:p w14:paraId="4F9AD1A2" w14:textId="4C426488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8EE04B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C91250" w14:textId="3E38949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04D07C4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2D3F010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D3B8063" w14:textId="16B8090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7EB9275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442559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026F220" w14:textId="3213B6FD" w:rsidR="005303F1" w:rsidRPr="00E00820" w:rsidRDefault="00294F34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5303F1"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0,000</w:t>
            </w:r>
          </w:p>
        </w:tc>
        <w:tc>
          <w:tcPr>
            <w:tcW w:w="185" w:type="dxa"/>
          </w:tcPr>
          <w:p w14:paraId="11236E0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0A7ED33A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419396" w14:textId="3E7A1A75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4" w:type="dxa"/>
            <w:gridSpan w:val="2"/>
          </w:tcPr>
          <w:p w14:paraId="49C7911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AB62B7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15467F" w14:textId="00E61727" w:rsidR="005303F1" w:rsidRPr="00E00820" w:rsidRDefault="00294F34" w:rsidP="005303F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5303F1" w:rsidRPr="00E00820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="005303F1"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</w:tcPr>
          <w:p w14:paraId="333E194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5D6A9148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C99E6" w14:textId="47E954E4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21,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340</w:t>
            </w:r>
          </w:p>
        </w:tc>
        <w:tc>
          <w:tcPr>
            <w:tcW w:w="184" w:type="dxa"/>
            <w:gridSpan w:val="2"/>
          </w:tcPr>
          <w:p w14:paraId="3C3044D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E87F21A" w14:textId="77777777" w:rsidR="005303F1" w:rsidRDefault="005303F1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2CCD4AE" w14:textId="005FA1F2" w:rsidR="005303F1" w:rsidRPr="00E00820" w:rsidRDefault="005303F1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707DE0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BBBE779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DD323E" w14:textId="32ABD184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5303F1" w:rsidRPr="00E00820" w14:paraId="4D3AAE35" w14:textId="77777777" w:rsidTr="000A4546">
        <w:trPr>
          <w:cantSplit/>
        </w:trPr>
        <w:tc>
          <w:tcPr>
            <w:tcW w:w="2697" w:type="dxa"/>
          </w:tcPr>
          <w:p w14:paraId="3C47CC44" w14:textId="49FFF392" w:rsidR="005303F1" w:rsidRPr="00E00820" w:rsidRDefault="005303F1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83" w:type="dxa"/>
          </w:tcPr>
          <w:p w14:paraId="653F776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40C87A66" w14:textId="42EBA5AB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184" w:type="dxa"/>
          </w:tcPr>
          <w:p w14:paraId="35563B73" w14:textId="63D6C174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1BA92BB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74324F" w14:textId="43FFC50E" w:rsidR="005303F1" w:rsidRPr="00E00820" w:rsidRDefault="005303F1" w:rsidP="005303F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2" w:type="dxa"/>
          </w:tcPr>
          <w:p w14:paraId="69BABFD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CDBD8E8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5F5FD8" w14:textId="5A57FEEE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4" w:type="dxa"/>
          </w:tcPr>
          <w:p w14:paraId="31ECC42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4366592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32DC81C" w14:textId="25E35C72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5" w:type="dxa"/>
          </w:tcPr>
          <w:p w14:paraId="6E62BFF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05E4A0A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D6C9411" w14:textId="0C4B2DB0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15,000</w:t>
            </w:r>
          </w:p>
        </w:tc>
        <w:tc>
          <w:tcPr>
            <w:tcW w:w="184" w:type="dxa"/>
            <w:gridSpan w:val="2"/>
          </w:tcPr>
          <w:p w14:paraId="297948E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55BD95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EDF7D8" w14:textId="3FAE9E1A" w:rsidR="005303F1" w:rsidRPr="00E00820" w:rsidRDefault="005303F1" w:rsidP="005303F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</w:tcPr>
          <w:p w14:paraId="4049E8F8" w14:textId="2B039B91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892C19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E7B4137" w14:textId="5C3C83A2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15,643</w:t>
            </w:r>
          </w:p>
        </w:tc>
        <w:tc>
          <w:tcPr>
            <w:tcW w:w="184" w:type="dxa"/>
            <w:gridSpan w:val="2"/>
          </w:tcPr>
          <w:p w14:paraId="0635C551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46DD2E8" w14:textId="77777777" w:rsidR="005303F1" w:rsidRDefault="005303F1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DF7AC8" w14:textId="082FB189" w:rsidR="005303F1" w:rsidRPr="00E00820" w:rsidRDefault="005303F1" w:rsidP="004C4C9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303F1">
              <w:rPr>
                <w:rFonts w:ascii="Angsana New" w:hAnsi="Angsana New"/>
                <w:sz w:val="28"/>
                <w:szCs w:val="28"/>
                <w:lang w:bidi="th-TH"/>
              </w:rPr>
              <w:t>6,000</w:t>
            </w:r>
          </w:p>
        </w:tc>
        <w:tc>
          <w:tcPr>
            <w:tcW w:w="184" w:type="dxa"/>
          </w:tcPr>
          <w:p w14:paraId="33763A0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491968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99BE8B1" w14:textId="0780FF78" w:rsidR="005303F1" w:rsidRPr="00E00820" w:rsidRDefault="00CC71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16,750</w:t>
            </w:r>
          </w:p>
        </w:tc>
      </w:tr>
      <w:tr w:rsidR="005303F1" w:rsidRPr="00E00820" w14:paraId="3B57716A" w14:textId="77777777" w:rsidTr="000A4546">
        <w:trPr>
          <w:cantSplit/>
        </w:trPr>
        <w:tc>
          <w:tcPr>
            <w:tcW w:w="2697" w:type="dxa"/>
          </w:tcPr>
          <w:p w14:paraId="3A7DC65C" w14:textId="14A90BB0" w:rsidR="005303F1" w:rsidRPr="00E00820" w:rsidRDefault="005303F1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แลนด์ จำกัด</w:t>
            </w:r>
          </w:p>
        </w:tc>
        <w:tc>
          <w:tcPr>
            <w:tcW w:w="183" w:type="dxa"/>
          </w:tcPr>
          <w:p w14:paraId="43C9CFD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5C53430" w14:textId="4ED45B92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184" w:type="dxa"/>
          </w:tcPr>
          <w:p w14:paraId="79AA7322" w14:textId="660C6D2D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62F8C8B" w14:textId="46378A4B" w:rsidR="005303F1" w:rsidRPr="00E00820" w:rsidRDefault="005303F1" w:rsidP="005303F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2" w:type="dxa"/>
          </w:tcPr>
          <w:p w14:paraId="692F7128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5C15025E" w14:textId="74D3D05B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99.97</w:t>
            </w:r>
          </w:p>
        </w:tc>
        <w:tc>
          <w:tcPr>
            <w:tcW w:w="184" w:type="dxa"/>
          </w:tcPr>
          <w:p w14:paraId="2D08AD2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0E6DB27" w14:textId="1E5E430E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5" w:type="dxa"/>
          </w:tcPr>
          <w:p w14:paraId="73722CEC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E325E0E" w14:textId="01797800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6D4F36E5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12F9DA1E" w14:textId="28F412B4" w:rsidR="005303F1" w:rsidRPr="00E00820" w:rsidRDefault="005303F1" w:rsidP="005303F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</w:tcPr>
          <w:p w14:paraId="16316C2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10F7B1A" w14:textId="6C72CBC4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184" w:type="dxa"/>
            <w:gridSpan w:val="2"/>
          </w:tcPr>
          <w:p w14:paraId="0E6F968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EFB753" w14:textId="3E7EB070" w:rsidR="005303F1" w:rsidRPr="00E00820" w:rsidRDefault="005303F1" w:rsidP="004C4C9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303F1">
              <w:rPr>
                <w:rFonts w:ascii="Angsana New" w:hAnsi="Angsana New"/>
                <w:sz w:val="28"/>
                <w:szCs w:val="28"/>
                <w:lang w:bidi="th-TH"/>
              </w:rPr>
              <w:t>9,897</w:t>
            </w:r>
          </w:p>
        </w:tc>
        <w:tc>
          <w:tcPr>
            <w:tcW w:w="184" w:type="dxa"/>
          </w:tcPr>
          <w:p w14:paraId="2C58E10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8BD2593" w14:textId="41532400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5303F1" w:rsidRPr="00E00820" w14:paraId="1316A9ED" w14:textId="77777777" w:rsidTr="000A4546">
        <w:trPr>
          <w:cantSplit/>
        </w:trPr>
        <w:tc>
          <w:tcPr>
            <w:tcW w:w="2697" w:type="dxa"/>
          </w:tcPr>
          <w:p w14:paraId="2401E769" w14:textId="76580D26" w:rsidR="005303F1" w:rsidRPr="00E00820" w:rsidRDefault="005303F1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ทาคูนิ เทรดดิ้ง จำกัด</w:t>
            </w:r>
          </w:p>
        </w:tc>
        <w:tc>
          <w:tcPr>
            <w:tcW w:w="183" w:type="dxa"/>
          </w:tcPr>
          <w:p w14:paraId="032F42CB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50C92730" w14:textId="5F2C42B4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จำหน่ายอุปกรณ์รถยนต์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มอเตอร์ไซค์ </w:t>
            </w:r>
            <w:r w:rsidRPr="00E00820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และ</w:t>
            </w: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รถยนต์ไฟฟ้า</w:t>
            </w:r>
          </w:p>
        </w:tc>
        <w:tc>
          <w:tcPr>
            <w:tcW w:w="184" w:type="dxa"/>
          </w:tcPr>
          <w:p w14:paraId="47D860C0" w14:textId="796FCAEF" w:rsidR="005303F1" w:rsidRPr="00E00820" w:rsidRDefault="005303F1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5BC141C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817767E" w14:textId="200543AA" w:rsidR="005303F1" w:rsidRPr="00E00820" w:rsidRDefault="005303F1" w:rsidP="005303F1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2" w:type="dxa"/>
          </w:tcPr>
          <w:p w14:paraId="3729A75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078738D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04F630" w14:textId="41FA0AAD" w:rsidR="005303F1" w:rsidRPr="00E00820" w:rsidRDefault="005303F1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99.70</w:t>
            </w:r>
          </w:p>
        </w:tc>
        <w:tc>
          <w:tcPr>
            <w:tcW w:w="184" w:type="dxa"/>
          </w:tcPr>
          <w:p w14:paraId="5D6583E0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13F280F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810C8F" w14:textId="0EF0953A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5" w:type="dxa"/>
          </w:tcPr>
          <w:p w14:paraId="63CB77CE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2EB2BF97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BFF9F9" w14:textId="1A6CD4BE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4" w:type="dxa"/>
            <w:gridSpan w:val="2"/>
          </w:tcPr>
          <w:p w14:paraId="52E57AA8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67E534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9F5785" w14:textId="274D234F" w:rsidR="005303F1" w:rsidRPr="00E00820" w:rsidRDefault="005303F1" w:rsidP="005303F1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</w:tcPr>
          <w:p w14:paraId="23ED7703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03E75ACE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7FB84EE" w14:textId="192B334D" w:rsidR="005303F1" w:rsidRPr="00E00820" w:rsidRDefault="005303F1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4" w:type="dxa"/>
            <w:gridSpan w:val="2"/>
          </w:tcPr>
          <w:p w14:paraId="7035A75A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03AEABC8" w14:textId="77777777" w:rsidR="005303F1" w:rsidRDefault="005303F1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6220DA" w14:textId="5F00BDCB" w:rsidR="005303F1" w:rsidRPr="00E00820" w:rsidRDefault="005303F1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30934076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D98E274" w14:textId="77777777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C1CAC9C" w14:textId="5D34366F" w:rsidR="005303F1" w:rsidRPr="00E00820" w:rsidRDefault="005303F1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94F34" w:rsidRPr="00E00820" w14:paraId="61D018B0" w14:textId="77777777" w:rsidTr="000A4546">
        <w:trPr>
          <w:cantSplit/>
        </w:trPr>
        <w:tc>
          <w:tcPr>
            <w:tcW w:w="2697" w:type="dxa"/>
          </w:tcPr>
          <w:p w14:paraId="10DE868C" w14:textId="77777777" w:rsidR="00294F34" w:rsidRPr="00E00820" w:rsidRDefault="00294F34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3DC5092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760BD537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3EFF9990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6EB30971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57E35F9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5E99076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C57D422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0721151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230F18A9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1531C2C5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3109BBF6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D7C8F47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E917881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DC89AF1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13ED0498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06D5E435" w14:textId="77777777" w:rsidR="00294F34" w:rsidRDefault="00294F34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6A08671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75277F0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294F34" w:rsidRPr="00E00820" w14:paraId="7DABA09B" w14:textId="77777777" w:rsidTr="000A4546">
        <w:trPr>
          <w:cantSplit/>
        </w:trPr>
        <w:tc>
          <w:tcPr>
            <w:tcW w:w="2697" w:type="dxa"/>
          </w:tcPr>
          <w:p w14:paraId="674E662D" w14:textId="77777777" w:rsidR="00294F34" w:rsidRPr="00E00820" w:rsidRDefault="00294F34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5B2BBB1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74D74BFD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028B2F30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09DE4BC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45CBECA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5102897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7F2278F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FE478B5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5AF796D6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67627CD6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485C0990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DE7C1C4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F0137A0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CBFAA2D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1FF04AE7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0764F7D" w14:textId="77777777" w:rsidR="00294F34" w:rsidRDefault="00294F34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5D46ADE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3114952D" w14:textId="77777777" w:rsidR="00294F34" w:rsidRPr="00E00820" w:rsidRDefault="00294F34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0F714A" w:rsidRPr="00E00820" w14:paraId="24AD4F34" w14:textId="77777777" w:rsidTr="000A4546">
        <w:trPr>
          <w:cantSplit/>
        </w:trPr>
        <w:tc>
          <w:tcPr>
            <w:tcW w:w="2697" w:type="dxa"/>
          </w:tcPr>
          <w:p w14:paraId="723ABD88" w14:textId="77777777" w:rsidR="000F714A" w:rsidRPr="00E00820" w:rsidRDefault="000F714A" w:rsidP="005303F1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5286042A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7A5A9F8A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01A75AA3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0C4CC91A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78CBB286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398CC058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7BBC35D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942A6FF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7D0D40CD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007BF336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2E2E001D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35C7136E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31413F76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F2C6198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54A8C1E2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6922E7BF" w14:textId="77777777" w:rsidR="000F714A" w:rsidRDefault="000F714A" w:rsidP="005303F1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B2172C2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4D3C7DA7" w14:textId="77777777" w:rsidR="000F714A" w:rsidRPr="00E00820" w:rsidRDefault="000F714A" w:rsidP="005303F1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0A4546" w:rsidRPr="00E00820" w14:paraId="6CBCFB1F" w14:textId="77777777" w:rsidTr="004C4C9D">
        <w:trPr>
          <w:gridAfter w:val="1"/>
          <w:wAfter w:w="6" w:type="dxa"/>
          <w:cantSplit/>
          <w:trHeight w:val="81"/>
        </w:trPr>
        <w:tc>
          <w:tcPr>
            <w:tcW w:w="2697" w:type="dxa"/>
            <w:vAlign w:val="bottom"/>
          </w:tcPr>
          <w:p w14:paraId="3FB1FEFD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2A901271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74204D6B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1646EFF2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627" w:type="dxa"/>
            <w:gridSpan w:val="19"/>
            <w:vAlign w:val="bottom"/>
          </w:tcPr>
          <w:p w14:paraId="3A6FC3F2" w14:textId="3B14CED3" w:rsidR="000A4546" w:rsidRPr="00E00820" w:rsidRDefault="000F714A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0A4546"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A4546" w:rsidRPr="00E00820" w14:paraId="6CC4808E" w14:textId="77777777" w:rsidTr="009853C4">
        <w:trPr>
          <w:gridAfter w:val="1"/>
          <w:wAfter w:w="6" w:type="dxa"/>
          <w:cantSplit/>
          <w:trHeight w:val="576"/>
        </w:trPr>
        <w:tc>
          <w:tcPr>
            <w:tcW w:w="2697" w:type="dxa"/>
            <w:vAlign w:val="bottom"/>
          </w:tcPr>
          <w:p w14:paraId="28FAB6CB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5435E31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74814C79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5FB386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4" w:type="dxa"/>
          </w:tcPr>
          <w:p w14:paraId="3576CF02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73" w:type="dxa"/>
            <w:gridSpan w:val="3"/>
            <w:vAlign w:val="bottom"/>
          </w:tcPr>
          <w:p w14:paraId="29F04377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0158E781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4AB5E6FA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0" w:type="dxa"/>
            <w:gridSpan w:val="3"/>
            <w:vAlign w:val="bottom"/>
          </w:tcPr>
          <w:p w14:paraId="3F6AD79E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DEA2B1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78140F0E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6" w:type="dxa"/>
            <w:gridSpan w:val="4"/>
            <w:vAlign w:val="bottom"/>
          </w:tcPr>
          <w:p w14:paraId="3492731D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56FB9F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gridSpan w:val="2"/>
            <w:vAlign w:val="bottom"/>
          </w:tcPr>
          <w:p w14:paraId="30FFE5AB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66" w:type="dxa"/>
            <w:gridSpan w:val="4"/>
            <w:vAlign w:val="bottom"/>
          </w:tcPr>
          <w:p w14:paraId="641AA1F8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  <w:r w:rsidRPr="00E0082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bidi="th-TH"/>
              </w:rPr>
              <w:t>ปี</w:t>
            </w:r>
          </w:p>
        </w:tc>
      </w:tr>
      <w:tr w:rsidR="000A4546" w:rsidRPr="00E00820" w14:paraId="35A184BD" w14:textId="77777777" w:rsidTr="009853C4">
        <w:trPr>
          <w:cantSplit/>
          <w:trHeight w:val="189"/>
        </w:trPr>
        <w:tc>
          <w:tcPr>
            <w:tcW w:w="2697" w:type="dxa"/>
          </w:tcPr>
          <w:p w14:paraId="4984C324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</w:tcPr>
          <w:p w14:paraId="053F2A27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</w:tcPr>
          <w:p w14:paraId="6340C720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4723EFDD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48B5D7F0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0329E630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970644D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</w:tcPr>
          <w:p w14:paraId="67C4C5E6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2E8F6EE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3E55AAEE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78B3537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32857E23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644C1A2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56C5312D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5FC7691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4" w:type="dxa"/>
            <w:gridSpan w:val="2"/>
          </w:tcPr>
          <w:p w14:paraId="215D961C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E546633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4" w:type="dxa"/>
          </w:tcPr>
          <w:p w14:paraId="26E16495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2FDC687E" w14:textId="77777777" w:rsidR="000A4546" w:rsidRPr="00E00820" w:rsidRDefault="000A4546" w:rsidP="009853C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0082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0A4546" w:rsidRPr="00E00820" w14:paraId="21B17922" w14:textId="77777777" w:rsidTr="004C4C9D">
        <w:trPr>
          <w:gridAfter w:val="1"/>
          <w:wAfter w:w="6" w:type="dxa"/>
          <w:cantSplit/>
          <w:trHeight w:val="180"/>
        </w:trPr>
        <w:tc>
          <w:tcPr>
            <w:tcW w:w="2697" w:type="dxa"/>
          </w:tcPr>
          <w:p w14:paraId="106E0DC5" w14:textId="77777777" w:rsidR="000A4546" w:rsidRPr="00E00820" w:rsidRDefault="000A4546" w:rsidP="009853C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9130080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190728B6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42B18B69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73" w:type="dxa"/>
            <w:gridSpan w:val="3"/>
          </w:tcPr>
          <w:p w14:paraId="303E04F3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4" w:type="dxa"/>
          </w:tcPr>
          <w:p w14:paraId="5650B4E5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0" w:type="dxa"/>
            <w:gridSpan w:val="15"/>
          </w:tcPr>
          <w:p w14:paraId="71388E21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A4546" w:rsidRPr="00E00820" w14:paraId="24221D8A" w14:textId="77777777" w:rsidTr="009853C4">
        <w:trPr>
          <w:cantSplit/>
        </w:trPr>
        <w:tc>
          <w:tcPr>
            <w:tcW w:w="2697" w:type="dxa"/>
          </w:tcPr>
          <w:p w14:paraId="61DA7FEC" w14:textId="77777777" w:rsidR="000A4546" w:rsidRPr="00E00820" w:rsidRDefault="000A4546" w:rsidP="009853C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83" w:type="dxa"/>
          </w:tcPr>
          <w:p w14:paraId="166A740D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3" w:type="dxa"/>
          </w:tcPr>
          <w:p w14:paraId="0CF2DF1B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5C65D41E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49875D69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9176F2A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43109F49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FBB851D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7EEA253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68D5F622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73506817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6EB63037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E64A38B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55E2E52F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7C7F262B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34E8479E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4E1045F3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158550A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14C351B4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A4D44" w:rsidRPr="00E00820" w14:paraId="5E71EE8A" w14:textId="77777777" w:rsidTr="009853C4">
        <w:trPr>
          <w:cantSplit/>
        </w:trPr>
        <w:tc>
          <w:tcPr>
            <w:tcW w:w="2697" w:type="dxa"/>
          </w:tcPr>
          <w:p w14:paraId="4BD404FC" w14:textId="77777777" w:rsidR="007A4D44" w:rsidRPr="00E00820" w:rsidRDefault="007A4D44" w:rsidP="007A4D4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 xml:space="preserve">บริษัท ซี เอ แซด (ประเทศไทย) </w:t>
            </w:r>
          </w:p>
          <w:p w14:paraId="1FD006D3" w14:textId="77777777" w:rsidR="007A4D44" w:rsidRPr="00E00820" w:rsidRDefault="007A4D44" w:rsidP="007A4D44">
            <w:pPr>
              <w:tabs>
                <w:tab w:val="clear" w:pos="227"/>
                <w:tab w:val="clear" w:pos="454"/>
              </w:tabs>
              <w:spacing w:line="240" w:lineRule="auto"/>
              <w:ind w:left="11" w:firstLine="269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83" w:type="dxa"/>
          </w:tcPr>
          <w:p w14:paraId="0AA286E0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181CF806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2A63BDF2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F7AB67E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100" w:right="-79" w:hanging="180"/>
              <w:jc w:val="thaiDistribute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31B7E7DA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31377C54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7465522" w14:textId="38A96906" w:rsidR="007A4D44" w:rsidRPr="00E00820" w:rsidRDefault="007A4D44" w:rsidP="007A4D4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2" w:type="dxa"/>
          </w:tcPr>
          <w:p w14:paraId="603CE95E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BD1AA45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7DDADA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36.64</w:t>
            </w:r>
          </w:p>
        </w:tc>
        <w:tc>
          <w:tcPr>
            <w:tcW w:w="184" w:type="dxa"/>
          </w:tcPr>
          <w:p w14:paraId="5841C977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50662E4C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DAC620" w14:textId="7B0AEC6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5" w:type="dxa"/>
          </w:tcPr>
          <w:p w14:paraId="59EFA90B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5A34E8BB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D130B1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140,000</w:t>
            </w:r>
          </w:p>
        </w:tc>
        <w:tc>
          <w:tcPr>
            <w:tcW w:w="184" w:type="dxa"/>
            <w:gridSpan w:val="2"/>
          </w:tcPr>
          <w:p w14:paraId="0645B937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42EE313" w14:textId="77777777" w:rsidR="007A4D44" w:rsidRDefault="007A4D44" w:rsidP="007A4D4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BDF2E53" w14:textId="35CA18E2" w:rsidR="007A4D44" w:rsidRPr="00E00820" w:rsidRDefault="007A4D44" w:rsidP="007A4D4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7C00FA98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4C9A8E42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0504953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0319DCB5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0ED48409" w14:textId="77777777" w:rsidR="007A4D44" w:rsidRDefault="007A4D44" w:rsidP="007A4D4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34C048" w14:textId="09D9FF2D" w:rsidR="007A4D44" w:rsidRPr="00E00820" w:rsidRDefault="007A4D44" w:rsidP="007A4D4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0CC14A4D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</w:tcPr>
          <w:p w14:paraId="6E4C22AB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9DAEAE3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A4D44" w:rsidRPr="00E00820" w14:paraId="686355B5" w14:textId="77777777" w:rsidTr="009853C4">
        <w:trPr>
          <w:cantSplit/>
        </w:trPr>
        <w:tc>
          <w:tcPr>
            <w:tcW w:w="2697" w:type="dxa"/>
          </w:tcPr>
          <w:p w14:paraId="53D90983" w14:textId="77777777" w:rsidR="007A4D44" w:rsidRPr="00E00820" w:rsidRDefault="007A4D44" w:rsidP="007A4D4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83" w:type="dxa"/>
          </w:tcPr>
          <w:p w14:paraId="484EB736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973" w:type="dxa"/>
          </w:tcPr>
          <w:p w14:paraId="0ED77D8B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บริการรับเหมาก่อสร้าง</w:t>
            </w:r>
          </w:p>
        </w:tc>
        <w:tc>
          <w:tcPr>
            <w:tcW w:w="184" w:type="dxa"/>
          </w:tcPr>
          <w:p w14:paraId="7BF7F8B0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93" w:type="dxa"/>
          </w:tcPr>
          <w:p w14:paraId="730C64CE" w14:textId="562EE218" w:rsidR="007A4D44" w:rsidRPr="00E00820" w:rsidRDefault="007A4D44" w:rsidP="007A4D44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2" w:type="dxa"/>
          </w:tcPr>
          <w:p w14:paraId="3D843031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3399D4C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26.80</w:t>
            </w:r>
          </w:p>
        </w:tc>
        <w:tc>
          <w:tcPr>
            <w:tcW w:w="184" w:type="dxa"/>
          </w:tcPr>
          <w:p w14:paraId="245429C1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4BD28CFB" w14:textId="6D1C209A" w:rsidR="007A4D44" w:rsidRPr="00E00820" w:rsidRDefault="007A4D44" w:rsidP="007A4D4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5" w:type="dxa"/>
          </w:tcPr>
          <w:p w14:paraId="6777580A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</w:tcPr>
          <w:p w14:paraId="6879762F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10,100</w:t>
            </w:r>
          </w:p>
        </w:tc>
        <w:tc>
          <w:tcPr>
            <w:tcW w:w="184" w:type="dxa"/>
            <w:gridSpan w:val="2"/>
          </w:tcPr>
          <w:p w14:paraId="16B7E143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749884E" w14:textId="25296CCC" w:rsidR="007A4D44" w:rsidRPr="00E00820" w:rsidRDefault="007A4D44" w:rsidP="007A4D44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4AFEDE52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2EA3BC4B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gridSpan w:val="2"/>
          </w:tcPr>
          <w:p w14:paraId="5A7B4E2E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77318BF" w14:textId="0B1F13C7" w:rsidR="007A4D44" w:rsidRPr="00E00820" w:rsidRDefault="007A4D44" w:rsidP="007A4D44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4" w:type="dxa"/>
          </w:tcPr>
          <w:p w14:paraId="25892FA7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bottom w:val="single" w:sz="4" w:space="0" w:color="auto"/>
            </w:tcBorders>
          </w:tcPr>
          <w:p w14:paraId="1AF5F276" w14:textId="77777777" w:rsidR="007A4D44" w:rsidRPr="00E00820" w:rsidRDefault="007A4D44" w:rsidP="007A4D4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0082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A4546" w:rsidRPr="00E00820" w14:paraId="40C0AB8E" w14:textId="77777777" w:rsidTr="009853C4">
        <w:trPr>
          <w:cantSplit/>
          <w:trHeight w:val="197"/>
        </w:trPr>
        <w:tc>
          <w:tcPr>
            <w:tcW w:w="2697" w:type="dxa"/>
            <w:vAlign w:val="bottom"/>
          </w:tcPr>
          <w:p w14:paraId="45DBED7A" w14:textId="77777777" w:rsidR="000A4546" w:rsidRPr="00E00820" w:rsidRDefault="000A4546" w:rsidP="009853C4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" w:type="dxa"/>
          </w:tcPr>
          <w:p w14:paraId="21322A4D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3" w:type="dxa"/>
          </w:tcPr>
          <w:p w14:paraId="1C8DA2AB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00A633AC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3" w:type="dxa"/>
          </w:tcPr>
          <w:p w14:paraId="0318EDC8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6E66D025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</w:tcPr>
          <w:p w14:paraId="794C1382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66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769561AD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5BD12900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021EC849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1F63F7B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gridSpan w:val="2"/>
            <w:vAlign w:val="bottom"/>
          </w:tcPr>
          <w:p w14:paraId="0EEE3CE9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64A37E59" w14:textId="116AFB7D" w:rsidR="000A4546" w:rsidRPr="00E00820" w:rsidRDefault="005303F1" w:rsidP="009853C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303F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111,459</w:t>
            </w:r>
          </w:p>
        </w:tc>
        <w:tc>
          <w:tcPr>
            <w:tcW w:w="184" w:type="dxa"/>
          </w:tcPr>
          <w:p w14:paraId="6F331603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  <w:tab w:val="decimal" w:pos="50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E070B2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00820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E008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Pr="00E0082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459</w:t>
            </w:r>
          </w:p>
        </w:tc>
        <w:tc>
          <w:tcPr>
            <w:tcW w:w="184" w:type="dxa"/>
            <w:gridSpan w:val="2"/>
            <w:vAlign w:val="bottom"/>
          </w:tcPr>
          <w:p w14:paraId="5E501D07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2767082" w14:textId="6DFE5AC7" w:rsidR="000A4546" w:rsidRPr="00E00820" w:rsidRDefault="005303F1" w:rsidP="004C4C9D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303F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37,897</w:t>
            </w:r>
          </w:p>
        </w:tc>
        <w:tc>
          <w:tcPr>
            <w:tcW w:w="184" w:type="dxa"/>
          </w:tcPr>
          <w:p w14:paraId="54C6F255" w14:textId="77777777" w:rsidR="000A4546" w:rsidRPr="00E00820" w:rsidRDefault="000A4546" w:rsidP="009853C4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4B8F2D" w14:textId="7AD54E65" w:rsidR="000A4546" w:rsidRPr="00E00820" w:rsidRDefault="00241284" w:rsidP="009853C4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ind w:left="-79" w:right="-3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20,000</w:t>
            </w:r>
          </w:p>
        </w:tc>
      </w:tr>
    </w:tbl>
    <w:p w14:paraId="6EFE1DE9" w14:textId="77777777" w:rsidR="000A4546" w:rsidRPr="004C4C9D" w:rsidRDefault="000A4546" w:rsidP="00110A90">
      <w:pPr>
        <w:pStyle w:val="BodyText2"/>
        <w:rPr>
          <w:b/>
          <w:bCs/>
          <w:sz w:val="10"/>
          <w:szCs w:val="10"/>
          <w:cs/>
        </w:rPr>
      </w:pPr>
    </w:p>
    <w:p w14:paraId="34A0776F" w14:textId="68DD454A" w:rsidR="00CA2BC7" w:rsidRDefault="00CA2BC7" w:rsidP="000B0890">
      <w:pPr>
        <w:pStyle w:val="BodyText2"/>
        <w:ind w:left="720" w:right="242"/>
        <w:rPr>
          <w:lang w:val="en-US"/>
        </w:rPr>
      </w:pPr>
      <w:bookmarkStart w:id="7" w:name="_Hlk46829038"/>
      <w:r w:rsidRPr="00CA2BC7">
        <w:rPr>
          <w:cs/>
          <w:lang w:val="en-US"/>
        </w:rPr>
        <w:t>บริษัทย่อยทั้งหมดจดทะเบียนจัดตั้งและดำเนินธุรกิจในประเทศไทย</w:t>
      </w:r>
    </w:p>
    <w:p w14:paraId="0BB80D0A" w14:textId="77777777" w:rsidR="00CA2BC7" w:rsidRPr="004C4C9D" w:rsidRDefault="00CA2BC7" w:rsidP="000B0890">
      <w:pPr>
        <w:pStyle w:val="BodyText2"/>
        <w:ind w:left="720" w:right="242"/>
        <w:rPr>
          <w:sz w:val="10"/>
          <w:szCs w:val="10"/>
          <w:lang w:val="en-US"/>
        </w:rPr>
      </w:pPr>
    </w:p>
    <w:p w14:paraId="73875D57" w14:textId="77709210" w:rsidR="00110A90" w:rsidRPr="00905142" w:rsidRDefault="0078244E" w:rsidP="000B0890">
      <w:pPr>
        <w:pStyle w:val="BodyText2"/>
        <w:ind w:left="720" w:right="242"/>
        <w:rPr>
          <w:lang w:val="en-US"/>
        </w:rPr>
      </w:pPr>
      <w:r w:rsidRPr="00905142">
        <w:rPr>
          <w:cs/>
          <w:lang w:val="en-US"/>
        </w:rPr>
        <w:t xml:space="preserve">ในไตรมาส </w:t>
      </w:r>
      <w:r w:rsidRPr="00905142">
        <w:rPr>
          <w:lang w:val="en-US"/>
        </w:rPr>
        <w:t xml:space="preserve">2 </w:t>
      </w:r>
      <w:r w:rsidRPr="00905142">
        <w:rPr>
          <w:cs/>
          <w:lang w:val="en-US"/>
        </w:rPr>
        <w:t xml:space="preserve">ปี </w:t>
      </w:r>
      <w:r w:rsidRPr="00905142">
        <w:rPr>
          <w:lang w:val="en-US"/>
        </w:rPr>
        <w:t xml:space="preserve">2563 </w:t>
      </w:r>
      <w:r w:rsidR="00CA755F" w:rsidRPr="00905142">
        <w:rPr>
          <w:cs/>
          <w:lang w:val="en-US"/>
        </w:rPr>
        <w:t>กลุ่ม</w:t>
      </w:r>
      <w:r w:rsidR="000B0890" w:rsidRPr="00905142">
        <w:rPr>
          <w:cs/>
        </w:rPr>
        <w:t>บริษัท</w:t>
      </w:r>
      <w:r w:rsidRPr="00905142">
        <w:rPr>
          <w:cs/>
          <w:lang w:val="en-US"/>
        </w:rPr>
        <w:t>ได้</w:t>
      </w:r>
      <w:r w:rsidR="004024E9" w:rsidRPr="00905142">
        <w:rPr>
          <w:cs/>
          <w:lang w:val="en-US"/>
        </w:rPr>
        <w:t>ลงทุนเพิ่มใน</w:t>
      </w:r>
      <w:r w:rsidRPr="00905142">
        <w:rPr>
          <w:cs/>
          <w:lang w:val="en-US"/>
        </w:rPr>
        <w:t>หุ้นสามัญ</w:t>
      </w:r>
      <w:r w:rsidR="004024E9" w:rsidRPr="00905142">
        <w:rPr>
          <w:cs/>
          <w:lang w:val="en-US"/>
        </w:rPr>
        <w:t>เพิ่มทุนของ</w:t>
      </w:r>
      <w:r w:rsidRPr="00905142">
        <w:rPr>
          <w:cs/>
          <w:lang w:val="en-US"/>
        </w:rPr>
        <w:t>บริษัท</w:t>
      </w:r>
      <w:r w:rsidR="000B0890" w:rsidRPr="00905142">
        <w:rPr>
          <w:cs/>
        </w:rPr>
        <w:t xml:space="preserve"> ราชพฤกษ์วิศวกรรม จำกัด </w:t>
      </w:r>
      <w:r w:rsidRPr="00905142">
        <w:rPr>
          <w:cs/>
        </w:rPr>
        <w:t xml:space="preserve">เป็นจำนวนเงิน </w:t>
      </w:r>
      <w:r w:rsidRPr="00905142">
        <w:rPr>
          <w:lang w:val="en-US"/>
        </w:rPr>
        <w:t xml:space="preserve">20 </w:t>
      </w:r>
      <w:r w:rsidRPr="00905142">
        <w:rPr>
          <w:cs/>
          <w:lang w:val="en-US"/>
        </w:rPr>
        <w:t>ล้านบาท</w:t>
      </w:r>
      <w:r w:rsidR="00470EF1">
        <w:rPr>
          <w:rFonts w:hint="cs"/>
          <w:cs/>
          <w:lang w:val="en-US"/>
        </w:rPr>
        <w:t>ตามสัดส่วนเดิม</w:t>
      </w:r>
    </w:p>
    <w:p w14:paraId="4FEF4343" w14:textId="77777777" w:rsidR="00FA2029" w:rsidRPr="004C4C9D" w:rsidRDefault="00FA2029" w:rsidP="00FA3316">
      <w:pPr>
        <w:pStyle w:val="BodyText2"/>
        <w:ind w:left="720" w:right="242"/>
        <w:rPr>
          <w:sz w:val="10"/>
          <w:szCs w:val="10"/>
          <w:highlight w:val="green"/>
        </w:rPr>
      </w:pPr>
    </w:p>
    <w:p w14:paraId="5E4BF9D7" w14:textId="77777777" w:rsidR="00A63BFD" w:rsidRDefault="00A63BFD" w:rsidP="00FA3316">
      <w:pPr>
        <w:pStyle w:val="BodyText2"/>
        <w:ind w:left="720" w:right="242"/>
      </w:pPr>
      <w:r w:rsidRPr="00905142">
        <w:rPr>
          <w:cs/>
        </w:rPr>
        <w:t xml:space="preserve">เมื่อวันที่ </w:t>
      </w:r>
      <w:r w:rsidRPr="00905142">
        <w:rPr>
          <w:lang w:val="en-US"/>
        </w:rPr>
        <w:t xml:space="preserve">11 </w:t>
      </w:r>
      <w:r w:rsidRPr="00905142">
        <w:rPr>
          <w:cs/>
        </w:rPr>
        <w:t xml:space="preserve">มีนาคม </w:t>
      </w:r>
      <w:r w:rsidRPr="00905142">
        <w:rPr>
          <w:lang w:val="en-US"/>
        </w:rPr>
        <w:t xml:space="preserve">2562 </w:t>
      </w:r>
      <w:r w:rsidRPr="00905142">
        <w:rPr>
          <w:cs/>
        </w:rPr>
        <w:t xml:space="preserve">ที่ประชุมคณะกรรมการบริหาร มีมติอนุมัติให้จัดตั้งและจดทะเบียนบริษัท ทาคูนิ เทรดดิ้ง จำกัด บริษัทดังกล่าวจดทะเบียนกับกระทรวงพาณิชย์ เมื่อวันที่ </w:t>
      </w:r>
      <w:r>
        <w:rPr>
          <w:rFonts w:hint="cs"/>
          <w:cs/>
        </w:rPr>
        <w:t xml:space="preserve">         </w:t>
      </w:r>
      <w:r w:rsidRPr="00905142">
        <w:rPr>
          <w:lang w:val="en-US"/>
        </w:rPr>
        <w:t>3</w:t>
      </w:r>
      <w:r w:rsidRPr="00905142">
        <w:rPr>
          <w:cs/>
        </w:rPr>
        <w:t xml:space="preserve"> เมษายน </w:t>
      </w:r>
      <w:r w:rsidRPr="00905142">
        <w:rPr>
          <w:lang w:val="en-US"/>
        </w:rPr>
        <w:t>2562</w:t>
      </w:r>
      <w:r w:rsidRPr="00905142">
        <w:rPr>
          <w:cs/>
        </w:rPr>
        <w:t xml:space="preserve"> ด้วยทุนจดทะเบียน </w:t>
      </w:r>
      <w:r w:rsidRPr="00905142">
        <w:rPr>
          <w:lang w:val="en-US"/>
        </w:rPr>
        <w:t>100,000</w:t>
      </w:r>
      <w:r w:rsidRPr="00905142">
        <w:rPr>
          <w:cs/>
        </w:rPr>
        <w:t xml:space="preserve"> บาท</w:t>
      </w:r>
    </w:p>
    <w:p w14:paraId="16071BC2" w14:textId="77777777" w:rsidR="00A63BFD" w:rsidRPr="004C4C9D" w:rsidRDefault="00A63BFD" w:rsidP="00FA3316">
      <w:pPr>
        <w:pStyle w:val="BodyText2"/>
        <w:ind w:left="720" w:right="242"/>
        <w:rPr>
          <w:sz w:val="10"/>
          <w:szCs w:val="10"/>
          <w:highlight w:val="green"/>
        </w:rPr>
      </w:pPr>
    </w:p>
    <w:p w14:paraId="74A2A41E" w14:textId="3FB36BE3" w:rsidR="00FA3316" w:rsidRPr="004C4C9D" w:rsidRDefault="00FA3316" w:rsidP="00FA3316">
      <w:pPr>
        <w:pStyle w:val="BodyText2"/>
        <w:ind w:left="720" w:right="242"/>
        <w:rPr>
          <w:sz w:val="10"/>
          <w:szCs w:val="10"/>
          <w:cs/>
        </w:rPr>
      </w:pPr>
      <w:r w:rsidRPr="000F499C">
        <w:rPr>
          <w:cs/>
        </w:rPr>
        <w:t xml:space="preserve">ในระหว่างวันที่ </w:t>
      </w:r>
      <w:r w:rsidR="006156C3">
        <w:rPr>
          <w:lang w:val="en-US"/>
        </w:rPr>
        <w:t>11</w:t>
      </w:r>
      <w:r w:rsidR="006614BD" w:rsidRPr="00FA2029">
        <w:rPr>
          <w:cs/>
        </w:rPr>
        <w:t xml:space="preserve"> </w:t>
      </w:r>
      <w:r w:rsidRPr="00FA2029">
        <w:rPr>
          <w:cs/>
        </w:rPr>
        <w:t xml:space="preserve">ถึง </w:t>
      </w:r>
      <w:r w:rsidRPr="00FA2029">
        <w:rPr>
          <w:lang w:val="en-US"/>
        </w:rPr>
        <w:t>15</w:t>
      </w:r>
      <w:r w:rsidRPr="00FA2029">
        <w:rPr>
          <w:cs/>
        </w:rPr>
        <w:t xml:space="preserve"> มกราคม </w:t>
      </w:r>
      <w:r w:rsidRPr="00FA2029">
        <w:rPr>
          <w:lang w:val="en-US"/>
        </w:rPr>
        <w:t>2562</w:t>
      </w:r>
      <w:r w:rsidRPr="00905142">
        <w:rPr>
          <w:cs/>
        </w:rPr>
        <w:t xml:space="preserve"> บริษัท ซี เอ แซด (ประเทศไทย) จำกัด (มหาชน) </w:t>
      </w:r>
      <w:r w:rsidR="00470EF1">
        <w:rPr>
          <w:rFonts w:hint="cs"/>
          <w:cs/>
        </w:rPr>
        <w:t>(</w:t>
      </w:r>
      <w:r w:rsidR="00470EF1">
        <w:rPr>
          <w:lang w:val="en-US"/>
        </w:rPr>
        <w:t>“</w:t>
      </w:r>
      <w:r w:rsidR="00470EF1">
        <w:rPr>
          <w:rFonts w:hint="cs"/>
          <w:cs/>
          <w:lang w:val="en-US"/>
        </w:rPr>
        <w:t>ซี เอ แซด</w:t>
      </w:r>
      <w:r w:rsidR="00470EF1">
        <w:rPr>
          <w:lang w:val="en-US"/>
        </w:rPr>
        <w:t xml:space="preserve">”) </w:t>
      </w:r>
      <w:r w:rsidRPr="00905142">
        <w:rPr>
          <w:cs/>
        </w:rPr>
        <w:t>ซึ่งเป็นบริษัทย่อย</w:t>
      </w:r>
      <w:r w:rsidR="00470EF1">
        <w:rPr>
          <w:rFonts w:hint="cs"/>
          <w:cs/>
        </w:rPr>
        <w:t>ทางอ้อมที่กลุ่มบริษัท</w:t>
      </w:r>
      <w:r w:rsidRPr="00905142">
        <w:rPr>
          <w:cs/>
        </w:rPr>
        <w:t xml:space="preserve">ถือหุ้นผ่านบริษัท ทาคูนิ (ประเทศไทย) จำกัด ได้เสนอขายหุ้นที่ออกใหม่ให้แก่ประชาชนทั่วไปเป็นครั้งแรกจำนวน </w:t>
      </w:r>
      <w:r w:rsidRPr="00905142">
        <w:rPr>
          <w:lang w:val="en-US"/>
        </w:rPr>
        <w:t>80</w:t>
      </w:r>
      <w:r w:rsidRPr="00905142">
        <w:rPr>
          <w:cs/>
        </w:rPr>
        <w:t xml:space="preserve"> ล้านหุ้น โดยขายหุ้นใหม่ให้แก่ผู้จองในราคาหุ้นละ </w:t>
      </w:r>
      <w:r w:rsidRPr="00905142">
        <w:rPr>
          <w:lang w:val="en-US"/>
        </w:rPr>
        <w:t>3.90</w:t>
      </w:r>
      <w:r w:rsidRPr="00905142">
        <w:rPr>
          <w:cs/>
        </w:rPr>
        <w:t xml:space="preserve"> บาท เป็นจำนวนเงินรว</w:t>
      </w:r>
      <w:r w:rsidRPr="00905142">
        <w:rPr>
          <w:cs/>
          <w:lang w:val="en-US"/>
        </w:rPr>
        <w:t xml:space="preserve">ม </w:t>
      </w:r>
      <w:r w:rsidRPr="00905142">
        <w:rPr>
          <w:lang w:val="en-US"/>
        </w:rPr>
        <w:t>312</w:t>
      </w:r>
      <w:r w:rsidRPr="00905142">
        <w:rPr>
          <w:cs/>
        </w:rPr>
        <w:t xml:space="preserve"> ล้านบาท หักค่าใช้จ่ายในการออกหุ้นใหม่จำนวน </w:t>
      </w:r>
      <w:r w:rsidRPr="00905142">
        <w:rPr>
          <w:lang w:val="en-US"/>
        </w:rPr>
        <w:t>26.01</w:t>
      </w:r>
      <w:r w:rsidRPr="00905142">
        <w:rPr>
          <w:cs/>
        </w:rPr>
        <w:t xml:space="preserve"> ล้านบาท เงินจากการออกหุ้นใหม่สุทธิ</w:t>
      </w:r>
      <w:r w:rsidR="00470EF1">
        <w:rPr>
          <w:rFonts w:hint="cs"/>
          <w:cs/>
        </w:rPr>
        <w:t>เป็นเงิน</w:t>
      </w:r>
      <w:r w:rsidRPr="00905142">
        <w:rPr>
          <w:cs/>
        </w:rPr>
        <w:t xml:space="preserve"> </w:t>
      </w:r>
      <w:r w:rsidRPr="00905142">
        <w:rPr>
          <w:lang w:val="en-US"/>
        </w:rPr>
        <w:t>285.99</w:t>
      </w:r>
      <w:r w:rsidRPr="00905142">
        <w:rPr>
          <w:cs/>
        </w:rPr>
        <w:t xml:space="preserve"> ล้านบาท และหุ้นของซี เอ แซดเริ่มการซื้อขายในตลาดหลักทรัพย์ เอ็ม เอ ไอ ในวันที่ </w:t>
      </w:r>
      <w:r w:rsidRPr="00905142">
        <w:rPr>
          <w:lang w:val="en-US"/>
        </w:rPr>
        <w:t>22</w:t>
      </w:r>
      <w:r w:rsidRPr="00905142">
        <w:rPr>
          <w:cs/>
        </w:rPr>
        <w:t xml:space="preserve"> มกราคม </w:t>
      </w:r>
      <w:r w:rsidRPr="00905142">
        <w:rPr>
          <w:lang w:val="en-US"/>
        </w:rPr>
        <w:t xml:space="preserve">2562 </w:t>
      </w:r>
      <w:r w:rsidRPr="00905142">
        <w:rPr>
          <w:cs/>
        </w:rPr>
        <w:t>หลังจาก ซี เอ แซด เสนอขายหุ้นแก่ประชาชนทั่วไป ทำให้สัดส่วนของหุ้นสามัญที่ถือโดย</w:t>
      </w:r>
      <w:r w:rsidR="00BC2873">
        <w:rPr>
          <w:rFonts w:hint="cs"/>
          <w:cs/>
        </w:rPr>
        <w:t>กลุ่มบริษัท</w:t>
      </w:r>
      <w:r w:rsidRPr="00905142">
        <w:rPr>
          <w:cs/>
        </w:rPr>
        <w:t xml:space="preserve">ลดลงจากร้อยละ </w:t>
      </w:r>
      <w:r w:rsidRPr="00905142">
        <w:rPr>
          <w:lang w:val="en-US"/>
        </w:rPr>
        <w:t>51.30</w:t>
      </w:r>
      <w:r w:rsidRPr="00905142">
        <w:rPr>
          <w:cs/>
        </w:rPr>
        <w:t xml:space="preserve"> เหลือร้อยละ </w:t>
      </w:r>
      <w:r w:rsidRPr="00905142">
        <w:rPr>
          <w:lang w:val="en-US"/>
        </w:rPr>
        <w:t xml:space="preserve">36.64 </w:t>
      </w:r>
      <w:r w:rsidRPr="00905142">
        <w:rPr>
          <w:cs/>
        </w:rPr>
        <w:t>โดยซี เอ แซด ยังคงสถานะเป็นบริษัทย่อย</w:t>
      </w:r>
      <w:r w:rsidR="00BC2873">
        <w:rPr>
          <w:rFonts w:hint="cs"/>
          <w:cs/>
        </w:rPr>
        <w:t>ทางอ้อม</w:t>
      </w:r>
      <w:r w:rsidRPr="00905142">
        <w:rPr>
          <w:cs/>
        </w:rPr>
        <w:t>ของ</w:t>
      </w:r>
      <w:r w:rsidR="00BC2873">
        <w:rPr>
          <w:rFonts w:hint="cs"/>
          <w:cs/>
        </w:rPr>
        <w:t>กลุ่ม</w:t>
      </w:r>
      <w:r w:rsidRPr="00905142">
        <w:rPr>
          <w:cs/>
        </w:rPr>
        <w:t>บริษัท</w:t>
      </w:r>
      <w:r w:rsidR="00BC2873">
        <w:rPr>
          <w:rFonts w:hint="cs"/>
          <w:cs/>
        </w:rPr>
        <w:t>และ</w:t>
      </w:r>
      <w:r w:rsidRPr="00905142">
        <w:rPr>
          <w:cs/>
        </w:rPr>
        <w:t>บริษัทยังคงต้องจัดทำงบการเงินรวม</w:t>
      </w:r>
    </w:p>
    <w:bookmarkEnd w:id="7"/>
    <w:p w14:paraId="78122917" w14:textId="0BA923F9" w:rsidR="006133E7" w:rsidRPr="008469DB" w:rsidRDefault="006133E7" w:rsidP="0032257B">
      <w:pPr>
        <w:pStyle w:val="BodyText2"/>
        <w:ind w:left="720" w:right="242"/>
        <w:rPr>
          <w:b/>
          <w:bCs/>
          <w:cs/>
          <w:lang w:val="en-US"/>
        </w:rPr>
        <w:sectPr w:rsidR="006133E7" w:rsidRPr="008469DB" w:rsidSect="00945EB4">
          <w:pgSz w:w="16834" w:h="11909" w:orient="landscape" w:code="9"/>
          <w:pgMar w:top="1152" w:right="806" w:bottom="1109" w:left="576" w:header="720" w:footer="586" w:gutter="0"/>
          <w:cols w:space="720"/>
          <w:docGrid w:linePitch="245"/>
        </w:sectPr>
      </w:pPr>
    </w:p>
    <w:p w14:paraId="40E8DF2E" w14:textId="766327DB" w:rsidR="002E7978" w:rsidRDefault="002E7978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2E7978">
        <w:rPr>
          <w:b/>
          <w:bCs/>
          <w:cs/>
        </w:rPr>
        <w:t>ส่วนได้เสียที่ไม่มีอำนาจควบคุม</w:t>
      </w:r>
    </w:p>
    <w:p w14:paraId="54FCEBFA" w14:textId="28CFBFE2" w:rsidR="002E7978" w:rsidRPr="004C4C9D" w:rsidRDefault="002E7978" w:rsidP="002E7978">
      <w:pPr>
        <w:pStyle w:val="BodyText2"/>
        <w:ind w:left="540"/>
        <w:rPr>
          <w:b/>
          <w:bCs/>
          <w:sz w:val="24"/>
          <w:szCs w:val="24"/>
        </w:rPr>
      </w:pPr>
    </w:p>
    <w:p w14:paraId="4500FC72" w14:textId="310465EA" w:rsidR="002E7978" w:rsidRDefault="002E7978" w:rsidP="002E7978">
      <w:pPr>
        <w:pStyle w:val="BodyText2"/>
        <w:ind w:left="540"/>
      </w:pPr>
      <w:r w:rsidRPr="002E7978">
        <w:rPr>
          <w:cs/>
        </w:rPr>
        <w:t>ตารางต่อไปนี้สรุปข้อมูลเกี่ยวกับบริษัทย่อ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10C68346" w14:textId="2AA6CFED" w:rsidR="002E7978" w:rsidRPr="004C4C9D" w:rsidRDefault="002E7978" w:rsidP="002E7978">
      <w:pPr>
        <w:pStyle w:val="BodyText2"/>
        <w:ind w:left="540"/>
        <w:rPr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80"/>
        <w:gridCol w:w="1440"/>
      </w:tblGrid>
      <w:tr w:rsidR="00EC5355" w:rsidRPr="00EC5355" w14:paraId="027D0CCD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6B03285F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965F380" w14:textId="250FBFF1" w:rsidR="00D5772E" w:rsidRPr="00D5772E" w:rsidRDefault="00D5772E" w:rsidP="00D5772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772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บริษัท ซี เอ แซด (ประเทศไทย)</w:t>
            </w:r>
          </w:p>
          <w:p w14:paraId="0E6D7F7B" w14:textId="273B3292" w:rsidR="00EC5355" w:rsidRPr="00EC5355" w:rsidRDefault="00D5772E" w:rsidP="00D5772E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D5772E">
              <w:rPr>
                <w:rFonts w:asciiTheme="majorBidi" w:hAnsiTheme="majorBidi"/>
                <w:bCs/>
                <w:sz w:val="30"/>
                <w:szCs w:val="30"/>
                <w:cs/>
              </w:rPr>
              <w:t>จำกัด (มหาชน)</w:t>
            </w:r>
          </w:p>
        </w:tc>
      </w:tr>
      <w:tr w:rsidR="00EC5355" w:rsidRPr="00EC5355" w14:paraId="2923D8D0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31BFDCFF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288DECBE" w14:textId="028A9426" w:rsidR="00EC5355" w:rsidRPr="00EC5355" w:rsidRDefault="00EC5355" w:rsidP="00D5772E">
            <w:pPr>
              <w:pStyle w:val="acctmergecolhdg"/>
              <w:spacing w:line="240" w:lineRule="atLeast"/>
              <w:ind w:left="-79" w:right="-79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ธันวาคม</w:t>
            </w:r>
            <w:r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7C00126" w14:textId="77777777" w:rsidR="00EC5355" w:rsidRPr="00EC5355" w:rsidRDefault="00EC5355" w:rsidP="00D5772E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F8FDA0" w14:textId="7D57241E" w:rsidR="00EC5355" w:rsidRPr="00EC5355" w:rsidRDefault="00EC5355" w:rsidP="00D5772E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/>
              </w:rPr>
              <w:t xml:space="preserve">31 </w:t>
            </w: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ธันวาคม</w:t>
            </w:r>
            <w:r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5772E" w:rsidRPr="00EC5355" w14:paraId="55724413" w14:textId="77777777" w:rsidTr="0088649B">
        <w:trPr>
          <w:trHeight w:val="20"/>
          <w:tblHeader/>
        </w:trPr>
        <w:tc>
          <w:tcPr>
            <w:tcW w:w="5760" w:type="dxa"/>
            <w:vAlign w:val="bottom"/>
          </w:tcPr>
          <w:p w14:paraId="128ED060" w14:textId="77777777" w:rsidR="00D5772E" w:rsidRPr="00EC5355" w:rsidRDefault="00D5772E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1DD64D5" w14:textId="20A72E57" w:rsidR="00D5772E" w:rsidRPr="00D5772E" w:rsidRDefault="00D5772E" w:rsidP="00D5772E">
            <w:pPr>
              <w:pStyle w:val="acctmergecolhdg"/>
              <w:spacing w:line="240" w:lineRule="atLeast"/>
              <w:ind w:left="-79" w:right="-73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5772E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5772E" w:rsidRPr="00EC5355" w14:paraId="717DA24E" w14:textId="77777777" w:rsidTr="00D5772E">
        <w:trPr>
          <w:trHeight w:val="20"/>
          <w:tblHeader/>
        </w:trPr>
        <w:tc>
          <w:tcPr>
            <w:tcW w:w="5760" w:type="dxa"/>
            <w:vAlign w:val="bottom"/>
          </w:tcPr>
          <w:p w14:paraId="3BBCE064" w14:textId="77777777" w:rsidR="00D5772E" w:rsidRPr="00D5772E" w:rsidRDefault="00D5772E" w:rsidP="005E0C1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22060C6" w14:textId="733E6530" w:rsidR="00D5772E" w:rsidRPr="00D5772E" w:rsidRDefault="00D5772E" w:rsidP="005E0C1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C5355" w:rsidRPr="00EC5355" w14:paraId="2F9D0789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39B67EF5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29313CC5" w14:textId="0CAAB1EA" w:rsidR="00EC5355" w:rsidRPr="00EC5355" w:rsidRDefault="000A4922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63.36</w:t>
            </w:r>
            <w:r w:rsidR="00392D43"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60F51B25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1F4285" w14:textId="0B780B7E" w:rsidR="00EC5355" w:rsidRPr="00EC5355" w:rsidRDefault="000A4922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63.36</w:t>
            </w:r>
            <w:r w:rsidR="00EC5355" w:rsidRPr="00EC5355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%</w:t>
            </w:r>
          </w:p>
        </w:tc>
      </w:tr>
      <w:tr w:rsidR="00EC5355" w:rsidRPr="00EC5355" w14:paraId="4C3873BD" w14:textId="77777777" w:rsidTr="00D5772E">
        <w:trPr>
          <w:cantSplit/>
          <w:trHeight w:val="20"/>
        </w:trPr>
        <w:tc>
          <w:tcPr>
            <w:tcW w:w="5760" w:type="dxa"/>
          </w:tcPr>
          <w:p w14:paraId="3636CD97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F79E3E2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2840A0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4406C7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</w:tr>
      <w:tr w:rsidR="00EC5355" w:rsidRPr="00EC5355" w14:paraId="24DDBF11" w14:textId="77777777" w:rsidTr="00D5772E">
        <w:trPr>
          <w:cantSplit/>
          <w:trHeight w:val="20"/>
        </w:trPr>
        <w:tc>
          <w:tcPr>
            <w:tcW w:w="5760" w:type="dxa"/>
          </w:tcPr>
          <w:p w14:paraId="2CBCEB69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669FD523" w14:textId="175D9E11" w:rsidR="00EC5355" w:rsidRPr="00EC5355" w:rsidRDefault="003307BB" w:rsidP="004C4C9D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901,375</w:t>
            </w:r>
          </w:p>
        </w:tc>
        <w:tc>
          <w:tcPr>
            <w:tcW w:w="180" w:type="dxa"/>
          </w:tcPr>
          <w:p w14:paraId="1CC0902F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682734" w14:textId="47A02B6A" w:rsidR="00EC5355" w:rsidRPr="004C4C9D" w:rsidRDefault="00241284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832,603</w:t>
            </w:r>
            <w:r w:rsidR="00942CEB"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C5355" w:rsidRPr="00EC5355" w14:paraId="7B780682" w14:textId="77777777" w:rsidTr="00D5772E">
        <w:trPr>
          <w:cantSplit/>
          <w:trHeight w:val="20"/>
        </w:trPr>
        <w:tc>
          <w:tcPr>
            <w:tcW w:w="5760" w:type="dxa"/>
          </w:tcPr>
          <w:p w14:paraId="69F7B336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5EA30142" w14:textId="47B17100" w:rsidR="00EC5355" w:rsidRPr="00EC5355" w:rsidRDefault="003307BB" w:rsidP="004C4C9D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/>
              </w:rPr>
              <w:t>773,649</w:t>
            </w:r>
          </w:p>
        </w:tc>
        <w:tc>
          <w:tcPr>
            <w:tcW w:w="180" w:type="dxa"/>
          </w:tcPr>
          <w:p w14:paraId="2E743305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D60BD3" w14:textId="56C49844" w:rsidR="00EC5355" w:rsidRPr="004C4C9D" w:rsidRDefault="00241284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655,000</w:t>
            </w:r>
          </w:p>
        </w:tc>
      </w:tr>
      <w:tr w:rsidR="00EC5355" w:rsidRPr="00EC5355" w14:paraId="7C15BC4F" w14:textId="77777777" w:rsidTr="00D5772E">
        <w:trPr>
          <w:cantSplit/>
          <w:trHeight w:val="20"/>
        </w:trPr>
        <w:tc>
          <w:tcPr>
            <w:tcW w:w="5760" w:type="dxa"/>
          </w:tcPr>
          <w:p w14:paraId="469EAF47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620" w:type="dxa"/>
          </w:tcPr>
          <w:p w14:paraId="50B6FF8C" w14:textId="4F123A26" w:rsidR="00EC5355" w:rsidRPr="00EC5355" w:rsidRDefault="003307BB" w:rsidP="004C4C9D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(1,020,066)</w:t>
            </w:r>
          </w:p>
        </w:tc>
        <w:tc>
          <w:tcPr>
            <w:tcW w:w="180" w:type="dxa"/>
          </w:tcPr>
          <w:p w14:paraId="17768603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FFE700" w14:textId="04321743" w:rsidR="00EC5355" w:rsidRPr="004C4C9D" w:rsidRDefault="00942CEB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(854,22</w:t>
            </w:r>
            <w:r w:rsidR="002412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C5355" w:rsidRPr="00EC5355" w14:paraId="652CE7B9" w14:textId="77777777" w:rsidTr="00D5772E">
        <w:trPr>
          <w:cantSplit/>
          <w:trHeight w:val="20"/>
        </w:trPr>
        <w:tc>
          <w:tcPr>
            <w:tcW w:w="5760" w:type="dxa"/>
          </w:tcPr>
          <w:p w14:paraId="68E624D9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20864D" w14:textId="10B3099C" w:rsidR="00EC5355" w:rsidRPr="00EC5355" w:rsidRDefault="003307BB" w:rsidP="004C4C9D">
            <w:pPr>
              <w:pStyle w:val="acctmergecolhdg"/>
              <w:spacing w:line="240" w:lineRule="atLeast"/>
              <w:ind w:right="13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(126,744)</w:t>
            </w:r>
          </w:p>
        </w:tc>
        <w:tc>
          <w:tcPr>
            <w:tcW w:w="180" w:type="dxa"/>
          </w:tcPr>
          <w:p w14:paraId="5ACD2046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BF147" w14:textId="3F8455DA" w:rsidR="00EC5355" w:rsidRPr="004C4C9D" w:rsidRDefault="003F360D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(139,104)</w:t>
            </w:r>
          </w:p>
        </w:tc>
      </w:tr>
      <w:tr w:rsidR="00EC5355" w:rsidRPr="00EC5355" w14:paraId="4F4AB4D9" w14:textId="77777777" w:rsidTr="00D5772E">
        <w:trPr>
          <w:cantSplit/>
          <w:trHeight w:val="20"/>
        </w:trPr>
        <w:tc>
          <w:tcPr>
            <w:tcW w:w="5760" w:type="dxa"/>
          </w:tcPr>
          <w:p w14:paraId="06C2A384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407A35E" w14:textId="52DE5E2B" w:rsidR="00EC5355" w:rsidRPr="00EC5355" w:rsidRDefault="003307BB" w:rsidP="004C4C9D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528,214</w:t>
            </w:r>
          </w:p>
        </w:tc>
        <w:tc>
          <w:tcPr>
            <w:tcW w:w="180" w:type="dxa"/>
          </w:tcPr>
          <w:p w14:paraId="641331A0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63B74B" w14:textId="2A9CE06C" w:rsidR="00EC5355" w:rsidRPr="004C4C9D" w:rsidRDefault="003F360D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494,27</w:t>
            </w:r>
            <w:r w:rsidR="006D41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EC5355" w:rsidRPr="00EC5355" w14:paraId="7534428F" w14:textId="77777777" w:rsidTr="00D5772E">
        <w:trPr>
          <w:cantSplit/>
          <w:trHeight w:val="20"/>
        </w:trPr>
        <w:tc>
          <w:tcPr>
            <w:tcW w:w="5760" w:type="dxa"/>
          </w:tcPr>
          <w:p w14:paraId="0008CD51" w14:textId="77777777" w:rsidR="00EC5355" w:rsidRPr="00EC5355" w:rsidRDefault="00EC5355" w:rsidP="002E797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CB956CB" w14:textId="5F5A5C7C" w:rsidR="00EC5355" w:rsidRPr="00EC5355" w:rsidRDefault="003307BB" w:rsidP="004C4C9D">
            <w:pPr>
              <w:pStyle w:val="acctmergecolhdg"/>
              <w:spacing w:line="240" w:lineRule="atLeast"/>
              <w:ind w:right="97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334,676</w:t>
            </w:r>
          </w:p>
        </w:tc>
        <w:tc>
          <w:tcPr>
            <w:tcW w:w="180" w:type="dxa"/>
          </w:tcPr>
          <w:p w14:paraId="1D4396B2" w14:textId="77777777" w:rsidR="00EC5355" w:rsidRPr="00EC5355" w:rsidRDefault="00EC5355" w:rsidP="002E7978">
            <w:pPr>
              <w:pStyle w:val="acctmergecolhdg"/>
              <w:spacing w:line="240" w:lineRule="atLeast"/>
              <w:jc w:val="righ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F8EFF9" w14:textId="289AE54D" w:rsidR="00EC5355" w:rsidRPr="004C4C9D" w:rsidRDefault="000A4922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313,173</w:t>
            </w:r>
          </w:p>
        </w:tc>
      </w:tr>
      <w:tr w:rsidR="00165E4B" w:rsidRPr="000669B6" w14:paraId="7801F309" w14:textId="77777777" w:rsidTr="00D5772E">
        <w:trPr>
          <w:cantSplit/>
          <w:trHeight w:val="20"/>
        </w:trPr>
        <w:tc>
          <w:tcPr>
            <w:tcW w:w="5760" w:type="dxa"/>
          </w:tcPr>
          <w:p w14:paraId="0EE4A908" w14:textId="5E1F8BDA" w:rsidR="00165E4B" w:rsidRPr="00165E4B" w:rsidRDefault="00165E4B" w:rsidP="004C4C9D">
            <w:pPr>
              <w:pStyle w:val="ListBullet3"/>
              <w:numPr>
                <w:ilvl w:val="0"/>
                <w:numId w:val="0"/>
              </w:numPr>
              <w:ind w:right="97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75356288" w14:textId="7678B82A" w:rsidR="00165E4B" w:rsidRPr="002C38B1" w:rsidDel="003F360D" w:rsidRDefault="003307BB" w:rsidP="004C4C9D">
            <w:pPr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2,097</w:t>
            </w:r>
          </w:p>
        </w:tc>
        <w:tc>
          <w:tcPr>
            <w:tcW w:w="180" w:type="dxa"/>
          </w:tcPr>
          <w:p w14:paraId="1C11F850" w14:textId="77777777" w:rsidR="00165E4B" w:rsidRPr="002C38B1" w:rsidRDefault="00165E4B" w:rsidP="002E7978">
            <w:pPr>
              <w:jc w:val="right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86FE71B" w14:textId="3B8CD00F" w:rsidR="00165E4B" w:rsidRDefault="007E62DF" w:rsidP="00392D43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1,189</w:t>
            </w:r>
          </w:p>
        </w:tc>
      </w:tr>
      <w:tr w:rsidR="00EC5355" w:rsidRPr="00EC5355" w14:paraId="528CEB29" w14:textId="77777777" w:rsidTr="00D5772E">
        <w:trPr>
          <w:cantSplit/>
          <w:trHeight w:val="20"/>
        </w:trPr>
        <w:tc>
          <w:tcPr>
            <w:tcW w:w="5760" w:type="dxa"/>
          </w:tcPr>
          <w:p w14:paraId="515646AF" w14:textId="77777777" w:rsidR="00EC5355" w:rsidRPr="00EC5355" w:rsidRDefault="00EC5355" w:rsidP="004C4C9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right="97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EC535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E27F50" w14:textId="595B9629" w:rsidR="00EC5355" w:rsidRPr="00EC5355" w:rsidRDefault="003307BB" w:rsidP="004C4C9D">
            <w:pPr>
              <w:ind w:right="9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33</w:t>
            </w:r>
            <w:r w:rsidR="0057548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6,773</w:t>
            </w:r>
          </w:p>
        </w:tc>
        <w:tc>
          <w:tcPr>
            <w:tcW w:w="180" w:type="dxa"/>
          </w:tcPr>
          <w:p w14:paraId="0D3B14CE" w14:textId="77777777" w:rsidR="00EC5355" w:rsidRPr="00EC5355" w:rsidRDefault="00EC5355" w:rsidP="002E7978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9D650" w14:textId="44074750" w:rsidR="00EC5355" w:rsidRPr="004C4C9D" w:rsidRDefault="000A4922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</w:t>
            </w:r>
            <w:r w:rsidR="0057548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4,362</w:t>
            </w:r>
          </w:p>
        </w:tc>
      </w:tr>
      <w:tr w:rsidR="007E62DF" w:rsidRPr="00EC5355" w14:paraId="0FED5654" w14:textId="77777777" w:rsidTr="00D5772E">
        <w:trPr>
          <w:cantSplit/>
          <w:trHeight w:val="20"/>
        </w:trPr>
        <w:tc>
          <w:tcPr>
            <w:tcW w:w="5760" w:type="dxa"/>
          </w:tcPr>
          <w:p w14:paraId="05C0CB34" w14:textId="77777777" w:rsidR="007E62DF" w:rsidRPr="00EC5355" w:rsidRDefault="007E62D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403A5E" w14:textId="77777777" w:rsidR="007E62DF" w:rsidRPr="00EC5355" w:rsidDel="003F360D" w:rsidRDefault="007E62DF" w:rsidP="002E7978">
            <w:pPr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0C15FE" w14:textId="77777777" w:rsidR="007E62DF" w:rsidRPr="00EC5355" w:rsidRDefault="007E62DF" w:rsidP="002E7978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9B4960E" w14:textId="77777777" w:rsidR="007E62DF" w:rsidRDefault="007E62D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F360D" w:rsidRPr="00EC5355" w14:paraId="5BEE83A3" w14:textId="77777777" w:rsidTr="00D5772E">
        <w:trPr>
          <w:cantSplit/>
          <w:trHeight w:val="20"/>
        </w:trPr>
        <w:tc>
          <w:tcPr>
            <w:tcW w:w="5760" w:type="dxa"/>
          </w:tcPr>
          <w:p w14:paraId="5FBC0331" w14:textId="77777777" w:rsidR="003F360D" w:rsidRPr="00EC5355" w:rsidRDefault="003F360D" w:rsidP="003F360D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</w:tcPr>
          <w:p w14:paraId="4AD36A6F" w14:textId="6647A14D" w:rsidR="003F360D" w:rsidRPr="00EC5355" w:rsidRDefault="00912163" w:rsidP="004C4C9D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2,233,065</w:t>
            </w:r>
          </w:p>
        </w:tc>
        <w:tc>
          <w:tcPr>
            <w:tcW w:w="180" w:type="dxa"/>
          </w:tcPr>
          <w:p w14:paraId="2BA6F2ED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C23654" w14:textId="6503ED9F" w:rsidR="003F360D" w:rsidRPr="004C4C9D" w:rsidRDefault="003F360D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2,034,458</w:t>
            </w:r>
          </w:p>
        </w:tc>
      </w:tr>
      <w:tr w:rsidR="003F360D" w:rsidRPr="00EC5355" w14:paraId="0D6CC423" w14:textId="77777777" w:rsidTr="00D5772E">
        <w:trPr>
          <w:cantSplit/>
          <w:trHeight w:val="20"/>
        </w:trPr>
        <w:tc>
          <w:tcPr>
            <w:tcW w:w="5760" w:type="dxa"/>
          </w:tcPr>
          <w:p w14:paraId="683CE5EB" w14:textId="77777777" w:rsidR="003F360D" w:rsidRPr="00EC5355" w:rsidRDefault="003F360D" w:rsidP="003F36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620" w:type="dxa"/>
          </w:tcPr>
          <w:p w14:paraId="034D632F" w14:textId="62BFE71E" w:rsidR="003F360D" w:rsidRPr="00EC5355" w:rsidRDefault="00912163" w:rsidP="004C4C9D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</w:t>
            </w:r>
            <w:r w:rsidR="00575483">
              <w:rPr>
                <w:rFonts w:asciiTheme="majorHAnsi" w:hAnsiTheme="majorHAnsi" w:cstheme="majorHAnsi"/>
                <w:sz w:val="30"/>
                <w:szCs w:val="30"/>
              </w:rPr>
              <w:t>3,926</w:t>
            </w:r>
          </w:p>
        </w:tc>
        <w:tc>
          <w:tcPr>
            <w:tcW w:w="180" w:type="dxa"/>
          </w:tcPr>
          <w:p w14:paraId="4AE2AA63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AF672A" w14:textId="164CB257" w:rsidR="003F360D" w:rsidRPr="004C4C9D" w:rsidRDefault="003F360D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75,0</w:t>
            </w:r>
            <w:r w:rsidR="00392D43"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0</w:t>
            </w:r>
            <w:r w:rsidR="007E62DF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</w:tr>
      <w:tr w:rsidR="003F360D" w:rsidRPr="00EC5355" w14:paraId="4CF412FC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20AD3B9F" w14:textId="77777777" w:rsidR="003F360D" w:rsidRPr="00EC5355" w:rsidRDefault="003F360D" w:rsidP="003F360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D5127D" w14:textId="176264B0" w:rsidR="003F360D" w:rsidRPr="00EC5355" w:rsidRDefault="00912163" w:rsidP="004C4C9D">
            <w:pPr>
              <w:tabs>
                <w:tab w:val="left" w:pos="1000"/>
              </w:tabs>
              <w:ind w:right="37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330313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09DC8D" w14:textId="34BD6671" w:rsidR="003F360D" w:rsidRPr="004C4C9D" w:rsidRDefault="003F360D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(630)</w:t>
            </w:r>
          </w:p>
        </w:tc>
      </w:tr>
      <w:tr w:rsidR="003F360D" w:rsidRPr="00EC5355" w14:paraId="3A064142" w14:textId="77777777" w:rsidTr="004C4C9D">
        <w:trPr>
          <w:cantSplit/>
          <w:trHeight w:val="20"/>
        </w:trPr>
        <w:tc>
          <w:tcPr>
            <w:tcW w:w="5760" w:type="dxa"/>
          </w:tcPr>
          <w:p w14:paraId="4A893ED7" w14:textId="77777777" w:rsidR="003F360D" w:rsidRPr="00EC5355" w:rsidRDefault="003F360D" w:rsidP="003F360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E3C8A29" w14:textId="610FC0DC" w:rsidR="003F360D" w:rsidRPr="00EC5355" w:rsidRDefault="00912163" w:rsidP="004C4C9D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  <w:r w:rsidR="0057548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3,926</w:t>
            </w:r>
          </w:p>
        </w:tc>
        <w:tc>
          <w:tcPr>
            <w:tcW w:w="180" w:type="dxa"/>
          </w:tcPr>
          <w:p w14:paraId="438D0862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876801" w14:textId="6028FE08" w:rsidR="003F360D" w:rsidRPr="003F360D" w:rsidRDefault="003F360D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74,37</w:t>
            </w:r>
            <w:r w:rsidR="007E62D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</w:p>
        </w:tc>
      </w:tr>
      <w:tr w:rsidR="003F360D" w:rsidRPr="00EC5355" w14:paraId="32FD969D" w14:textId="77777777" w:rsidTr="004C4C9D">
        <w:trPr>
          <w:cantSplit/>
          <w:trHeight w:val="20"/>
        </w:trPr>
        <w:tc>
          <w:tcPr>
            <w:tcW w:w="5760" w:type="dxa"/>
          </w:tcPr>
          <w:p w14:paraId="1D026276" w14:textId="77777777" w:rsidR="003F360D" w:rsidRPr="00103E8C" w:rsidRDefault="003F360D" w:rsidP="003F360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103E8C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F880867" w14:textId="1FA67271" w:rsidR="003F360D" w:rsidRPr="004C4C9D" w:rsidRDefault="00575483" w:rsidP="004C4C9D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40,504</w:t>
            </w:r>
          </w:p>
        </w:tc>
        <w:tc>
          <w:tcPr>
            <w:tcW w:w="180" w:type="dxa"/>
          </w:tcPr>
          <w:p w14:paraId="20B758D2" w14:textId="77777777" w:rsidR="003F360D" w:rsidRPr="004C4C9D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D73E71" w14:textId="7F979719" w:rsidR="003F360D" w:rsidRPr="004C4C9D" w:rsidRDefault="000A4922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62DF" w:rsidRPr="004C4C9D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B47797"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EC5355" w:rsidRPr="000669B6" w14:paraId="3D69998C" w14:textId="77777777" w:rsidTr="00D5772E">
        <w:trPr>
          <w:cantSplit/>
          <w:trHeight w:val="20"/>
        </w:trPr>
        <w:tc>
          <w:tcPr>
            <w:tcW w:w="5760" w:type="dxa"/>
          </w:tcPr>
          <w:p w14:paraId="0746B84D" w14:textId="758C92B7" w:rsidR="00EC5355" w:rsidRPr="004C4C9D" w:rsidRDefault="007E62DF" w:rsidP="005E0C1B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</w:tcPr>
          <w:p w14:paraId="3F19057D" w14:textId="2CE56168" w:rsidR="00EC5355" w:rsidRPr="004C4C9D" w:rsidRDefault="00575483" w:rsidP="004C4C9D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907</w:t>
            </w:r>
          </w:p>
        </w:tc>
        <w:tc>
          <w:tcPr>
            <w:tcW w:w="180" w:type="dxa"/>
          </w:tcPr>
          <w:p w14:paraId="3DF469FF" w14:textId="77777777" w:rsidR="00EC5355" w:rsidRPr="002C38B1" w:rsidRDefault="00EC5355" w:rsidP="005E0C1B">
            <w:pPr>
              <w:jc w:val="right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4933074" w14:textId="20145633" w:rsidR="00EC5355" w:rsidRPr="004C4C9D" w:rsidRDefault="000A4922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47797">
              <w:rPr>
                <w:rFonts w:asciiTheme="majorBidi" w:hAnsiTheme="majorBidi" w:cstheme="majorBidi"/>
                <w:bCs/>
                <w:sz w:val="30"/>
                <w:szCs w:val="30"/>
              </w:rPr>
              <w:t>930</w:t>
            </w:r>
            <w:r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EC5355" w:rsidRPr="00EC5355" w14:paraId="71E0DA9C" w14:textId="77777777" w:rsidTr="004C4C9D">
        <w:trPr>
          <w:cantSplit/>
          <w:trHeight w:val="20"/>
        </w:trPr>
        <w:tc>
          <w:tcPr>
            <w:tcW w:w="5760" w:type="dxa"/>
          </w:tcPr>
          <w:p w14:paraId="6FF59F31" w14:textId="77777777" w:rsidR="00EC5355" w:rsidRPr="00103E8C" w:rsidRDefault="00EC5355" w:rsidP="005E0C1B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03E8C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CE902BA" w14:textId="473BB579" w:rsidR="00EC5355" w:rsidRPr="004C4C9D" w:rsidRDefault="00575483" w:rsidP="004C4C9D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41,411</w:t>
            </w:r>
          </w:p>
        </w:tc>
        <w:tc>
          <w:tcPr>
            <w:tcW w:w="180" w:type="dxa"/>
          </w:tcPr>
          <w:p w14:paraId="521A7103" w14:textId="77777777" w:rsidR="00EC5355" w:rsidRPr="00EC5355" w:rsidRDefault="00EC5355" w:rsidP="005E0C1B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6E58F4" w14:textId="58ADBFB8" w:rsidR="00EC5355" w:rsidRPr="00EC5355" w:rsidRDefault="000A4922" w:rsidP="004C4C9D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46,592</w:t>
            </w:r>
          </w:p>
        </w:tc>
      </w:tr>
      <w:tr w:rsidR="00B47797" w:rsidRPr="00EC5355" w14:paraId="3D5CB898" w14:textId="77777777" w:rsidTr="004C4C9D">
        <w:trPr>
          <w:cantSplit/>
          <w:trHeight w:val="20"/>
        </w:trPr>
        <w:tc>
          <w:tcPr>
            <w:tcW w:w="5760" w:type="dxa"/>
          </w:tcPr>
          <w:p w14:paraId="5A2F8C34" w14:textId="77777777" w:rsidR="00B47797" w:rsidRPr="00103E8C" w:rsidRDefault="00B47797" w:rsidP="00B4779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73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103E8C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620" w:type="dxa"/>
          </w:tcPr>
          <w:p w14:paraId="6D2298B4" w14:textId="5F8E86C8" w:rsidR="00B47797" w:rsidRPr="00EC5355" w:rsidRDefault="00B47797" w:rsidP="004C4C9D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40,504</w:t>
            </w:r>
          </w:p>
        </w:tc>
        <w:tc>
          <w:tcPr>
            <w:tcW w:w="180" w:type="dxa"/>
          </w:tcPr>
          <w:p w14:paraId="63492E38" w14:textId="77777777" w:rsidR="00B47797" w:rsidRPr="00EC5355" w:rsidRDefault="00B47797" w:rsidP="00B47797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7F0BDD" w14:textId="1B63C9ED" w:rsidR="00B47797" w:rsidRPr="004C4C9D" w:rsidRDefault="00B47797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47,123</w:t>
            </w:r>
          </w:p>
        </w:tc>
      </w:tr>
      <w:tr w:rsidR="00241284" w:rsidRPr="00EC5355" w:rsidDel="00392D43" w14:paraId="7E792B7B" w14:textId="77777777" w:rsidTr="00D5772E">
        <w:trPr>
          <w:cantSplit/>
          <w:trHeight w:val="20"/>
        </w:trPr>
        <w:tc>
          <w:tcPr>
            <w:tcW w:w="5760" w:type="dxa"/>
          </w:tcPr>
          <w:p w14:paraId="0732C363" w14:textId="27FBBC76" w:rsidR="00241284" w:rsidRPr="004C4C9D" w:rsidDel="00392D43" w:rsidRDefault="00241284" w:rsidP="00241284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17E628A" w14:textId="643AAD9B" w:rsidR="00241284" w:rsidRPr="004C4C9D" w:rsidDel="00392D43" w:rsidRDefault="00575483" w:rsidP="004C4C9D">
            <w:pPr>
              <w:ind w:right="107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907</w:t>
            </w:r>
          </w:p>
        </w:tc>
        <w:tc>
          <w:tcPr>
            <w:tcW w:w="180" w:type="dxa"/>
          </w:tcPr>
          <w:p w14:paraId="28971D1A" w14:textId="77777777" w:rsidR="00241284" w:rsidRPr="002C38B1" w:rsidDel="00392D43" w:rsidRDefault="00241284" w:rsidP="00241284">
            <w:pPr>
              <w:jc w:val="right"/>
              <w:rPr>
                <w:rFonts w:asciiTheme="majorHAnsi" w:hAnsiTheme="majorHAnsi" w:cstheme="majorHAns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444789" w14:textId="5E46433E" w:rsidR="00241284" w:rsidRPr="004C4C9D" w:rsidDel="00392D43" w:rsidRDefault="007E62DF" w:rsidP="004C4C9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B47797">
              <w:rPr>
                <w:rFonts w:asciiTheme="majorBidi" w:hAnsiTheme="majorBidi" w:cstheme="majorBidi"/>
                <w:bCs/>
                <w:sz w:val="30"/>
                <w:szCs w:val="30"/>
              </w:rPr>
              <w:t>944</w:t>
            </w:r>
            <w:r w:rsidRPr="004C4C9D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EC5355" w:rsidRPr="00EC5355" w14:paraId="032513F2" w14:textId="77777777" w:rsidTr="004C4C9D">
        <w:trPr>
          <w:cantSplit/>
          <w:trHeight w:val="20"/>
        </w:trPr>
        <w:tc>
          <w:tcPr>
            <w:tcW w:w="5760" w:type="dxa"/>
          </w:tcPr>
          <w:p w14:paraId="034DD34C" w14:textId="77777777" w:rsidR="00EC5355" w:rsidRPr="00EC5355" w:rsidRDefault="00EC5355" w:rsidP="005E0C1B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EC535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BAFB40B" w14:textId="488E7990" w:rsidR="00EC5355" w:rsidRPr="004C4C9D" w:rsidRDefault="00575483" w:rsidP="004C4C9D">
            <w:pPr>
              <w:ind w:right="107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41,411</w:t>
            </w:r>
          </w:p>
        </w:tc>
        <w:tc>
          <w:tcPr>
            <w:tcW w:w="180" w:type="dxa"/>
          </w:tcPr>
          <w:p w14:paraId="7E9AF4FE" w14:textId="77777777" w:rsidR="00EC5355" w:rsidRPr="00EC5355" w:rsidRDefault="00EC5355" w:rsidP="005E0C1B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B5B3CE" w14:textId="1CDA7390" w:rsidR="00EC5355" w:rsidRPr="00EC5355" w:rsidRDefault="000A4922" w:rsidP="004C4C9D">
            <w:pPr>
              <w:ind w:right="103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46,179</w:t>
            </w:r>
          </w:p>
        </w:tc>
      </w:tr>
      <w:tr w:rsidR="007E62DF" w:rsidRPr="00EC5355" w14:paraId="1D680145" w14:textId="77777777" w:rsidTr="004C4C9D">
        <w:trPr>
          <w:cantSplit/>
          <w:trHeight w:val="20"/>
        </w:trPr>
        <w:tc>
          <w:tcPr>
            <w:tcW w:w="5760" w:type="dxa"/>
          </w:tcPr>
          <w:p w14:paraId="4A0FA24A" w14:textId="77777777" w:rsidR="007E62DF" w:rsidRPr="00EC5355" w:rsidRDefault="007E62DF" w:rsidP="005E0C1B">
            <w:pPr>
              <w:pStyle w:val="ListBullet3"/>
              <w:numPr>
                <w:ilvl w:val="0"/>
                <w:numId w:val="0"/>
              </w:numPr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54D1BBF6" w14:textId="77777777" w:rsidR="007E62DF" w:rsidRPr="00EC5355" w:rsidDel="00392D43" w:rsidRDefault="007E62DF" w:rsidP="005E0C1B">
            <w:pPr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24A65C" w14:textId="77777777" w:rsidR="007E62DF" w:rsidRPr="00EC5355" w:rsidRDefault="007E62DF" w:rsidP="005E0C1B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20ED0AB" w14:textId="77777777" w:rsidR="007E62DF" w:rsidRDefault="007E62DF" w:rsidP="005E0C1B">
            <w:pPr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3F360D" w:rsidRPr="00EC5355" w14:paraId="15E30C3E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DEE296B" w14:textId="03902485" w:rsidR="003F360D" w:rsidRPr="00EC5355" w:rsidRDefault="003F360D" w:rsidP="003F36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="00FB6837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620" w:type="dxa"/>
          </w:tcPr>
          <w:p w14:paraId="44B7C4B7" w14:textId="4BD5C78D" w:rsidR="003F360D" w:rsidRPr="00EC5355" w:rsidRDefault="0024128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(68,</w:t>
            </w:r>
            <w:r w:rsidR="003307BB">
              <w:rPr>
                <w:rFonts w:asciiTheme="majorHAnsi" w:hAnsiTheme="majorHAnsi" w:cstheme="majorHAnsi"/>
                <w:sz w:val="30"/>
                <w:szCs w:val="30"/>
              </w:rPr>
              <w:t>405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0267F6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5B2D25" w14:textId="587C3059" w:rsidR="003F360D" w:rsidRPr="003F360D" w:rsidRDefault="003F360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(2</w:t>
            </w:r>
            <w:r w:rsidR="003307BB">
              <w:rPr>
                <w:rFonts w:asciiTheme="majorHAnsi" w:hAnsiTheme="majorHAnsi" w:cstheme="majorHAnsi"/>
                <w:sz w:val="30"/>
                <w:szCs w:val="30"/>
              </w:rPr>
              <w:t>10,578</w:t>
            </w: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3F360D" w:rsidRPr="00EC5355" w14:paraId="4089B4AD" w14:textId="77777777" w:rsidTr="00D5772E">
        <w:trPr>
          <w:cantSplit/>
          <w:trHeight w:val="20"/>
        </w:trPr>
        <w:tc>
          <w:tcPr>
            <w:tcW w:w="5760" w:type="dxa"/>
            <w:vAlign w:val="bottom"/>
          </w:tcPr>
          <w:p w14:paraId="425962D7" w14:textId="2F57A09F" w:rsidR="003F360D" w:rsidRPr="00EC5355" w:rsidRDefault="003F360D" w:rsidP="003F360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="00FB6837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ใช้ไปใน</w:t>
            </w: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620" w:type="dxa"/>
          </w:tcPr>
          <w:p w14:paraId="7A31B468" w14:textId="4FB9C8E1" w:rsidR="003F360D" w:rsidRPr="00EC5355" w:rsidRDefault="0024128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(35,</w:t>
            </w:r>
            <w:r w:rsidR="003307BB">
              <w:rPr>
                <w:rFonts w:asciiTheme="majorHAnsi" w:hAnsiTheme="majorHAnsi" w:cstheme="majorHAnsi"/>
                <w:sz w:val="30"/>
                <w:szCs w:val="30"/>
              </w:rPr>
              <w:t>577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FE305F8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68F59B" w14:textId="60139DAD" w:rsidR="003F360D" w:rsidRPr="003F360D" w:rsidRDefault="003F360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(1</w:t>
            </w:r>
            <w:r w:rsidR="003307BB">
              <w:rPr>
                <w:rFonts w:asciiTheme="majorHAnsi" w:hAnsiTheme="majorHAnsi" w:cstheme="majorHAnsi"/>
                <w:sz w:val="30"/>
                <w:szCs w:val="30"/>
              </w:rPr>
              <w:t>98,526</w:t>
            </w: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3F360D" w:rsidRPr="00EC5355" w14:paraId="0F715270" w14:textId="77777777" w:rsidTr="00D5772E">
        <w:trPr>
          <w:cantSplit/>
          <w:trHeight w:val="20"/>
        </w:trPr>
        <w:tc>
          <w:tcPr>
            <w:tcW w:w="5760" w:type="dxa"/>
          </w:tcPr>
          <w:p w14:paraId="59648D79" w14:textId="7CB27ED3" w:rsidR="003F360D" w:rsidRPr="00EC5355" w:rsidRDefault="003F360D" w:rsidP="004C4C9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กระแสเงินสด</w:t>
            </w:r>
            <w:r w:rsidR="00FB6837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ได้มาจาก</w:t>
            </w:r>
            <w:r w:rsidRPr="00EC5355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กิจกรรมจัดหาเงิน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077A83A" w14:textId="66B85DCF" w:rsidR="003F360D" w:rsidRPr="00EC5355" w:rsidRDefault="0024128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231,768</w:t>
            </w:r>
          </w:p>
        </w:tc>
        <w:tc>
          <w:tcPr>
            <w:tcW w:w="180" w:type="dxa"/>
          </w:tcPr>
          <w:p w14:paraId="797D8A5E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7FF76" w14:textId="279E69F9" w:rsidR="003F360D" w:rsidRPr="003F360D" w:rsidRDefault="003F360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388,509</w:t>
            </w:r>
          </w:p>
        </w:tc>
      </w:tr>
      <w:tr w:rsidR="003F360D" w:rsidRPr="00EC5355" w14:paraId="25A6314E" w14:textId="77777777" w:rsidTr="00D5772E">
        <w:trPr>
          <w:cantSplit/>
          <w:trHeight w:val="20"/>
        </w:trPr>
        <w:tc>
          <w:tcPr>
            <w:tcW w:w="5760" w:type="dxa"/>
          </w:tcPr>
          <w:p w14:paraId="09745CF2" w14:textId="77777777" w:rsidR="003F360D" w:rsidRPr="00EC5355" w:rsidRDefault="003F360D" w:rsidP="003F360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EC5355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01E639D" w14:textId="035442B6" w:rsidR="003F360D" w:rsidRPr="00EC5355" w:rsidRDefault="0024128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ind w:right="-8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127,786</w:t>
            </w:r>
          </w:p>
        </w:tc>
        <w:tc>
          <w:tcPr>
            <w:tcW w:w="180" w:type="dxa"/>
          </w:tcPr>
          <w:p w14:paraId="38E0649D" w14:textId="77777777" w:rsidR="003F360D" w:rsidRPr="00EC5355" w:rsidRDefault="003F360D" w:rsidP="003F360D">
            <w:pPr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80A811" w14:textId="528FFE02" w:rsidR="003F360D" w:rsidRPr="00DA1534" w:rsidRDefault="003F360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ind w:right="-78"/>
              <w:jc w:val="both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(20,595)</w:t>
            </w:r>
            <w:r w:rsidRPr="004C4C9D" w:rsidDel="006F037A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1D62F0C" w14:textId="77777777" w:rsidR="00D5772E" w:rsidRDefault="00D5772E" w:rsidP="00D5772E">
      <w:pPr>
        <w:pStyle w:val="BodyText2"/>
        <w:ind w:left="540"/>
        <w:rPr>
          <w:b/>
          <w:bCs/>
        </w:rPr>
      </w:pPr>
    </w:p>
    <w:p w14:paraId="00FEE8DB" w14:textId="4E37CCBC" w:rsidR="0036577E" w:rsidRPr="002C38B1" w:rsidRDefault="0036577E" w:rsidP="0036577E">
      <w:pPr>
        <w:pStyle w:val="BodyText2"/>
        <w:ind w:left="540"/>
        <w:rPr>
          <w:b/>
          <w:bCs/>
          <w:strike/>
        </w:rPr>
      </w:pPr>
    </w:p>
    <w:p w14:paraId="4DB62476" w14:textId="5FA191D7" w:rsidR="0036577E" w:rsidRDefault="0036577E" w:rsidP="0036577E">
      <w:pPr>
        <w:pStyle w:val="BodyText2"/>
        <w:ind w:left="540"/>
        <w:rPr>
          <w:b/>
          <w:bCs/>
        </w:rPr>
      </w:pPr>
    </w:p>
    <w:p w14:paraId="652CF167" w14:textId="0835E193" w:rsidR="0036577E" w:rsidRDefault="0036577E" w:rsidP="0036577E">
      <w:pPr>
        <w:pStyle w:val="BodyText2"/>
        <w:ind w:left="540"/>
        <w:rPr>
          <w:b/>
          <w:bCs/>
          <w:cs/>
        </w:rPr>
      </w:pPr>
    </w:p>
    <w:p w14:paraId="161B8020" w14:textId="257A492B" w:rsidR="0036577E" w:rsidRDefault="0036577E" w:rsidP="0036577E">
      <w:pPr>
        <w:pStyle w:val="BodyText2"/>
        <w:ind w:left="540"/>
        <w:rPr>
          <w:b/>
          <w:bCs/>
        </w:rPr>
      </w:pPr>
    </w:p>
    <w:p w14:paraId="5F55ACA5" w14:textId="74CD0E5B" w:rsidR="00C06C39" w:rsidRDefault="00C06C39" w:rsidP="0036577E">
      <w:pPr>
        <w:pStyle w:val="BodyText2"/>
        <w:ind w:left="540"/>
        <w:rPr>
          <w:b/>
          <w:bCs/>
        </w:rPr>
      </w:pPr>
    </w:p>
    <w:p w14:paraId="17B97F86" w14:textId="77777777" w:rsidR="00C06C39" w:rsidRDefault="00C06C39" w:rsidP="0036577E">
      <w:pPr>
        <w:pStyle w:val="BodyText2"/>
        <w:ind w:left="540"/>
        <w:rPr>
          <w:b/>
          <w:bCs/>
          <w:cs/>
        </w:rPr>
        <w:sectPr w:rsidR="00C06C39" w:rsidSect="00945EB4">
          <w:headerReference w:type="default" r:id="rId11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p w14:paraId="2477C6F6" w14:textId="1CBBB53E" w:rsidR="006133E7" w:rsidRPr="00E00820" w:rsidRDefault="006133E7" w:rsidP="00C06C39">
      <w:pPr>
        <w:pStyle w:val="BodyText2"/>
        <w:numPr>
          <w:ilvl w:val="0"/>
          <w:numId w:val="18"/>
        </w:numPr>
        <w:ind w:left="1350" w:hanging="540"/>
        <w:rPr>
          <w:b/>
          <w:bCs/>
          <w:cs/>
        </w:rPr>
      </w:pPr>
      <w:r w:rsidRPr="00E00820">
        <w:rPr>
          <w:b/>
          <w:bCs/>
          <w:cs/>
        </w:rPr>
        <w:t>ที่ดิน อาคารและอุปกร</w:t>
      </w:r>
      <w:r w:rsidRPr="00E00820">
        <w:rPr>
          <w:rFonts w:hint="cs"/>
          <w:b/>
          <w:bCs/>
          <w:cs/>
        </w:rPr>
        <w:t>ณ์</w:t>
      </w:r>
    </w:p>
    <w:p w14:paraId="5C43B3E9" w14:textId="480CB3BC" w:rsidR="00C06C39" w:rsidRPr="002C38B1" w:rsidRDefault="00C06C39" w:rsidP="002C38B1">
      <w:pPr>
        <w:pStyle w:val="BodyText2"/>
        <w:ind w:left="4752"/>
        <w:rPr>
          <w:lang w:val="en-US"/>
        </w:rPr>
      </w:pPr>
    </w:p>
    <w:tbl>
      <w:tblPr>
        <w:tblW w:w="1395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260"/>
        <w:gridCol w:w="247"/>
        <w:gridCol w:w="1193"/>
        <w:gridCol w:w="246"/>
        <w:gridCol w:w="1104"/>
        <w:gridCol w:w="246"/>
        <w:gridCol w:w="1374"/>
        <w:gridCol w:w="248"/>
        <w:gridCol w:w="1282"/>
      </w:tblGrid>
      <w:tr w:rsidR="00C06C39" w:rsidRPr="00C06C39" w14:paraId="11A05C65" w14:textId="77777777" w:rsidTr="0079307A">
        <w:trPr>
          <w:tblHeader/>
        </w:trPr>
        <w:tc>
          <w:tcPr>
            <w:tcW w:w="3510" w:type="dxa"/>
            <w:shd w:val="clear" w:color="auto" w:fill="auto"/>
          </w:tcPr>
          <w:p w14:paraId="26988010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shd w:val="clear" w:color="auto" w:fill="auto"/>
          </w:tcPr>
          <w:p w14:paraId="437599F6" w14:textId="5D2EF184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6C39" w:rsidRPr="00C06C39" w14:paraId="02BF0DEC" w14:textId="77777777" w:rsidTr="0079307A">
        <w:trPr>
          <w:tblHeader/>
        </w:trPr>
        <w:tc>
          <w:tcPr>
            <w:tcW w:w="3510" w:type="dxa"/>
            <w:shd w:val="clear" w:color="auto" w:fill="auto"/>
          </w:tcPr>
          <w:p w14:paraId="500542FE" w14:textId="6D63C660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E7DBDE" w14:textId="77777777" w:rsidR="00C06C39" w:rsidRPr="00641E6E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E6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7DEACC6E" w14:textId="6741BAE1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1E6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190AC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738AA7" w14:textId="5FAB2E4A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79307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E9B1A09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2BAF78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ถังบรรจุแก๊ส</w:t>
            </w:r>
          </w:p>
          <w:p w14:paraId="3F429E4A" w14:textId="451BC3F2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79307A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อุปกรณ์แก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๊</w:t>
            </w: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ส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9BF609C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C848FB9" w14:textId="23869717" w:rsidR="00C06C39" w:rsidRPr="00C06C39" w:rsidRDefault="00C06C39" w:rsidP="00793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5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8A6B39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40A9371" w14:textId="7F73FAA8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C7113F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ED6466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314D9C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F7B2820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06C39" w:rsidRPr="00C06C39" w14:paraId="600348A3" w14:textId="77777777" w:rsidTr="0079307A">
        <w:trPr>
          <w:tblHeader/>
        </w:trPr>
        <w:tc>
          <w:tcPr>
            <w:tcW w:w="3510" w:type="dxa"/>
            <w:shd w:val="clear" w:color="auto" w:fill="auto"/>
          </w:tcPr>
          <w:p w14:paraId="7685D658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13"/>
            <w:shd w:val="clear" w:color="auto" w:fill="auto"/>
            <w:vAlign w:val="bottom"/>
          </w:tcPr>
          <w:p w14:paraId="077CF658" w14:textId="2D419B4D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6C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06C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06C39" w:rsidRPr="00C06C39" w14:paraId="2E1E513C" w14:textId="77777777" w:rsidTr="0079307A">
        <w:tc>
          <w:tcPr>
            <w:tcW w:w="3510" w:type="dxa"/>
            <w:shd w:val="clear" w:color="auto" w:fill="auto"/>
          </w:tcPr>
          <w:p w14:paraId="790677AB" w14:textId="25511839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9CEE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2A65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E53E0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AC47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F6B69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2E869B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92D8C9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78672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D19661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26F0315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7D61E56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C569DB0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1EC379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C39" w:rsidRPr="00C06C39" w14:paraId="4213113C" w14:textId="77777777" w:rsidTr="0079307A">
        <w:tc>
          <w:tcPr>
            <w:tcW w:w="3510" w:type="dxa"/>
            <w:shd w:val="clear" w:color="auto" w:fill="auto"/>
          </w:tcPr>
          <w:p w14:paraId="5C1F4469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05347" w14:textId="3EAA0C9A" w:rsidR="00C06C39" w:rsidRPr="0014381C" w:rsidRDefault="000752E0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752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  <w:r w:rsidR="003C279C" w:rsidRPr="001438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52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78A2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DCFA2D" w14:textId="2CB52E15" w:rsidR="00C06C39" w:rsidRPr="0014381C" w:rsidRDefault="003C279C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C279C">
              <w:rPr>
                <w:rFonts w:asciiTheme="majorBidi" w:hAnsiTheme="majorBidi" w:cstheme="majorBidi"/>
                <w:sz w:val="30"/>
                <w:szCs w:val="30"/>
              </w:rPr>
              <w:t>130,75</w:t>
            </w:r>
            <w:r w:rsidRPr="001438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47666A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4D6B30" w14:textId="0A54A9F9" w:rsidR="00C06C39" w:rsidRPr="00C06C39" w:rsidRDefault="003C279C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C279C">
              <w:rPr>
                <w:rFonts w:asciiTheme="majorBidi" w:hAnsiTheme="majorBidi" w:cstheme="majorBidi"/>
                <w:sz w:val="30"/>
                <w:szCs w:val="30"/>
              </w:rPr>
              <w:t>58,96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15EBB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A001503" w14:textId="46EF27C9" w:rsidR="00C06C39" w:rsidRPr="00C06C39" w:rsidRDefault="003C279C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C279C">
              <w:rPr>
                <w:rFonts w:asciiTheme="majorBidi" w:hAnsiTheme="majorBidi" w:cstheme="majorBidi"/>
                <w:sz w:val="30"/>
                <w:szCs w:val="30"/>
              </w:rPr>
              <w:t>191,411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32C58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6D13AD8" w14:textId="4ED8ACDE" w:rsidR="00C06C39" w:rsidRPr="00C06C39" w:rsidRDefault="003C279C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C279C">
              <w:rPr>
                <w:rFonts w:asciiTheme="majorBidi" w:hAnsiTheme="majorBidi" w:cstheme="majorBidi"/>
                <w:sz w:val="30"/>
                <w:szCs w:val="30"/>
              </w:rPr>
              <w:t>141,629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CB1FAD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28AF3F5" w14:textId="2FBA55D8" w:rsidR="00C06C39" w:rsidRPr="00C06C39" w:rsidRDefault="003C279C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C279C">
              <w:rPr>
                <w:rFonts w:asciiTheme="majorBidi" w:hAnsiTheme="majorBidi" w:cstheme="majorBidi"/>
                <w:sz w:val="30"/>
                <w:szCs w:val="30"/>
              </w:rPr>
              <w:t>2,95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BDDC1D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9B223C4" w14:textId="6F1EFC06" w:rsidR="00C06C39" w:rsidRPr="00C06C39" w:rsidRDefault="003C279C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C279C">
              <w:rPr>
                <w:rFonts w:asciiTheme="majorBidi" w:hAnsiTheme="majorBidi" w:cstheme="majorBidi"/>
                <w:sz w:val="30"/>
                <w:szCs w:val="30"/>
              </w:rPr>
              <w:t>787,4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474C8" w:rsidRPr="00C06C39" w14:paraId="0130A5AA" w14:textId="77777777" w:rsidTr="00F9085C">
        <w:tc>
          <w:tcPr>
            <w:tcW w:w="3510" w:type="dxa"/>
          </w:tcPr>
          <w:p w14:paraId="70890E86" w14:textId="77777777" w:rsidR="009474C8" w:rsidRPr="00C06C39" w:rsidRDefault="009474C8" w:rsidP="0094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FF21D1" w14:textId="14012A72" w:rsidR="009474C8" w:rsidRPr="00C06C39" w:rsidRDefault="009474C8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76,538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12192" w14:textId="77777777" w:rsidR="009474C8" w:rsidRPr="00C06C39" w:rsidRDefault="009474C8" w:rsidP="00947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31C54A" w14:textId="347F8A1B" w:rsidR="009474C8" w:rsidRPr="00C06C39" w:rsidRDefault="009474C8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21,391</w:t>
            </w:r>
          </w:p>
        </w:tc>
        <w:tc>
          <w:tcPr>
            <w:tcW w:w="270" w:type="dxa"/>
          </w:tcPr>
          <w:p w14:paraId="166A8D43" w14:textId="77777777" w:rsidR="009474C8" w:rsidRPr="00C06C39" w:rsidRDefault="009474C8" w:rsidP="00947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A13F7" w14:textId="1BE1F584" w:rsidR="009474C8" w:rsidRPr="00C06C39" w:rsidRDefault="009474C8" w:rsidP="008B16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9CAF4A" w14:textId="77777777" w:rsidR="009474C8" w:rsidRPr="00C06C39" w:rsidRDefault="009474C8" w:rsidP="00947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EFD8B71" w14:textId="3AB44EF8" w:rsidR="009474C8" w:rsidRPr="00C06C39" w:rsidRDefault="009474C8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101,29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DB348F" w14:textId="77777777" w:rsidR="009474C8" w:rsidRPr="00C06C39" w:rsidRDefault="009474C8" w:rsidP="00947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77C28DF" w14:textId="2C2900B2" w:rsidR="009474C8" w:rsidRPr="00C06C39" w:rsidRDefault="009474C8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19,78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389B19" w14:textId="77777777" w:rsidR="009474C8" w:rsidRPr="00C06C39" w:rsidRDefault="009474C8" w:rsidP="00947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3A2EEBE" w14:textId="38BDC0BF" w:rsidR="009474C8" w:rsidRPr="00C06C39" w:rsidRDefault="009474C8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16,607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CADAEA4" w14:textId="77777777" w:rsidR="009474C8" w:rsidRPr="00C06C39" w:rsidRDefault="009474C8" w:rsidP="00947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E118538" w14:textId="7D04B614" w:rsidR="009474C8" w:rsidRPr="00C06C39" w:rsidRDefault="009474C8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235,61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06C39" w:rsidRPr="00C06C39" w14:paraId="77513CD4" w14:textId="77777777" w:rsidTr="0079307A">
        <w:tc>
          <w:tcPr>
            <w:tcW w:w="3510" w:type="dxa"/>
          </w:tcPr>
          <w:p w14:paraId="361817BF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3D99F" w14:textId="63B50178" w:rsidR="00C06C39" w:rsidRPr="0014381C" w:rsidRDefault="00B8290F" w:rsidP="0014381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43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07D6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68C88B" w14:textId="1F679B29" w:rsidR="00C06C39" w:rsidRPr="0014381C" w:rsidRDefault="00B8290F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4381C">
              <w:rPr>
                <w:rFonts w:asciiTheme="majorBidi" w:hAnsiTheme="majorBidi" w:cstheme="majorBidi"/>
                <w:sz w:val="30"/>
                <w:szCs w:val="30"/>
              </w:rPr>
              <w:t>3,882</w:t>
            </w:r>
          </w:p>
        </w:tc>
        <w:tc>
          <w:tcPr>
            <w:tcW w:w="270" w:type="dxa"/>
            <w:vAlign w:val="bottom"/>
          </w:tcPr>
          <w:p w14:paraId="0FE23F56" w14:textId="66D637EF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A47A9D" w14:textId="4A9C01A1" w:rsidR="00C06C39" w:rsidRPr="00C06C39" w:rsidRDefault="00D565A4" w:rsidP="008B16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00D7F7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569ED2E" w14:textId="5A169007" w:rsidR="00C06C39" w:rsidRPr="00C06C39" w:rsidRDefault="00D565A4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BCDE5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7ABA220" w14:textId="3457C570" w:rsidR="00C06C39" w:rsidRPr="00C06C39" w:rsidRDefault="00D565A4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565A4">
              <w:rPr>
                <w:rFonts w:asciiTheme="majorBidi" w:hAnsiTheme="majorBidi" w:cstheme="majorBidi"/>
                <w:sz w:val="30"/>
                <w:szCs w:val="30"/>
              </w:rPr>
              <w:t>(1,01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7787A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A9B1BCD" w14:textId="497B9FAB" w:rsidR="00C06C39" w:rsidRPr="00C06C39" w:rsidRDefault="00D565A4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(7,015)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869277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4ADB6F8" w14:textId="0B323200" w:rsidR="00C06C39" w:rsidRPr="00C06C39" w:rsidRDefault="00B8290F" w:rsidP="008B1602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90F" w:rsidRPr="00C06C39" w14:paraId="5B97981C" w14:textId="77777777" w:rsidTr="0079307A">
        <w:tc>
          <w:tcPr>
            <w:tcW w:w="3510" w:type="dxa"/>
          </w:tcPr>
          <w:p w14:paraId="24D86C29" w14:textId="2AB3FABD" w:rsidR="00B8290F" w:rsidRPr="00C06C39" w:rsidRDefault="00B8290F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BA19EB" w14:textId="4FC753DF" w:rsidR="00B8290F" w:rsidRPr="0014381C" w:rsidRDefault="00B8290F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4381C">
              <w:rPr>
                <w:rFonts w:asciiTheme="majorBidi" w:hAnsiTheme="majorBidi" w:cstheme="majorBidi"/>
                <w:sz w:val="30"/>
                <w:szCs w:val="30"/>
              </w:rPr>
              <w:t>(19,538)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1089E" w14:textId="77777777" w:rsidR="00B8290F" w:rsidRPr="00C06C39" w:rsidRDefault="00B8290F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344A5F" w14:textId="06559D07" w:rsidR="00B8290F" w:rsidRPr="0014381C" w:rsidRDefault="00B8290F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4381C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5C5133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Pr="001438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D160875" w14:textId="77777777" w:rsidR="00B8290F" w:rsidRPr="00C06C39" w:rsidRDefault="00B8290F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F6AB6" w14:textId="1FB4EE56" w:rsidR="00B8290F" w:rsidRDefault="00B8290F" w:rsidP="008B16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BDABD8" w14:textId="77777777" w:rsidR="00B8290F" w:rsidRPr="00C06C39" w:rsidRDefault="00B8290F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D76749A" w14:textId="7B2825E4" w:rsidR="00B8290F" w:rsidRDefault="00B8290F" w:rsidP="008B16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6430F4" w14:textId="77777777" w:rsidR="00B8290F" w:rsidRPr="00C06C39" w:rsidRDefault="00B8290F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B6E7F7" w14:textId="4E429510" w:rsidR="00B8290F" w:rsidRPr="00D565A4" w:rsidRDefault="00B8290F" w:rsidP="008B16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EDDB14" w14:textId="77777777" w:rsidR="00B8290F" w:rsidRPr="00C06C39" w:rsidRDefault="00B8290F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8FA5AC5" w14:textId="6B5D5CC1" w:rsidR="00B8290F" w:rsidRDefault="00B8290F" w:rsidP="008B160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78FC7F" w14:textId="77777777" w:rsidR="00B8290F" w:rsidRPr="00C06C39" w:rsidRDefault="00B8290F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77B9888" w14:textId="5F2504DB" w:rsidR="00B8290F" w:rsidRDefault="00B8290F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C5133">
              <w:rPr>
                <w:rFonts w:asciiTheme="majorBidi" w:hAnsiTheme="majorBidi" w:cstheme="majorBidi"/>
                <w:sz w:val="30"/>
                <w:szCs w:val="30"/>
              </w:rPr>
              <w:t>1,456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06C39" w:rsidRPr="00C06C39" w14:paraId="69F3D332" w14:textId="77777777" w:rsidTr="0079307A">
        <w:tc>
          <w:tcPr>
            <w:tcW w:w="3510" w:type="dxa"/>
          </w:tcPr>
          <w:p w14:paraId="02979112" w14:textId="10EC5FE0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F643E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F643E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A5235A" w14:textId="4C2BD284" w:rsidR="00C06C39" w:rsidRPr="0014381C" w:rsidRDefault="00E038FC" w:rsidP="0014381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4381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9F5E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6CB22D" w14:textId="4837FF59" w:rsidR="00C06C39" w:rsidRPr="00C06C39" w:rsidRDefault="00E038FC" w:rsidP="0014381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FC232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DDF2A7" w14:textId="274BDAAA" w:rsidR="00C06C39" w:rsidRPr="00C06C39" w:rsidRDefault="00E038FC" w:rsidP="008B16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B2B5D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FF65297" w14:textId="1A61505F" w:rsidR="00C06C39" w:rsidRPr="00C06C39" w:rsidRDefault="00E038FC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(1,951)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CB5D45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FC607FE" w14:textId="664B010C" w:rsidR="00C06C39" w:rsidRPr="00C06C39" w:rsidRDefault="00E038FC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(5,168)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2D72A3" w14:textId="289A337D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993CF79" w14:textId="3EB60FBD" w:rsidR="00C06C39" w:rsidRPr="00C06C39" w:rsidRDefault="00E038FC" w:rsidP="008B160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68B434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79FD67A" w14:textId="65F3757F" w:rsidR="00C06C39" w:rsidRPr="00C06C39" w:rsidRDefault="00E038FC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(7,119)</w:t>
            </w:r>
          </w:p>
        </w:tc>
      </w:tr>
      <w:tr w:rsidR="00C06C39" w:rsidRPr="00C06C39" w14:paraId="3B05C9B7" w14:textId="77777777" w:rsidTr="0079307A">
        <w:tc>
          <w:tcPr>
            <w:tcW w:w="3510" w:type="dxa"/>
            <w:shd w:val="clear" w:color="auto" w:fill="auto"/>
          </w:tcPr>
          <w:p w14:paraId="13CD20C3" w14:textId="3A00561B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93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3F6E8F3D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9EC0F" w14:textId="5220EB81" w:rsidR="00C06C39" w:rsidRPr="008B1602" w:rsidRDefault="00B8290F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1A735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87917" w14:textId="4AB108D5" w:rsidR="00C06C39" w:rsidRPr="008B1602" w:rsidRDefault="00B8290F" w:rsidP="0014381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</w:t>
            </w:r>
            <w:r w:rsidR="005C5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312A4338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618958" w14:textId="6972B4B0" w:rsidR="00C06C39" w:rsidRPr="008B1602" w:rsidRDefault="00B8290F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DED22E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2070D" w14:textId="2CF1A3D1" w:rsidR="00C06C39" w:rsidRPr="008B1602" w:rsidRDefault="00B8290F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294,901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455D7B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016C5" w14:textId="59881D60" w:rsidR="00C06C39" w:rsidRPr="008B1602" w:rsidRDefault="00B8290F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155,232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164A4E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D316E" w14:textId="2EAA0772" w:rsidR="00C06C39" w:rsidRPr="008B1602" w:rsidRDefault="00B8290F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CE3169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34A78B6" w14:textId="738010E3" w:rsidR="00C06C39" w:rsidRPr="008B1602" w:rsidRDefault="00B8290F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5C5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4,470</w:t>
            </w:r>
          </w:p>
        </w:tc>
      </w:tr>
      <w:tr w:rsidR="00C06C39" w:rsidRPr="00C06C39" w14:paraId="4023BBC8" w14:textId="77777777" w:rsidTr="000A4546">
        <w:tc>
          <w:tcPr>
            <w:tcW w:w="3510" w:type="dxa"/>
            <w:shd w:val="clear" w:color="auto" w:fill="auto"/>
          </w:tcPr>
          <w:p w14:paraId="68184506" w14:textId="749B78AB" w:rsidR="00C06C39" w:rsidRPr="0079307A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การรับรู้สินทรัพย์สิทธิการใช้จากการ</w:t>
            </w:r>
            <w:r w:rsidR="00B8290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930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ถือปฏิบัติตาม </w:t>
            </w:r>
            <w:r w:rsidRPr="0079307A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7930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เป็นครั้งแรก     </w:t>
            </w:r>
            <w:r w:rsidRPr="00793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7930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7930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(ข)</w:t>
            </w:r>
            <w:r w:rsidRPr="007930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CE554" w14:textId="20477405" w:rsidR="00C06C39" w:rsidRPr="004C4C9D" w:rsidRDefault="009D7959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</w:t>
            </w:r>
            <w:r w:rsidRPr="004C4C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C4C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67B72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A732C" w14:textId="2F59D96E" w:rsidR="00C06C39" w:rsidRPr="004C4C9D" w:rsidRDefault="009D7959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F11FA5" w14:textId="389C52DF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57F3C7" w14:textId="6023FE84" w:rsidR="00C06C39" w:rsidRPr="004C4C9D" w:rsidRDefault="009D7959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A2FF66E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DAB56" w14:textId="5FE7EF0F" w:rsidR="00C06C39" w:rsidRPr="009D7959" w:rsidRDefault="009D7959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D79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72BFC2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35430" w14:textId="3AE62B0A" w:rsidR="00C06C39" w:rsidRPr="004C4C9D" w:rsidRDefault="009D7959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9,866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317FB2" w14:textId="092D89A9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C835D" w14:textId="3306BE3C" w:rsidR="00C06C39" w:rsidRPr="004C4C9D" w:rsidRDefault="009D7959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486D5C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59855E4" w14:textId="04DA6FEE" w:rsidR="00C06C39" w:rsidRPr="004C4C9D" w:rsidRDefault="009D7959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14,333</w:t>
            </w:r>
          </w:p>
        </w:tc>
      </w:tr>
      <w:tr w:rsidR="000A4546" w:rsidRPr="00C06C39" w14:paraId="01D1EA2E" w14:textId="77777777" w:rsidTr="000A4546">
        <w:tc>
          <w:tcPr>
            <w:tcW w:w="3510" w:type="dxa"/>
            <w:shd w:val="clear" w:color="auto" w:fill="auto"/>
          </w:tcPr>
          <w:p w14:paraId="49219A7B" w14:textId="77777777" w:rsidR="000A4546" w:rsidRPr="0079307A" w:rsidRDefault="000A4546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03129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DAA885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FB9C1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05E6DF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76D6FA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D21DFC1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1CC05" w14:textId="77777777" w:rsidR="000A4546" w:rsidRPr="008B1602" w:rsidRDefault="000A4546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F4CE503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6E0C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95C808D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C71EB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6B3643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00D85C6" w14:textId="77777777" w:rsidR="000A4546" w:rsidRPr="00C06C39" w:rsidRDefault="000A4546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6C39" w:rsidRPr="00C06C39" w14:paraId="33522B27" w14:textId="77777777" w:rsidTr="000A4546">
        <w:tc>
          <w:tcPr>
            <w:tcW w:w="3510" w:type="dxa"/>
            <w:shd w:val="clear" w:color="auto" w:fill="auto"/>
          </w:tcPr>
          <w:p w14:paraId="35E7CB16" w14:textId="77777777" w:rsidR="00C06C39" w:rsidRPr="0079307A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7930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66E642" w14:textId="1314D32C" w:rsidR="00C06C39" w:rsidRPr="004C4C9D" w:rsidRDefault="009D7959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323,18</w:t>
            </w:r>
            <w:r w:rsidR="003202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C2E98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4550A" w14:textId="20F5F875" w:rsidR="00C06C39" w:rsidRPr="00F643EE" w:rsidRDefault="009D7959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</w:t>
            </w:r>
            <w:r w:rsidR="005C5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  <w:vAlign w:val="bottom"/>
          </w:tcPr>
          <w:p w14:paraId="092F0F9E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76CF9A" w14:textId="5DD66195" w:rsidR="00C06C39" w:rsidRPr="00F643EE" w:rsidRDefault="009D7959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58,966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07316C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8FFB40E" w14:textId="17496032" w:rsidR="00C06C39" w:rsidRPr="00F643EE" w:rsidRDefault="009D7959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294,90</w:t>
            </w:r>
            <w:r w:rsidR="003202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AB634B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0CF56F" w14:textId="40AFCBD6" w:rsidR="00C06C39" w:rsidRPr="00F643EE" w:rsidRDefault="009D7959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165,098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307E36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966C41E" w14:textId="561352DC" w:rsidR="00C06C39" w:rsidRPr="00F643EE" w:rsidRDefault="009D7959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7E9F52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2B2E042" w14:textId="74FC20C6" w:rsidR="00C06C39" w:rsidRPr="00F643EE" w:rsidRDefault="009D7959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</w:t>
            </w:r>
            <w:r w:rsidR="005C5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8,803</w:t>
            </w:r>
          </w:p>
        </w:tc>
      </w:tr>
      <w:tr w:rsidR="00C06C39" w:rsidRPr="00C06C39" w14:paraId="6F66129D" w14:textId="77777777" w:rsidTr="0079307A">
        <w:tc>
          <w:tcPr>
            <w:tcW w:w="3510" w:type="dxa"/>
          </w:tcPr>
          <w:p w14:paraId="724E5593" w14:textId="77777777" w:rsidR="00C06C39" w:rsidRPr="0079307A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07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35E382" w14:textId="2D6EC8E6" w:rsidR="00C06C39" w:rsidRPr="00C06C39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5DCD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D65CE0" w14:textId="07823821" w:rsidR="00C06C39" w:rsidRPr="00C06C39" w:rsidRDefault="00320211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48B5FAB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60AD5B" w14:textId="6ACFCF77" w:rsidR="00C06C39" w:rsidRPr="00C06C39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E7323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37EE7C9" w14:textId="29B0088E" w:rsidR="00C06C39" w:rsidRPr="00C06C39" w:rsidRDefault="00320211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8EE8A8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3803852" w14:textId="6144FCC3" w:rsidR="00C06C39" w:rsidRPr="00C06C39" w:rsidRDefault="00320211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FD599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A639BDF" w14:textId="2EA1A220" w:rsidR="00C06C39" w:rsidRPr="00F643EE" w:rsidRDefault="00320211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52,449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5FB0E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41331B1" w14:textId="09D584F0" w:rsidR="00C06C39" w:rsidRPr="00C06C39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104,</w:t>
            </w:r>
            <w:r w:rsidR="00320211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</w:tr>
      <w:tr w:rsidR="00C06C39" w:rsidRPr="00C06C39" w14:paraId="480154B5" w14:textId="77777777" w:rsidTr="0079307A">
        <w:tc>
          <w:tcPr>
            <w:tcW w:w="3510" w:type="dxa"/>
          </w:tcPr>
          <w:p w14:paraId="479C3529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03877" w14:textId="4F3F1E01" w:rsidR="00C06C39" w:rsidRPr="004C4C9D" w:rsidRDefault="00F643EE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30D8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DA4417" w14:textId="5F59A076" w:rsidR="00C06C39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320211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  <w:vAlign w:val="bottom"/>
          </w:tcPr>
          <w:p w14:paraId="2972F69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6B6064" w14:textId="436EDD5C" w:rsidR="00C06C39" w:rsidRPr="004C4C9D" w:rsidRDefault="00F643EE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5DAC20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8A1329F" w14:textId="0C6DAE54" w:rsidR="00C06C39" w:rsidRPr="00C06C39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30,7</w:t>
            </w:r>
            <w:r w:rsidR="00320211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1FE64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1D26745" w14:textId="0F2EF9D4" w:rsidR="00C06C39" w:rsidRPr="00C06C39" w:rsidRDefault="00F643EE" w:rsidP="004C4C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D0995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0982959" w14:textId="66C58FB9" w:rsidR="00C06C39" w:rsidRPr="004C4C9D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(61</w:t>
            </w:r>
            <w:r w:rsidRPr="004C4C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202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048</w:t>
            </w:r>
            <w:r w:rsidRPr="004C4C9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8772DB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F22E03E" w14:textId="5E22B081" w:rsidR="00C06C39" w:rsidRPr="004C4C9D" w:rsidRDefault="00F643EE" w:rsidP="004C4C9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6C39" w:rsidRPr="00C06C39" w14:paraId="1ABB2A8E" w14:textId="77777777" w:rsidTr="0079307A">
        <w:tc>
          <w:tcPr>
            <w:tcW w:w="3510" w:type="dxa"/>
          </w:tcPr>
          <w:p w14:paraId="672935B5" w14:textId="24F3E95D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F643E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F643E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FE5498" w14:textId="460BE512" w:rsidR="00C06C39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01E0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8C4E47" w14:textId="15728DF2" w:rsidR="00C06C39" w:rsidRPr="00C06C39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(609)</w:t>
            </w:r>
          </w:p>
        </w:tc>
        <w:tc>
          <w:tcPr>
            <w:tcW w:w="270" w:type="dxa"/>
            <w:vAlign w:val="bottom"/>
          </w:tcPr>
          <w:p w14:paraId="56A3D6E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7939D5" w14:textId="70B97BEC" w:rsidR="00C06C39" w:rsidRPr="00C06C39" w:rsidRDefault="00F643EE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AC8442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C5AB6B0" w14:textId="6FEF05DE" w:rsidR="00C06C39" w:rsidRPr="00C06C39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(2,415)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1F483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E2159DD" w14:textId="3C439578" w:rsidR="00C06C39" w:rsidRPr="00C06C39" w:rsidRDefault="00F643EE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(6,465)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8159D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D614050" w14:textId="2BE5176F" w:rsidR="00C06C39" w:rsidRPr="00F643EE" w:rsidRDefault="00F643E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ED0C6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F01FFB2" w14:textId="21111899" w:rsidR="00C06C39" w:rsidRPr="00C06C39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(9,779)</w:t>
            </w:r>
          </w:p>
        </w:tc>
      </w:tr>
      <w:tr w:rsidR="00F643EE" w:rsidRPr="00C06C39" w14:paraId="10B2A958" w14:textId="77777777" w:rsidTr="0079307A">
        <w:tc>
          <w:tcPr>
            <w:tcW w:w="3510" w:type="dxa"/>
          </w:tcPr>
          <w:p w14:paraId="303B74A3" w14:textId="6366F41D" w:rsidR="00F643EE" w:rsidRPr="00C06C39" w:rsidRDefault="00F643EE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4EA7" w14:textId="3FA037C4" w:rsidR="00F643EE" w:rsidRPr="004C4C9D" w:rsidRDefault="00F643EE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45AC6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8B2C61" w14:textId="0088388B" w:rsidR="00F643EE" w:rsidRPr="00C06C39" w:rsidRDefault="00F643EE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3265E6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7BE82B" w14:textId="541B8A94" w:rsidR="00F643EE" w:rsidRPr="00C06C39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4869BA0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B0D3971" w14:textId="04EDD3EA" w:rsidR="00F643EE" w:rsidRPr="00C06C39" w:rsidRDefault="00F643EE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1889B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9C27302" w14:textId="6B74C205" w:rsidR="00F643EE" w:rsidRPr="00C06C39" w:rsidRDefault="00F643EE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C2DF41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5FB9E0C" w14:textId="32E759F4" w:rsidR="00F643EE" w:rsidRPr="00F643EE" w:rsidRDefault="00F643E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EB1F9B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72850DA" w14:textId="7072AF7A" w:rsidR="00F643EE" w:rsidRPr="00C06C39" w:rsidRDefault="00F643EE" w:rsidP="004C4C9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6C39" w:rsidRPr="00C06C39" w14:paraId="5BD9C486" w14:textId="77777777" w:rsidTr="0079307A">
        <w:tc>
          <w:tcPr>
            <w:tcW w:w="3510" w:type="dxa"/>
            <w:shd w:val="clear" w:color="auto" w:fill="auto"/>
          </w:tcPr>
          <w:p w14:paraId="1C40D64E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A1D2A" w14:textId="4427A9C9" w:rsidR="00C06C39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327,64</w:t>
            </w:r>
            <w:r w:rsidR="003202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DC241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203F8" w14:textId="40A96E58" w:rsidR="00C06C39" w:rsidRPr="00F643EE" w:rsidRDefault="00320211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5C5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3,924</w:t>
            </w:r>
          </w:p>
        </w:tc>
        <w:tc>
          <w:tcPr>
            <w:tcW w:w="270" w:type="dxa"/>
          </w:tcPr>
          <w:p w14:paraId="0A9EF818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070A3" w14:textId="54AA8C4F" w:rsidR="00C06C39" w:rsidRPr="00F643EE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58,863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0DCE5F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2CBFB" w14:textId="3EFAF624" w:rsidR="00C06C39" w:rsidRPr="00F643EE" w:rsidRDefault="00320211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C5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48423D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1E0C6" w14:textId="3CC1AA8E" w:rsidR="00C06C39" w:rsidRPr="00F643EE" w:rsidRDefault="00F643EE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202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B8D1C4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421C3" w14:textId="6CB8DD81" w:rsidR="00C06C39" w:rsidRPr="00F643EE" w:rsidRDefault="00320211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A01106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A158D" w14:textId="7A7EE92A" w:rsidR="00C06C39" w:rsidRPr="00F643EE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</w:t>
            </w:r>
            <w:r w:rsidR="005C51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3,606</w:t>
            </w:r>
          </w:p>
        </w:tc>
      </w:tr>
      <w:tr w:rsidR="00C06C39" w:rsidRPr="00C06C39" w14:paraId="34FF0258" w14:textId="77777777" w:rsidTr="0079307A">
        <w:tc>
          <w:tcPr>
            <w:tcW w:w="3510" w:type="dxa"/>
            <w:shd w:val="clear" w:color="auto" w:fill="auto"/>
          </w:tcPr>
          <w:p w14:paraId="4C551DB9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2224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C95F4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9C34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6088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A2460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564BD8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8A99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1F81F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AA938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CA88C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4145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AA7D1C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8883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6C39" w:rsidRPr="00C06C39" w14:paraId="0905F4F4" w14:textId="77777777" w:rsidTr="0079307A">
        <w:tc>
          <w:tcPr>
            <w:tcW w:w="3510" w:type="dxa"/>
            <w:shd w:val="clear" w:color="auto" w:fill="auto"/>
          </w:tcPr>
          <w:p w14:paraId="3609CBAD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D7804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618BE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41ABE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DC97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D5B0D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BED27A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4180B50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976D26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E71B6A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79996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2FE27B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B4716B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13E2B0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6C39" w:rsidRPr="00C06C39" w14:paraId="6D023F52" w14:textId="77777777" w:rsidTr="0079307A">
        <w:tc>
          <w:tcPr>
            <w:tcW w:w="3510" w:type="dxa"/>
            <w:shd w:val="clear" w:color="auto" w:fill="auto"/>
          </w:tcPr>
          <w:p w14:paraId="4492F1B5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4F8804" w14:textId="5E471A66" w:rsidR="00C06C39" w:rsidRPr="008B1602" w:rsidRDefault="003C279C" w:rsidP="008B160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1E470" w14:textId="77777777" w:rsidR="00C06C39" w:rsidRPr="009474C8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454E24" w14:textId="07EA5C3B" w:rsidR="00C06C39" w:rsidRPr="009474C8" w:rsidRDefault="009474C8" w:rsidP="008B160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26,006</w:t>
            </w:r>
          </w:p>
        </w:tc>
        <w:tc>
          <w:tcPr>
            <w:tcW w:w="270" w:type="dxa"/>
          </w:tcPr>
          <w:p w14:paraId="6AD3906B" w14:textId="77777777" w:rsidR="00C06C39" w:rsidRPr="009474C8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5854CD" w14:textId="52302D05" w:rsidR="00C06C39" w:rsidRPr="009474C8" w:rsidRDefault="009474C8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17,982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BA2718" w14:textId="77777777" w:rsidR="00C06C39" w:rsidRPr="009474C8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47AAFC4" w14:textId="649AFB43" w:rsidR="00C06C39" w:rsidRPr="009474C8" w:rsidRDefault="009474C8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79,77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B5C931" w14:textId="77777777" w:rsidR="00C06C39" w:rsidRPr="009474C8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5F45896" w14:textId="23F72B64" w:rsidR="00C06C39" w:rsidRPr="009474C8" w:rsidRDefault="009474C8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98,69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F728AA" w14:textId="77777777" w:rsidR="00C06C39" w:rsidRPr="009474C8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9DFE81B" w14:textId="0068B584" w:rsidR="00C06C39" w:rsidRPr="009474C8" w:rsidRDefault="009474C8" w:rsidP="008B160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DD858A9" w14:textId="77777777" w:rsidR="00C06C39" w:rsidRPr="009474C8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FCE00D2" w14:textId="59160D44" w:rsidR="00C06C39" w:rsidRPr="009474C8" w:rsidRDefault="009474C8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222,456</w:t>
            </w:r>
          </w:p>
        </w:tc>
      </w:tr>
      <w:tr w:rsidR="00C06C39" w:rsidRPr="00C06C39" w14:paraId="7D3BA027" w14:textId="77777777" w:rsidTr="0079307A">
        <w:tc>
          <w:tcPr>
            <w:tcW w:w="3510" w:type="dxa"/>
            <w:shd w:val="clear" w:color="auto" w:fill="auto"/>
          </w:tcPr>
          <w:p w14:paraId="0A440E20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DE934D" w14:textId="71B711CF" w:rsidR="00C06C39" w:rsidRPr="008B1602" w:rsidRDefault="009474C8" w:rsidP="008B160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5DB39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77E30F" w14:textId="407FA3C0" w:rsidR="00C06C39" w:rsidRPr="00C06C39" w:rsidRDefault="009474C8" w:rsidP="008B160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9,164</w:t>
            </w:r>
          </w:p>
        </w:tc>
        <w:tc>
          <w:tcPr>
            <w:tcW w:w="270" w:type="dxa"/>
          </w:tcPr>
          <w:p w14:paraId="374EAFF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C221D9" w14:textId="53FB78E1" w:rsidR="00C06C39" w:rsidRPr="00C06C39" w:rsidRDefault="009474C8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29970B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38662D1" w14:textId="37C64BD2" w:rsidR="00C06C39" w:rsidRPr="00C06C39" w:rsidRDefault="009474C8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40,4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89BE32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0526EF0" w14:textId="6E5CA525" w:rsidR="00C06C39" w:rsidRPr="00C06C39" w:rsidRDefault="009474C8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10,16</w:t>
            </w:r>
            <w:r w:rsidR="0038187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76C0E2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7D273D2" w14:textId="40B9B3D2" w:rsidR="00C06C39" w:rsidRPr="00C06C39" w:rsidRDefault="009474C8" w:rsidP="008B160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FB21156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D4FE61B" w14:textId="22412700" w:rsidR="00C06C39" w:rsidRPr="00C06C39" w:rsidRDefault="009474C8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62,87</w:t>
            </w:r>
            <w:r w:rsidR="0038187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06C39" w:rsidRPr="00C06C39" w14:paraId="7EA21DD1" w14:textId="77777777" w:rsidTr="0079307A">
        <w:tc>
          <w:tcPr>
            <w:tcW w:w="3510" w:type="dxa"/>
            <w:shd w:val="clear" w:color="auto" w:fill="auto"/>
          </w:tcPr>
          <w:p w14:paraId="737BEC3B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227B35" w14:textId="2D5678A1" w:rsidR="00C06C39" w:rsidRPr="00C06C39" w:rsidRDefault="009474C8" w:rsidP="008B160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D901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EED671" w14:textId="24597B57" w:rsidR="00C06C39" w:rsidRPr="00C06C39" w:rsidRDefault="009474C8" w:rsidP="008B160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6,399</w:t>
            </w:r>
          </w:p>
        </w:tc>
        <w:tc>
          <w:tcPr>
            <w:tcW w:w="270" w:type="dxa"/>
          </w:tcPr>
          <w:p w14:paraId="2CA59D72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95E392" w14:textId="5B3788CD" w:rsidR="00C06C39" w:rsidRPr="00C06C39" w:rsidRDefault="009474C8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15,7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484AF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5714B16" w14:textId="5910FF78" w:rsidR="00C06C39" w:rsidRPr="00C06C39" w:rsidRDefault="009474C8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5A64E8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4DDF0EB" w14:textId="7CB6D3B7" w:rsidR="00C06C39" w:rsidRPr="00C06C39" w:rsidRDefault="009474C8" w:rsidP="008B160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706302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F92EC1D" w14:textId="0CE4FDE2" w:rsidR="00C06C39" w:rsidRPr="00C06C39" w:rsidRDefault="009474C8" w:rsidP="008B160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78EAB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D0DC5A" w14:textId="34E303E9" w:rsidR="00C06C39" w:rsidRPr="00C06C39" w:rsidRDefault="009474C8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22,475</w:t>
            </w:r>
          </w:p>
        </w:tc>
      </w:tr>
      <w:tr w:rsidR="00374AE8" w:rsidRPr="00C06C39" w14:paraId="73F5BC2D" w14:textId="77777777" w:rsidTr="004C4C9D">
        <w:tc>
          <w:tcPr>
            <w:tcW w:w="3510" w:type="dxa"/>
            <w:shd w:val="clear" w:color="auto" w:fill="auto"/>
          </w:tcPr>
          <w:p w14:paraId="6E1C12BB" w14:textId="39AEAE66" w:rsidR="00374AE8" w:rsidRPr="00C06C39" w:rsidRDefault="00374AE8" w:rsidP="0037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078559" w14:textId="6ED931C9" w:rsidR="00374AE8" w:rsidRDefault="00374AE8" w:rsidP="00374A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37316" w14:textId="77777777" w:rsidR="00374AE8" w:rsidRPr="00C06C39" w:rsidRDefault="00374AE8" w:rsidP="00374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B2DEF9" w14:textId="6F9C4F98" w:rsidR="00374AE8" w:rsidRPr="004C4C9D" w:rsidRDefault="00374AE8" w:rsidP="00374AE8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(791)</w:t>
            </w:r>
          </w:p>
        </w:tc>
        <w:tc>
          <w:tcPr>
            <w:tcW w:w="270" w:type="dxa"/>
          </w:tcPr>
          <w:p w14:paraId="2120B0FA" w14:textId="77777777" w:rsidR="00374AE8" w:rsidRPr="00C06C39" w:rsidRDefault="00374AE8" w:rsidP="00374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323B56" w14:textId="561EC24D" w:rsidR="00374AE8" w:rsidRPr="009474C8" w:rsidRDefault="00374AE8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1B4E3F" w14:textId="77777777" w:rsidR="00374AE8" w:rsidRPr="00C06C39" w:rsidRDefault="00374AE8" w:rsidP="00374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A95B866" w14:textId="17BCF62C" w:rsidR="00374AE8" w:rsidRPr="009474C8" w:rsidRDefault="00374AE8" w:rsidP="004C4C9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D02860" w14:textId="77777777" w:rsidR="00374AE8" w:rsidRPr="00C06C39" w:rsidRDefault="00374AE8" w:rsidP="00374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A9C683" w14:textId="06B292BD" w:rsidR="00374AE8" w:rsidRDefault="00374AE8" w:rsidP="00374AE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316F0C" w14:textId="77777777" w:rsidR="00374AE8" w:rsidRPr="00C06C39" w:rsidRDefault="00374AE8" w:rsidP="00374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77E08EF" w14:textId="68160B6D" w:rsidR="00374AE8" w:rsidRDefault="00374AE8" w:rsidP="00374AE8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29900B" w14:textId="77777777" w:rsidR="00374AE8" w:rsidRPr="00C06C39" w:rsidRDefault="00374AE8" w:rsidP="00374AE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A87B9F4" w14:textId="143C8D7D" w:rsidR="00374AE8" w:rsidRPr="009474C8" w:rsidRDefault="00374AE8" w:rsidP="00374AE8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(791)</w:t>
            </w:r>
          </w:p>
        </w:tc>
      </w:tr>
      <w:tr w:rsidR="00C06C39" w:rsidRPr="00C06C39" w14:paraId="17D51167" w14:textId="77777777" w:rsidTr="004C4C9D">
        <w:tc>
          <w:tcPr>
            <w:tcW w:w="3510" w:type="dxa"/>
            <w:shd w:val="clear" w:color="auto" w:fill="auto"/>
          </w:tcPr>
          <w:p w14:paraId="1C16F901" w14:textId="711D43DA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F643E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F643E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5B65D8" w14:textId="47EF6C44" w:rsidR="00C06C39" w:rsidRPr="008B1602" w:rsidRDefault="00E038FC" w:rsidP="008B160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5ED81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42B1E" w14:textId="47195275" w:rsidR="00C06C39" w:rsidRPr="008B1602" w:rsidRDefault="00E038FC" w:rsidP="008B160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46EC0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DA7382" w14:textId="317D1F9B" w:rsidR="00C06C39" w:rsidRPr="008B1602" w:rsidRDefault="00E038FC" w:rsidP="008B16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8E125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061DAA9" w14:textId="0431C2D0" w:rsidR="00C06C39" w:rsidRPr="008B1602" w:rsidRDefault="00E038FC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(1,115)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0E5D70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3235593" w14:textId="6B771253" w:rsidR="00C06C39" w:rsidRPr="008B1602" w:rsidRDefault="00E038FC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(3,45</w:t>
            </w:r>
            <w:r w:rsidR="00B8290F" w:rsidRPr="008B16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B16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D96B19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92872E8" w14:textId="6CCAA250" w:rsidR="00C06C39" w:rsidRPr="008B1602" w:rsidRDefault="00B8290F" w:rsidP="008B160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FCD01D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6CBE9CC" w14:textId="6C587980" w:rsidR="00C06C39" w:rsidRPr="008B1602" w:rsidRDefault="00B8290F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(4,570)</w:t>
            </w:r>
          </w:p>
        </w:tc>
      </w:tr>
      <w:tr w:rsidR="00C06C39" w:rsidRPr="00C06C39" w14:paraId="591F5FE0" w14:textId="77777777" w:rsidTr="004C4C9D">
        <w:tc>
          <w:tcPr>
            <w:tcW w:w="3510" w:type="dxa"/>
            <w:shd w:val="clear" w:color="auto" w:fill="auto"/>
          </w:tcPr>
          <w:p w14:paraId="5F435825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9967B2" w14:textId="193A080E" w:rsidR="00C06C39" w:rsidRPr="008B1602" w:rsidRDefault="00B8290F" w:rsidP="008B160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2BF2DA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07136" w14:textId="71C3F494" w:rsidR="00C06C39" w:rsidRPr="008B1602" w:rsidRDefault="0038187C" w:rsidP="008B160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74A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0,778</w:t>
            </w:r>
          </w:p>
        </w:tc>
        <w:tc>
          <w:tcPr>
            <w:tcW w:w="270" w:type="dxa"/>
          </w:tcPr>
          <w:p w14:paraId="3FD3DA31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665EC5" w14:textId="33EDFDFE" w:rsidR="00C06C39" w:rsidRPr="008B1602" w:rsidRDefault="0038187C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B4E84A9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E43F9BF" w14:textId="49EBB0D3" w:rsidR="00C06C39" w:rsidRPr="008B1602" w:rsidRDefault="0038187C" w:rsidP="008B160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119,394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D0F0A1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AABF49A" w14:textId="1AC68064" w:rsidR="00C06C39" w:rsidRPr="008B1602" w:rsidRDefault="0038187C" w:rsidP="008B160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105,402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D3A6EA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FB744B0" w14:textId="2A747CD8" w:rsidR="00C06C39" w:rsidRPr="008B1602" w:rsidRDefault="0038187C" w:rsidP="008B160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D2DA13" w14:textId="77777777" w:rsidR="00C06C39" w:rsidRPr="008B1602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804BEFB" w14:textId="058AC994" w:rsidR="00C06C39" w:rsidRPr="008B1602" w:rsidRDefault="00374AE8" w:rsidP="008B160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302,446</w:t>
            </w:r>
          </w:p>
        </w:tc>
      </w:tr>
      <w:tr w:rsidR="00C06C39" w:rsidRPr="00C06C39" w14:paraId="650D85B4" w14:textId="77777777" w:rsidTr="0079307A">
        <w:tc>
          <w:tcPr>
            <w:tcW w:w="3510" w:type="dxa"/>
            <w:shd w:val="clear" w:color="auto" w:fill="auto"/>
          </w:tcPr>
          <w:p w14:paraId="1AA7E012" w14:textId="77777777" w:rsidR="00C06C39" w:rsidRPr="004C4C9D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4BD7EC" w14:textId="53A1350B" w:rsidR="00C06C39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75A37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3CD5E2" w14:textId="3863F753" w:rsidR="00C06C39" w:rsidRPr="004C4C9D" w:rsidRDefault="007E2901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9,004</w:t>
            </w:r>
          </w:p>
        </w:tc>
        <w:tc>
          <w:tcPr>
            <w:tcW w:w="270" w:type="dxa"/>
          </w:tcPr>
          <w:p w14:paraId="0CE61A25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85A527" w14:textId="6978463A" w:rsidR="00C06C39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3,042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1DAD5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9003A0" w14:textId="6E140CB5" w:rsidR="00C06C39" w:rsidRPr="004C4C9D" w:rsidRDefault="00320211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53,899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E7F83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22AA083" w14:textId="123868A1" w:rsidR="00C06C39" w:rsidRPr="004C4C9D" w:rsidRDefault="00F643EE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320211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C9A75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39E3E51" w14:textId="031175F3" w:rsidR="00C06C39" w:rsidRPr="004C4C9D" w:rsidRDefault="00F643E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C96BA9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4221D" w14:textId="1912991F" w:rsidR="00C06C39" w:rsidRPr="004C4C9D" w:rsidRDefault="00320211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84,914</w:t>
            </w:r>
          </w:p>
        </w:tc>
      </w:tr>
      <w:tr w:rsidR="00C06C39" w:rsidRPr="00C06C39" w14:paraId="68144CB7" w14:textId="77777777" w:rsidTr="0079307A">
        <w:tc>
          <w:tcPr>
            <w:tcW w:w="3510" w:type="dxa"/>
            <w:shd w:val="clear" w:color="auto" w:fill="auto"/>
          </w:tcPr>
          <w:p w14:paraId="5C50B5A6" w14:textId="48AA89A8" w:rsidR="00C06C39" w:rsidRPr="004C4C9D" w:rsidRDefault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  <w:r w:rsidR="00F643EE" w:rsidRPr="004C4C9D">
              <w:rPr>
                <w:rFonts w:asciiTheme="majorBidi" w:hAnsiTheme="majorBidi"/>
                <w:sz w:val="30"/>
                <w:szCs w:val="30"/>
              </w:rPr>
              <w:t>/</w:t>
            </w:r>
            <w:r w:rsidR="00F643EE" w:rsidRPr="004C4C9D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55870F" w14:textId="7F0E3148" w:rsidR="00C06C39" w:rsidRPr="00C06C39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C4C9D">
              <w:rPr>
                <w:rFonts w:asciiTheme="majorBidi" w:hAnsiTheme="majorBidi" w:cstheme="majorBidi"/>
                <w:sz w:val="30"/>
                <w:szCs w:val="30"/>
              </w:rPr>
              <w:t>290</w:t>
            </w:r>
            <w:r w:rsidRPr="00F64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2B178D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33528B" w14:textId="2C515939" w:rsidR="00C06C39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  <w:vAlign w:val="bottom"/>
          </w:tcPr>
          <w:p w14:paraId="02F25B9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AF7E94" w14:textId="462B1FCC" w:rsidR="00C06C39" w:rsidRPr="004C4C9D" w:rsidRDefault="00F643EE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97B06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568E6C" w14:textId="0E5C5EAE" w:rsidR="00C06C39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(1,546)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EA29182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DB524FB" w14:textId="7028EDBF" w:rsidR="00C06C39" w:rsidRPr="004C4C9D" w:rsidRDefault="00F643EE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(3,243)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589BA8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7585A38" w14:textId="4FE6AB0A" w:rsidR="00C06C39" w:rsidRPr="004C4C9D" w:rsidRDefault="00F643E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89D62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EA999F" w14:textId="4286B8CA" w:rsidR="00C06C39" w:rsidRPr="004C4C9D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(5,110)</w:t>
            </w:r>
          </w:p>
        </w:tc>
      </w:tr>
      <w:tr w:rsidR="00F643EE" w:rsidRPr="00C06C39" w14:paraId="0BFA3DAE" w14:textId="77777777" w:rsidTr="0079307A">
        <w:tc>
          <w:tcPr>
            <w:tcW w:w="3510" w:type="dxa"/>
            <w:shd w:val="clear" w:color="auto" w:fill="auto"/>
          </w:tcPr>
          <w:p w14:paraId="48F01953" w14:textId="6A926973" w:rsidR="00F643EE" w:rsidRPr="00C06C39" w:rsidRDefault="00F643EE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3EE">
              <w:rPr>
                <w:rFonts w:asciiTheme="majorBidi" w:hAnsi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84DFC" w14:textId="5E858620" w:rsidR="00F643EE" w:rsidRPr="004C4C9D" w:rsidRDefault="00F643EE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4854D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9AC31F" w14:textId="47D8BAD2" w:rsidR="00F643EE" w:rsidRPr="004C4C9D" w:rsidRDefault="00F643EE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3C6888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83154D" w14:textId="00A20507" w:rsidR="00F643EE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D51A64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6624C11" w14:textId="08A8F72E" w:rsidR="00F643EE" w:rsidRPr="004C4C9D" w:rsidRDefault="00F643EE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0CE492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DA977F4" w14:textId="63840543" w:rsidR="00F643EE" w:rsidRPr="004C4C9D" w:rsidRDefault="00F643EE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6B86FD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D2645FD" w14:textId="5F3C8E94" w:rsidR="00F643EE" w:rsidRPr="004C4C9D" w:rsidRDefault="00F643E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57EFF3" w14:textId="77777777" w:rsidR="00F643EE" w:rsidRPr="00C06C39" w:rsidRDefault="00F643EE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89D0CA1" w14:textId="456BE6D0" w:rsidR="00F643EE" w:rsidRPr="004C4C9D" w:rsidRDefault="00F643EE" w:rsidP="004C4C9D">
            <w:pPr>
              <w:pStyle w:val="acctfourfigures"/>
              <w:tabs>
                <w:tab w:val="clear" w:pos="765"/>
                <w:tab w:val="decimal" w:pos="72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6C39" w:rsidRPr="00C06C39" w14:paraId="51598153" w14:textId="77777777" w:rsidTr="0079307A">
        <w:tc>
          <w:tcPr>
            <w:tcW w:w="3510" w:type="dxa"/>
            <w:shd w:val="clear" w:color="auto" w:fill="auto"/>
          </w:tcPr>
          <w:p w14:paraId="693CE7B2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1777F" w14:textId="0A0F0D0E" w:rsidR="00C06C39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22930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2FF6A" w14:textId="7988E950" w:rsidR="00C06C39" w:rsidRPr="004C4C9D" w:rsidRDefault="00374AE8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49,751</w:t>
            </w:r>
          </w:p>
        </w:tc>
        <w:tc>
          <w:tcPr>
            <w:tcW w:w="270" w:type="dxa"/>
          </w:tcPr>
          <w:p w14:paraId="7ADD4B56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2D89" w14:textId="5535F84E" w:rsidR="00C06C39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FFAE06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3DA13" w14:textId="146BA4F7" w:rsidR="00C06C39" w:rsidRPr="004C4C9D" w:rsidRDefault="007E2901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171,747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91BFB9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51E96" w14:textId="00A457CC" w:rsidR="00C06C39" w:rsidRPr="004C4C9D" w:rsidRDefault="007E2901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623219B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0B3B" w14:textId="31369C7B" w:rsidR="00C06C39" w:rsidRPr="004C4C9D" w:rsidRDefault="00F643E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349AB1" w14:textId="77777777" w:rsidR="00C06C39" w:rsidRPr="00F643EE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F6458" w14:textId="3BC8EC33" w:rsidR="00C06C39" w:rsidRPr="004C4C9D" w:rsidRDefault="00374AE8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382,250</w:t>
            </w:r>
          </w:p>
        </w:tc>
      </w:tr>
      <w:tr w:rsidR="00C06C39" w:rsidRPr="00B47797" w14:paraId="3B961E2E" w14:textId="77777777" w:rsidTr="0079307A">
        <w:tc>
          <w:tcPr>
            <w:tcW w:w="3510" w:type="dxa"/>
            <w:shd w:val="clear" w:color="auto" w:fill="auto"/>
          </w:tcPr>
          <w:p w14:paraId="5DCAE73D" w14:textId="4C1602B3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03726A51" w14:textId="57655E5F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66E23E26" w14:textId="10771744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43C44EEA" w14:textId="5D143E39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6CA3FB07" w14:textId="69E23214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25A810E5" w14:textId="3B9CDCAF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0BCB07F5" w14:textId="06FD0871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343980A3" w14:textId="1D08BFCA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73B2624D" w14:textId="1D720D79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3B7BAB35" w14:textId="1263D857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1B6F2B0B" w14:textId="12D309A2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45254E03" w14:textId="432EB1D7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71695C65" w14:textId="720A7FFB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17DCB29A" w14:textId="08BC7F83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42747598" w14:textId="08D01A1E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3286B8D5" w14:textId="756D853D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059D6867" w14:textId="02BAF8FC" w:rsidR="00B47797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59EE8C8C" w14:textId="77777777" w:rsidR="00B47797" w:rsidRPr="004C4C9D" w:rsidRDefault="00B47797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  <w:p w14:paraId="71C32291" w14:textId="46CD0531" w:rsidR="001338E3" w:rsidRPr="004C4C9D" w:rsidRDefault="001338E3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21793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F48D4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9D278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B4C1D30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087AE0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A5EC54F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42AB0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A66440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0BB93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08C575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BBED1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724434C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69F9D" w14:textId="77777777" w:rsidR="00C06C39" w:rsidRPr="004C4C9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C06C39" w:rsidRPr="00C06C39" w14:paraId="278FEDAE" w14:textId="77777777" w:rsidTr="0079307A">
        <w:tc>
          <w:tcPr>
            <w:tcW w:w="3510" w:type="dxa"/>
            <w:shd w:val="clear" w:color="auto" w:fill="auto"/>
          </w:tcPr>
          <w:p w14:paraId="0910A3E1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6BA80F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1B1F90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96C888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7CE7E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D97D6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9ABE8A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3081BA9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1A24E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B073566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983E5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319CFAA8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E48D186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A9B015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6C39" w:rsidRPr="00C06C39" w14:paraId="4A1F8C8A" w14:textId="77777777" w:rsidTr="0079307A">
        <w:tc>
          <w:tcPr>
            <w:tcW w:w="3510" w:type="dxa"/>
            <w:shd w:val="clear" w:color="auto" w:fill="auto"/>
          </w:tcPr>
          <w:p w14:paraId="579DFC29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DF8377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34C8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5B2716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76D9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349B6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93A1B2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52F85A0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B260D49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DD8924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70388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434AC2C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3BDB879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5AE567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1602" w:rsidRPr="00C06C39" w14:paraId="54267B7F" w14:textId="77777777" w:rsidTr="0079307A">
        <w:tc>
          <w:tcPr>
            <w:tcW w:w="3510" w:type="dxa"/>
            <w:shd w:val="clear" w:color="auto" w:fill="auto"/>
          </w:tcPr>
          <w:p w14:paraId="375F6818" w14:textId="77777777" w:rsidR="008B1602" w:rsidRPr="00C06C39" w:rsidRDefault="008B1602" w:rsidP="008B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293204" w14:textId="691F4B56" w:rsidR="008B1602" w:rsidRPr="00D65C1D" w:rsidRDefault="008B1602" w:rsidP="00D65C1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318,713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0A05D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C4F29E" w14:textId="50673F0F" w:rsidR="008B1602" w:rsidRPr="00D65C1D" w:rsidRDefault="002C700D" w:rsidP="00D65C1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113,333</w:t>
            </w:r>
          </w:p>
        </w:tc>
        <w:tc>
          <w:tcPr>
            <w:tcW w:w="270" w:type="dxa"/>
          </w:tcPr>
          <w:p w14:paraId="769C6146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4CBE60" w14:textId="10F7C37E" w:rsidR="008B1602" w:rsidRPr="00D65C1D" w:rsidRDefault="002C700D" w:rsidP="00D65C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D65C1D" w:rsidRPr="00D65C1D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3306421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27E3E79" w14:textId="28738B2D" w:rsidR="008B1602" w:rsidRPr="00D65C1D" w:rsidRDefault="00D65C1D" w:rsidP="00D65C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161,370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2F84CB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A063B9C" w14:textId="1BF7B618" w:rsidR="008B1602" w:rsidRPr="00D65C1D" w:rsidRDefault="00D65C1D" w:rsidP="00D65C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38,310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299DAB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92ACB3" w14:textId="045805E0" w:rsidR="008B1602" w:rsidRPr="00D65C1D" w:rsidRDefault="002C700D" w:rsidP="00D65C1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12,547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F80100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4B631F" w14:textId="131B1530" w:rsidR="008B1602" w:rsidRPr="00D65C1D" w:rsidRDefault="00D65C1D" w:rsidP="00D65C1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666,367</w:t>
            </w:r>
          </w:p>
        </w:tc>
      </w:tr>
      <w:tr w:rsidR="008B1602" w:rsidRPr="00C06C39" w14:paraId="210A2649" w14:textId="77777777" w:rsidTr="0079307A">
        <w:tc>
          <w:tcPr>
            <w:tcW w:w="3510" w:type="dxa"/>
            <w:shd w:val="clear" w:color="auto" w:fill="auto"/>
          </w:tcPr>
          <w:p w14:paraId="635C8BCE" w14:textId="0BB5AB6B" w:rsidR="008B1602" w:rsidRPr="00C06C39" w:rsidRDefault="008B1602" w:rsidP="008B1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C416A" w14:textId="08E7AD2A" w:rsidR="008B1602" w:rsidRPr="00D65C1D" w:rsidRDefault="008B1602" w:rsidP="00D65C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668B6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C27D" w14:textId="46436B90" w:rsidR="008B1602" w:rsidRPr="00D65C1D" w:rsidRDefault="002C700D" w:rsidP="00D65C1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13457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E1BBE8" w14:textId="2382540C" w:rsidR="008B1602" w:rsidRPr="00D65C1D" w:rsidRDefault="002C700D" w:rsidP="00D65C1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2F28600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B9C38" w14:textId="522765FF" w:rsidR="008B1602" w:rsidRPr="00D65C1D" w:rsidRDefault="00D65C1D" w:rsidP="00D65C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14,137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74F1AE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851D1" w14:textId="25ED31E6" w:rsidR="008B1602" w:rsidRPr="00D65C1D" w:rsidRDefault="00D65C1D" w:rsidP="00D65C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11,520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177BD8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DACB" w14:textId="5E7FF96F" w:rsidR="008B1602" w:rsidRPr="00D65C1D" w:rsidRDefault="002C700D" w:rsidP="00D65C1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3488F8" w14:textId="77777777" w:rsidR="008B1602" w:rsidRPr="00D65C1D" w:rsidRDefault="008B1602" w:rsidP="008B160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692A" w14:textId="5451501B" w:rsidR="008B1602" w:rsidRPr="00D65C1D" w:rsidRDefault="002C700D" w:rsidP="00D65C1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65C1D">
              <w:rPr>
                <w:rFonts w:asciiTheme="majorBidi" w:hAnsiTheme="majorBidi" w:cstheme="majorBidi"/>
                <w:sz w:val="30"/>
                <w:szCs w:val="30"/>
              </w:rPr>
              <w:t>25,657</w:t>
            </w:r>
          </w:p>
        </w:tc>
      </w:tr>
      <w:tr w:rsidR="00C06C39" w:rsidRPr="00C06C39" w14:paraId="292B22DA" w14:textId="77777777" w:rsidTr="0079307A">
        <w:tc>
          <w:tcPr>
            <w:tcW w:w="3510" w:type="dxa"/>
            <w:shd w:val="clear" w:color="auto" w:fill="auto"/>
          </w:tcPr>
          <w:p w14:paraId="1D6B7093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CA77C4" w14:textId="299FB76E" w:rsidR="00C06C39" w:rsidRPr="00D65C1D" w:rsidRDefault="008B1602" w:rsidP="00D65C1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1752B" w14:textId="77777777" w:rsidR="00C06C39" w:rsidRPr="00D65C1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B9BB" w14:textId="47B55197" w:rsidR="00C06C39" w:rsidRPr="00D65C1D" w:rsidRDefault="008B1602" w:rsidP="00D65C1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113,333</w:t>
            </w:r>
          </w:p>
        </w:tc>
        <w:tc>
          <w:tcPr>
            <w:tcW w:w="270" w:type="dxa"/>
          </w:tcPr>
          <w:p w14:paraId="0959FCE0" w14:textId="77777777" w:rsidR="00C06C39" w:rsidRPr="00D65C1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6CADB" w14:textId="3E8EAE49" w:rsidR="00C06C39" w:rsidRPr="00D65C1D" w:rsidRDefault="008B1602" w:rsidP="00D65C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D65C1D"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2E11737" w14:textId="77777777" w:rsidR="00C06C39" w:rsidRPr="00D65C1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462C9" w14:textId="7B81CC56" w:rsidR="00C06C39" w:rsidRPr="00D65C1D" w:rsidRDefault="008B1602" w:rsidP="00D65C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175,507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8E8FA3" w14:textId="77777777" w:rsidR="00C06C39" w:rsidRPr="00D65C1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93927" w14:textId="58927AE8" w:rsidR="00C06C39" w:rsidRPr="00D65C1D" w:rsidRDefault="002C700D" w:rsidP="00D65C1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49,830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A827E4E" w14:textId="77777777" w:rsidR="00C06C39" w:rsidRPr="00D65C1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4812D" w14:textId="127E9654" w:rsidR="00C06C39" w:rsidRPr="00D65C1D" w:rsidRDefault="008B1602" w:rsidP="00D65C1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12,547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84C8B84" w14:textId="77777777" w:rsidR="00C06C39" w:rsidRPr="00D65C1D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11DA6" w14:textId="449039B5" w:rsidR="00C06C39" w:rsidRPr="00D65C1D" w:rsidRDefault="008B1602" w:rsidP="00D65C1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65C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692,024</w:t>
            </w:r>
          </w:p>
        </w:tc>
      </w:tr>
      <w:tr w:rsidR="00C06C39" w:rsidRPr="00C06C39" w14:paraId="722B1AB0" w14:textId="77777777" w:rsidTr="0079307A">
        <w:tc>
          <w:tcPr>
            <w:tcW w:w="3510" w:type="dxa"/>
            <w:shd w:val="clear" w:color="auto" w:fill="auto"/>
          </w:tcPr>
          <w:p w14:paraId="76E4CBDA" w14:textId="77777777" w:rsidR="00C06C39" w:rsidRPr="00C06C39" w:rsidRDefault="00C06C39" w:rsidP="00C06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D4F0D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7E6C1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052A9B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07984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482848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E225AFA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08E3F1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D5418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2FD165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80DDC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88C63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2BE5FE5" w14:textId="77777777" w:rsidR="00C06C39" w:rsidRPr="00C06C39" w:rsidRDefault="00C06C39" w:rsidP="00C06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1BB4C" w14:textId="77777777" w:rsidR="00C06C39" w:rsidRPr="004C4C9D" w:rsidRDefault="00C06C39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43EE" w:rsidRPr="00C06C39" w14:paraId="4143C17D" w14:textId="77777777" w:rsidTr="004C4C9D">
        <w:tc>
          <w:tcPr>
            <w:tcW w:w="3510" w:type="dxa"/>
            <w:shd w:val="clear" w:color="auto" w:fill="auto"/>
          </w:tcPr>
          <w:p w14:paraId="7AABC819" w14:textId="77777777" w:rsidR="00F643EE" w:rsidRPr="00C06C39" w:rsidRDefault="00F643EE" w:rsidP="00F6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85228" w14:textId="261A381F" w:rsidR="00F643EE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318,73</w:t>
            </w:r>
            <w:r w:rsidR="007E29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491BC" w14:textId="77777777" w:rsidR="00F643EE" w:rsidRPr="00C06C39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FB7C4E6" w14:textId="151D2A2D" w:rsidR="00F643EE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13</w:t>
            </w:r>
            <w:r w:rsidR="0014463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2901">
              <w:rPr>
                <w:rFonts w:asciiTheme="majorBidi" w:hAnsiTheme="majorBidi" w:cstheme="majorBidi"/>
                <w:sz w:val="30"/>
                <w:szCs w:val="30"/>
              </w:rPr>
              <w:t>,173</w:t>
            </w:r>
          </w:p>
        </w:tc>
        <w:tc>
          <w:tcPr>
            <w:tcW w:w="270" w:type="dxa"/>
          </w:tcPr>
          <w:p w14:paraId="180958BD" w14:textId="77777777" w:rsidR="00F643EE" w:rsidRPr="00C06C39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9E1271" w14:textId="0700E9BA" w:rsidR="00F643EE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19,058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0365358" w14:textId="77777777" w:rsidR="00F643EE" w:rsidRPr="00C06C39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F2805B9" w14:textId="45BC7965" w:rsidR="00F643EE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7E2901">
              <w:rPr>
                <w:rFonts w:asciiTheme="majorBidi" w:hAnsiTheme="majorBidi" w:cstheme="majorBidi"/>
                <w:sz w:val="30"/>
                <w:szCs w:val="30"/>
              </w:rPr>
              <w:t>48,972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70713B" w14:textId="77777777" w:rsidR="00F643EE" w:rsidRPr="00C06C39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5DB4E9A8" w14:textId="4754937A" w:rsidR="00F643EE" w:rsidRPr="004C4C9D" w:rsidRDefault="0014463B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31,042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74AA60" w14:textId="77777777" w:rsidR="00F643EE" w:rsidRPr="00C06C39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16B8DE46" w14:textId="33F234D8" w:rsidR="00F643EE" w:rsidRPr="004C4C9D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2901">
              <w:rPr>
                <w:rFonts w:asciiTheme="majorBidi" w:hAnsiTheme="majorBidi" w:cstheme="majorBidi"/>
                <w:sz w:val="30"/>
                <w:szCs w:val="30"/>
              </w:rPr>
              <w:t>3,948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33DC27" w14:textId="77777777" w:rsidR="00F643EE" w:rsidRPr="00C06C39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9919667" w14:textId="6DE20561" w:rsidR="00F643EE" w:rsidRPr="004C4C9D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463B">
              <w:rPr>
                <w:rFonts w:asciiTheme="majorBidi" w:hAnsiTheme="majorBidi" w:cstheme="majorBidi"/>
                <w:sz w:val="30"/>
                <w:szCs w:val="30"/>
              </w:rPr>
              <w:t>655,9</w:t>
            </w:r>
            <w:r w:rsidR="007D447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E2901" w:rsidRPr="00C06C39" w14:paraId="463D9839" w14:textId="77777777" w:rsidTr="004C4C9D">
        <w:tc>
          <w:tcPr>
            <w:tcW w:w="3510" w:type="dxa"/>
            <w:shd w:val="clear" w:color="auto" w:fill="auto"/>
          </w:tcPr>
          <w:p w14:paraId="5F62AA9B" w14:textId="08915F17" w:rsidR="007E2901" w:rsidRPr="00C06C39" w:rsidRDefault="007E2901" w:rsidP="007E2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954041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7E01C" w14:textId="1385DDFB" w:rsidR="007E2901" w:rsidRPr="00C06C39" w:rsidRDefault="007E2901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643EE">
              <w:rPr>
                <w:rFonts w:asciiTheme="majorBidi" w:hAnsiTheme="majorBidi" w:cstheme="majorBidi"/>
                <w:sz w:val="30"/>
                <w:szCs w:val="30"/>
              </w:rPr>
              <w:t>7,084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D9046" w14:textId="77777777" w:rsidR="007E2901" w:rsidRPr="00C06C39" w:rsidRDefault="007E2901" w:rsidP="007E29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8B4C22A" w14:textId="7D91E2ED" w:rsidR="007E2901" w:rsidRPr="00C06C39" w:rsidRDefault="007E2901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989C54F" w14:textId="77777777" w:rsidR="007E2901" w:rsidRPr="00C06C39" w:rsidRDefault="007E2901" w:rsidP="007E29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6351CC" w14:textId="2C84DAF1" w:rsidR="007E2901" w:rsidRPr="00C06C39" w:rsidRDefault="007E2901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E45E0BE" w14:textId="77777777" w:rsidR="007E2901" w:rsidRPr="00C06C39" w:rsidRDefault="007E2901" w:rsidP="007E29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19CBA680" w14:textId="12F53BF3" w:rsidR="007E2901" w:rsidRPr="00C06C39" w:rsidRDefault="007E2901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F2A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463B">
              <w:rPr>
                <w:rFonts w:asciiTheme="majorBidi" w:hAnsiTheme="majorBidi" w:cstheme="majorBidi"/>
                <w:sz w:val="30"/>
                <w:szCs w:val="30"/>
              </w:rPr>
              <w:t>39,331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BF4F4C" w14:textId="77777777" w:rsidR="007E2901" w:rsidRPr="00C06C39" w:rsidRDefault="007E2901" w:rsidP="007E29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2A51E570" w14:textId="6509875B" w:rsidR="007E2901" w:rsidRPr="00C06C39" w:rsidRDefault="007E2901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19,018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DBB076" w14:textId="77777777" w:rsidR="007E2901" w:rsidRPr="00C06C39" w:rsidRDefault="007E2901" w:rsidP="007E29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610D703D" w14:textId="37B7C903" w:rsidR="007E2901" w:rsidRPr="00C06C39" w:rsidRDefault="007E2901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97B80A" w14:textId="77777777" w:rsidR="007E2901" w:rsidRPr="00C06C39" w:rsidRDefault="007E2901" w:rsidP="007E29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67C3657" w14:textId="399AA319" w:rsidR="007E2901" w:rsidRPr="00C06C39" w:rsidRDefault="007E2901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4463B">
              <w:rPr>
                <w:rFonts w:asciiTheme="majorBidi" w:hAnsiTheme="majorBidi" w:cstheme="majorBidi"/>
                <w:sz w:val="30"/>
                <w:szCs w:val="30"/>
              </w:rPr>
              <w:t>65,433</w:t>
            </w:r>
          </w:p>
        </w:tc>
      </w:tr>
      <w:tr w:rsidR="00F643EE" w:rsidRPr="00C06C39" w14:paraId="5369C6FA" w14:textId="77777777" w:rsidTr="004C4C9D">
        <w:tc>
          <w:tcPr>
            <w:tcW w:w="3510" w:type="dxa"/>
            <w:shd w:val="clear" w:color="auto" w:fill="auto"/>
          </w:tcPr>
          <w:p w14:paraId="44059CC5" w14:textId="77777777" w:rsidR="00F643EE" w:rsidRPr="00C06C39" w:rsidRDefault="00F643EE" w:rsidP="00F6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1825" w14:textId="7C6FC547" w:rsidR="00F643EE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325,81</w:t>
            </w:r>
            <w:r w:rsidR="007E29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71078" w14:textId="77777777" w:rsidR="00F643EE" w:rsidRPr="00F643EE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F9AF2" w14:textId="66F034C5" w:rsidR="00F643EE" w:rsidRPr="004C4C9D" w:rsidRDefault="00F643EE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13</w:t>
            </w:r>
            <w:r w:rsidR="007E29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4,173</w:t>
            </w:r>
          </w:p>
        </w:tc>
        <w:tc>
          <w:tcPr>
            <w:tcW w:w="270" w:type="dxa"/>
          </w:tcPr>
          <w:p w14:paraId="7647F719" w14:textId="77777777" w:rsidR="00F643EE" w:rsidRPr="00F643EE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DF7B55" w14:textId="0114F924" w:rsidR="00F643EE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19,058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58B5275" w14:textId="77777777" w:rsidR="00F643EE" w:rsidRPr="00F643EE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71F88" w14:textId="28254CB3" w:rsidR="00F643EE" w:rsidRPr="004C4C9D" w:rsidRDefault="00F643EE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</w:t>
            </w:r>
            <w:r w:rsidR="00144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8,303</w:t>
            </w: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B173C2" w14:textId="77777777" w:rsidR="00F643EE" w:rsidRPr="00F643EE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29AA9" w14:textId="39FC2E6B" w:rsidR="00F643EE" w:rsidRPr="004C4C9D" w:rsidRDefault="00F643EE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E29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E446A6" w14:textId="77777777" w:rsidR="00F643EE" w:rsidRPr="00F643EE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70E84" w14:textId="1A8D8BFA" w:rsidR="00F643EE" w:rsidRPr="004C4C9D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E29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74D158" w14:textId="77777777" w:rsidR="00F643EE" w:rsidRPr="00F643EE" w:rsidRDefault="00F643EE" w:rsidP="00F643E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FEC51" w14:textId="670C8D2E" w:rsidR="00F643EE" w:rsidRPr="004C4C9D" w:rsidRDefault="00F643EE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721,356 </w:t>
            </w:r>
          </w:p>
        </w:tc>
      </w:tr>
    </w:tbl>
    <w:p w14:paraId="0FB179C0" w14:textId="4C05C050" w:rsidR="00C06C39" w:rsidRDefault="00C06C39" w:rsidP="006133E7">
      <w:pPr>
        <w:pStyle w:val="BodyText2"/>
        <w:ind w:left="540"/>
        <w:rPr>
          <w:b/>
          <w:bCs/>
        </w:rPr>
      </w:pPr>
    </w:p>
    <w:p w14:paraId="13AFA67D" w14:textId="5492D2B0" w:rsidR="00F9085C" w:rsidRDefault="00F9085C" w:rsidP="006133E7">
      <w:pPr>
        <w:pStyle w:val="BodyText2"/>
        <w:ind w:left="540"/>
        <w:rPr>
          <w:b/>
          <w:bCs/>
        </w:rPr>
      </w:pPr>
    </w:p>
    <w:p w14:paraId="1FA99C81" w14:textId="48E5D049" w:rsidR="00F9085C" w:rsidRDefault="00F9085C" w:rsidP="006133E7">
      <w:pPr>
        <w:pStyle w:val="BodyText2"/>
        <w:ind w:left="540"/>
        <w:rPr>
          <w:b/>
          <w:bCs/>
        </w:rPr>
      </w:pPr>
    </w:p>
    <w:p w14:paraId="33746F0A" w14:textId="14D4A967" w:rsidR="00F9085C" w:rsidRDefault="00F9085C" w:rsidP="006133E7">
      <w:pPr>
        <w:pStyle w:val="BodyText2"/>
        <w:ind w:left="540"/>
        <w:rPr>
          <w:b/>
          <w:bCs/>
        </w:rPr>
      </w:pPr>
    </w:p>
    <w:p w14:paraId="3D7394EF" w14:textId="1625575D" w:rsidR="00F9085C" w:rsidRDefault="00F9085C" w:rsidP="006133E7">
      <w:pPr>
        <w:pStyle w:val="BodyText2"/>
        <w:ind w:left="540"/>
        <w:rPr>
          <w:b/>
          <w:bCs/>
        </w:rPr>
      </w:pPr>
    </w:p>
    <w:tbl>
      <w:tblPr>
        <w:tblW w:w="13950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260"/>
        <w:gridCol w:w="247"/>
        <w:gridCol w:w="1193"/>
        <w:gridCol w:w="246"/>
        <w:gridCol w:w="1104"/>
        <w:gridCol w:w="246"/>
        <w:gridCol w:w="1374"/>
        <w:gridCol w:w="248"/>
        <w:gridCol w:w="1282"/>
      </w:tblGrid>
      <w:tr w:rsidR="00F9085C" w:rsidRPr="00C06C39" w14:paraId="276747C2" w14:textId="77777777" w:rsidTr="00F9085C">
        <w:trPr>
          <w:tblHeader/>
        </w:trPr>
        <w:tc>
          <w:tcPr>
            <w:tcW w:w="3510" w:type="dxa"/>
            <w:shd w:val="clear" w:color="auto" w:fill="auto"/>
          </w:tcPr>
          <w:p w14:paraId="61DE49C3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shd w:val="clear" w:color="auto" w:fill="auto"/>
          </w:tcPr>
          <w:p w14:paraId="27C0B833" w14:textId="407FC8A3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9085C" w:rsidRPr="00C06C39" w14:paraId="1DF176DE" w14:textId="77777777" w:rsidTr="00F9085C">
        <w:trPr>
          <w:tblHeader/>
        </w:trPr>
        <w:tc>
          <w:tcPr>
            <w:tcW w:w="3510" w:type="dxa"/>
            <w:shd w:val="clear" w:color="auto" w:fill="auto"/>
          </w:tcPr>
          <w:p w14:paraId="40389F0A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3A1A00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6B0443E5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D967D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72FB46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011E794F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208D1E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ถังบรรจุแก๊ส</w:t>
            </w:r>
          </w:p>
          <w:p w14:paraId="40D25AF7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อุปกรณ์แก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๊</w:t>
            </w:r>
            <w:r w:rsidRPr="00C06C39">
              <w:rPr>
                <w:rFonts w:asciiTheme="majorBidi" w:hAnsiTheme="majorBidi"/>
                <w:sz w:val="30"/>
                <w:szCs w:val="30"/>
                <w:cs/>
              </w:rPr>
              <w:t>ส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F89B5E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6D6161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3DA639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71EA656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DFEB9D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25EAC9E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5110748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95145D9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9085C" w:rsidRPr="00C06C39" w14:paraId="6284DD6C" w14:textId="77777777" w:rsidTr="00F9085C">
        <w:trPr>
          <w:tblHeader/>
        </w:trPr>
        <w:tc>
          <w:tcPr>
            <w:tcW w:w="3510" w:type="dxa"/>
            <w:shd w:val="clear" w:color="auto" w:fill="auto"/>
          </w:tcPr>
          <w:p w14:paraId="5369DEBD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13"/>
            <w:shd w:val="clear" w:color="auto" w:fill="auto"/>
            <w:vAlign w:val="bottom"/>
          </w:tcPr>
          <w:p w14:paraId="1F92EC6D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6C3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C06C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9085C" w:rsidRPr="00C06C39" w14:paraId="4FED681A" w14:textId="77777777" w:rsidTr="00F9085C">
        <w:tc>
          <w:tcPr>
            <w:tcW w:w="3510" w:type="dxa"/>
            <w:shd w:val="clear" w:color="auto" w:fill="auto"/>
          </w:tcPr>
          <w:p w14:paraId="1E2F718C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3BE4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46BED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15432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D4C3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20A94C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70BBCF9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85D79B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5144D5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6E79185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CC65469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FA129B7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4CA4F1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047DCC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85C" w:rsidRPr="00C06C39" w14:paraId="5230381C" w14:textId="77777777" w:rsidTr="00F9085C">
        <w:tc>
          <w:tcPr>
            <w:tcW w:w="3510" w:type="dxa"/>
            <w:shd w:val="clear" w:color="auto" w:fill="auto"/>
          </w:tcPr>
          <w:p w14:paraId="61BF94EB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0F5A8" w14:textId="6CC335D1" w:rsidR="00F9085C" w:rsidRPr="0014381C" w:rsidRDefault="00F9085C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26,463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CF24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07ECEE" w14:textId="769758F2" w:rsidR="00F9085C" w:rsidRPr="00F9085C" w:rsidRDefault="00F9085C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21,36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19193D75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7608E" w14:textId="7CCA984A" w:rsidR="00F9085C" w:rsidRPr="00C06C39" w:rsidRDefault="00F9085C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53,612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202A7C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C0ABD7A" w14:textId="221069F2" w:rsidR="00F9085C" w:rsidRPr="00C06C39" w:rsidRDefault="00F9085C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5,12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13B069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56383BD" w14:textId="224AEE95" w:rsidR="00F9085C" w:rsidRPr="00C06C39" w:rsidRDefault="00F9085C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14,472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C1AA1A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1A76304" w14:textId="2FAF82A0" w:rsidR="00F9085C" w:rsidRPr="00C06C39" w:rsidRDefault="00F9085C" w:rsidP="00F908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8E537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823D85D" w14:textId="1CFE676A" w:rsidR="00F9085C" w:rsidRPr="00C06C39" w:rsidRDefault="00F9085C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121,03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9085C" w:rsidRPr="00C06C39" w14:paraId="07F1BE89" w14:textId="77777777" w:rsidTr="00F9085C">
        <w:tc>
          <w:tcPr>
            <w:tcW w:w="3510" w:type="dxa"/>
          </w:tcPr>
          <w:p w14:paraId="1EE55939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9CAB62" w14:textId="0E46FBAD" w:rsidR="00F9085C" w:rsidRPr="00C06C39" w:rsidRDefault="001F3473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F347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7B9FA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566A75" w14:textId="59875161" w:rsidR="00F9085C" w:rsidRPr="00C06C39" w:rsidRDefault="000D0864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3F050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B01D40" w14:textId="2181CA24" w:rsidR="00F9085C" w:rsidRPr="00C06C39" w:rsidRDefault="001F3473" w:rsidP="00F908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5F264C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04D09CC" w14:textId="5749F14A" w:rsidR="00F9085C" w:rsidRPr="00C06C39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7DCF4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865793" w14:textId="5227FD8B" w:rsidR="00F9085C" w:rsidRPr="00C06C39" w:rsidRDefault="001F3473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DA686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CE36A78" w14:textId="633692D6" w:rsidR="00F9085C" w:rsidRPr="00C06C39" w:rsidRDefault="001F3473" w:rsidP="001F347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78428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F9D1314" w14:textId="414772EE" w:rsidR="00F9085C" w:rsidRPr="00C06C39" w:rsidRDefault="001F3473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</w:t>
            </w:r>
            <w:r w:rsidR="000D086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085C" w:rsidRPr="00C06C39" w14:paraId="4C298CB8" w14:textId="77777777" w:rsidTr="00F9085C">
        <w:tc>
          <w:tcPr>
            <w:tcW w:w="3510" w:type="dxa"/>
          </w:tcPr>
          <w:p w14:paraId="0A23F825" w14:textId="47F8A916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3320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33208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35F50" w14:textId="3430A5A4" w:rsidR="00F9085C" w:rsidRPr="0014381C" w:rsidRDefault="001F3473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C388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329E25" w14:textId="494F5D25" w:rsidR="00F9085C" w:rsidRPr="00C06C39" w:rsidRDefault="001F3473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E99CE7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350AE2" w14:textId="04B522BF" w:rsidR="00F9085C" w:rsidRPr="00C06C39" w:rsidRDefault="001F3473" w:rsidP="00F908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EF4615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F60867E" w14:textId="2E19A39A" w:rsidR="00F9085C" w:rsidRPr="00C06C39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147B2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DC51F72" w14:textId="00046E63" w:rsidR="00F9085C" w:rsidRPr="00C06C39" w:rsidRDefault="001F3473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542C9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E3E431E" w14:textId="3402A5BF" w:rsidR="00F9085C" w:rsidRPr="00C06C39" w:rsidRDefault="001F3473" w:rsidP="00F908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A18F3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2002F76" w14:textId="013EA811" w:rsidR="00F9085C" w:rsidRPr="00C06C39" w:rsidRDefault="001F3473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(597)</w:t>
            </w:r>
          </w:p>
        </w:tc>
      </w:tr>
      <w:tr w:rsidR="00F9085C" w:rsidRPr="00C06C39" w14:paraId="23D1C3BA" w14:textId="77777777" w:rsidTr="00F9085C">
        <w:tc>
          <w:tcPr>
            <w:tcW w:w="3510" w:type="dxa"/>
            <w:shd w:val="clear" w:color="auto" w:fill="auto"/>
          </w:tcPr>
          <w:p w14:paraId="71085A4A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  <w:p w14:paraId="687CB4DA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  <w:t xml:space="preserve">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305A9" w14:textId="1B4BE77B" w:rsidR="00F9085C" w:rsidRPr="008B1602" w:rsidRDefault="001F3473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CDE8A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2C2D" w14:textId="1EDBF43D" w:rsidR="00F9085C" w:rsidRPr="008B1602" w:rsidRDefault="001F3473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</w:t>
            </w:r>
            <w:r w:rsidR="000D0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857E3B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488D01" w14:textId="401984E0" w:rsidR="00F9085C" w:rsidRPr="008B1602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53,612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562499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6D520" w14:textId="3A625224" w:rsidR="00F9085C" w:rsidRPr="008B1602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EB1AC6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ED1DA" w14:textId="0AC981BB" w:rsidR="00F9085C" w:rsidRPr="008B1602" w:rsidRDefault="001F3473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7593AE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F3ADF" w14:textId="66F2FC2A" w:rsidR="00F9085C" w:rsidRPr="008B1602" w:rsidRDefault="001F3473" w:rsidP="001F3473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F7273DA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4D328D2" w14:textId="3F339EE5" w:rsidR="00F9085C" w:rsidRPr="008B1602" w:rsidRDefault="001F3473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124,95</w:t>
            </w:r>
            <w:r w:rsidR="000D0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F9085C" w:rsidRPr="00C06C39" w14:paraId="77719BF9" w14:textId="77777777" w:rsidTr="00F9085C">
        <w:tc>
          <w:tcPr>
            <w:tcW w:w="3510" w:type="dxa"/>
            <w:shd w:val="clear" w:color="auto" w:fill="auto"/>
          </w:tcPr>
          <w:p w14:paraId="414E7C54" w14:textId="77777777" w:rsidR="00F9085C" w:rsidRPr="0079307A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07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การรับรู้สินทรัพย์สิทธิการใช้จากการ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930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ถือปฏิบัติตาม </w:t>
            </w:r>
            <w:r w:rsidRPr="0079307A">
              <w:rPr>
                <w:rFonts w:asciiTheme="majorBidi" w:hAnsiTheme="majorBidi" w:cstheme="majorBidi"/>
                <w:sz w:val="30"/>
                <w:szCs w:val="30"/>
              </w:rPr>
              <w:t xml:space="preserve">TFRS 16 </w:t>
            </w:r>
            <w:r w:rsidRPr="007930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เป็นครั้งแรก     </w:t>
            </w:r>
            <w:r w:rsidRPr="0079307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7930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7930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(ข)</w:t>
            </w:r>
            <w:r w:rsidRPr="0079307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048079" w14:textId="7A4765C4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1999D" w14:textId="77777777" w:rsidR="00F9085C" w:rsidRPr="004C4C9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2F1F62" w14:textId="5314DA11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270" w:type="dxa"/>
            <w:vAlign w:val="bottom"/>
          </w:tcPr>
          <w:p w14:paraId="36D3DC7A" w14:textId="77777777" w:rsidR="00F9085C" w:rsidRPr="004C4C9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BE011E" w14:textId="72F7EBEC" w:rsidR="00F9085C" w:rsidRPr="004C4C9D" w:rsidRDefault="00C862A6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E312" w14:textId="77777777" w:rsidR="00F9085C" w:rsidRPr="004C4C9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3CF717" w14:textId="5693772A" w:rsidR="00F9085C" w:rsidRPr="00C862A6" w:rsidRDefault="00C862A6" w:rsidP="004C4C9D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E00720" w14:textId="77777777" w:rsidR="00F9085C" w:rsidRPr="004C4C9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B7DFAF7" w14:textId="724F7A3E" w:rsidR="00F9085C" w:rsidRPr="004C4C9D" w:rsidRDefault="00C862A6" w:rsidP="004C4C9D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11B33F" w14:textId="77777777" w:rsidR="00F9085C" w:rsidRPr="004C4C9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1161F60" w14:textId="66B16C86" w:rsidR="00F9085C" w:rsidRPr="004C4C9D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8BE7527" w14:textId="77777777" w:rsidR="00F9085C" w:rsidRPr="004C4C9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0DA11364" w14:textId="57B21B3E" w:rsidR="00F9085C" w:rsidRPr="004C4C9D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5,031</w:t>
            </w:r>
          </w:p>
        </w:tc>
      </w:tr>
      <w:tr w:rsidR="00F9085C" w:rsidRPr="00C06C39" w14:paraId="03A88F41" w14:textId="77777777" w:rsidTr="00F9085C">
        <w:tc>
          <w:tcPr>
            <w:tcW w:w="3510" w:type="dxa"/>
            <w:shd w:val="clear" w:color="auto" w:fill="auto"/>
          </w:tcPr>
          <w:p w14:paraId="5C798595" w14:textId="77777777" w:rsidR="00F9085C" w:rsidRPr="0079307A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79307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</w:t>
            </w:r>
            <w:r w:rsidRPr="007930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69526" w14:textId="0F0F5575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49B7C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DC53B" w14:textId="5E6F784B" w:rsidR="00F9085C" w:rsidRPr="00C862A6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21,941</w:t>
            </w:r>
          </w:p>
        </w:tc>
        <w:tc>
          <w:tcPr>
            <w:tcW w:w="270" w:type="dxa"/>
            <w:vAlign w:val="bottom"/>
          </w:tcPr>
          <w:p w14:paraId="31243277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B0C463" w14:textId="147D953D" w:rsidR="00F9085C" w:rsidRPr="00C862A6" w:rsidRDefault="00170149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0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53,612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6AFCE8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51C2F" w14:textId="45A142FB" w:rsidR="00F9085C" w:rsidRPr="00C862A6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C710FD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3928D" w14:textId="1ACE0D9F" w:rsidR="00F9085C" w:rsidRPr="00C862A6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7A007E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1B060" w14:textId="3F9D421F" w:rsidR="00F9085C" w:rsidRPr="00C862A6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881B1B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984B88B" w14:textId="7C5D9061" w:rsidR="00F9085C" w:rsidRPr="00C862A6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129,984</w:t>
            </w:r>
          </w:p>
        </w:tc>
      </w:tr>
      <w:tr w:rsidR="00F9085C" w:rsidRPr="00C06C39" w14:paraId="42D60795" w14:textId="77777777" w:rsidTr="00F9085C">
        <w:tc>
          <w:tcPr>
            <w:tcW w:w="3510" w:type="dxa"/>
          </w:tcPr>
          <w:p w14:paraId="748C7385" w14:textId="77777777" w:rsidR="00F9085C" w:rsidRPr="0079307A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07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38BD63" w14:textId="411D6F94" w:rsidR="00F9085C" w:rsidRPr="00C06C39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C6536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7AB1D3" w14:textId="1BDCDEAB" w:rsidR="00F9085C" w:rsidRPr="00C06C39" w:rsidRDefault="00C862A6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4947D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C15905" w14:textId="3F3C52E0" w:rsidR="00F9085C" w:rsidRPr="00C06C39" w:rsidRDefault="00E41AD5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811E4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D74A286" w14:textId="3583DEC6" w:rsidR="00F9085C" w:rsidRPr="00C06C39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014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8BE93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87DAF9A" w14:textId="1034E80D" w:rsidR="00F9085C" w:rsidRPr="00C06C39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C686A1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327A69C" w14:textId="0EFE7941" w:rsidR="00F9085C" w:rsidRPr="00C06C39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2F532A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9963758" w14:textId="25CF3BD7" w:rsidR="00F9085C" w:rsidRPr="00C06C39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41AD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9085C" w:rsidRPr="00C06C39" w14:paraId="42344CC1" w14:textId="77777777" w:rsidTr="00F9085C">
        <w:tc>
          <w:tcPr>
            <w:tcW w:w="3510" w:type="dxa"/>
          </w:tcPr>
          <w:p w14:paraId="198C61D3" w14:textId="17B898CF" w:rsidR="00F9085C" w:rsidRPr="00C06C39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3320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33208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91896F" w14:textId="613BCCCF" w:rsidR="00F9085C" w:rsidRPr="004C4C9D" w:rsidRDefault="00C862A6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2407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80DB18" w14:textId="53A2A3E2" w:rsidR="00F9085C" w:rsidRPr="00C06C39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  <w:tc>
          <w:tcPr>
            <w:tcW w:w="270" w:type="dxa"/>
            <w:vAlign w:val="bottom"/>
          </w:tcPr>
          <w:p w14:paraId="3761FFD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A07F98" w14:textId="48E87544" w:rsidR="00F9085C" w:rsidRPr="00C06C39" w:rsidRDefault="00C862A6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4BD5A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D50C6BB" w14:textId="1BA1FA36" w:rsidR="00F9085C" w:rsidRPr="00C06C39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(12</w:t>
            </w:r>
            <w:r w:rsidR="00E41A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862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4C3F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93E678A" w14:textId="015BFFC0" w:rsidR="00F9085C" w:rsidRPr="00C06C39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171BA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8CE60F" w14:textId="537E6BDC" w:rsidR="00F9085C" w:rsidRPr="00C06C39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6281C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1187459" w14:textId="792CB45B" w:rsidR="00F9085C" w:rsidRPr="00C06C39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sz w:val="30"/>
                <w:szCs w:val="30"/>
              </w:rPr>
              <w:t>(1,52</w:t>
            </w:r>
            <w:r w:rsidR="00E41A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862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208D" w:rsidRPr="00C06C39" w14:paraId="2267F50C" w14:textId="77777777" w:rsidTr="00F9085C">
        <w:tc>
          <w:tcPr>
            <w:tcW w:w="3510" w:type="dxa"/>
          </w:tcPr>
          <w:p w14:paraId="3F6B88B0" w14:textId="65C645F3" w:rsidR="0033208D" w:rsidRPr="00C06C39" w:rsidRDefault="0033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678E39" w14:textId="0276606F" w:rsidR="0033208D" w:rsidRPr="004C4C9D" w:rsidRDefault="0033208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C7E2B7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5187A9" w14:textId="125E3E0C" w:rsidR="0033208D" w:rsidRPr="00C862A6" w:rsidRDefault="0033208D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CE1791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6ADFDB" w14:textId="34D2736F" w:rsidR="0033208D" w:rsidRDefault="0033208D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31AA7A8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09E9C5E" w14:textId="6020DFD7" w:rsidR="0033208D" w:rsidRPr="00C862A6" w:rsidRDefault="0033208D" w:rsidP="004C4C9D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E18ECD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B303859" w14:textId="0C53C03F" w:rsidR="0033208D" w:rsidRPr="00C862A6" w:rsidRDefault="0033208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EE7B10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EF3C84B" w14:textId="7CB8CF2B" w:rsidR="0033208D" w:rsidRDefault="0033208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57908E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6F5170F9" w14:textId="58F094A3" w:rsidR="0033208D" w:rsidRPr="00C862A6" w:rsidRDefault="0033208D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085C" w:rsidRPr="00C06C39" w14:paraId="69D59609" w14:textId="77777777" w:rsidTr="00F9085C">
        <w:tc>
          <w:tcPr>
            <w:tcW w:w="3510" w:type="dxa"/>
            <w:shd w:val="clear" w:color="auto" w:fill="auto"/>
          </w:tcPr>
          <w:p w14:paraId="6B715A75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82C3E" w14:textId="127D8CC4" w:rsidR="00F9085C" w:rsidRPr="00C862A6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63C89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D30E7" w14:textId="36EF780A" w:rsidR="00F9085C" w:rsidRPr="00C862A6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21,377</w:t>
            </w:r>
          </w:p>
        </w:tc>
        <w:tc>
          <w:tcPr>
            <w:tcW w:w="270" w:type="dxa"/>
          </w:tcPr>
          <w:p w14:paraId="548A05A7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7BB8C" w14:textId="09FC1CE8" w:rsidR="00F9085C" w:rsidRPr="00C862A6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332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41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B2C892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5534A" w14:textId="6CC417DF" w:rsidR="00F9085C" w:rsidRPr="00C862A6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</w:t>
            </w:r>
            <w:r w:rsidR="00E41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193E4E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8436E" w14:textId="68897776" w:rsidR="00F9085C" w:rsidRPr="00C862A6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</w:t>
            </w:r>
            <w:r w:rsidR="00332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BF87A3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3464B" w14:textId="33FCA812" w:rsidR="00F9085C" w:rsidRPr="00C862A6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26C690F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5F08" w14:textId="40806DB8" w:rsidR="00F9085C" w:rsidRPr="00C862A6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2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128,67</w:t>
            </w:r>
            <w:r w:rsidR="00170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F9085C" w:rsidRPr="00C06C39" w14:paraId="37238C32" w14:textId="77777777" w:rsidTr="00F9085C">
        <w:tc>
          <w:tcPr>
            <w:tcW w:w="3510" w:type="dxa"/>
            <w:shd w:val="clear" w:color="auto" w:fill="auto"/>
          </w:tcPr>
          <w:p w14:paraId="418D0AAB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DF125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D08E9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FB2D04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DD7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0E6D4D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A840BBA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6C28F7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07EC6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8060404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9D4CEF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413CF7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0A537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230045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085C" w:rsidRPr="00C06C39" w14:paraId="3789129B" w14:textId="77777777" w:rsidTr="00F9085C">
        <w:tc>
          <w:tcPr>
            <w:tcW w:w="3510" w:type="dxa"/>
            <w:shd w:val="clear" w:color="auto" w:fill="auto"/>
          </w:tcPr>
          <w:p w14:paraId="69C6271D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D77247" w14:textId="77777777" w:rsidR="00F9085C" w:rsidRPr="008B1602" w:rsidRDefault="00F9085C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7F976" w14:textId="77777777" w:rsidR="00F9085C" w:rsidRPr="009474C8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3A24D1" w14:textId="6E5DCD6E" w:rsidR="00F9085C" w:rsidRPr="009474C8" w:rsidRDefault="00F9085C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5,919</w:t>
            </w:r>
          </w:p>
        </w:tc>
        <w:tc>
          <w:tcPr>
            <w:tcW w:w="270" w:type="dxa"/>
          </w:tcPr>
          <w:p w14:paraId="5EA356FE" w14:textId="77777777" w:rsidR="00F9085C" w:rsidRPr="009474C8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4D2BDC" w14:textId="5ECEC0EB" w:rsidR="00F9085C" w:rsidRPr="009474C8" w:rsidRDefault="00F9085C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15,469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986BBE" w14:textId="77777777" w:rsidR="00F9085C" w:rsidRPr="009474C8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46A232D" w14:textId="38CCEF09" w:rsidR="00F9085C" w:rsidRPr="009474C8" w:rsidRDefault="00F9085C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3,45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D4564E" w14:textId="77777777" w:rsidR="00F9085C" w:rsidRPr="009474C8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AFFC9D3" w14:textId="77D93502" w:rsidR="00F9085C" w:rsidRPr="009474C8" w:rsidRDefault="00F9085C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12,77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EE752D" w14:textId="77777777" w:rsidR="00F9085C" w:rsidRPr="009474C8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4120ACD" w14:textId="77777777" w:rsidR="00F9085C" w:rsidRPr="009474C8" w:rsidRDefault="00F9085C" w:rsidP="00F908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3530F0" w14:textId="77777777" w:rsidR="00F9085C" w:rsidRPr="009474C8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AA3588F" w14:textId="44A8795C" w:rsidR="00F9085C" w:rsidRPr="009474C8" w:rsidRDefault="00F9085C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9085C">
              <w:rPr>
                <w:rFonts w:asciiTheme="majorBidi" w:hAnsiTheme="majorBidi" w:cstheme="majorBidi"/>
                <w:sz w:val="30"/>
                <w:szCs w:val="30"/>
              </w:rPr>
              <w:t>37,620</w:t>
            </w:r>
          </w:p>
        </w:tc>
      </w:tr>
      <w:tr w:rsidR="00F9085C" w:rsidRPr="00C06C39" w14:paraId="0266488C" w14:textId="77777777" w:rsidTr="00F9085C">
        <w:tc>
          <w:tcPr>
            <w:tcW w:w="3510" w:type="dxa"/>
            <w:shd w:val="clear" w:color="auto" w:fill="auto"/>
          </w:tcPr>
          <w:p w14:paraId="209BA80A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8A5869" w14:textId="77777777" w:rsidR="00F9085C" w:rsidRPr="008B1602" w:rsidRDefault="00F9085C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E604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705D1B" w14:textId="251F682F" w:rsidR="00F9085C" w:rsidRPr="00C06C39" w:rsidRDefault="001F3473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0D08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B0C26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1FC5D5" w14:textId="416FD7D2" w:rsidR="00F9085C" w:rsidRPr="00C06C39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3F56E59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9970A5F" w14:textId="3571F717" w:rsidR="00F9085C" w:rsidRPr="00C06C39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275C7A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B788BFC" w14:textId="74B07BC6" w:rsidR="00F9085C" w:rsidRPr="00C06C39" w:rsidRDefault="001F3473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9F1F3C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57E0EBA" w14:textId="5FF6F699" w:rsidR="00F9085C" w:rsidRPr="00C06C39" w:rsidRDefault="00F9085C" w:rsidP="00F908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007A57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63093D" w14:textId="4CF860A3" w:rsidR="00F9085C" w:rsidRPr="00C06C39" w:rsidRDefault="001F3473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6,25</w:t>
            </w:r>
            <w:r w:rsidR="000D08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9085C" w:rsidRPr="00C06C39" w14:paraId="43A965E1" w14:textId="77777777" w:rsidTr="00F9085C">
        <w:tc>
          <w:tcPr>
            <w:tcW w:w="3510" w:type="dxa"/>
            <w:shd w:val="clear" w:color="auto" w:fill="auto"/>
          </w:tcPr>
          <w:p w14:paraId="28F9DF1A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0C3CA" w14:textId="3B8F3E54" w:rsidR="00F9085C" w:rsidRPr="00C06C39" w:rsidRDefault="00F9085C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3D09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6BB4E" w14:textId="0156FA1B" w:rsidR="00F9085C" w:rsidRPr="00C06C39" w:rsidRDefault="00F9085C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6,399</w:t>
            </w:r>
          </w:p>
        </w:tc>
        <w:tc>
          <w:tcPr>
            <w:tcW w:w="270" w:type="dxa"/>
          </w:tcPr>
          <w:p w14:paraId="653C4F8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C34CEC" w14:textId="00C58C45" w:rsidR="00F9085C" w:rsidRPr="00C06C39" w:rsidRDefault="00F9085C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15,7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06AEEF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15F90BD" w14:textId="35A2D7DC" w:rsidR="00F9085C" w:rsidRPr="00C06C39" w:rsidRDefault="00F9085C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A409647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AD1DFB0" w14:textId="433FD904" w:rsidR="00F9085C" w:rsidRPr="00C06C39" w:rsidRDefault="00F9085C" w:rsidP="00F9085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7F17C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6BF6FDB" w14:textId="037541A1" w:rsidR="00F9085C" w:rsidRPr="00C06C39" w:rsidRDefault="00F9085C" w:rsidP="00F908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32DA2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EE71F52" w14:textId="4463626E" w:rsidR="00F9085C" w:rsidRPr="00C06C39" w:rsidRDefault="00F9085C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474C8">
              <w:rPr>
                <w:rFonts w:asciiTheme="majorBidi" w:hAnsiTheme="majorBidi" w:cstheme="majorBidi"/>
                <w:sz w:val="30"/>
                <w:szCs w:val="30"/>
              </w:rPr>
              <w:t>22,475</w:t>
            </w:r>
          </w:p>
        </w:tc>
      </w:tr>
      <w:tr w:rsidR="00F9085C" w:rsidRPr="00C06C39" w14:paraId="24CE5F0C" w14:textId="77777777" w:rsidTr="00F9085C">
        <w:tc>
          <w:tcPr>
            <w:tcW w:w="3510" w:type="dxa"/>
            <w:shd w:val="clear" w:color="auto" w:fill="auto"/>
          </w:tcPr>
          <w:p w14:paraId="54B64174" w14:textId="527719FC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3320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33208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9DB60" w14:textId="77777777" w:rsidR="00F9085C" w:rsidRPr="008B1602" w:rsidRDefault="00F9085C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B16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1E2B9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43759A" w14:textId="55C9F990" w:rsidR="00F9085C" w:rsidRPr="008B1602" w:rsidRDefault="001F3473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0356BC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234735" w14:textId="4077F62F" w:rsidR="00F9085C" w:rsidRPr="008B1602" w:rsidRDefault="001F3473" w:rsidP="00F9085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6F687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7075726" w14:textId="07A79A20" w:rsidR="00F9085C" w:rsidRPr="008B1602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A7364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CDB1E95" w14:textId="612F88D9" w:rsidR="00F9085C" w:rsidRPr="008B1602" w:rsidRDefault="001F3473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31289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1EE5F5A" w14:textId="77A1DF05" w:rsidR="00F9085C" w:rsidRPr="008B1602" w:rsidRDefault="001F3473" w:rsidP="00F908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0CCD244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CAB5AFD" w14:textId="0E0E730A" w:rsidR="00F9085C" w:rsidRPr="008B1602" w:rsidRDefault="001F3473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(597)</w:t>
            </w:r>
          </w:p>
        </w:tc>
      </w:tr>
      <w:tr w:rsidR="00F9085C" w:rsidRPr="00C06C39" w14:paraId="5B8A3C19" w14:textId="77777777" w:rsidTr="00F9085C">
        <w:tc>
          <w:tcPr>
            <w:tcW w:w="3510" w:type="dxa"/>
            <w:shd w:val="clear" w:color="auto" w:fill="auto"/>
          </w:tcPr>
          <w:p w14:paraId="1C211F9C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2562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66BC1" w14:textId="77777777" w:rsidR="00F9085C" w:rsidRPr="008B1602" w:rsidRDefault="00F9085C" w:rsidP="00F9085C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1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09AEB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3C7A4" w14:textId="6CB9A4C2" w:rsidR="00F9085C" w:rsidRPr="008B1602" w:rsidRDefault="001F3473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13,40</w:t>
            </w:r>
            <w:r w:rsidR="000D0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6EC71B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D927A9" w14:textId="47FCD1CB" w:rsidR="00F9085C" w:rsidRPr="008B1602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D3317E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EAA55" w14:textId="0DC198AC" w:rsidR="00F9085C" w:rsidRPr="008B1602" w:rsidRDefault="001F3473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795D83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5543D" w14:textId="493BA608" w:rsidR="00F9085C" w:rsidRPr="008B1602" w:rsidRDefault="001F3473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7D8659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C42C" w14:textId="4195C9E8" w:rsidR="00F9085C" w:rsidRPr="008B1602" w:rsidRDefault="001F3473" w:rsidP="00F9085C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84D9C88" w14:textId="77777777" w:rsidR="00F9085C" w:rsidRPr="008B1602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F15C" w14:textId="15615861" w:rsidR="00F9085C" w:rsidRPr="008B1602" w:rsidRDefault="001F3473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65,75</w:t>
            </w:r>
            <w:r w:rsidR="000D0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F9085C" w:rsidRPr="00C06C39" w14:paraId="004CEDC1" w14:textId="77777777" w:rsidTr="00F9085C">
        <w:tc>
          <w:tcPr>
            <w:tcW w:w="3510" w:type="dxa"/>
            <w:shd w:val="clear" w:color="auto" w:fill="auto"/>
          </w:tcPr>
          <w:p w14:paraId="299A8A93" w14:textId="0AF56BCE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C2FDA0" w14:textId="4165C9F1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89CE5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F7D8C2" w14:textId="3270D9AB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1,37</w:t>
            </w:r>
            <w:r w:rsidR="001701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433C9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78CDA4" w14:textId="64EC8424" w:rsidR="00F9085C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3,07</w:t>
            </w:r>
            <w:r w:rsidR="00E41AD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C75E36C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1A26DB8" w14:textId="639C0804" w:rsidR="00F9085C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</w:t>
            </w:r>
            <w:r w:rsidR="00E41A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57EA4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AC2CB95" w14:textId="7776B1A3" w:rsidR="00F9085C" w:rsidRPr="004C4C9D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1,395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08D24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7865CE" w14:textId="350B2AF4" w:rsidR="00F9085C" w:rsidRPr="004C4C9D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67284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C41455" w14:textId="2BA460EC" w:rsidR="00F9085C" w:rsidRPr="004C4C9D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6,58</w:t>
            </w:r>
            <w:r w:rsidR="0017014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9085C" w:rsidRPr="00C06C39" w14:paraId="34EC30A8" w14:textId="77777777" w:rsidTr="00F9085C">
        <w:tc>
          <w:tcPr>
            <w:tcW w:w="3510" w:type="dxa"/>
            <w:shd w:val="clear" w:color="auto" w:fill="auto"/>
          </w:tcPr>
          <w:p w14:paraId="12E84BD8" w14:textId="0BB2313D" w:rsidR="00F9085C" w:rsidRPr="00C06C39" w:rsidRDefault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3320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33208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25AAF" w14:textId="7C405EEF" w:rsidR="00F9085C" w:rsidRPr="004C4C9D" w:rsidRDefault="00C862A6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DD4C5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E88AAB" w14:textId="11F47316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(282)</w:t>
            </w:r>
          </w:p>
        </w:tc>
        <w:tc>
          <w:tcPr>
            <w:tcW w:w="270" w:type="dxa"/>
            <w:vAlign w:val="bottom"/>
          </w:tcPr>
          <w:p w14:paraId="291C9AC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A001C" w14:textId="57012C74" w:rsidR="00F9085C" w:rsidRPr="004C4C9D" w:rsidRDefault="00C862A6" w:rsidP="004C4C9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9300C7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C917429" w14:textId="312DE009" w:rsidR="00F9085C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</w:t>
            </w:r>
            <w:r w:rsidR="00E41A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2226A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030E83F" w14:textId="1208A9DF" w:rsidR="00F9085C" w:rsidRPr="004C4C9D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4A991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BE0103F" w14:textId="087BA4EA" w:rsidR="00F9085C" w:rsidRPr="004C4C9D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DDC3B9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4E80A9E" w14:textId="1036F8B3" w:rsidR="00F9085C" w:rsidRPr="004C4C9D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(1,22</w:t>
            </w:r>
            <w:r w:rsidR="00E41A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C4C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3208D" w:rsidRPr="00C06C39" w14:paraId="5A315437" w14:textId="77777777" w:rsidTr="00F9085C">
        <w:tc>
          <w:tcPr>
            <w:tcW w:w="3510" w:type="dxa"/>
            <w:shd w:val="clear" w:color="auto" w:fill="auto"/>
          </w:tcPr>
          <w:p w14:paraId="24429B09" w14:textId="69B8A9CC" w:rsidR="0033208D" w:rsidRPr="00C06C39" w:rsidRDefault="0033208D" w:rsidP="0033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2633D" w14:textId="6C56E15B" w:rsidR="0033208D" w:rsidRPr="004C4C9D" w:rsidRDefault="0033208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5F320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CF5E8" w14:textId="161F66B0" w:rsidR="0033208D" w:rsidRPr="00C862A6" w:rsidRDefault="0033208D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62929B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9F2F88" w14:textId="4887D470" w:rsidR="0033208D" w:rsidRPr="00C862A6" w:rsidRDefault="0033208D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AEF4B79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92F3D58" w14:textId="0B137CAC" w:rsidR="0033208D" w:rsidRPr="00C862A6" w:rsidRDefault="0033208D" w:rsidP="004C4C9D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513163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9E06355" w14:textId="75DA58EA" w:rsidR="0033208D" w:rsidRPr="00C862A6" w:rsidRDefault="0033208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4F687C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0167FDCB" w14:textId="2305D68B" w:rsidR="0033208D" w:rsidRPr="00C862A6" w:rsidRDefault="0033208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D8016B0" w14:textId="77777777" w:rsidR="0033208D" w:rsidRPr="00C06C39" w:rsidRDefault="0033208D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F319CC" w14:textId="64CBAD59" w:rsidR="0033208D" w:rsidRPr="00C862A6" w:rsidRDefault="0033208D" w:rsidP="004C4C9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085C" w:rsidRPr="00C06C39" w14:paraId="38E1951E" w14:textId="77777777" w:rsidTr="00F9085C">
        <w:tc>
          <w:tcPr>
            <w:tcW w:w="3510" w:type="dxa"/>
            <w:shd w:val="clear" w:color="auto" w:fill="auto"/>
          </w:tcPr>
          <w:p w14:paraId="64136E07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0E9F1" w14:textId="294DE1C2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BB5DD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CCE07" w14:textId="0834F32C" w:rsidR="00F9085C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14,49</w:t>
            </w:r>
            <w:r w:rsidR="001701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E48CE5D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1AE3C" w14:textId="4368404A" w:rsidR="00F9085C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</w:t>
            </w:r>
            <w:r w:rsidR="00332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E41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9261594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6AA2E" w14:textId="67175A10" w:rsidR="00F9085C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4,57</w:t>
            </w:r>
            <w:r w:rsidR="00E41A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8B7143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50D48" w14:textId="467C20DF" w:rsidR="00F9085C" w:rsidRPr="004C4C9D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</w:t>
            </w:r>
            <w:r w:rsidR="00332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5B3309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BCBA" w14:textId="0A72696C" w:rsidR="00F9085C" w:rsidRPr="004C4C9D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8723152" w14:textId="77777777" w:rsidR="00F9085C" w:rsidRPr="00C862A6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D31B" w14:textId="59239479" w:rsidR="00F9085C" w:rsidRPr="004C4C9D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71,10</w:t>
            </w:r>
            <w:r w:rsidR="00E41A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E635D2" w:rsidRPr="00C06C39" w14:paraId="2ACA72BD" w14:textId="77777777" w:rsidTr="004C4C9D">
        <w:tc>
          <w:tcPr>
            <w:tcW w:w="3510" w:type="dxa"/>
            <w:shd w:val="clear" w:color="auto" w:fill="auto"/>
          </w:tcPr>
          <w:p w14:paraId="4AB7AE61" w14:textId="77777777" w:rsidR="00E635D2" w:rsidRDefault="00E635D2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57E0EF" w14:textId="70B80F90" w:rsidR="00B47797" w:rsidRPr="00C06C39" w:rsidRDefault="00B47797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D14A1" w14:textId="77777777" w:rsidR="00E635D2" w:rsidRPr="00C862A6" w:rsidRDefault="00E635D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ED3C3B" w14:textId="77777777" w:rsidR="00E635D2" w:rsidRPr="00C862A6" w:rsidRDefault="00E635D2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C71D0" w14:textId="77777777" w:rsidR="00E635D2" w:rsidRPr="00C862A6" w:rsidRDefault="00E635D2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6EBE4" w14:textId="77777777" w:rsidR="00E635D2" w:rsidRPr="00C862A6" w:rsidRDefault="00E635D2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644D91" w14:textId="77777777" w:rsidR="00E635D2" w:rsidRPr="00C862A6" w:rsidRDefault="00E635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4006EF1" w14:textId="77777777" w:rsidR="00E635D2" w:rsidRPr="00C862A6" w:rsidRDefault="00E635D2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D0764" w14:textId="77777777" w:rsidR="00E635D2" w:rsidRPr="00C862A6" w:rsidRDefault="00E635D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C015A46" w14:textId="77777777" w:rsidR="00E635D2" w:rsidRPr="00C862A6" w:rsidRDefault="00E635D2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10C32" w14:textId="77777777" w:rsidR="00E635D2" w:rsidRPr="00C862A6" w:rsidRDefault="00E635D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6D88B2" w14:textId="77777777" w:rsidR="00E635D2" w:rsidRPr="00C862A6" w:rsidRDefault="00E635D2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1E6CA" w14:textId="77777777" w:rsidR="00E635D2" w:rsidRPr="00C862A6" w:rsidRDefault="00E635D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C9F89DC" w14:textId="77777777" w:rsidR="00E635D2" w:rsidRPr="00C862A6" w:rsidRDefault="00E635D2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726C" w14:textId="77777777" w:rsidR="00E635D2" w:rsidRPr="00C862A6" w:rsidRDefault="00E635D2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7797" w:rsidRPr="00C06C39" w14:paraId="273E685E" w14:textId="77777777" w:rsidTr="004C4C9D">
        <w:tc>
          <w:tcPr>
            <w:tcW w:w="3510" w:type="dxa"/>
            <w:shd w:val="clear" w:color="auto" w:fill="auto"/>
          </w:tcPr>
          <w:p w14:paraId="29A37AB0" w14:textId="77777777" w:rsidR="00B47797" w:rsidRDefault="00B47797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A67020" w14:textId="77777777" w:rsidR="00B47797" w:rsidRPr="00C862A6" w:rsidRDefault="00B4779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889B1" w14:textId="77777777" w:rsidR="00B47797" w:rsidRPr="00C862A6" w:rsidRDefault="00B47797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370DC3" w14:textId="77777777" w:rsidR="00B47797" w:rsidRPr="00C862A6" w:rsidRDefault="00B47797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7D019" w14:textId="77777777" w:rsidR="00B47797" w:rsidRPr="00C862A6" w:rsidRDefault="00B47797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73C41" w14:textId="77777777" w:rsidR="00B47797" w:rsidRPr="00C862A6" w:rsidRDefault="00B4779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8EF561D" w14:textId="77777777" w:rsidR="00B47797" w:rsidRPr="00C862A6" w:rsidRDefault="00B47797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0C781D6" w14:textId="77777777" w:rsidR="00B47797" w:rsidRPr="00C862A6" w:rsidRDefault="00B4779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CCA66A" w14:textId="77777777" w:rsidR="00B47797" w:rsidRPr="00C862A6" w:rsidRDefault="00B47797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61908C6" w14:textId="77777777" w:rsidR="00B47797" w:rsidRPr="00C862A6" w:rsidRDefault="00B4779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726CB9" w14:textId="77777777" w:rsidR="00B47797" w:rsidRPr="00C862A6" w:rsidRDefault="00B47797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5C1B20C" w14:textId="77777777" w:rsidR="00B47797" w:rsidRPr="00C862A6" w:rsidRDefault="00B47797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D86316" w14:textId="77777777" w:rsidR="00B47797" w:rsidRPr="00C862A6" w:rsidRDefault="00B47797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5DE59C" w14:textId="77777777" w:rsidR="00B47797" w:rsidRPr="00C862A6" w:rsidRDefault="00B47797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085C" w:rsidRPr="00C06C39" w14:paraId="571FD151" w14:textId="77777777" w:rsidTr="00F9085C">
        <w:tc>
          <w:tcPr>
            <w:tcW w:w="3510" w:type="dxa"/>
            <w:shd w:val="clear" w:color="auto" w:fill="auto"/>
          </w:tcPr>
          <w:p w14:paraId="71554945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E8CCA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012FB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9046BD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6908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3A35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C6F57FD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8F750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88770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64A8B27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C92192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319C60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CF4BF7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A236D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085C" w:rsidRPr="00C06C39" w14:paraId="5AA55B32" w14:textId="77777777" w:rsidTr="00F9085C">
        <w:tc>
          <w:tcPr>
            <w:tcW w:w="3510" w:type="dxa"/>
            <w:shd w:val="clear" w:color="auto" w:fill="auto"/>
          </w:tcPr>
          <w:p w14:paraId="7AADF520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A1D19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F3AA7D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E03C46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5327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1E657D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2826D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E676D1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D1A4F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5B1560A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3EA915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1E9503C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EB80430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485589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0864" w:rsidRPr="00C06C39" w14:paraId="65D02F27" w14:textId="77777777" w:rsidTr="00F9085C">
        <w:tc>
          <w:tcPr>
            <w:tcW w:w="3510" w:type="dxa"/>
            <w:shd w:val="clear" w:color="auto" w:fill="auto"/>
          </w:tcPr>
          <w:p w14:paraId="14A8770A" w14:textId="77777777" w:rsidR="000D0864" w:rsidRPr="00C06C39" w:rsidRDefault="000D0864" w:rsidP="000D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EB875D" w14:textId="336E4A8C" w:rsidR="000D0864" w:rsidRPr="00D65C1D" w:rsidRDefault="001F4CBB" w:rsidP="000D086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F4CBB">
              <w:rPr>
                <w:rFonts w:asciiTheme="majorBidi" w:hAnsiTheme="majorBidi" w:cstheme="majorBidi"/>
                <w:sz w:val="30"/>
                <w:szCs w:val="30"/>
              </w:rPr>
              <w:t>26,479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4AE42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8E1204" w14:textId="04102EC6" w:rsidR="000D0864" w:rsidRPr="00D65C1D" w:rsidRDefault="001F4CBB" w:rsidP="000D0864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F4CBB">
              <w:rPr>
                <w:rFonts w:asciiTheme="majorBidi" w:hAnsiTheme="majorBidi" w:cstheme="majorBidi"/>
                <w:sz w:val="30"/>
                <w:szCs w:val="30"/>
              </w:rPr>
              <w:t>7,971</w:t>
            </w:r>
          </w:p>
        </w:tc>
        <w:tc>
          <w:tcPr>
            <w:tcW w:w="270" w:type="dxa"/>
          </w:tcPr>
          <w:p w14:paraId="4255D6A1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17BAA6" w14:textId="22E8BECB" w:rsidR="000D0864" w:rsidRPr="00D65C1D" w:rsidRDefault="001F4CBB" w:rsidP="000D08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F4CBB">
              <w:rPr>
                <w:rFonts w:asciiTheme="majorBidi" w:hAnsiTheme="majorBidi" w:cstheme="majorBidi"/>
                <w:sz w:val="30"/>
                <w:szCs w:val="30"/>
              </w:rPr>
              <w:t>19,318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6067A5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474E9CC" w14:textId="79BEDEE9" w:rsidR="000D0864" w:rsidRPr="00D65C1D" w:rsidRDefault="001F4CBB" w:rsidP="000D086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F4CBB"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3A348A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7FE6EAC" w14:textId="2A7A8503" w:rsidR="000D0864" w:rsidRPr="00D65C1D" w:rsidRDefault="001F4CBB" w:rsidP="001F4CB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6E87C79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FFC0C71" w14:textId="01B36A33" w:rsidR="000D0864" w:rsidRPr="000D0864" w:rsidRDefault="000D0864" w:rsidP="000D086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D08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7626C3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6B9ED44" w14:textId="17675042" w:rsidR="000D0864" w:rsidRPr="00D65C1D" w:rsidRDefault="001F4CBB" w:rsidP="000D086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54,999</w:t>
            </w:r>
          </w:p>
        </w:tc>
      </w:tr>
      <w:tr w:rsidR="000D0864" w:rsidRPr="00C06C39" w14:paraId="0D2A0A71" w14:textId="77777777" w:rsidTr="00F9085C">
        <w:tc>
          <w:tcPr>
            <w:tcW w:w="3510" w:type="dxa"/>
            <w:shd w:val="clear" w:color="auto" w:fill="auto"/>
          </w:tcPr>
          <w:p w14:paraId="7EADE91E" w14:textId="77777777" w:rsidR="000D0864" w:rsidRPr="00C06C39" w:rsidRDefault="000D0864" w:rsidP="000D0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53110" w14:textId="53A61A80" w:rsidR="000D0864" w:rsidRPr="00D65C1D" w:rsidRDefault="001F4CBB" w:rsidP="000D086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814BF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A673" w14:textId="7D417804" w:rsidR="000D0864" w:rsidRPr="00D65C1D" w:rsidRDefault="001F4CBB" w:rsidP="000D0864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8E530F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1532A6" w14:textId="6092DD52" w:rsidR="000D0864" w:rsidRPr="00D65C1D" w:rsidRDefault="001F4CBB" w:rsidP="000D086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D450017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60E1" w14:textId="0420275D" w:rsidR="000D0864" w:rsidRPr="00D65C1D" w:rsidRDefault="001F4CBB" w:rsidP="001F4CB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8E4838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553D3" w14:textId="10D7FE30" w:rsidR="000D0864" w:rsidRPr="00D65C1D" w:rsidRDefault="001F4CBB" w:rsidP="000D08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1DAA6F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02391" w14:textId="2937F0C6" w:rsidR="000D0864" w:rsidRPr="000D0864" w:rsidRDefault="000D0864" w:rsidP="000D086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D08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130D7" w14:textId="77777777" w:rsidR="000D0864" w:rsidRPr="00D65C1D" w:rsidRDefault="000D0864" w:rsidP="000D086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B86AA" w14:textId="0F13C2AD" w:rsidR="000D0864" w:rsidRPr="00D65C1D" w:rsidRDefault="001F4CBB" w:rsidP="000D0864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4,202</w:t>
            </w:r>
          </w:p>
        </w:tc>
      </w:tr>
      <w:tr w:rsidR="00F9085C" w:rsidRPr="00C06C39" w14:paraId="4812369C" w14:textId="77777777" w:rsidTr="00F9085C">
        <w:tc>
          <w:tcPr>
            <w:tcW w:w="3510" w:type="dxa"/>
            <w:shd w:val="clear" w:color="auto" w:fill="auto"/>
          </w:tcPr>
          <w:p w14:paraId="20DF4CFF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9921A" w14:textId="5651E7B8" w:rsidR="00F9085C" w:rsidRPr="00D65C1D" w:rsidRDefault="000D0864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6C383" w14:textId="77777777" w:rsidR="00F9085C" w:rsidRPr="00D65C1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77127" w14:textId="0CE7659B" w:rsidR="00F9085C" w:rsidRPr="00D65C1D" w:rsidRDefault="000D0864" w:rsidP="00F9085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7,971</w:t>
            </w:r>
          </w:p>
        </w:tc>
        <w:tc>
          <w:tcPr>
            <w:tcW w:w="270" w:type="dxa"/>
          </w:tcPr>
          <w:p w14:paraId="348CA2AF" w14:textId="77777777" w:rsidR="00F9085C" w:rsidRPr="00D65C1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9F249" w14:textId="5AFE4948" w:rsidR="00F9085C" w:rsidRPr="00D65C1D" w:rsidRDefault="000D0864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19,318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E0A4C6" w14:textId="77777777" w:rsidR="00F9085C" w:rsidRPr="00D65C1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E19FE" w14:textId="62E8AFCF" w:rsidR="00F9085C" w:rsidRPr="00D65C1D" w:rsidRDefault="000D0864" w:rsidP="00F9085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D80BD9" w14:textId="77777777" w:rsidR="00F9085C" w:rsidRPr="00D65C1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B774C" w14:textId="71181D57" w:rsidR="00F9085C" w:rsidRPr="00D65C1D" w:rsidRDefault="000D0864" w:rsidP="00F9085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4,202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2C7501" w14:textId="77777777" w:rsidR="00F9085C" w:rsidRPr="00D65C1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16B67" w14:textId="0700F6F5" w:rsidR="00F9085C" w:rsidRPr="00D65C1D" w:rsidRDefault="000D0864" w:rsidP="000D086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D1FF32" w14:textId="77777777" w:rsidR="00F9085C" w:rsidRPr="00D65C1D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80484" w14:textId="45CD8FC1" w:rsidR="00F9085C" w:rsidRPr="00D65C1D" w:rsidRDefault="000D0864" w:rsidP="00F9085C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59,201</w:t>
            </w:r>
          </w:p>
        </w:tc>
      </w:tr>
      <w:tr w:rsidR="00F9085C" w:rsidRPr="00C06C39" w14:paraId="7BFC209B" w14:textId="77777777" w:rsidTr="00F9085C">
        <w:tc>
          <w:tcPr>
            <w:tcW w:w="3510" w:type="dxa"/>
            <w:shd w:val="clear" w:color="auto" w:fill="auto"/>
          </w:tcPr>
          <w:p w14:paraId="7DC5E5C5" w14:textId="77777777" w:rsidR="00F9085C" w:rsidRPr="00C06C39" w:rsidRDefault="00F9085C" w:rsidP="00F90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06C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0CB45F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07973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F021E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21901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95ECA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0A5238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50CFDB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42C7EA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6787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1C61EA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50681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F375B0E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ACF9E8" w14:textId="77777777" w:rsidR="00F9085C" w:rsidRPr="00C06C39" w:rsidRDefault="00F9085C" w:rsidP="00F908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62A6" w:rsidRPr="00C06C39" w14:paraId="518FAFDB" w14:textId="77777777" w:rsidTr="004C4C9D">
        <w:tc>
          <w:tcPr>
            <w:tcW w:w="3510" w:type="dxa"/>
            <w:shd w:val="clear" w:color="auto" w:fill="auto"/>
          </w:tcPr>
          <w:p w14:paraId="127BC6BC" w14:textId="77777777" w:rsidR="00C862A6" w:rsidRPr="00C06C39" w:rsidRDefault="00C862A6" w:rsidP="00C8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C39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shd w:val="clear" w:color="auto" w:fill="auto"/>
          </w:tcPr>
          <w:p w14:paraId="3183C77B" w14:textId="55E1EB97" w:rsidR="00C862A6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26,487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888177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DB8C85" w14:textId="433FA5C6" w:rsidR="00C862A6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6,88</w:t>
            </w:r>
            <w:r w:rsidR="006D41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3AA9F70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B34C5B" w14:textId="7BC7805B" w:rsidR="00C862A6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16,25</w:t>
            </w:r>
            <w:r w:rsidR="006D41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084E92B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65F1F39B" w14:textId="54E3BA23" w:rsidR="00C862A6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91</w:t>
            </w:r>
            <w:r w:rsidR="003320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1B6B1C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CE8D6EE" w14:textId="0A098957" w:rsidR="00C862A6" w:rsidRPr="004C4C9D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32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8A466C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2BC6E89" w14:textId="32D73662" w:rsidR="00C862A6" w:rsidRPr="004C4C9D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E93452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A88EA41" w14:textId="096CF400" w:rsidR="00C862A6" w:rsidRPr="004C4C9D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50,568 </w:t>
            </w:r>
          </w:p>
        </w:tc>
      </w:tr>
      <w:tr w:rsidR="00C862A6" w:rsidRPr="00C06C39" w14:paraId="08860513" w14:textId="77777777" w:rsidTr="004C4C9D">
        <w:tc>
          <w:tcPr>
            <w:tcW w:w="3510" w:type="dxa"/>
            <w:shd w:val="clear" w:color="auto" w:fill="auto"/>
          </w:tcPr>
          <w:p w14:paraId="105A4226" w14:textId="77777777" w:rsidR="00C862A6" w:rsidRPr="00C06C39" w:rsidRDefault="00C862A6" w:rsidP="00C8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9307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1A85A42" w14:textId="5717E3F5" w:rsidR="00C862A6" w:rsidRPr="00C06C39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4,194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877E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A9CDCF" w14:textId="7DAD2519" w:rsidR="00C862A6" w:rsidRPr="00C06C39" w:rsidRDefault="00C862A6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4493A4B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4E1CA6" w14:textId="57883B78" w:rsidR="00C862A6" w:rsidRPr="00C06C39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DD822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14:paraId="4349634C" w14:textId="261B2528" w:rsidR="00C862A6" w:rsidRPr="00C06C39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73375E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14:paraId="6C200C67" w14:textId="2AE6798A" w:rsidR="00C862A6" w:rsidRPr="00C06C39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2,810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88C3FB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DD331B3" w14:textId="64073401" w:rsidR="00C862A6" w:rsidRPr="00C06C39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67EBD" w14:textId="77777777" w:rsidR="00C862A6" w:rsidRPr="00C06C39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1D8E2EA" w14:textId="33D95A79" w:rsidR="00C862A6" w:rsidRPr="00C06C39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7,004 </w:t>
            </w:r>
          </w:p>
        </w:tc>
      </w:tr>
      <w:tr w:rsidR="00C862A6" w:rsidRPr="00C06C39" w14:paraId="29723C94" w14:textId="77777777" w:rsidTr="004C4C9D">
        <w:tc>
          <w:tcPr>
            <w:tcW w:w="3510" w:type="dxa"/>
            <w:shd w:val="clear" w:color="auto" w:fill="auto"/>
          </w:tcPr>
          <w:p w14:paraId="187D6A1E" w14:textId="77777777" w:rsidR="00C862A6" w:rsidRPr="00C06C39" w:rsidRDefault="00C862A6" w:rsidP="00C86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CCDED" w14:textId="4A91219E" w:rsidR="00C862A6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30,681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4CC72" w14:textId="77777777" w:rsidR="00C862A6" w:rsidRPr="00C862A6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418F6" w14:textId="2F9424B0" w:rsidR="00C862A6" w:rsidRPr="004C4C9D" w:rsidRDefault="00C862A6" w:rsidP="004C4C9D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6,88</w:t>
            </w:r>
            <w:r w:rsidR="006D4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AAE969E" w14:textId="77777777" w:rsidR="00C862A6" w:rsidRPr="00C862A6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D511FA" w14:textId="615030B4" w:rsidR="00C862A6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16,25</w:t>
            </w:r>
            <w:r w:rsidR="006D4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1F70D8" w14:textId="77777777" w:rsidR="00C862A6" w:rsidRPr="00C862A6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9042F" w14:textId="2D4CE7C2" w:rsidR="00C862A6" w:rsidRPr="004C4C9D" w:rsidRDefault="00C862A6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91</w:t>
            </w:r>
            <w:r w:rsidR="003320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624057" w14:textId="77777777" w:rsidR="00C862A6" w:rsidRPr="00C862A6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B051A" w14:textId="66D1800B" w:rsidR="00C862A6" w:rsidRPr="004C4C9D" w:rsidRDefault="00C862A6" w:rsidP="004C4C9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2,842 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0F7276" w14:textId="77777777" w:rsidR="00C862A6" w:rsidRPr="00C862A6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71CAB" w14:textId="7E766CC5" w:rsidR="00C862A6" w:rsidRPr="004C4C9D" w:rsidRDefault="00C862A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039314" w14:textId="77777777" w:rsidR="00C862A6" w:rsidRPr="00C862A6" w:rsidRDefault="00C862A6" w:rsidP="00C862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E40A2" w14:textId="3470AFD2" w:rsidR="00C862A6" w:rsidRPr="004C4C9D" w:rsidRDefault="00C862A6" w:rsidP="004C4C9D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57,572 </w:t>
            </w:r>
          </w:p>
        </w:tc>
      </w:tr>
    </w:tbl>
    <w:p w14:paraId="6A43C2C6" w14:textId="77777777" w:rsidR="00082F96" w:rsidRDefault="00082F96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HAnsi" w:hAnsiTheme="majorHAnsi" w:cstheme="majorHAnsi"/>
          <w:b/>
          <w:sz w:val="30"/>
          <w:szCs w:val="30"/>
        </w:rPr>
        <w:sectPr w:rsidR="00082F96" w:rsidSect="00C06C39">
          <w:headerReference w:type="default" r:id="rId12"/>
          <w:pgSz w:w="16834" w:h="11909" w:orient="landscape" w:code="9"/>
          <w:pgMar w:top="1152" w:right="806" w:bottom="1109" w:left="576" w:header="720" w:footer="646" w:gutter="0"/>
          <w:cols w:space="720"/>
          <w:docGrid w:linePitch="245"/>
        </w:sectPr>
      </w:pPr>
    </w:p>
    <w:p w14:paraId="4861A88A" w14:textId="71EA3150" w:rsidR="007A7065" w:rsidRDefault="007A7065" w:rsidP="007A7065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b/>
          <w:bCs/>
          <w:sz w:val="30"/>
          <w:szCs w:val="30"/>
        </w:rPr>
      </w:pPr>
      <w:r w:rsidRPr="00082F96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</w:t>
      </w:r>
      <w:r w:rsidRPr="00801F7A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งานจนถึง ณ วันที่ </w:t>
      </w:r>
      <w:r w:rsidRPr="00801F7A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31 </w:t>
      </w:r>
      <w:r w:rsidRPr="00801F7A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ธันวาคม </w:t>
      </w:r>
      <w:r w:rsidRPr="00801F7A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2563</w:t>
      </w:r>
      <w:r w:rsidRPr="00801F7A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มีจำนวน </w:t>
      </w:r>
      <w:r w:rsidR="00183695">
        <w:rPr>
          <w:rFonts w:ascii="Angsana New" w:hAnsi="Angsana New" w:cs="Angsana New"/>
          <w:color w:val="auto"/>
          <w:sz w:val="30"/>
          <w:szCs w:val="30"/>
          <w:lang w:val="en-US"/>
        </w:rPr>
        <w:t>111.97</w:t>
      </w:r>
      <w:r w:rsidR="003D0CCB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801F7A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ล้านบาท และ </w:t>
      </w:r>
      <w:r w:rsidR="00A743A3">
        <w:rPr>
          <w:rFonts w:ascii="Angsana New" w:hAnsi="Angsana New" w:cs="Angsana New"/>
          <w:color w:val="auto"/>
          <w:sz w:val="30"/>
          <w:szCs w:val="30"/>
          <w:lang w:val="en-US"/>
        </w:rPr>
        <w:t>15.68</w:t>
      </w:r>
      <w:r w:rsidR="008F13C8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801F7A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ล้านบาท ตามลำดับ </w:t>
      </w:r>
      <w:r w:rsidRPr="00801F7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(</w:t>
      </w:r>
      <w:r w:rsidRPr="00801F7A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2562</w:t>
      </w:r>
      <w:r w:rsidRPr="00801F7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: </w:t>
      </w:r>
      <w:r w:rsidR="0018369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9</w:t>
      </w:r>
      <w:r w:rsidR="00A743A3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6</w:t>
      </w:r>
      <w:r w:rsidR="00183695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.</w:t>
      </w:r>
      <w:r w:rsidR="00A743A3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04</w:t>
      </w:r>
      <w:r w:rsidRPr="004C4C9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 </w:t>
      </w:r>
      <w:r w:rsidRPr="004C4C9D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ล้านบาท และ </w:t>
      </w:r>
      <w:r w:rsidR="00A743A3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10.71</w:t>
      </w:r>
      <w:r w:rsidRPr="004C4C9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 </w:t>
      </w:r>
      <w:r w:rsidRPr="004C4C9D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</w:t>
      </w:r>
      <w:r w:rsidR="00ED5526" w:rsidRPr="00801F7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ตามลำดับ</w:t>
      </w:r>
      <w:r w:rsidRPr="00082F96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) </w:t>
      </w:r>
    </w:p>
    <w:p w14:paraId="1AF1C6A6" w14:textId="485E82C1" w:rsidR="00272D9A" w:rsidRDefault="00272D9A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6CCB05A5" w14:textId="042CECD5" w:rsidR="00272D9A" w:rsidRDefault="00272D9A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  <w:r w:rsidRPr="004C4C9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ณ วันที่ </w:t>
      </w:r>
      <w:r w:rsidRPr="004C4C9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31 </w:t>
      </w:r>
      <w:r w:rsidRPr="004C4C9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ธันวาคม </w:t>
      </w:r>
      <w:r w:rsidRPr="004C4C9D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2563 </w:t>
      </w:r>
      <w:r w:rsidRPr="004C4C9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กลุ่มบริษัท</w:t>
      </w:r>
      <w:r w:rsidR="006156C3" w:rsidRPr="004C4C9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>และบริษัท</w:t>
      </w:r>
      <w:r w:rsidRPr="004C4C9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ได้นำที่ดินพร้อมสิ่งปลูกสร้างบางส่วนซึ่งมีมูลค่าตามบัญชีสุทธิ </w:t>
      </w:r>
      <w:r w:rsidRPr="003329A8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296.63 </w:t>
      </w:r>
      <w:r w:rsidRPr="003329A8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</w:t>
      </w:r>
      <w:r w:rsidR="006156C3" w:rsidRPr="003329A8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และ </w:t>
      </w:r>
      <w:r w:rsidR="006156C3" w:rsidRPr="003329A8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33.48 </w:t>
      </w:r>
      <w:r w:rsidR="006156C3" w:rsidRPr="003329A8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3329A8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(</w:t>
      </w:r>
      <w:r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2562: 327.22 </w:t>
      </w:r>
      <w:r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</w:t>
      </w:r>
      <w:r w:rsidR="00DE44F6" w:rsidRPr="003329A8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 xml:space="preserve"> และ </w:t>
      </w:r>
      <w:r w:rsidR="00DE44F6" w:rsidRPr="003329A8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34.20 </w:t>
      </w:r>
      <w:r w:rsidR="00DE44F6" w:rsidRPr="003329A8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 ตามลำดับ</w:t>
      </w:r>
      <w:r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)</w:t>
      </w:r>
      <w:r w:rsidRPr="004C4C9D">
        <w:rPr>
          <w:rFonts w:ascii="Angsana New" w:hAnsi="Angsana New" w:cs="Angsana New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 วงเงินเลตเตอร์ออฟเครดิตหรือทรัสต์รีซีท วงเงินหนังสือค้ำประกัน วงเงินสินเชื่อประเภท</w:t>
      </w:r>
      <w:r w:rsidR="006F7615">
        <w:rPr>
          <w:rFonts w:ascii="Angsana New" w:hAnsi="Angsana New" w:cs="Angsana New"/>
          <w:color w:val="auto"/>
          <w:sz w:val="30"/>
          <w:szCs w:val="30"/>
          <w:lang w:val="en-US"/>
        </w:rPr>
        <w:br/>
      </w:r>
      <w:r w:rsidRPr="00272D9A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สัญญาซื้อขายเงินตราต่างประเทศล่วงหน้า และเงินกู้ยืมระยะยาวจากธนาคาร</w:t>
      </w:r>
    </w:p>
    <w:p w14:paraId="48CBC00A" w14:textId="4B930A09" w:rsidR="00272D9A" w:rsidRDefault="00272D9A" w:rsidP="003D0AED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</w:pPr>
    </w:p>
    <w:p w14:paraId="62BA0001" w14:textId="095ABCA7" w:rsidR="00082F96" w:rsidRPr="002C38B1" w:rsidRDefault="002B78D5" w:rsidP="00EC53FC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bookmarkStart w:id="8" w:name="_Hlk39579293"/>
      <w:r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ณ วันที่ </w:t>
      </w:r>
      <w:r w:rsidR="00082F96" w:rsidRPr="000A0481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3</w:t>
      </w:r>
      <w:r w:rsidR="00082F96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1 </w:t>
      </w:r>
      <w:r w:rsidR="00082F96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>ธันวาคม</w:t>
      </w:r>
      <w:r w:rsidR="00082F96"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</w:t>
      </w:r>
      <w:r w:rsidR="00082F96" w:rsidRPr="000A0481">
        <w:rPr>
          <w:rFonts w:ascii="Angsana New" w:hAnsi="Angsana New" w:cs="Angsana New" w:hint="cs"/>
          <w:color w:val="auto"/>
          <w:spacing w:val="-4"/>
          <w:sz w:val="30"/>
          <w:szCs w:val="30"/>
          <w:lang w:val="en-GB"/>
        </w:rPr>
        <w:t>256</w:t>
      </w:r>
      <w:r w:rsidR="00082F96" w:rsidRPr="000A0481">
        <w:rPr>
          <w:rFonts w:ascii="Angsana New" w:hAnsi="Angsana New" w:cs="Angsana New"/>
          <w:color w:val="auto"/>
          <w:spacing w:val="-4"/>
          <w:sz w:val="30"/>
          <w:szCs w:val="30"/>
          <w:lang w:val="en-GB"/>
        </w:rPr>
        <w:t>3</w:t>
      </w:r>
      <w:r w:rsidR="00082F96" w:rsidRPr="000A0481">
        <w:rPr>
          <w:rFonts w:ascii="Angsana New" w:hAnsi="Angsana New" w:cs="Angsana New" w:hint="cs"/>
          <w:color w:val="auto"/>
          <w:spacing w:val="-4"/>
          <w:sz w:val="30"/>
          <w:szCs w:val="30"/>
          <w:cs/>
          <w:lang w:val="en-US"/>
        </w:rPr>
        <w:t xml:space="preserve">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คลังแก๊สและสินทรัพย์ที่เกี่ยวข้องสำหรับธุรกิจจำหน่ายแก๊สปิโตรเลียม ได้เกิดการด้อยค่าจำนวน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="003D0AED" w:rsidRPr="00E00820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22.48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ล้านบาท</w:t>
      </w:r>
      <w:r w:rsidR="003D0AED" w:rsidRPr="004C4C9D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</w:t>
      </w:r>
      <w:r w:rsidR="003D0CCB" w:rsidRPr="004C4C9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(2562: 22.48 </w:t>
      </w:r>
      <w:r w:rsidR="003D0CCB" w:rsidRPr="004C4C9D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>ล้านบาท</w:t>
      </w:r>
      <w:r w:rsidR="003D0CCB" w:rsidRPr="004C4C9D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>)</w:t>
      </w:r>
      <w:r w:rsidR="00EC53FC" w:rsidRPr="000F499C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="00461DE8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ในงบการเงินรวมและงบการเงินเฉพาะบริษัท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เนื่องจากมีมูลค่า</w:t>
      </w:r>
      <w:r w:rsidR="001338E3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      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ที่คาดว่าจะได้รับคืนต่ำกว่ามูลค่าตามบัญชี โดยมูลค่าที่คาดว่าจะได้รับคืนคำนวณจากมูลค่าจากการใช้ของ</w:t>
      </w:r>
      <w:r w:rsidR="001338E3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       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หน่วยที่ก่อให้เกิดเงินสดของส่วนงานธุรกิจจำหน่ายแก๊สปิโตรเลียมทั้งหมด การคำนวณดังกล่าวใช้ประมาณการกระแสเงินสดก่อนภาษี โดยอ้างอิงจากการประมาณผลการดำเนินงานของหน่วยสินทรัพย์ ซึ่งครอบคลุมอายุ</w:t>
      </w:r>
      <w:r w:rsidR="00BA727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       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>การให้ประโยชน์ของสินทรัพย์ที่ยาวที่สุดของหน่วยสินทรัพย์ที่ก่อให้เกิดเงินสด ซึ่งถือเป็นการประมาณการที่ดีที่สุด</w:t>
      </w:r>
      <w:r w:rsidR="003D0AED" w:rsidRPr="004C4C9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ของผู้บริหารในการพิจารณามูลค่าที่คาดว่าจะได้รับคืน อย่างไรก็ตาม มูลค่าที่คาดว่าจะได้รับคืนอาจจะเปลี่ยนแปลงไป</w:t>
      </w:r>
      <w:r w:rsidR="003D0AED" w:rsidRPr="00E00820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="003D0AED" w:rsidRPr="004C4C9D">
        <w:rPr>
          <w:rFonts w:ascii="Angsana New" w:hAnsi="Angsana New" w:cs="Angsana New"/>
          <w:color w:val="auto"/>
          <w:spacing w:val="6"/>
          <w:sz w:val="30"/>
          <w:szCs w:val="30"/>
          <w:cs/>
          <w:lang w:val="en-US"/>
        </w:rPr>
        <w:t>เนื่องมาจากการเปลี่ยนแปลงของสภาพแวดล้อมและสถานการณ์ที่เกี่ยวข้อง ซึ่งอาจจะส่งผลกระทบต่อค่าเผื่อการด้อยค่าในอนาคต</w:t>
      </w:r>
      <w:r w:rsidR="00EC53FC" w:rsidRPr="004C4C9D">
        <w:rPr>
          <w:rFonts w:ascii="Angsana New" w:hAnsi="Angsana New" w:cs="Angsana New"/>
          <w:color w:val="auto"/>
          <w:spacing w:val="6"/>
          <w:sz w:val="30"/>
          <w:szCs w:val="30"/>
          <w:cs/>
          <w:lang w:val="en-US"/>
        </w:rPr>
        <w:t xml:space="preserve"> </w:t>
      </w:r>
      <w:r w:rsidR="003D0AED" w:rsidRPr="004C4C9D">
        <w:rPr>
          <w:rFonts w:ascii="Angsana New" w:hAnsi="Angsana New" w:cs="Angsana New"/>
          <w:color w:val="auto"/>
          <w:spacing w:val="6"/>
          <w:sz w:val="30"/>
          <w:szCs w:val="30"/>
          <w:cs/>
          <w:lang w:val="en-US"/>
        </w:rPr>
        <w:t>คลังแก๊สและสินทรัพย์ที่เกี่ยวข้องสำหรับธุรกิจจำหน่ายแก๊สปิโตรเลียมมีมูลค่าตามบัญชี</w:t>
      </w:r>
      <w:r w:rsidR="00EC53FC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="00EC53FC" w:rsidRPr="004C4C9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ณ วันที่ </w:t>
      </w:r>
      <w:r w:rsidR="00EC53FC" w:rsidRPr="004C4C9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31 </w:t>
      </w:r>
      <w:r w:rsidR="00EC53FC" w:rsidRPr="004C4C9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ธันวาคม </w:t>
      </w:r>
      <w:r w:rsidR="00EC53FC" w:rsidRPr="004C4C9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2563 </w:t>
      </w:r>
      <w:r w:rsidR="003D0AED" w:rsidRPr="004C4C9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จำนวน</w:t>
      </w:r>
      <w:r w:rsidR="00D030BB" w:rsidRPr="004C4C9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272D9A" w:rsidRPr="004C4C9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49.78</w:t>
      </w:r>
      <w:r w:rsidR="004B30D6" w:rsidRPr="004C4C9D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3D0AED" w:rsidRPr="004C4C9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ล้านบาท </w:t>
      </w:r>
      <w:r w:rsidR="003D0AED"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(</w:t>
      </w:r>
      <w:r w:rsidR="003D0AED"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2562: </w:t>
      </w:r>
      <w:r w:rsidR="000A0501"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>54.07</w:t>
      </w:r>
      <w:r w:rsidR="003D0AED"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lang w:val="en-US"/>
        </w:rPr>
        <w:t xml:space="preserve"> </w:t>
      </w:r>
      <w:r w:rsidR="003D0AED"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>ล้านบาท)</w:t>
      </w:r>
      <w:bookmarkEnd w:id="8"/>
      <w:r w:rsidR="00461DE8" w:rsidRPr="004C4C9D">
        <w:rPr>
          <w:rFonts w:ascii="Angsana New" w:hAnsi="Angsana New" w:cs="Angsana New"/>
          <w:i/>
          <w:iCs/>
          <w:color w:val="auto"/>
          <w:spacing w:val="-4"/>
          <w:sz w:val="30"/>
          <w:szCs w:val="30"/>
          <w:cs/>
          <w:lang w:val="en-US"/>
        </w:rPr>
        <w:t xml:space="preserve"> </w:t>
      </w:r>
      <w:r w:rsidR="00461DE8" w:rsidRPr="004C4C9D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ในงบการเงินรวมและงบการเงินเฉพาะบริษัท</w:t>
      </w:r>
    </w:p>
    <w:p w14:paraId="3605D52D" w14:textId="77777777" w:rsidR="00E53377" w:rsidRDefault="00E53377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b/>
          <w:bCs/>
          <w:sz w:val="30"/>
          <w:szCs w:val="30"/>
          <w:cs/>
        </w:rPr>
      </w:pPr>
    </w:p>
    <w:p w14:paraId="7FE6C394" w14:textId="063881FC" w:rsidR="00EC53FC" w:rsidRPr="002C38B1" w:rsidRDefault="00EC53FC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color w:val="auto"/>
          <w:sz w:val="30"/>
          <w:szCs w:val="30"/>
          <w:lang w:val="en-US"/>
        </w:rPr>
      </w:pPr>
      <w:r w:rsidRPr="004C4C9D">
        <w:rPr>
          <w:rFonts w:ascii="Angsana New" w:hAnsi="Angsana New" w:cstheme="minorBidi"/>
          <w:color w:val="auto"/>
          <w:sz w:val="30"/>
          <w:szCs w:val="30"/>
          <w:cs/>
        </w:rPr>
        <w:t xml:space="preserve">ในระหว่างปี </w:t>
      </w:r>
      <w:r w:rsidRPr="004C4C9D">
        <w:rPr>
          <w:rFonts w:ascii="Angsana New" w:hAnsi="Angsana New" w:cstheme="minorBidi"/>
          <w:color w:val="auto"/>
          <w:sz w:val="30"/>
          <w:szCs w:val="30"/>
          <w:lang w:val="en-US"/>
        </w:rPr>
        <w:t>2563</w:t>
      </w:r>
      <w:r w:rsidRPr="004C4C9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 กลุ่มบริษัท</w:t>
      </w:r>
      <w:r w:rsidR="00790D68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>และบริษัท</w:t>
      </w:r>
      <w:r w:rsidRPr="004C4C9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ได้เข้าทำสัญญาเช่า</w:t>
      </w:r>
      <w:r w:rsidR="00820758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>ที่ดิน</w:t>
      </w:r>
      <w:r w:rsidR="00BD0099">
        <w:rPr>
          <w:rFonts w:ascii="Angsana New" w:hAnsi="Angsana New" w:cstheme="minorBidi"/>
          <w:color w:val="auto"/>
          <w:sz w:val="30"/>
          <w:szCs w:val="30"/>
          <w:lang w:val="en-US"/>
        </w:rPr>
        <w:t xml:space="preserve"> </w:t>
      </w:r>
      <w:r w:rsidR="00BD0099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>เครื่องจักร</w:t>
      </w:r>
      <w:r w:rsidR="00820758" w:rsidRPr="004C4C9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 </w:t>
      </w:r>
      <w:r w:rsidRPr="004C4C9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เครื่องมือ</w:t>
      </w:r>
      <w:r w:rsidR="00820758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>เครื่องใช้</w:t>
      </w:r>
      <w:r w:rsidRPr="004C4C9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และอุปกรณ์ และยานพาหนะ</w:t>
      </w:r>
      <w:r w:rsidRPr="004C4C9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เป็นระยะเวลา </w:t>
      </w:r>
      <w:r w:rsidR="00BD0099" w:rsidRPr="004C4C9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3</w:t>
      </w:r>
      <w:r w:rsidR="001338E3" w:rsidRPr="004C4C9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 </w:t>
      </w:r>
      <w:r w:rsidR="00BD0099" w:rsidRPr="004C4C9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-</w:t>
      </w:r>
      <w:r w:rsidR="001338E3" w:rsidRPr="004C4C9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 xml:space="preserve"> </w:t>
      </w:r>
      <w:r w:rsidR="00790D68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>14</w:t>
      </w:r>
      <w:r w:rsidRPr="004C4C9D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Pr="004C4C9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ปี โดยมีค่าเช่าคงที่ตลอดระยะเวลาการเช่า กลุ่มบริษัท</w:t>
      </w:r>
      <w:r w:rsidR="00790D68">
        <w:rPr>
          <w:rFonts w:ascii="Angsana New" w:hAnsi="Angsana New" w:cstheme="minorBidi" w:hint="cs"/>
          <w:color w:val="auto"/>
          <w:spacing w:val="-4"/>
          <w:sz w:val="30"/>
          <w:szCs w:val="30"/>
          <w:cs/>
          <w:lang w:val="en-US"/>
        </w:rPr>
        <w:t>และบริษัท</w:t>
      </w:r>
      <w:r w:rsidR="00461DE8" w:rsidRPr="004C4C9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ได้รับรู้สินทรัพย์</w:t>
      </w:r>
      <w:r w:rsidR="006938DC">
        <w:rPr>
          <w:rFonts w:ascii="Angsana New" w:hAnsi="Angsana New" w:cstheme="minorBidi"/>
          <w:color w:val="auto"/>
          <w:spacing w:val="-4"/>
          <w:sz w:val="30"/>
          <w:szCs w:val="30"/>
          <w:lang w:val="en-US"/>
        </w:rPr>
        <w:t xml:space="preserve"> </w:t>
      </w:r>
      <w:r w:rsidR="00461DE8" w:rsidRPr="004C4C9D">
        <w:rPr>
          <w:rFonts w:ascii="Angsana New" w:hAnsi="Angsana New" w:cstheme="minorBidi"/>
          <w:color w:val="auto"/>
          <w:spacing w:val="-4"/>
          <w:sz w:val="30"/>
          <w:szCs w:val="30"/>
          <w:cs/>
          <w:lang w:val="en-US"/>
        </w:rPr>
        <w:t>สิทธิการใช้ที่มีไว้เพื่อใช้งาน</w:t>
      </w:r>
      <w:r w:rsidR="00461DE8" w:rsidRPr="004C4C9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>เป็นจำนวนเงิน</w:t>
      </w:r>
      <w:r w:rsidR="00BD0099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 xml:space="preserve"> </w:t>
      </w:r>
      <w:r w:rsidR="00790D68">
        <w:rPr>
          <w:rFonts w:ascii="Angsana New" w:hAnsi="Angsana New" w:cstheme="minorBidi"/>
          <w:color w:val="auto"/>
          <w:sz w:val="30"/>
          <w:szCs w:val="30"/>
          <w:lang w:val="en-US"/>
        </w:rPr>
        <w:t>57.85</w:t>
      </w:r>
      <w:r w:rsidR="00461DE8" w:rsidRPr="004C4C9D">
        <w:rPr>
          <w:rFonts w:ascii="Angsana New" w:hAnsi="Angsana New" w:cstheme="minorBidi"/>
          <w:color w:val="auto"/>
          <w:sz w:val="30"/>
          <w:szCs w:val="30"/>
          <w:lang w:val="en-US"/>
        </w:rPr>
        <w:t xml:space="preserve"> </w:t>
      </w:r>
      <w:r w:rsidR="00461DE8" w:rsidRPr="004C4C9D">
        <w:rPr>
          <w:rFonts w:ascii="Angsana New" w:hAnsi="Angsana New" w:cstheme="minorBidi"/>
          <w:color w:val="auto"/>
          <w:sz w:val="30"/>
          <w:szCs w:val="30"/>
          <w:cs/>
          <w:lang w:val="en-US"/>
        </w:rPr>
        <w:t xml:space="preserve">ล้านบาท </w:t>
      </w:r>
      <w:r w:rsidR="00790D68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 xml:space="preserve">และ </w:t>
      </w:r>
      <w:r w:rsidR="00790D68">
        <w:rPr>
          <w:rFonts w:ascii="Angsana New" w:hAnsi="Angsana New" w:cstheme="minorBidi"/>
          <w:color w:val="auto"/>
          <w:sz w:val="30"/>
          <w:szCs w:val="30"/>
          <w:lang w:val="en-US"/>
        </w:rPr>
        <w:t xml:space="preserve">5.03 </w:t>
      </w:r>
      <w:r w:rsidR="00790D68">
        <w:rPr>
          <w:rFonts w:ascii="Angsana New" w:hAnsi="Angsana New" w:cstheme="minorBidi" w:hint="cs"/>
          <w:color w:val="auto"/>
          <w:sz w:val="30"/>
          <w:szCs w:val="30"/>
          <w:cs/>
          <w:lang w:val="en-US"/>
        </w:rPr>
        <w:t>ล้านบาท ตามลำดับ</w:t>
      </w:r>
    </w:p>
    <w:p w14:paraId="329DAE94" w14:textId="757FA674" w:rsidR="00461DE8" w:rsidRDefault="00461DE8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3D219B4A" w14:textId="57BA4C51" w:rsidR="00461DE8" w:rsidRDefault="00461DE8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210EAF85" w14:textId="74F6C4D4" w:rsidR="00B21B8E" w:rsidRDefault="00B21B8E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39E9F685" w14:textId="3BB2CE56" w:rsidR="00B21B8E" w:rsidRDefault="00B21B8E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55A27BA1" w14:textId="661FBCFC" w:rsidR="00B21B8E" w:rsidRDefault="00B21B8E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6AA1FFDD" w14:textId="1D7A00A8" w:rsidR="00B21B8E" w:rsidRDefault="00B21B8E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6C77E3CD" w14:textId="69B31DB1" w:rsidR="00B21B8E" w:rsidRDefault="00B21B8E" w:rsidP="00EE6A08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547" w:right="14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461DE8" w:rsidRPr="005875C8" w14:paraId="20EB2BCE" w14:textId="77777777" w:rsidTr="004C4C9D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68B36302" w14:textId="77777777" w:rsidR="00461DE8" w:rsidRPr="004C4C9D" w:rsidRDefault="00461DE8" w:rsidP="00995B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4EA42A8" w14:textId="6E0D57FA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0BF554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7CF9099" w14:textId="436653F4" w:rsidR="00461DE8" w:rsidRPr="004C4C9D" w:rsidRDefault="00461DE8" w:rsidP="00995BDD">
            <w:pPr>
              <w:pStyle w:val="acctmergecolhdg"/>
              <w:spacing w:line="240" w:lineRule="atLeast"/>
              <w:ind w:left="-85" w:right="-85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5875C8">
              <w:rPr>
                <w:rFonts w:asciiTheme="majorHAnsi" w:hAnsiTheme="majorHAnsi" w:cstheme="majorHAns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461DE8" w:rsidRPr="005875C8" w14:paraId="527928C8" w14:textId="77777777" w:rsidTr="004C4C9D">
        <w:trPr>
          <w:cantSplit/>
          <w:tblHeader/>
        </w:trPr>
        <w:tc>
          <w:tcPr>
            <w:tcW w:w="4050" w:type="dxa"/>
          </w:tcPr>
          <w:p w14:paraId="78FC38BA" w14:textId="77777777" w:rsidR="00461DE8" w:rsidRPr="004C4C9D" w:rsidRDefault="00461DE8" w:rsidP="00995B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4C4C9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C4C9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F192EED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42A47F1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6962E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E8C544E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8AF5E6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6084FEB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EE2A1" w14:textId="77777777" w:rsidR="00461DE8" w:rsidRPr="004C4C9D" w:rsidRDefault="00461DE8" w:rsidP="00995BDD">
            <w:pPr>
              <w:pStyle w:val="acctmergecolhdg"/>
              <w:spacing w:line="240" w:lineRule="atLeast"/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 w:val="0"/>
                <w:bCs/>
                <w:sz w:val="30"/>
                <w:szCs w:val="30"/>
              </w:rPr>
              <w:t>2562</w:t>
            </w:r>
          </w:p>
        </w:tc>
      </w:tr>
      <w:tr w:rsidR="00461DE8" w:rsidRPr="005875C8" w14:paraId="4009C899" w14:textId="77777777" w:rsidTr="004C4C9D">
        <w:trPr>
          <w:cantSplit/>
          <w:tblHeader/>
        </w:trPr>
        <w:tc>
          <w:tcPr>
            <w:tcW w:w="4050" w:type="dxa"/>
          </w:tcPr>
          <w:p w14:paraId="0D1E68E3" w14:textId="436932F3" w:rsidR="00461DE8" w:rsidRPr="004C4C9D" w:rsidRDefault="00461DE8" w:rsidP="00995BDD">
            <w:pP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2AA72FA" w14:textId="40DF53CC" w:rsidR="00461DE8" w:rsidRPr="004C4C9D" w:rsidRDefault="00461DE8" w:rsidP="00995BDD">
            <w:pPr>
              <w:pStyle w:val="acctfourfigures"/>
              <w:spacing w:line="240" w:lineRule="atLeast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4F3B64"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461DE8" w:rsidRPr="005875C8" w14:paraId="7D34E76E" w14:textId="77777777" w:rsidTr="004C4C9D">
        <w:trPr>
          <w:cantSplit/>
        </w:trPr>
        <w:tc>
          <w:tcPr>
            <w:tcW w:w="4050" w:type="dxa"/>
          </w:tcPr>
          <w:p w14:paraId="52615F03" w14:textId="77777777" w:rsidR="00461DE8" w:rsidRPr="004C4C9D" w:rsidRDefault="00461DE8" w:rsidP="00995BDD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C4C9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4C9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C86D03A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EF2E9D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DC2C75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A23BCD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DD0343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2E860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65D9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461DE8" w:rsidRPr="005875C8" w14:paraId="4D97C9E9" w14:textId="77777777" w:rsidTr="004C4C9D">
        <w:trPr>
          <w:cantSplit/>
        </w:trPr>
        <w:tc>
          <w:tcPr>
            <w:tcW w:w="4050" w:type="dxa"/>
          </w:tcPr>
          <w:p w14:paraId="001DDACF" w14:textId="77777777" w:rsidR="00461DE8" w:rsidRPr="004C4C9D" w:rsidRDefault="00461DE8" w:rsidP="00995BDD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45FFA1D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0AE5E1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21CB8C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8AB1F8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DA5774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59C73E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3D8804" w14:textId="77777777" w:rsidR="00461DE8" w:rsidRPr="004C4C9D" w:rsidRDefault="00461DE8" w:rsidP="00995B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4F3B64" w:rsidRPr="005875C8" w14:paraId="46A2E86F" w14:textId="77777777" w:rsidTr="004C4C9D">
        <w:trPr>
          <w:cantSplit/>
        </w:trPr>
        <w:tc>
          <w:tcPr>
            <w:tcW w:w="4050" w:type="dxa"/>
          </w:tcPr>
          <w:p w14:paraId="5329BBEC" w14:textId="29DCB5EA" w:rsidR="004F3B64" w:rsidRPr="004C4C9D" w:rsidRDefault="00D71B11" w:rsidP="004F3B64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031B2321" w14:textId="133B9F1D" w:rsidR="004F3B64" w:rsidRPr="004C4C9D" w:rsidRDefault="004F3B64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2,124</w:t>
            </w:r>
          </w:p>
        </w:tc>
        <w:tc>
          <w:tcPr>
            <w:tcW w:w="180" w:type="dxa"/>
            <w:vAlign w:val="bottom"/>
          </w:tcPr>
          <w:p w14:paraId="431F6D06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A65653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4A8226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FB708" w14:textId="7153CB7D" w:rsidR="004F3B64" w:rsidRPr="004C4C9D" w:rsidRDefault="004F3B64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80" w:type="dxa"/>
            <w:vAlign w:val="bottom"/>
          </w:tcPr>
          <w:p w14:paraId="74CD95D4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9E3C0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B64" w:rsidRPr="005875C8" w14:paraId="18A7735D" w14:textId="77777777" w:rsidTr="004C4C9D">
        <w:trPr>
          <w:cantSplit/>
        </w:trPr>
        <w:tc>
          <w:tcPr>
            <w:tcW w:w="4050" w:type="dxa"/>
          </w:tcPr>
          <w:p w14:paraId="72BBC030" w14:textId="36B25DD7" w:rsidR="004F3B64" w:rsidRPr="004C4C9D" w:rsidRDefault="00D71B11" w:rsidP="004F3B64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27C8F7C9" w14:textId="73C6DC71" w:rsidR="004F3B64" w:rsidRPr="004C4C9D" w:rsidRDefault="004F3B64" w:rsidP="004C4C9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D6A7B8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ED258C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C62E51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DE0C" w14:textId="2F03C500" w:rsidR="004F3B64" w:rsidRPr="004C4C9D" w:rsidRDefault="004F3B64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80" w:type="dxa"/>
            <w:vAlign w:val="bottom"/>
          </w:tcPr>
          <w:p w14:paraId="5CB25FAE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D70A6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B64" w:rsidRPr="005875C8" w14:paraId="41D55F38" w14:textId="77777777" w:rsidTr="004C4C9D">
        <w:trPr>
          <w:cantSplit/>
        </w:trPr>
        <w:tc>
          <w:tcPr>
            <w:tcW w:w="4050" w:type="dxa"/>
          </w:tcPr>
          <w:p w14:paraId="6B016F34" w14:textId="77777777" w:rsidR="004F3B64" w:rsidRPr="004C4C9D" w:rsidRDefault="004F3B64" w:rsidP="004F3B64">
            <w:pPr>
              <w:pStyle w:val="ListParagraph"/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114157A" w14:textId="038E9621" w:rsidR="004F3B64" w:rsidRPr="004C4C9D" w:rsidRDefault="004F3B64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4,068</w:t>
            </w:r>
          </w:p>
        </w:tc>
        <w:tc>
          <w:tcPr>
            <w:tcW w:w="180" w:type="dxa"/>
            <w:vAlign w:val="bottom"/>
          </w:tcPr>
          <w:p w14:paraId="6A88BF43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E544B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948ABF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BC8DB" w14:textId="1022136F" w:rsidR="004F3B64" w:rsidRPr="004C4C9D" w:rsidRDefault="004F3B64" w:rsidP="004C4C9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7562FC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326D4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3B64" w:rsidRPr="005875C8" w14:paraId="25996896" w14:textId="77777777" w:rsidTr="004C4C9D">
        <w:trPr>
          <w:cantSplit/>
        </w:trPr>
        <w:tc>
          <w:tcPr>
            <w:tcW w:w="4050" w:type="dxa"/>
          </w:tcPr>
          <w:p w14:paraId="3D7A1D9F" w14:textId="77777777" w:rsidR="004F3B64" w:rsidRPr="004C4C9D" w:rsidRDefault="004F3B64" w:rsidP="004C4C9D">
            <w:pPr>
              <w:tabs>
                <w:tab w:val="clear" w:pos="680"/>
                <w:tab w:val="clear" w:pos="907"/>
                <w:tab w:val="decimal" w:pos="548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0CF2359" w14:textId="06503995" w:rsidR="004F3B64" w:rsidRPr="004C4C9D" w:rsidRDefault="004F3B64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80" w:type="dxa"/>
            <w:vAlign w:val="bottom"/>
          </w:tcPr>
          <w:p w14:paraId="758BC4DA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0BCFE4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33187E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3FA298" w14:textId="4EBDBBB4" w:rsidR="004F3B64" w:rsidRPr="004C4C9D" w:rsidRDefault="004F3B64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0" w:type="dxa"/>
            <w:vAlign w:val="bottom"/>
          </w:tcPr>
          <w:p w14:paraId="214D6EC6" w14:textId="77777777" w:rsidR="004F3B64" w:rsidRPr="004C4C9D" w:rsidRDefault="004F3B64" w:rsidP="004F3B64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9F5555" w14:textId="77777777" w:rsidR="004F3B64" w:rsidRPr="004C4C9D" w:rsidRDefault="004F3B64" w:rsidP="004C4C9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1DE8" w:rsidRPr="005A0F62" w14:paraId="449BB17D" w14:textId="77777777" w:rsidTr="004C4C9D">
        <w:trPr>
          <w:cantSplit/>
        </w:trPr>
        <w:tc>
          <w:tcPr>
            <w:tcW w:w="4050" w:type="dxa"/>
          </w:tcPr>
          <w:p w14:paraId="094DF9A5" w14:textId="77777777" w:rsidR="00461DE8" w:rsidRPr="004C4C9D" w:rsidRDefault="00461DE8" w:rsidP="00995BDD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0F6ED66F" w14:textId="59738DD0" w:rsidR="00461DE8" w:rsidRPr="004C4C9D" w:rsidRDefault="00254C55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="006F6183">
              <w:rPr>
                <w:rFonts w:asciiTheme="majorBidi" w:hAnsiTheme="majorBidi" w:cstheme="majorBidi"/>
                <w:sz w:val="30"/>
                <w:szCs w:val="30"/>
              </w:rPr>
              <w:t>073</w:t>
            </w:r>
          </w:p>
        </w:tc>
        <w:tc>
          <w:tcPr>
            <w:tcW w:w="180" w:type="dxa"/>
            <w:vAlign w:val="bottom"/>
          </w:tcPr>
          <w:p w14:paraId="2A25093D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E02361" w14:textId="77777777" w:rsidR="00461DE8" w:rsidRPr="004C4C9D" w:rsidRDefault="00461DE8" w:rsidP="004C4C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BA1F3F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D9A04" w14:textId="411441A0" w:rsidR="00461DE8" w:rsidRPr="004C4C9D" w:rsidRDefault="005A0F62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  <w:vAlign w:val="bottom"/>
          </w:tcPr>
          <w:p w14:paraId="651A5508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3CFBFB" w14:textId="77777777" w:rsidR="00461DE8" w:rsidRPr="004C4C9D" w:rsidRDefault="00461DE8" w:rsidP="004C4C9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1DE8" w:rsidRPr="005A0F62" w14:paraId="76B3709F" w14:textId="77777777" w:rsidTr="004C4C9D">
        <w:trPr>
          <w:cantSplit/>
        </w:trPr>
        <w:tc>
          <w:tcPr>
            <w:tcW w:w="4050" w:type="dxa"/>
          </w:tcPr>
          <w:p w14:paraId="75A9EA90" w14:textId="77777777" w:rsidR="00BD0099" w:rsidRDefault="00461DE8" w:rsidP="00995BDD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  <w:p w14:paraId="23F4D211" w14:textId="36CA10C8" w:rsidR="00461DE8" w:rsidRPr="004C4C9D" w:rsidRDefault="00BD0099" w:rsidP="00995BDD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  <w:r w:rsidR="00461DE8"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022B9EDC" w14:textId="7878600A" w:rsidR="00461DE8" w:rsidRPr="004C4C9D" w:rsidRDefault="00254C55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5,624</w:t>
            </w:r>
          </w:p>
        </w:tc>
        <w:tc>
          <w:tcPr>
            <w:tcW w:w="180" w:type="dxa"/>
            <w:vAlign w:val="bottom"/>
          </w:tcPr>
          <w:p w14:paraId="5E7A18BD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13FB0F" w14:textId="77777777" w:rsidR="00461DE8" w:rsidRPr="004C4C9D" w:rsidRDefault="00461DE8" w:rsidP="004C4C9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93243F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E26EC2" w14:textId="3D096455" w:rsidR="00461DE8" w:rsidRPr="004C4C9D" w:rsidRDefault="005A0F62" w:rsidP="004C4C9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16BFFB92" w14:textId="77777777" w:rsidR="00461DE8" w:rsidRPr="004C4C9D" w:rsidRDefault="00461DE8" w:rsidP="00995BDD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22C383" w14:textId="77777777" w:rsidR="00461DE8" w:rsidRPr="004C4C9D" w:rsidRDefault="00461DE8" w:rsidP="004C4C9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0F62" w:rsidRPr="005A0F62" w14:paraId="4E5A73C4" w14:textId="77777777" w:rsidTr="004C4C9D">
        <w:trPr>
          <w:cantSplit/>
        </w:trPr>
        <w:tc>
          <w:tcPr>
            <w:tcW w:w="4050" w:type="dxa"/>
          </w:tcPr>
          <w:p w14:paraId="24F0873B" w14:textId="77777777" w:rsidR="005A0F62" w:rsidRPr="004C4C9D" w:rsidRDefault="005A0F62" w:rsidP="005A0F62">
            <w:pPr>
              <w:tabs>
                <w:tab w:val="clear" w:pos="680"/>
                <w:tab w:val="clear" w:pos="907"/>
              </w:tabs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3A809696" w14:textId="2C5ADEBB" w:rsidR="005A0F62" w:rsidRPr="004C4C9D" w:rsidRDefault="005A0F62" w:rsidP="004C4C9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1F2A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1DBC26" w14:textId="77777777" w:rsidR="005A0F62" w:rsidRPr="004C4C9D" w:rsidRDefault="005A0F62" w:rsidP="005A0F62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C7FED4" w14:textId="351F7B35" w:rsidR="005A0F62" w:rsidRPr="004C4C9D" w:rsidRDefault="005A0F62" w:rsidP="005A0F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150,133</w:t>
            </w:r>
          </w:p>
        </w:tc>
        <w:tc>
          <w:tcPr>
            <w:tcW w:w="180" w:type="dxa"/>
            <w:vAlign w:val="bottom"/>
          </w:tcPr>
          <w:p w14:paraId="08880321" w14:textId="77777777" w:rsidR="005A0F62" w:rsidRPr="004C4C9D" w:rsidRDefault="005A0F62" w:rsidP="005A0F62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ECC30E" w14:textId="77777777" w:rsidR="005A0F62" w:rsidRPr="004C4C9D" w:rsidRDefault="005A0F62" w:rsidP="004C4C9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03E785" w14:textId="77777777" w:rsidR="005A0F62" w:rsidRPr="004C4C9D" w:rsidRDefault="005A0F62" w:rsidP="005A0F62">
            <w:pPr>
              <w:pStyle w:val="acctfourfigures"/>
              <w:spacing w:line="240" w:lineRule="atLeast"/>
              <w:ind w:firstLine="13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5C7B0" w14:textId="13C680D7" w:rsidR="005A0F62" w:rsidRPr="004C4C9D" w:rsidRDefault="008201AD" w:rsidP="004C4C9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</w:tbl>
    <w:p w14:paraId="675898B8" w14:textId="77777777" w:rsidR="00461DE8" w:rsidRPr="004C4C9D" w:rsidRDefault="00461DE8" w:rsidP="00461DE8">
      <w:pPr>
        <w:pStyle w:val="block"/>
        <w:spacing w:after="0" w:line="240" w:lineRule="auto"/>
        <w:ind w:left="547" w:right="43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4CE7CA25" w14:textId="611A7F12" w:rsidR="00461DE8" w:rsidRPr="004C4C9D" w:rsidRDefault="00461DE8" w:rsidP="00461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HAnsi" w:eastAsia="Calibri" w:hAnsiTheme="majorHAnsi" w:cstheme="majorHAnsi"/>
          <w:sz w:val="30"/>
          <w:szCs w:val="30"/>
          <w:lang w:val="en-GB" w:bidi="ar-SA"/>
        </w:rPr>
      </w:pPr>
      <w:r w:rsidRPr="004C4C9D">
        <w:rPr>
          <w:rFonts w:asciiTheme="majorHAnsi" w:hAnsiTheme="majorHAnsi" w:cstheme="majorHAnsi"/>
          <w:sz w:val="30"/>
          <w:szCs w:val="30"/>
          <w:cs/>
        </w:rPr>
        <w:t xml:space="preserve">ในปี </w:t>
      </w:r>
      <w:r w:rsidRPr="004C4C9D">
        <w:rPr>
          <w:rFonts w:asciiTheme="majorHAnsi" w:hAnsiTheme="majorHAnsi" w:cstheme="majorHAnsi"/>
          <w:sz w:val="30"/>
          <w:szCs w:val="30"/>
        </w:rPr>
        <w:t xml:space="preserve">2563 </w:t>
      </w:r>
      <w:r w:rsidRPr="004C4C9D">
        <w:rPr>
          <w:rFonts w:asciiTheme="majorHAnsi" w:hAnsiTheme="majorHAnsi" w:cstheme="majorHAnsi"/>
          <w:sz w:val="30"/>
          <w:szCs w:val="30"/>
          <w:cs/>
        </w:rPr>
        <w:t>กระแสเงินสดจ่ายทั้งหมดของสัญญาเช่าของ</w:t>
      </w:r>
      <w:r w:rsidR="005A0F62">
        <w:rPr>
          <w:rFonts w:asciiTheme="majorHAnsi" w:hAnsiTheme="majorHAnsi" w:cstheme="majorHAnsi" w:hint="cs"/>
          <w:sz w:val="30"/>
          <w:szCs w:val="30"/>
          <w:cs/>
        </w:rPr>
        <w:t>กลุ่มบริษัทและบ</w:t>
      </w:r>
      <w:r w:rsidRPr="004C4C9D">
        <w:rPr>
          <w:rFonts w:asciiTheme="majorHAnsi" w:hAnsiTheme="majorHAnsi" w:cstheme="majorHAnsi"/>
          <w:sz w:val="30"/>
          <w:szCs w:val="30"/>
          <w:cs/>
        </w:rPr>
        <w:t xml:space="preserve">ริษัท มีจำนวน </w:t>
      </w:r>
      <w:r w:rsidR="008028F5">
        <w:rPr>
          <w:rFonts w:asciiTheme="majorHAnsi" w:hAnsiTheme="majorHAnsi" w:cstheme="majorHAnsi"/>
          <w:sz w:val="30"/>
          <w:szCs w:val="30"/>
        </w:rPr>
        <w:t>143.67</w:t>
      </w:r>
      <w:r w:rsidR="005A0F62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4C4C9D">
        <w:rPr>
          <w:rFonts w:asciiTheme="majorHAnsi" w:hAnsiTheme="majorHAnsi" w:cstheme="majorHAnsi"/>
          <w:sz w:val="30"/>
          <w:szCs w:val="30"/>
          <w:cs/>
        </w:rPr>
        <w:t>ล้านบาท</w:t>
      </w:r>
      <w:r w:rsidR="005A0F62">
        <w:rPr>
          <w:rFonts w:asciiTheme="majorHAnsi" w:hAnsiTheme="majorHAnsi" w:cstheme="majorHAnsi" w:hint="cs"/>
          <w:sz w:val="30"/>
          <w:szCs w:val="30"/>
          <w:cs/>
        </w:rPr>
        <w:t xml:space="preserve"> และ </w:t>
      </w:r>
      <w:r w:rsidR="008028F5">
        <w:rPr>
          <w:rFonts w:asciiTheme="majorHAnsi" w:hAnsiTheme="majorHAnsi" w:cstheme="majorHAnsi"/>
          <w:sz w:val="30"/>
          <w:szCs w:val="30"/>
        </w:rPr>
        <w:t>2.17</w:t>
      </w:r>
      <w:r w:rsidR="005A0F62">
        <w:rPr>
          <w:rFonts w:asciiTheme="majorHAnsi" w:hAnsiTheme="majorHAnsi" w:cstheme="majorHAnsi" w:hint="cs"/>
          <w:sz w:val="30"/>
          <w:szCs w:val="30"/>
          <w:cs/>
        </w:rPr>
        <w:t xml:space="preserve"> ล้านบาท ตามลำดับ</w:t>
      </w:r>
    </w:p>
    <w:p w14:paraId="09A193C7" w14:textId="77777777" w:rsidR="00461DE8" w:rsidRPr="004C4C9D" w:rsidRDefault="00461DE8" w:rsidP="002C38B1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right="14"/>
        <w:jc w:val="thaiDistribute"/>
        <w:rPr>
          <w:rFonts w:asciiTheme="majorHAnsi" w:hAnsiTheme="majorHAnsi" w:cstheme="majorHAnsi"/>
          <w:sz w:val="30"/>
          <w:szCs w:val="30"/>
          <w:cs/>
          <w:lang w:val="en-US"/>
        </w:rPr>
      </w:pPr>
    </w:p>
    <w:p w14:paraId="593D54F1" w14:textId="179DD1AD" w:rsidR="008A56ED" w:rsidRPr="008A56ED" w:rsidRDefault="008A56ED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  <w:lang w:val="en-US"/>
        </w:rPr>
        <w:t>ค่าความนิยม</w:t>
      </w:r>
    </w:p>
    <w:p w14:paraId="7105EF99" w14:textId="77777777" w:rsidR="009275EB" w:rsidRDefault="009275EB" w:rsidP="008A56ED">
      <w:pPr>
        <w:tabs>
          <w:tab w:val="clear" w:pos="680"/>
        </w:tabs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364DBB78" w14:textId="0BC5A849" w:rsidR="008A56ED" w:rsidRPr="008A56ED" w:rsidRDefault="008A56ED" w:rsidP="008A56ED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8A56ED">
        <w:rPr>
          <w:rFonts w:asciiTheme="majorHAnsi" w:hAnsiTheme="majorHAnsi" w:cstheme="majorHAns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8A56E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55DA647C" w14:textId="7F1A607C" w:rsidR="008A56ED" w:rsidRPr="008A56ED" w:rsidRDefault="008A56ED" w:rsidP="008A56ED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</w:p>
    <w:p w14:paraId="0823A285" w14:textId="52E9C3D0" w:rsidR="008A56ED" w:rsidRPr="008A56ED" w:rsidRDefault="008A56ED" w:rsidP="008A56ED">
      <w:pPr>
        <w:tabs>
          <w:tab w:val="clear" w:pos="680"/>
        </w:tabs>
        <w:ind w:left="54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8A56ED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ธุรกิจ</w:t>
      </w:r>
      <w:r w:rsidR="00306BE5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รับเหมา</w:t>
      </w:r>
      <w:r w:rsidRPr="008A56ED"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ก่อสร้าง</w:t>
      </w:r>
    </w:p>
    <w:p w14:paraId="5A1E6E87" w14:textId="77777777" w:rsidR="008A56ED" w:rsidRPr="008A56ED" w:rsidRDefault="008A56ED" w:rsidP="008A56ED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5C83234F" w14:textId="2C3D1BC3" w:rsidR="008A56ED" w:rsidRPr="008A56ED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8A56ED">
        <w:rPr>
          <w:rFonts w:asciiTheme="majorHAnsi" w:hAnsiTheme="majorHAnsi" w:cstheme="majorHAns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8A56ED">
        <w:rPr>
          <w:rFonts w:asciiTheme="majorHAnsi" w:hAnsiTheme="majorHAnsi" w:cstheme="majorHAnsi"/>
          <w:sz w:val="30"/>
          <w:szCs w:val="30"/>
        </w:rPr>
        <w:t>3</w:t>
      </w:r>
      <w:r w:rsidRPr="008A56ED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2DEE679D" w14:textId="77777777" w:rsidR="008A56ED" w:rsidRPr="008A56ED" w:rsidRDefault="008A56ED" w:rsidP="008A56ED">
      <w:pPr>
        <w:tabs>
          <w:tab w:val="clear" w:pos="680"/>
        </w:tabs>
        <w:ind w:left="540"/>
        <w:rPr>
          <w:rFonts w:asciiTheme="majorHAnsi" w:hAnsiTheme="majorHAnsi" w:cstheme="majorHAnsi"/>
          <w:sz w:val="30"/>
          <w:szCs w:val="30"/>
        </w:rPr>
      </w:pPr>
    </w:p>
    <w:p w14:paraId="2E09CAAD" w14:textId="3F5ECB20" w:rsidR="008A56ED" w:rsidRPr="008A56ED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8A56ED">
        <w:rPr>
          <w:rFonts w:asciiTheme="majorHAnsi" w:hAnsiTheme="majorHAnsi" w:cstheme="majorHAns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48B1241E" w14:textId="77777777" w:rsidR="008A56ED" w:rsidRPr="008A56ED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8A56ED" w:rsidRPr="009D0F51" w14:paraId="5A81EEA6" w14:textId="77777777" w:rsidTr="008A56ED">
        <w:trPr>
          <w:tblHeader/>
        </w:trPr>
        <w:tc>
          <w:tcPr>
            <w:tcW w:w="6390" w:type="dxa"/>
            <w:vMerge w:val="restart"/>
          </w:tcPr>
          <w:p w14:paraId="4EC3617F" w14:textId="32A368D0" w:rsidR="008A56ED" w:rsidRPr="008A56ED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88033BB" w14:textId="44680AA2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D0F51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A56ED" w:rsidRPr="009D0F51" w14:paraId="04D2EE5C" w14:textId="77777777" w:rsidTr="008A56ED">
        <w:trPr>
          <w:tblHeader/>
        </w:trPr>
        <w:tc>
          <w:tcPr>
            <w:tcW w:w="6390" w:type="dxa"/>
            <w:vMerge/>
          </w:tcPr>
          <w:p w14:paraId="45AD3803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14A9F89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D0F51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46D71972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4F7F99D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9D0F51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8A56ED" w:rsidRPr="009D0F51" w14:paraId="301414EB" w14:textId="77777777" w:rsidTr="008A56ED">
        <w:trPr>
          <w:tblHeader/>
        </w:trPr>
        <w:tc>
          <w:tcPr>
            <w:tcW w:w="6390" w:type="dxa"/>
          </w:tcPr>
          <w:p w14:paraId="2B0EFCDD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9078206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9D0F51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A56ED" w:rsidRPr="009D0F51" w14:paraId="608B3BA9" w14:textId="77777777" w:rsidTr="008A56ED">
        <w:tc>
          <w:tcPr>
            <w:tcW w:w="6390" w:type="dxa"/>
            <w:shd w:val="clear" w:color="auto" w:fill="auto"/>
          </w:tcPr>
          <w:p w14:paraId="0D735537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9D0F51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1C98CA4B" w14:textId="5089CFD2" w:rsidR="008A56ED" w:rsidRPr="009D0F51" w:rsidRDefault="00B0103C" w:rsidP="00464B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8.36</w:t>
            </w:r>
          </w:p>
        </w:tc>
        <w:tc>
          <w:tcPr>
            <w:tcW w:w="270" w:type="dxa"/>
          </w:tcPr>
          <w:p w14:paraId="2C955246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215A7" w14:textId="378FF00B" w:rsidR="008A56ED" w:rsidRPr="009D0F51" w:rsidRDefault="008A56ED" w:rsidP="00464B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9D0F51">
              <w:rPr>
                <w:rFonts w:asciiTheme="majorHAnsi" w:hAnsiTheme="majorHAnsi" w:cstheme="majorHAnsi"/>
                <w:sz w:val="30"/>
                <w:szCs w:val="30"/>
              </w:rPr>
              <w:t>10.32</w:t>
            </w:r>
          </w:p>
        </w:tc>
      </w:tr>
      <w:tr w:rsidR="008A56ED" w:rsidRPr="009D0F51" w14:paraId="2817B32D" w14:textId="77777777" w:rsidTr="008A56ED">
        <w:tc>
          <w:tcPr>
            <w:tcW w:w="6390" w:type="dxa"/>
            <w:shd w:val="clear" w:color="auto" w:fill="auto"/>
          </w:tcPr>
          <w:p w14:paraId="587CB748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9D0F51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vAlign w:val="bottom"/>
          </w:tcPr>
          <w:p w14:paraId="43902CC8" w14:textId="23AB6091" w:rsidR="008A56ED" w:rsidRPr="004C4C9D" w:rsidRDefault="00BF2963" w:rsidP="00464B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</w:t>
            </w:r>
            <w:r w:rsidR="009D0F51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0D12D684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BC41F9" w14:textId="0EFDA3B5" w:rsidR="008A56ED" w:rsidRPr="009D0F51" w:rsidRDefault="008A56ED" w:rsidP="00464B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9D0F51">
              <w:rPr>
                <w:rFonts w:asciiTheme="majorHAnsi" w:hAnsiTheme="majorHAnsi" w:cstheme="majorHAnsi"/>
                <w:sz w:val="30"/>
                <w:szCs w:val="30"/>
              </w:rPr>
              <w:t>1.00</w:t>
            </w:r>
          </w:p>
        </w:tc>
      </w:tr>
      <w:tr w:rsidR="008A56ED" w:rsidRPr="009D0F51" w14:paraId="31D75243" w14:textId="77777777" w:rsidTr="008A56ED">
        <w:tc>
          <w:tcPr>
            <w:tcW w:w="6390" w:type="dxa"/>
          </w:tcPr>
          <w:p w14:paraId="5F14D6A9" w14:textId="26E8184B" w:rsidR="008A56ED" w:rsidRPr="009D0F51" w:rsidRDefault="00167CE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กำไรขั้นต้น </w:t>
            </w:r>
            <w:r w:rsidR="008A56ED" w:rsidRPr="009D0F51">
              <w:rPr>
                <w:rFonts w:asciiTheme="majorHAnsi" w:hAnsiTheme="majorHAnsi" w:cstheme="majorHAnsi"/>
                <w:sz w:val="30"/>
                <w:szCs w:val="30"/>
                <w:cs/>
              </w:rPr>
              <w:t>(</w:t>
            </w:r>
            <w:r w:rsidR="008A56ED"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อัตราถัวเฉลี่ย </w:t>
            </w:r>
            <w:r w:rsidR="001628F8" w:rsidRPr="004C4C9D">
              <w:rPr>
                <w:rFonts w:asciiTheme="majorHAnsi" w:hAnsiTheme="majorHAnsi" w:cstheme="majorHAnsi"/>
                <w:sz w:val="30"/>
                <w:szCs w:val="30"/>
              </w:rPr>
              <w:t>10</w:t>
            </w:r>
            <w:r w:rsidR="008A56ED"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ปีข้างหน้า</w:t>
            </w:r>
            <w:r w:rsidR="008A56ED" w:rsidRPr="009D0F51">
              <w:rPr>
                <w:rFonts w:asciiTheme="majorHAnsi" w:hAnsiTheme="majorHAnsi" w:cstheme="majorHAns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D7C078F" w14:textId="4E56A9C7" w:rsidR="008A56ED" w:rsidRPr="009D0F51" w:rsidRDefault="002738FC" w:rsidP="00464B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9.1</w:t>
            </w:r>
            <w:r w:rsidR="006941FF">
              <w:rPr>
                <w:rFonts w:asciiTheme="majorHAnsi" w:hAnsiTheme="majorHAnsi" w:cstheme="majorHAns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A3ABD95" w14:textId="77777777" w:rsidR="008A56ED" w:rsidRPr="009D0F51" w:rsidRDefault="008A56ED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87E5A8" w14:textId="5386982A" w:rsidR="008A56ED" w:rsidRPr="004C4C9D" w:rsidRDefault="00167CE8" w:rsidP="00464BB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8.37</w:t>
            </w:r>
          </w:p>
        </w:tc>
      </w:tr>
    </w:tbl>
    <w:p w14:paraId="2C7BA4BD" w14:textId="77777777" w:rsidR="008A56ED" w:rsidRPr="009D0F51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E6BBCAE" w14:textId="24AA4B45" w:rsidR="008A56ED" w:rsidRPr="009D0F51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9D0F51">
        <w:rPr>
          <w:rFonts w:asciiTheme="majorHAnsi" w:hAnsiTheme="majorHAnsi" w:cstheme="majorHAnsi"/>
          <w:sz w:val="30"/>
          <w:szCs w:val="30"/>
          <w:cs/>
        </w:rPr>
        <w:t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</w:t>
      </w:r>
      <w:r w:rsidRPr="004C4C9D">
        <w:rPr>
          <w:rFonts w:asciiTheme="majorHAnsi" w:hAnsiTheme="majorHAnsi" w:cstheme="majorHAnsi"/>
          <w:sz w:val="30"/>
          <w:szCs w:val="30"/>
          <w:cs/>
        </w:rPr>
        <w:t xml:space="preserve"> </w:t>
      </w:r>
      <w:r w:rsidR="00E45124" w:rsidRPr="004C4C9D">
        <w:rPr>
          <w:rFonts w:asciiTheme="majorHAnsi" w:hAnsiTheme="majorHAnsi" w:cstheme="majorHAnsi"/>
          <w:sz w:val="30"/>
          <w:szCs w:val="30"/>
        </w:rPr>
        <w:t>3.98</w:t>
      </w:r>
      <w:r w:rsidRPr="004C4C9D">
        <w:rPr>
          <w:rFonts w:asciiTheme="majorHAnsi" w:hAnsiTheme="majorHAnsi" w:cstheme="majorHAnsi"/>
          <w:sz w:val="30"/>
          <w:szCs w:val="30"/>
        </w:rPr>
        <w:t xml:space="preserve"> </w:t>
      </w:r>
      <w:r w:rsidRPr="009D0F51">
        <w:rPr>
          <w:rFonts w:asciiTheme="majorHAnsi" w:hAnsiTheme="majorHAnsi" w:cstheme="majorHAnsi"/>
          <w:sz w:val="30"/>
          <w:szCs w:val="30"/>
          <w:cs/>
        </w:rPr>
        <w:t xml:space="preserve">โดยมีอัตราดอกเบี้ยตลาดที่ร้อยละ </w:t>
      </w:r>
      <w:r w:rsidR="00AB2EF5">
        <w:rPr>
          <w:rFonts w:asciiTheme="majorHAnsi" w:hAnsiTheme="majorHAnsi" w:cstheme="majorHAnsi"/>
          <w:sz w:val="30"/>
          <w:szCs w:val="30"/>
        </w:rPr>
        <w:t>4.97</w:t>
      </w:r>
    </w:p>
    <w:p w14:paraId="263226C5" w14:textId="77777777" w:rsidR="008A56ED" w:rsidRPr="009D0F51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D0618F3" w14:textId="5A1B2FB9" w:rsidR="008A56ED" w:rsidRPr="009D0F51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9D0F51">
        <w:rPr>
          <w:rFonts w:asciiTheme="majorHAnsi" w:hAnsiTheme="majorHAnsi" w:cstheme="majorHAns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="001628F8" w:rsidRPr="004C4C9D">
        <w:rPr>
          <w:rFonts w:asciiTheme="majorHAnsi" w:hAnsiTheme="majorHAnsi" w:cstheme="majorHAnsi"/>
          <w:sz w:val="30"/>
          <w:szCs w:val="30"/>
        </w:rPr>
        <w:t>10</w:t>
      </w:r>
      <w:r w:rsidRPr="009D0F51">
        <w:rPr>
          <w:rFonts w:asciiTheme="majorHAnsi" w:hAnsiTheme="majorHAnsi" w:cstheme="majorHAnsi"/>
          <w:sz w:val="30"/>
          <w:szCs w:val="30"/>
          <w:cs/>
        </w:rPr>
        <w:t xml:space="preserve"> ปีข้างหน้าและอัตราการเติบโตหลังจากนั้น</w:t>
      </w:r>
      <w:r w:rsidR="004B0158">
        <w:rPr>
          <w:rFonts w:asciiTheme="majorHAnsi" w:hAnsiTheme="majorHAnsi" w:cstheme="majorHAnsi" w:hint="cs"/>
          <w:sz w:val="30"/>
          <w:szCs w:val="30"/>
          <w:cs/>
        </w:rPr>
        <w:t xml:space="preserve"> เนื่องจากสะท้อนสภาพการดำเนินธุรกิจได้อย่างเหมาะสม </w:t>
      </w:r>
      <w:r w:rsidRPr="009D0F51">
        <w:rPr>
          <w:rFonts w:asciiTheme="majorHAnsi" w:hAnsiTheme="majorHAnsi" w:cstheme="majorHAnsi"/>
          <w:sz w:val="30"/>
          <w:szCs w:val="30"/>
          <w:cs/>
        </w:rPr>
        <w:t>ซึ่งอัตราการเติบโตกำหนดจากการประมาณการในระยะยาวของ</w:t>
      </w:r>
      <w:r w:rsidRPr="004C4C9D">
        <w:rPr>
          <w:rFonts w:asciiTheme="majorHAnsi" w:hAnsiTheme="majorHAnsi" w:cstheme="majorHAnsi"/>
          <w:spacing w:val="-4"/>
          <w:sz w:val="30"/>
          <w:szCs w:val="30"/>
          <w:cs/>
        </w:rPr>
        <w:t>ผู้บริหารเกี่ยวกับอัตราการเติบโตของกำไร</w:t>
      </w:r>
      <w:r w:rsidR="006F32D2" w:rsidRPr="004C4C9D">
        <w:rPr>
          <w:rFonts w:asciiTheme="majorHAnsi" w:hAnsiTheme="majorHAnsi" w:cstheme="majorHAnsi"/>
          <w:spacing w:val="-4"/>
          <w:sz w:val="30"/>
          <w:szCs w:val="30"/>
          <w:cs/>
        </w:rPr>
        <w:t>ขั้นต้น</w:t>
      </w:r>
      <w:r w:rsidRPr="004C4C9D">
        <w:rPr>
          <w:rFonts w:asciiTheme="majorHAnsi" w:hAnsiTheme="majorHAnsi" w:cstheme="majorHAnsi"/>
          <w:spacing w:val="-4"/>
          <w:sz w:val="30"/>
          <w:szCs w:val="30"/>
          <w:cs/>
        </w:rPr>
        <w:t>ประจำปีที่สอดคล้องกับข้อสมมติที่ว่าผู้เข้าร่วมตลาดจะสามารถทำได้</w:t>
      </w:r>
      <w:r w:rsidRPr="009D0F51">
        <w:rPr>
          <w:rFonts w:asciiTheme="majorHAnsi" w:hAnsiTheme="majorHAnsi" w:cstheme="majorHAnsi"/>
          <w:sz w:val="30"/>
          <w:szCs w:val="30"/>
          <w:cs/>
        </w:rPr>
        <w:t xml:space="preserve"> </w:t>
      </w:r>
    </w:p>
    <w:p w14:paraId="1DF803C3" w14:textId="77777777" w:rsidR="008A56ED" w:rsidRPr="009D0F51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23D9D6" w14:textId="5AB179A8" w:rsidR="008A56ED" w:rsidRPr="008A56ED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 w:rsidRPr="009D0F51">
        <w:rPr>
          <w:rFonts w:asciiTheme="majorHAnsi" w:hAnsiTheme="majorHAnsi" w:cstheme="majorHAns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AB2EF5" w:rsidRPr="004C4C9D">
        <w:rPr>
          <w:rFonts w:asciiTheme="majorHAnsi" w:hAnsiTheme="majorHAnsi" w:cstheme="majorHAnsi"/>
          <w:sz w:val="30"/>
          <w:szCs w:val="30"/>
        </w:rPr>
        <w:t xml:space="preserve"> 245.69</w:t>
      </w:r>
      <w:r w:rsidRPr="009D0F51">
        <w:rPr>
          <w:rFonts w:asciiTheme="majorHAnsi" w:hAnsiTheme="majorHAnsi" w:cstheme="majorHAnsi"/>
          <w:sz w:val="30"/>
          <w:szCs w:val="30"/>
        </w:rPr>
        <w:t xml:space="preserve"> </w:t>
      </w:r>
      <w:r w:rsidRPr="009D0F51">
        <w:rPr>
          <w:rFonts w:asciiTheme="majorHAnsi" w:hAnsiTheme="majorHAnsi" w:cstheme="majorHAnsi"/>
          <w:sz w:val="30"/>
          <w:szCs w:val="30"/>
          <w:cs/>
        </w:rPr>
        <w:t xml:space="preserve">ล้านบาท </w:t>
      </w:r>
      <w:r w:rsidRPr="009D0F51">
        <w:rPr>
          <w:rFonts w:asciiTheme="majorHAnsi" w:hAnsiTheme="majorHAnsi" w:cstheme="majorHAnsi"/>
          <w:i/>
          <w:iCs/>
          <w:sz w:val="30"/>
          <w:szCs w:val="30"/>
          <w:cs/>
        </w:rPr>
        <w:t>(</w:t>
      </w:r>
      <w:r w:rsidRPr="009D0F51">
        <w:rPr>
          <w:rFonts w:asciiTheme="majorHAnsi" w:hAnsiTheme="majorHAnsi" w:cstheme="majorHAnsi"/>
          <w:i/>
          <w:iCs/>
          <w:sz w:val="30"/>
          <w:szCs w:val="30"/>
        </w:rPr>
        <w:t xml:space="preserve">2562: </w:t>
      </w:r>
      <w:r w:rsidR="00351803" w:rsidRPr="004C4C9D">
        <w:rPr>
          <w:rFonts w:asciiTheme="majorHAnsi" w:hAnsiTheme="majorHAnsi" w:cstheme="majorHAnsi"/>
          <w:i/>
          <w:iCs/>
          <w:sz w:val="30"/>
          <w:szCs w:val="30"/>
        </w:rPr>
        <w:t xml:space="preserve">203.49 </w:t>
      </w:r>
      <w:r w:rsidRPr="009D0F51">
        <w:rPr>
          <w:rFonts w:asciiTheme="majorHAnsi" w:hAnsiTheme="majorHAnsi" w:cstheme="majorHAnsi"/>
          <w:i/>
          <w:iCs/>
          <w:sz w:val="30"/>
          <w:szCs w:val="30"/>
          <w:cs/>
        </w:rPr>
        <w:t>ล้านบาท)</w:t>
      </w:r>
      <w:r w:rsidRPr="009D0F51">
        <w:rPr>
          <w:rFonts w:asciiTheme="majorHAnsi" w:hAnsiTheme="majorHAnsi" w:cstheme="majorHAns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</w:t>
      </w:r>
      <w:r w:rsidR="001628F8" w:rsidRPr="009D0F51">
        <w:rPr>
          <w:rFonts w:asciiTheme="majorHAnsi" w:hAnsiTheme="majorHAnsi" w:cstheme="majorHAnsi"/>
          <w:sz w:val="30"/>
          <w:szCs w:val="30"/>
        </w:rPr>
        <w:t xml:space="preserve"> </w:t>
      </w:r>
      <w:r w:rsidR="009D5E76" w:rsidRPr="009D0F51">
        <w:rPr>
          <w:rFonts w:asciiTheme="majorHAnsi" w:hAnsiTheme="majorHAnsi" w:cstheme="majorHAnsi"/>
          <w:sz w:val="30"/>
          <w:szCs w:val="30"/>
        </w:rPr>
        <w:t>3</w:t>
      </w:r>
      <w:r w:rsidRPr="009D0F51">
        <w:rPr>
          <w:rFonts w:asciiTheme="majorHAnsi" w:hAnsiTheme="majorHAnsi" w:cstheme="majorHAns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9D5E76" w:rsidRPr="009D0F51">
        <w:rPr>
          <w:rFonts w:asciiTheme="majorHAnsi" w:hAnsiTheme="majorHAnsi" w:cstheme="majorHAnsi"/>
          <w:sz w:val="30"/>
          <w:szCs w:val="30"/>
        </w:rPr>
        <w:t>3</w:t>
      </w:r>
      <w:r w:rsidRPr="009D0F51">
        <w:rPr>
          <w:rFonts w:asciiTheme="majorHAnsi" w:hAnsiTheme="majorHAnsi" w:cstheme="majorHAnsi"/>
          <w:sz w:val="30"/>
          <w:szCs w:val="30"/>
        </w:rPr>
        <w:t xml:space="preserve"> </w:t>
      </w:r>
      <w:r w:rsidRPr="009D0F51">
        <w:rPr>
          <w:rFonts w:asciiTheme="majorHAnsi" w:hAnsiTheme="majorHAnsi" w:cstheme="majorHAns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8A56ED">
        <w:rPr>
          <w:rFonts w:asciiTheme="majorHAnsi" w:hAnsiTheme="majorHAnsi" w:cstheme="majorHAnsi"/>
          <w:sz w:val="30"/>
          <w:szCs w:val="30"/>
        </w:rPr>
        <w:t xml:space="preserve"> </w:t>
      </w:r>
    </w:p>
    <w:p w14:paraId="1668C42E" w14:textId="521AC6BC" w:rsidR="008A56ED" w:rsidRDefault="008A56ED" w:rsidP="008A56ED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1628F8" w:rsidRPr="00B47797" w14:paraId="57F3D384" w14:textId="77777777" w:rsidTr="00464BBC">
        <w:trPr>
          <w:tblHeader/>
        </w:trPr>
        <w:tc>
          <w:tcPr>
            <w:tcW w:w="6390" w:type="dxa"/>
            <w:vMerge w:val="restart"/>
          </w:tcPr>
          <w:p w14:paraId="7C57BD89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D0F1DB7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67CE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28F8" w:rsidRPr="00B47797" w14:paraId="686DBEC1" w14:textId="77777777" w:rsidTr="00464BBC">
        <w:trPr>
          <w:tblHeader/>
        </w:trPr>
        <w:tc>
          <w:tcPr>
            <w:tcW w:w="6390" w:type="dxa"/>
            <w:vMerge/>
          </w:tcPr>
          <w:p w14:paraId="40064738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BE70822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67CE8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792FE38E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D39AB4F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67CE8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1628F8" w:rsidRPr="00B47797" w14:paraId="4E6DEBE0" w14:textId="77777777" w:rsidTr="00464BBC">
        <w:trPr>
          <w:tblHeader/>
        </w:trPr>
        <w:tc>
          <w:tcPr>
            <w:tcW w:w="6390" w:type="dxa"/>
          </w:tcPr>
          <w:p w14:paraId="553BCFC6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29EBAB7" w14:textId="77777777" w:rsidR="001628F8" w:rsidRPr="00167CE8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167CE8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67CE8" w:rsidRPr="008A56ED" w14:paraId="5ED6FC31" w14:textId="77777777" w:rsidTr="0011209C">
        <w:tc>
          <w:tcPr>
            <w:tcW w:w="6390" w:type="dxa"/>
            <w:shd w:val="clear" w:color="auto" w:fill="auto"/>
          </w:tcPr>
          <w:p w14:paraId="298BEA0F" w14:textId="77777777" w:rsidR="00167CE8" w:rsidRPr="001E6DFE" w:rsidRDefault="00167CE8" w:rsidP="0011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</w:rPr>
            </w:pPr>
            <w:r w:rsidRPr="001E6DFE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779EFAEB" w14:textId="65950010" w:rsidR="00167CE8" w:rsidRPr="001E6DFE" w:rsidRDefault="00E66074" w:rsidP="0011209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15.69</w:t>
            </w:r>
          </w:p>
        </w:tc>
        <w:tc>
          <w:tcPr>
            <w:tcW w:w="270" w:type="dxa"/>
          </w:tcPr>
          <w:p w14:paraId="290CEF6D" w14:textId="77777777" w:rsidR="00167CE8" w:rsidRPr="001E6DFE" w:rsidRDefault="00167CE8" w:rsidP="0011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49EB5B" w14:textId="77777777" w:rsidR="00167CE8" w:rsidRPr="001E6DFE" w:rsidRDefault="00167CE8" w:rsidP="0011209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1E6DFE">
              <w:rPr>
                <w:rFonts w:asciiTheme="majorHAnsi" w:hAnsiTheme="majorHAnsi" w:cstheme="majorHAnsi"/>
                <w:sz w:val="30"/>
                <w:szCs w:val="30"/>
              </w:rPr>
              <w:t>10.46</w:t>
            </w:r>
          </w:p>
        </w:tc>
      </w:tr>
      <w:tr w:rsidR="00167CE8" w:rsidRPr="008A56ED" w14:paraId="1159F341" w14:textId="77777777" w:rsidTr="0011209C">
        <w:tc>
          <w:tcPr>
            <w:tcW w:w="6390" w:type="dxa"/>
            <w:shd w:val="clear" w:color="auto" w:fill="auto"/>
          </w:tcPr>
          <w:p w14:paraId="77C855F5" w14:textId="4AA15380" w:rsidR="00167CE8" w:rsidRPr="001E6DFE" w:rsidRDefault="00167CE8" w:rsidP="0011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67CE8">
              <w:rPr>
                <w:rFonts w:asciiTheme="majorHAnsi" w:hAnsiTheme="majorHAns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260" w:type="dxa"/>
            <w:vAlign w:val="bottom"/>
          </w:tcPr>
          <w:p w14:paraId="5B968300" w14:textId="20306472" w:rsidR="00167CE8" w:rsidRPr="001E6DFE" w:rsidRDefault="00BF2963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40033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5.41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2C7F87" w14:textId="77777777" w:rsidR="00167CE8" w:rsidRPr="001E6DFE" w:rsidRDefault="00167CE8" w:rsidP="0011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5206F" w14:textId="28628DEA" w:rsidR="00167CE8" w:rsidRPr="001E6DFE" w:rsidRDefault="00167CE8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(2.39)</w:t>
            </w:r>
          </w:p>
        </w:tc>
      </w:tr>
      <w:tr w:rsidR="009D5E76" w:rsidRPr="00B47797" w14:paraId="0B8AE53E" w14:textId="77777777" w:rsidTr="00616F31">
        <w:tc>
          <w:tcPr>
            <w:tcW w:w="6390" w:type="dxa"/>
          </w:tcPr>
          <w:p w14:paraId="04FF7685" w14:textId="7C5AEA4F" w:rsidR="009D5E76" w:rsidRPr="00167CE8" w:rsidRDefault="00167CE8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กำไรขั้นต้น</w:t>
            </w:r>
          </w:p>
        </w:tc>
        <w:tc>
          <w:tcPr>
            <w:tcW w:w="1260" w:type="dxa"/>
            <w:vAlign w:val="bottom"/>
          </w:tcPr>
          <w:p w14:paraId="57728C9B" w14:textId="78318949" w:rsidR="009D5E76" w:rsidRPr="00167CE8" w:rsidRDefault="00400336" w:rsidP="00616F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7.90</w:t>
            </w:r>
          </w:p>
        </w:tc>
        <w:tc>
          <w:tcPr>
            <w:tcW w:w="270" w:type="dxa"/>
          </w:tcPr>
          <w:p w14:paraId="6088EA4D" w14:textId="77777777" w:rsidR="009D5E76" w:rsidRPr="00167CE8" w:rsidRDefault="009D5E76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17D8F" w14:textId="51FFCDAB" w:rsidR="009D5E76" w:rsidRPr="00167CE8" w:rsidRDefault="00306BE5" w:rsidP="00616F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167CE8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8.34</w:t>
            </w:r>
          </w:p>
        </w:tc>
      </w:tr>
    </w:tbl>
    <w:p w14:paraId="33EDE8AD" w14:textId="6610AB2F" w:rsidR="000A5204" w:rsidRDefault="000A5204" w:rsidP="008A56ED">
      <w:pPr>
        <w:pStyle w:val="BodyText2"/>
        <w:ind w:left="540"/>
        <w:rPr>
          <w:b/>
          <w:bCs/>
        </w:rPr>
      </w:pPr>
    </w:p>
    <w:p w14:paraId="288427E1" w14:textId="70FABB9A" w:rsidR="004B0158" w:rsidRDefault="004B0158" w:rsidP="008A56ED">
      <w:pPr>
        <w:pStyle w:val="BodyText2"/>
        <w:ind w:left="540"/>
        <w:rPr>
          <w:b/>
          <w:bCs/>
        </w:rPr>
      </w:pPr>
    </w:p>
    <w:p w14:paraId="5DFBED1E" w14:textId="24C48093" w:rsidR="004B0158" w:rsidRDefault="004B0158" w:rsidP="008A56ED">
      <w:pPr>
        <w:pStyle w:val="BodyText2"/>
        <w:ind w:left="540"/>
        <w:rPr>
          <w:b/>
          <w:bCs/>
        </w:rPr>
      </w:pPr>
    </w:p>
    <w:p w14:paraId="218557BA" w14:textId="1383499F" w:rsidR="004B0158" w:rsidRDefault="004B0158" w:rsidP="008A56ED">
      <w:pPr>
        <w:pStyle w:val="BodyText2"/>
        <w:ind w:left="540"/>
        <w:rPr>
          <w:b/>
          <w:bCs/>
        </w:rPr>
      </w:pPr>
    </w:p>
    <w:p w14:paraId="2EAC2471" w14:textId="1CFEC810" w:rsidR="004B0158" w:rsidRDefault="004B0158" w:rsidP="008A56ED">
      <w:pPr>
        <w:pStyle w:val="BodyText2"/>
        <w:ind w:left="540"/>
        <w:rPr>
          <w:b/>
          <w:bCs/>
        </w:rPr>
      </w:pPr>
    </w:p>
    <w:p w14:paraId="754DCC73" w14:textId="77777777" w:rsidR="004B0158" w:rsidRDefault="004B0158" w:rsidP="008A56ED">
      <w:pPr>
        <w:pStyle w:val="BodyText2"/>
        <w:ind w:left="540"/>
        <w:rPr>
          <w:b/>
          <w:bCs/>
          <w:cs/>
        </w:rPr>
      </w:pPr>
    </w:p>
    <w:p w14:paraId="3FB7528B" w14:textId="2562C6D3" w:rsidR="007B511B" w:rsidRPr="00D248F6" w:rsidRDefault="007B511B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D248F6">
        <w:rPr>
          <w:b/>
          <w:bCs/>
          <w:cs/>
        </w:rPr>
        <w:t>ลูกหนี้ค่าที่ดิน</w:t>
      </w:r>
    </w:p>
    <w:p w14:paraId="597251F6" w14:textId="12B69905" w:rsidR="007B511B" w:rsidRPr="004C4C9D" w:rsidRDefault="007B511B" w:rsidP="007B511B">
      <w:pPr>
        <w:pStyle w:val="BodyText2"/>
        <w:rPr>
          <w:b/>
          <w:bCs/>
          <w:sz w:val="22"/>
          <w:szCs w:val="22"/>
          <w:cs/>
        </w:rPr>
      </w:pPr>
    </w:p>
    <w:p w14:paraId="5095B6C3" w14:textId="7AEC03A0" w:rsidR="00D248F6" w:rsidRPr="008A56ED" w:rsidRDefault="00D248F6" w:rsidP="00D248F6">
      <w:pPr>
        <w:tabs>
          <w:tab w:val="clear" w:pos="680"/>
        </w:tabs>
        <w:ind w:left="540"/>
        <w:jc w:val="thaiDistribute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  <w:r>
        <w:rPr>
          <w:rFonts w:asciiTheme="majorHAnsi" w:hAnsiTheme="majorHAnsi" w:cstheme="majorHAnsi" w:hint="cs"/>
          <w:sz w:val="30"/>
          <w:szCs w:val="30"/>
          <w:cs/>
        </w:rPr>
        <w:t xml:space="preserve">ในเดือนธันวาคม </w:t>
      </w:r>
      <w:r>
        <w:rPr>
          <w:rFonts w:asciiTheme="majorHAnsi" w:hAnsiTheme="majorHAnsi" w:cstheme="majorHAnsi"/>
          <w:sz w:val="30"/>
          <w:szCs w:val="30"/>
        </w:rPr>
        <w:t xml:space="preserve">2563 </w:t>
      </w:r>
      <w:r>
        <w:rPr>
          <w:rFonts w:asciiTheme="majorHAnsi" w:hAnsiTheme="majorHAnsi" w:cstheme="majorHAnsi" w:hint="cs"/>
          <w:sz w:val="30"/>
          <w:szCs w:val="30"/>
          <w:cs/>
        </w:rPr>
        <w:t>บริษัทย่อยแห่งหนึ่งได้ทำสัญญาขาย</w:t>
      </w:r>
      <w:r w:rsidR="00360AF7" w:rsidRPr="00360AF7">
        <w:rPr>
          <w:rFonts w:asciiTheme="majorHAnsi" w:hAnsiTheme="majorHAnsi"/>
          <w:sz w:val="30"/>
          <w:szCs w:val="30"/>
          <w:cs/>
        </w:rPr>
        <w:t>ที่ดินและอาคารเพื่อขายที่รวมเป็นส่วนหนึ่งในสินค้าคงเหลือ</w:t>
      </w:r>
      <w:r w:rsidR="00360AF7">
        <w:rPr>
          <w:rFonts w:asciiTheme="majorHAnsi" w:hAnsiTheme="majorHAnsi" w:hint="cs"/>
          <w:sz w:val="30"/>
          <w:szCs w:val="30"/>
          <w:cs/>
        </w:rPr>
        <w:t>ให้กับบริษัทร่วมแห่งหนึ่ง</w:t>
      </w:r>
      <w:r w:rsidR="00183695">
        <w:rPr>
          <w:rFonts w:asciiTheme="majorHAnsi" w:hAnsiTheme="majorHAnsi" w:hint="cs"/>
          <w:sz w:val="30"/>
          <w:szCs w:val="30"/>
          <w:cs/>
        </w:rPr>
        <w:t>เป็นเงิน</w:t>
      </w:r>
      <w:r w:rsidR="00360AF7">
        <w:rPr>
          <w:rFonts w:asciiTheme="majorHAnsi" w:hAnsiTheme="majorHAnsi" w:hint="cs"/>
          <w:sz w:val="30"/>
          <w:szCs w:val="30"/>
          <w:cs/>
        </w:rPr>
        <w:t xml:space="preserve"> </w:t>
      </w:r>
      <w:r w:rsidR="00360AF7">
        <w:rPr>
          <w:rFonts w:asciiTheme="majorHAnsi" w:hAnsiTheme="majorHAnsi"/>
          <w:sz w:val="30"/>
          <w:szCs w:val="30"/>
        </w:rPr>
        <w:t xml:space="preserve">165 </w:t>
      </w:r>
      <w:r w:rsidR="00360AF7">
        <w:rPr>
          <w:rFonts w:asciiTheme="majorHAnsi" w:hAnsiTheme="majorHAnsi" w:hint="cs"/>
          <w:sz w:val="30"/>
          <w:szCs w:val="30"/>
          <w:cs/>
        </w:rPr>
        <w:t xml:space="preserve">ล้านบาท บริษัทย่อยดังกล่าวได้รับชำระค่าที่ดินและอาคารเพื่อขายเป็นเงินสดบางส่วน เป็นเงิน </w:t>
      </w:r>
      <w:r w:rsidR="00360AF7">
        <w:rPr>
          <w:rFonts w:asciiTheme="majorHAnsi" w:hAnsiTheme="majorHAnsi"/>
          <w:sz w:val="30"/>
          <w:szCs w:val="30"/>
        </w:rPr>
        <w:t xml:space="preserve">89 </w:t>
      </w:r>
      <w:r w:rsidR="00360AF7">
        <w:rPr>
          <w:rFonts w:asciiTheme="majorHAnsi" w:hAnsiTheme="majorHAnsi" w:hint="cs"/>
          <w:sz w:val="30"/>
          <w:szCs w:val="30"/>
          <w:cs/>
        </w:rPr>
        <w:t>ล้านบาท และส่วนที่เหลือได้มีการทำสัญญาผ่อนชำระเป็นเวลา</w:t>
      </w:r>
      <w:r w:rsidR="00360AF7">
        <w:rPr>
          <w:rFonts w:asciiTheme="majorHAnsi" w:hAnsiTheme="majorHAnsi"/>
          <w:sz w:val="30"/>
          <w:szCs w:val="30"/>
        </w:rPr>
        <w:t xml:space="preserve"> </w:t>
      </w:r>
      <w:r w:rsidR="00360AF7" w:rsidRPr="004C4C9D">
        <w:rPr>
          <w:rFonts w:asciiTheme="majorHAnsi" w:hAnsiTheme="majorHAnsi"/>
          <w:spacing w:val="-4"/>
          <w:sz w:val="30"/>
          <w:szCs w:val="30"/>
        </w:rPr>
        <w:t xml:space="preserve">3 </w:t>
      </w:r>
      <w:r w:rsidR="00360AF7" w:rsidRPr="004C4C9D">
        <w:rPr>
          <w:rFonts w:asciiTheme="majorHAnsi" w:hAnsiTheme="majorHAnsi"/>
          <w:spacing w:val="-4"/>
          <w:sz w:val="30"/>
          <w:szCs w:val="30"/>
          <w:cs/>
        </w:rPr>
        <w:t>ปี โดยมีอัตรา</w:t>
      </w:r>
      <w:r w:rsidR="00360AF7" w:rsidRPr="004C4C9D">
        <w:rPr>
          <w:rFonts w:asciiTheme="majorHAnsi" w:hAnsiTheme="majorHAnsi"/>
          <w:spacing w:val="-6"/>
          <w:sz w:val="30"/>
          <w:szCs w:val="30"/>
          <w:cs/>
        </w:rPr>
        <w:t xml:space="preserve">ดอกเบี้ยร้อยละ </w:t>
      </w:r>
      <w:r w:rsidR="00360AF7" w:rsidRPr="004C4C9D">
        <w:rPr>
          <w:rFonts w:asciiTheme="majorHAnsi" w:hAnsiTheme="majorHAnsi"/>
          <w:spacing w:val="-6"/>
          <w:sz w:val="30"/>
          <w:szCs w:val="30"/>
        </w:rPr>
        <w:t xml:space="preserve">4.58 </w:t>
      </w:r>
      <w:r w:rsidR="00360AF7" w:rsidRPr="004C4C9D">
        <w:rPr>
          <w:rFonts w:asciiTheme="majorHAnsi" w:hAnsiTheme="majorHAnsi"/>
          <w:spacing w:val="-6"/>
          <w:sz w:val="30"/>
          <w:szCs w:val="30"/>
          <w:cs/>
        </w:rPr>
        <w:t>ต่อปี</w:t>
      </w:r>
      <w:r w:rsidR="00E21DEE" w:rsidRPr="004C4C9D">
        <w:rPr>
          <w:rFonts w:asciiTheme="majorHAnsi" w:hAnsiTheme="majorHAnsi"/>
          <w:spacing w:val="-6"/>
          <w:sz w:val="30"/>
          <w:szCs w:val="30"/>
          <w:cs/>
        </w:rPr>
        <w:t xml:space="preserve"> </w:t>
      </w:r>
      <w:r w:rsidR="00AC685C" w:rsidRPr="004C4C9D">
        <w:rPr>
          <w:rFonts w:asciiTheme="majorHAnsi" w:hAnsiTheme="majorHAnsi"/>
          <w:spacing w:val="-6"/>
          <w:sz w:val="30"/>
          <w:szCs w:val="30"/>
          <w:cs/>
        </w:rPr>
        <w:t xml:space="preserve">ที่ดินดังกล่าวได้จดทะเบียนการโอนกรรมสิทธิ์ให้กับผู้ซื้อแล้วในเดือนธันวาคม </w:t>
      </w:r>
      <w:r w:rsidR="00AC685C" w:rsidRPr="004C4C9D">
        <w:rPr>
          <w:rFonts w:asciiTheme="majorHAnsi" w:hAnsiTheme="majorHAnsi"/>
          <w:spacing w:val="-6"/>
          <w:sz w:val="30"/>
          <w:szCs w:val="30"/>
        </w:rPr>
        <w:t xml:space="preserve">2563 </w:t>
      </w:r>
      <w:r w:rsidR="000B638E" w:rsidRPr="004C4C9D">
        <w:rPr>
          <w:rFonts w:asciiTheme="majorHAnsi" w:hAnsiTheme="majorHAnsi"/>
          <w:spacing w:val="-6"/>
          <w:sz w:val="30"/>
          <w:szCs w:val="30"/>
          <w:cs/>
        </w:rPr>
        <w:t>ทั้ง</w:t>
      </w:r>
      <w:r w:rsidR="001C7DCD">
        <w:rPr>
          <w:rFonts w:asciiTheme="majorHAnsi" w:hAnsiTheme="majorHAnsi" w:hint="cs"/>
          <w:spacing w:val="-6"/>
          <w:sz w:val="30"/>
          <w:szCs w:val="30"/>
          <w:cs/>
        </w:rPr>
        <w:t>นี้</w:t>
      </w:r>
      <w:r w:rsidR="001C7DCD" w:rsidRPr="004C4C9D">
        <w:rPr>
          <w:rFonts w:asciiTheme="majorHAnsi" w:hAnsiTheme="majorHAnsi"/>
          <w:sz w:val="30"/>
          <w:szCs w:val="30"/>
          <w:cs/>
        </w:rPr>
        <w:t>บริษัทร่วมดังกล่าวได้นำเช็คและจดจำนองที่ดินแปลงหนึ่งของบริษัทที่เกี่ยวข้องกันกับบริษัทร่วมมาเป็นหลักทรัพย์</w:t>
      </w:r>
      <w:r w:rsidR="001C7DCD" w:rsidRPr="004C4C9D">
        <w:rPr>
          <w:rFonts w:asciiTheme="majorHAnsi" w:hAnsiTheme="majorHAnsi"/>
          <w:spacing w:val="-10"/>
          <w:sz w:val="30"/>
          <w:szCs w:val="30"/>
          <w:cs/>
        </w:rPr>
        <w:t>ค้ำประกันการผ่อนชำระ</w:t>
      </w:r>
      <w:r w:rsidR="000B638E" w:rsidRPr="004C4C9D">
        <w:rPr>
          <w:rFonts w:asciiTheme="majorHAnsi" w:hAnsiTheme="majorHAnsi"/>
          <w:spacing w:val="-10"/>
          <w:sz w:val="30"/>
          <w:szCs w:val="30"/>
          <w:cs/>
        </w:rPr>
        <w:t xml:space="preserve"> ซึ่ง</w:t>
      </w:r>
      <w:r w:rsidR="00E21DEE" w:rsidRPr="004C4C9D">
        <w:rPr>
          <w:rFonts w:asciiTheme="majorHAnsi" w:hAnsiTheme="majorHAnsi"/>
          <w:spacing w:val="-10"/>
          <w:sz w:val="30"/>
          <w:szCs w:val="30"/>
          <w:cs/>
        </w:rPr>
        <w:t>ส่งผล</w:t>
      </w:r>
      <w:r w:rsidR="000B638E" w:rsidRPr="004C4C9D">
        <w:rPr>
          <w:rFonts w:asciiTheme="majorHAnsi" w:hAnsiTheme="majorHAnsi"/>
          <w:spacing w:val="-10"/>
          <w:sz w:val="30"/>
          <w:szCs w:val="30"/>
          <w:cs/>
        </w:rPr>
        <w:t>ให</w:t>
      </w:r>
      <w:r w:rsidR="00AC685C" w:rsidRPr="004C4C9D">
        <w:rPr>
          <w:rFonts w:asciiTheme="majorHAnsi" w:hAnsiTheme="majorHAnsi"/>
          <w:spacing w:val="-10"/>
          <w:sz w:val="30"/>
          <w:szCs w:val="30"/>
          <w:cs/>
        </w:rPr>
        <w:t xml:space="preserve">้ </w:t>
      </w:r>
      <w:r w:rsidR="00E21DEE" w:rsidRPr="004C4C9D">
        <w:rPr>
          <w:rFonts w:asciiTheme="majorHAnsi" w:hAnsiTheme="majorHAnsi"/>
          <w:spacing w:val="-10"/>
          <w:sz w:val="30"/>
          <w:szCs w:val="30"/>
          <w:cs/>
        </w:rPr>
        <w:t xml:space="preserve">ณ วันที่ </w:t>
      </w:r>
      <w:r w:rsidR="00E21DEE" w:rsidRPr="004C4C9D">
        <w:rPr>
          <w:rFonts w:asciiTheme="majorHAnsi" w:hAnsiTheme="majorHAnsi"/>
          <w:spacing w:val="-10"/>
          <w:sz w:val="30"/>
          <w:szCs w:val="30"/>
        </w:rPr>
        <w:t xml:space="preserve">31 </w:t>
      </w:r>
      <w:r w:rsidR="00E21DEE" w:rsidRPr="004C4C9D">
        <w:rPr>
          <w:rFonts w:asciiTheme="majorHAnsi" w:hAnsiTheme="majorHAnsi"/>
          <w:spacing w:val="-10"/>
          <w:sz w:val="30"/>
          <w:szCs w:val="30"/>
          <w:cs/>
        </w:rPr>
        <w:t xml:space="preserve">ธันวาคม </w:t>
      </w:r>
      <w:r w:rsidR="00E21DEE" w:rsidRPr="004C4C9D">
        <w:rPr>
          <w:rFonts w:asciiTheme="majorHAnsi" w:hAnsiTheme="majorHAnsi"/>
          <w:spacing w:val="-10"/>
          <w:sz w:val="30"/>
          <w:szCs w:val="30"/>
        </w:rPr>
        <w:t xml:space="preserve">2563 </w:t>
      </w:r>
      <w:r w:rsidR="00174B6D" w:rsidRPr="004C4C9D">
        <w:rPr>
          <w:rFonts w:asciiTheme="majorHAnsi" w:hAnsiTheme="majorHAnsi"/>
          <w:spacing w:val="-10"/>
          <w:sz w:val="30"/>
          <w:szCs w:val="30"/>
          <w:cs/>
        </w:rPr>
        <w:t>กลุ่มบริษัทบันทึก</w:t>
      </w:r>
      <w:r w:rsidR="00E21DEE" w:rsidRPr="004C4C9D">
        <w:rPr>
          <w:rFonts w:asciiTheme="majorHAnsi" w:hAnsiTheme="majorHAnsi"/>
          <w:spacing w:val="-10"/>
          <w:sz w:val="30"/>
          <w:szCs w:val="30"/>
          <w:cs/>
        </w:rPr>
        <w:t xml:space="preserve">ลูกหนี้ค่าที่ดิน เป็นจำนวนเงิน </w:t>
      </w:r>
      <w:r w:rsidR="00E21DEE" w:rsidRPr="004C4C9D">
        <w:rPr>
          <w:rFonts w:asciiTheme="majorHAnsi" w:hAnsiTheme="majorHAnsi"/>
          <w:spacing w:val="-10"/>
          <w:sz w:val="30"/>
          <w:szCs w:val="30"/>
        </w:rPr>
        <w:t xml:space="preserve">76 </w:t>
      </w:r>
      <w:r w:rsidR="00E21DEE" w:rsidRPr="004C4C9D">
        <w:rPr>
          <w:rFonts w:asciiTheme="majorHAnsi" w:hAnsiTheme="majorHAnsi"/>
          <w:spacing w:val="-10"/>
          <w:sz w:val="30"/>
          <w:szCs w:val="30"/>
          <w:cs/>
        </w:rPr>
        <w:t>ล้านบาท</w:t>
      </w:r>
      <w:r w:rsidR="00174B6D" w:rsidRPr="004C4C9D">
        <w:rPr>
          <w:rFonts w:asciiTheme="majorHAnsi" w:hAnsiTheme="majorHAnsi"/>
          <w:spacing w:val="-2"/>
          <w:sz w:val="30"/>
          <w:szCs w:val="30"/>
        </w:rPr>
        <w:t xml:space="preserve"> </w:t>
      </w:r>
      <w:r w:rsidR="00174B6D" w:rsidRPr="004C4C9D">
        <w:rPr>
          <w:rFonts w:asciiTheme="majorHAnsi" w:hAnsiTheme="majorHAnsi"/>
          <w:spacing w:val="-2"/>
          <w:sz w:val="30"/>
          <w:szCs w:val="30"/>
          <w:cs/>
        </w:rPr>
        <w:t>และบันทึกรายได้รอการรับรู้จากการรอรับรู้ส่วนได้เสีย</w:t>
      </w:r>
      <w:r w:rsidR="00183695" w:rsidRPr="004C4C9D">
        <w:rPr>
          <w:rFonts w:asciiTheme="majorHAnsi" w:hAnsiTheme="majorHAnsi"/>
          <w:spacing w:val="-2"/>
          <w:sz w:val="30"/>
          <w:szCs w:val="30"/>
          <w:cs/>
        </w:rPr>
        <w:t>ของ</w:t>
      </w:r>
      <w:r w:rsidR="00174B6D" w:rsidRPr="004C4C9D">
        <w:rPr>
          <w:rFonts w:asciiTheme="majorHAnsi" w:hAnsiTheme="majorHAnsi"/>
          <w:spacing w:val="-2"/>
          <w:sz w:val="30"/>
          <w:szCs w:val="30"/>
          <w:cs/>
        </w:rPr>
        <w:t>เงินลงทุน</w:t>
      </w:r>
      <w:r w:rsidR="00183695" w:rsidRPr="004C4C9D">
        <w:rPr>
          <w:rFonts w:asciiTheme="majorHAnsi" w:hAnsiTheme="majorHAnsi"/>
          <w:spacing w:val="-2"/>
          <w:sz w:val="30"/>
          <w:szCs w:val="30"/>
          <w:cs/>
        </w:rPr>
        <w:t>ใน</w:t>
      </w:r>
      <w:r w:rsidR="00174B6D" w:rsidRPr="004C4C9D">
        <w:rPr>
          <w:rFonts w:asciiTheme="majorHAnsi" w:hAnsiTheme="majorHAnsi"/>
          <w:spacing w:val="-2"/>
          <w:sz w:val="30"/>
          <w:szCs w:val="30"/>
          <w:cs/>
        </w:rPr>
        <w:t xml:space="preserve">บริษัทร่วม เป็นจำนวนเงินรวม </w:t>
      </w:r>
      <w:r w:rsidR="00174B6D" w:rsidRPr="004C4C9D">
        <w:rPr>
          <w:rFonts w:asciiTheme="majorHAnsi" w:hAnsiTheme="majorHAnsi"/>
          <w:spacing w:val="-2"/>
          <w:sz w:val="30"/>
          <w:szCs w:val="30"/>
        </w:rPr>
        <w:t xml:space="preserve">14 </w:t>
      </w:r>
      <w:r w:rsidR="00174B6D" w:rsidRPr="004C4C9D">
        <w:rPr>
          <w:rFonts w:asciiTheme="majorHAnsi" w:hAnsiTheme="majorHAnsi"/>
          <w:spacing w:val="-2"/>
          <w:sz w:val="30"/>
          <w:szCs w:val="30"/>
          <w:cs/>
        </w:rPr>
        <w:t>ล้านบาท</w:t>
      </w:r>
      <w:r w:rsidR="009062FD" w:rsidRPr="004C4C9D">
        <w:rPr>
          <w:rFonts w:asciiTheme="majorHAnsi" w:hAnsiTheme="majorHAnsi"/>
          <w:spacing w:val="-2"/>
          <w:sz w:val="30"/>
          <w:szCs w:val="30"/>
          <w:cs/>
        </w:rPr>
        <w:t>ในงบแสดงฐานะการเงินรวม</w:t>
      </w:r>
    </w:p>
    <w:p w14:paraId="74902A9B" w14:textId="77777777" w:rsidR="007B511B" w:rsidRPr="004C4C9D" w:rsidRDefault="007B511B" w:rsidP="004C4C9D">
      <w:pPr>
        <w:pStyle w:val="BodyText2"/>
        <w:rPr>
          <w:b/>
          <w:bCs/>
          <w:sz w:val="22"/>
          <w:szCs w:val="22"/>
        </w:rPr>
      </w:pPr>
    </w:p>
    <w:p w14:paraId="7E8F7A2B" w14:textId="5DC3E865" w:rsidR="001628F8" w:rsidRPr="00FB1900" w:rsidRDefault="001628F8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 w:rsidRPr="00FB1900">
        <w:rPr>
          <w:b/>
          <w:bCs/>
          <w:cs/>
        </w:rPr>
        <w:t>หนี้สินที่มีภาระดอกเบี้ย</w:t>
      </w:r>
    </w:p>
    <w:p w14:paraId="602129B9" w14:textId="734A7EA1" w:rsidR="001628F8" w:rsidRPr="004C4C9D" w:rsidRDefault="001628F8" w:rsidP="001628F8">
      <w:pPr>
        <w:pStyle w:val="BodyText2"/>
        <w:rPr>
          <w:b/>
          <w:bCs/>
          <w:sz w:val="22"/>
          <w:szCs w:val="22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637"/>
        <w:gridCol w:w="32"/>
        <w:gridCol w:w="1005"/>
        <w:gridCol w:w="32"/>
        <w:gridCol w:w="204"/>
        <w:gridCol w:w="32"/>
        <w:gridCol w:w="1029"/>
        <w:gridCol w:w="32"/>
        <w:gridCol w:w="204"/>
        <w:gridCol w:w="32"/>
        <w:gridCol w:w="876"/>
        <w:gridCol w:w="32"/>
        <w:gridCol w:w="204"/>
        <w:gridCol w:w="32"/>
        <w:gridCol w:w="992"/>
        <w:gridCol w:w="32"/>
        <w:gridCol w:w="206"/>
        <w:gridCol w:w="32"/>
        <w:gridCol w:w="990"/>
        <w:gridCol w:w="32"/>
        <w:gridCol w:w="204"/>
        <w:gridCol w:w="32"/>
        <w:gridCol w:w="992"/>
        <w:gridCol w:w="32"/>
      </w:tblGrid>
      <w:tr w:rsidR="001628F8" w:rsidRPr="00FB1900" w14:paraId="0BDA2EFB" w14:textId="77777777" w:rsidTr="003A2A2E">
        <w:tc>
          <w:tcPr>
            <w:tcW w:w="1973" w:type="dxa"/>
          </w:tcPr>
          <w:p w14:paraId="7D4C2FA2" w14:textId="3255FD8A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69" w:type="dxa"/>
            <w:gridSpan w:val="2"/>
          </w:tcPr>
          <w:p w14:paraId="6ECC53AF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22"/>
          </w:tcPr>
          <w:p w14:paraId="2FB347E7" w14:textId="57AD6705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28F8" w:rsidRPr="00FB1900" w14:paraId="03C5046B" w14:textId="77777777" w:rsidTr="003A2A2E">
        <w:tc>
          <w:tcPr>
            <w:tcW w:w="1973" w:type="dxa"/>
          </w:tcPr>
          <w:p w14:paraId="4C49004A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69" w:type="dxa"/>
            <w:gridSpan w:val="2"/>
          </w:tcPr>
          <w:p w14:paraId="279CFE10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10"/>
          </w:tcPr>
          <w:p w14:paraId="4CCB63DC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31C2C3AB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10"/>
          </w:tcPr>
          <w:p w14:paraId="17D93B4F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1628F8" w:rsidRPr="00FB1900" w14:paraId="4293F3DB" w14:textId="77777777" w:rsidTr="003A2A2E">
        <w:tc>
          <w:tcPr>
            <w:tcW w:w="1973" w:type="dxa"/>
          </w:tcPr>
          <w:p w14:paraId="3847319F" w14:textId="46A8B678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69" w:type="dxa"/>
            <w:gridSpan w:val="2"/>
            <w:vAlign w:val="bottom"/>
          </w:tcPr>
          <w:p w14:paraId="1E4775CF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37" w:type="dxa"/>
            <w:gridSpan w:val="2"/>
            <w:vAlign w:val="bottom"/>
          </w:tcPr>
          <w:p w14:paraId="367F3FE5" w14:textId="54C216EE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4AC308C9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734E3A2" w14:textId="101BE8B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030D84D0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8ACD390" w14:textId="77777777" w:rsidR="001628F8" w:rsidRPr="004C610D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93D1767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B79DF7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gridSpan w:val="2"/>
            <w:vAlign w:val="bottom"/>
          </w:tcPr>
          <w:p w14:paraId="7A33D482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316C7FE1" w14:textId="1C50CA5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2A72AFEF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CD42B76" w14:textId="77777777" w:rsidR="001628F8" w:rsidRPr="004C610D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1628F8" w:rsidRPr="00FB1900" w14:paraId="759C611F" w14:textId="77777777" w:rsidTr="003A2A2E">
        <w:tc>
          <w:tcPr>
            <w:tcW w:w="1973" w:type="dxa"/>
          </w:tcPr>
          <w:p w14:paraId="40FEF5EB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69" w:type="dxa"/>
            <w:gridSpan w:val="2"/>
          </w:tcPr>
          <w:p w14:paraId="102D1EA7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22"/>
            <w:vAlign w:val="bottom"/>
          </w:tcPr>
          <w:p w14:paraId="2DFD9DD3" w14:textId="6B0F57D0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F13C8" w:rsidRPr="00FB1900" w14:paraId="28113348" w14:textId="77777777" w:rsidTr="003A2A2E">
        <w:tc>
          <w:tcPr>
            <w:tcW w:w="1973" w:type="dxa"/>
          </w:tcPr>
          <w:p w14:paraId="0B46C851" w14:textId="77777777" w:rsidR="008F13C8" w:rsidRPr="00FB1900" w:rsidRDefault="008F13C8" w:rsidP="008F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669" w:type="dxa"/>
            <w:gridSpan w:val="2"/>
          </w:tcPr>
          <w:p w14:paraId="357F8E30" w14:textId="77777777" w:rsidR="008F13C8" w:rsidRPr="00FB1900" w:rsidRDefault="008F13C8" w:rsidP="008F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97E9B34" w14:textId="42838F60" w:rsidR="008F13C8" w:rsidRPr="0011209C" w:rsidRDefault="008F13C8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09151CF2" w14:textId="77777777" w:rsidR="008F13C8" w:rsidRPr="00FB1900" w:rsidRDefault="008F13C8" w:rsidP="008F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0A04178E" w14:textId="4C20261F" w:rsidR="008F13C8" w:rsidRPr="004C4C9D" w:rsidRDefault="008F13C8" w:rsidP="004C4C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A08596F" w14:textId="67A82C8D" w:rsidR="008F13C8" w:rsidRPr="00FB1900" w:rsidRDefault="008F13C8" w:rsidP="008F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0D5BCFAB" w14:textId="39C20839" w:rsidR="008F13C8" w:rsidRPr="004C4C9D" w:rsidRDefault="008F13C8" w:rsidP="004C4C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163A8C85" w14:textId="77777777" w:rsidR="008F13C8" w:rsidRPr="00FB1900" w:rsidRDefault="008F13C8" w:rsidP="008F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F2D8309" w14:textId="2B3EB98D" w:rsidR="008F13C8" w:rsidRPr="00FB1900" w:rsidRDefault="008F13C8" w:rsidP="004C4C9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7008DD5D" w14:textId="77777777" w:rsidR="008F13C8" w:rsidRPr="00FB1900" w:rsidRDefault="008F13C8" w:rsidP="008F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F21249C" w14:textId="2061275F" w:rsidR="008F13C8" w:rsidRPr="004C4C9D" w:rsidRDefault="008F13C8" w:rsidP="004C4C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16,706</w:t>
            </w:r>
          </w:p>
        </w:tc>
        <w:tc>
          <w:tcPr>
            <w:tcW w:w="236" w:type="dxa"/>
            <w:gridSpan w:val="2"/>
            <w:vAlign w:val="bottom"/>
          </w:tcPr>
          <w:p w14:paraId="558636D5" w14:textId="77777777" w:rsidR="008F13C8" w:rsidRPr="00FB1900" w:rsidRDefault="008F13C8" w:rsidP="008F1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8F27222" w14:textId="1177B8EB" w:rsidR="008F13C8" w:rsidRPr="00FB1900" w:rsidRDefault="008F13C8" w:rsidP="008F13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16,706</w:t>
            </w:r>
          </w:p>
        </w:tc>
      </w:tr>
      <w:tr w:rsidR="001628F8" w:rsidRPr="00FB1900" w14:paraId="42AC0A3E" w14:textId="77777777" w:rsidTr="003A2A2E">
        <w:tc>
          <w:tcPr>
            <w:tcW w:w="1973" w:type="dxa"/>
          </w:tcPr>
          <w:p w14:paraId="27E7440C" w14:textId="458B78B3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 สถาบันการเงิน</w:t>
            </w:r>
          </w:p>
        </w:tc>
        <w:tc>
          <w:tcPr>
            <w:tcW w:w="669" w:type="dxa"/>
            <w:gridSpan w:val="2"/>
          </w:tcPr>
          <w:p w14:paraId="454717E1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E2A41D8" w14:textId="5C97C400" w:rsidR="00B81FEF" w:rsidRPr="00FB1900" w:rsidRDefault="00B81FEF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62CF23A" w14:textId="5020489C" w:rsidR="001628F8" w:rsidRPr="0011209C" w:rsidRDefault="009A69DF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509,104</w:t>
            </w:r>
          </w:p>
        </w:tc>
        <w:tc>
          <w:tcPr>
            <w:tcW w:w="236" w:type="dxa"/>
            <w:gridSpan w:val="2"/>
            <w:vAlign w:val="bottom"/>
          </w:tcPr>
          <w:p w14:paraId="65559786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FA2E492" w14:textId="30037EB9" w:rsidR="001628F8" w:rsidRPr="004C4C9D" w:rsidRDefault="009A69DF" w:rsidP="004C4C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727764D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4FF249D4" w14:textId="35DD2CFC" w:rsidR="001628F8" w:rsidRPr="0011209C" w:rsidRDefault="009A69DF" w:rsidP="004C4C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509,104</w:t>
            </w:r>
          </w:p>
        </w:tc>
        <w:tc>
          <w:tcPr>
            <w:tcW w:w="236" w:type="dxa"/>
            <w:gridSpan w:val="2"/>
            <w:vAlign w:val="bottom"/>
          </w:tcPr>
          <w:p w14:paraId="1D072C66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3F0B7D" w14:textId="4B8B3185" w:rsidR="001628F8" w:rsidRPr="00FB1900" w:rsidRDefault="001628F8" w:rsidP="001628F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222,247</w:t>
            </w:r>
          </w:p>
        </w:tc>
        <w:tc>
          <w:tcPr>
            <w:tcW w:w="238" w:type="dxa"/>
            <w:gridSpan w:val="2"/>
            <w:vAlign w:val="bottom"/>
          </w:tcPr>
          <w:p w14:paraId="08A88A5D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4D0BDFE" w14:textId="15BB00DF" w:rsidR="001628F8" w:rsidRPr="00FB1900" w:rsidRDefault="001628F8" w:rsidP="001628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715998F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2B0C616" w14:textId="57EF6322" w:rsidR="001628F8" w:rsidRPr="00FB1900" w:rsidRDefault="001628F8" w:rsidP="001628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222,247</w:t>
            </w:r>
          </w:p>
        </w:tc>
      </w:tr>
      <w:tr w:rsidR="001628F8" w:rsidRPr="00FB1900" w14:paraId="675F2ECB" w14:textId="77777777" w:rsidTr="003A2A2E">
        <w:tc>
          <w:tcPr>
            <w:tcW w:w="1973" w:type="dxa"/>
          </w:tcPr>
          <w:p w14:paraId="5D11B49A" w14:textId="331F67BE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เงินกู้ยืมระยะสั้นจากบุคคลที่เกี่ยวข้องกัน </w:t>
            </w:r>
          </w:p>
        </w:tc>
        <w:tc>
          <w:tcPr>
            <w:tcW w:w="669" w:type="dxa"/>
            <w:gridSpan w:val="2"/>
            <w:vAlign w:val="bottom"/>
          </w:tcPr>
          <w:p w14:paraId="0B4A6E1C" w14:textId="2156CD25" w:rsidR="001628F8" w:rsidRPr="00FB1900" w:rsidRDefault="00B81FE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37" w:type="dxa"/>
            <w:gridSpan w:val="2"/>
            <w:vAlign w:val="bottom"/>
          </w:tcPr>
          <w:p w14:paraId="416EECCE" w14:textId="3D2E24DA" w:rsidR="001628F8" w:rsidRPr="0011209C" w:rsidRDefault="009A69DF" w:rsidP="004C4C9D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77F835C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51DF492C" w14:textId="2E4892F7" w:rsidR="001628F8" w:rsidRPr="004C4C9D" w:rsidRDefault="009A69DF" w:rsidP="004C4C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E06F446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6BD612B8" w14:textId="313AEA6B" w:rsidR="001628F8" w:rsidRPr="0011209C" w:rsidRDefault="009A69DF" w:rsidP="004C4C9D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E990F43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EB3EE8" w14:textId="1FCB7AB1" w:rsidR="001628F8" w:rsidRPr="00FB1900" w:rsidRDefault="001628F8" w:rsidP="001628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7BD8FB48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E2CF16A" w14:textId="610D6C5A" w:rsidR="001628F8" w:rsidRPr="00FB1900" w:rsidRDefault="001628F8" w:rsidP="001628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2,500</w:t>
            </w:r>
          </w:p>
        </w:tc>
        <w:tc>
          <w:tcPr>
            <w:tcW w:w="236" w:type="dxa"/>
            <w:gridSpan w:val="2"/>
            <w:vAlign w:val="bottom"/>
          </w:tcPr>
          <w:p w14:paraId="2D365DE1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9BC4992" w14:textId="7E3BC1EC" w:rsidR="001628F8" w:rsidRPr="00FB1900" w:rsidRDefault="001628F8" w:rsidP="001628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2,500</w:t>
            </w:r>
          </w:p>
        </w:tc>
      </w:tr>
      <w:tr w:rsidR="009A69DF" w:rsidRPr="00FB1900" w14:paraId="391AC634" w14:textId="77777777" w:rsidTr="003A2A2E">
        <w:tc>
          <w:tcPr>
            <w:tcW w:w="1973" w:type="dxa"/>
          </w:tcPr>
          <w:p w14:paraId="661769BA" w14:textId="4A30367C" w:rsidR="009A69DF" w:rsidRPr="00FB1900" w:rsidRDefault="009A69DF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/>
                <w:sz w:val="30"/>
                <w:szCs w:val="30"/>
                <w:cs/>
              </w:rPr>
              <w:t>เงินกู้ยืมระยะสั้นจากบุคคล</w:t>
            </w:r>
            <w:r w:rsidR="00183695">
              <w:rPr>
                <w:rFonts w:asciiTheme="majorHAnsi" w:hAnsi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69" w:type="dxa"/>
            <w:gridSpan w:val="2"/>
            <w:vAlign w:val="bottom"/>
          </w:tcPr>
          <w:p w14:paraId="2B3FF6D6" w14:textId="77777777" w:rsidR="009A69DF" w:rsidRPr="00FB1900" w:rsidRDefault="009A69DF" w:rsidP="00B81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FED49A8" w14:textId="7F9E481D" w:rsidR="009A69DF" w:rsidRPr="0011209C" w:rsidRDefault="009A69DF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20,000</w:t>
            </w:r>
          </w:p>
        </w:tc>
        <w:tc>
          <w:tcPr>
            <w:tcW w:w="236" w:type="dxa"/>
            <w:gridSpan w:val="2"/>
            <w:vAlign w:val="bottom"/>
          </w:tcPr>
          <w:p w14:paraId="5D2F8AAC" w14:textId="77777777" w:rsidR="009A69DF" w:rsidRPr="00FB1900" w:rsidRDefault="009A69DF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03E7BDC2" w14:textId="03E7B929" w:rsidR="009A69DF" w:rsidRPr="004C4C9D" w:rsidRDefault="009A69DF" w:rsidP="004C4C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6763B6" w14:textId="77777777" w:rsidR="009A69DF" w:rsidRPr="00FB1900" w:rsidRDefault="009A69DF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55692BB6" w14:textId="26D7BB03" w:rsidR="009A69DF" w:rsidRPr="0011209C" w:rsidRDefault="009A69DF" w:rsidP="004C4C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20,000</w:t>
            </w:r>
          </w:p>
        </w:tc>
        <w:tc>
          <w:tcPr>
            <w:tcW w:w="236" w:type="dxa"/>
            <w:gridSpan w:val="2"/>
            <w:vAlign w:val="bottom"/>
          </w:tcPr>
          <w:p w14:paraId="3EBEC2DA" w14:textId="77777777" w:rsidR="009A69DF" w:rsidRPr="00FB1900" w:rsidRDefault="009A69DF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4607F4" w14:textId="45CC8981" w:rsidR="009A69DF" w:rsidRPr="00FB1900" w:rsidRDefault="004F3B64" w:rsidP="001628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4ABDE8E" w14:textId="77777777" w:rsidR="009A69DF" w:rsidRPr="00FB1900" w:rsidRDefault="009A69DF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085A8EE" w14:textId="52C3EA43" w:rsidR="009A69DF" w:rsidRPr="00FB1900" w:rsidRDefault="004F3B64" w:rsidP="004C4C9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AE86E8" w14:textId="77777777" w:rsidR="009A69DF" w:rsidRPr="00FB1900" w:rsidRDefault="009A69DF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C7A40F5" w14:textId="40FEE25C" w:rsidR="009A69DF" w:rsidRPr="00FB1900" w:rsidRDefault="004F3B64" w:rsidP="001628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</w:tr>
      <w:tr w:rsidR="001628F8" w:rsidRPr="00FB1900" w14:paraId="75A78F70" w14:textId="77777777" w:rsidTr="003A2A2E">
        <w:tc>
          <w:tcPr>
            <w:tcW w:w="1973" w:type="dxa"/>
          </w:tcPr>
          <w:p w14:paraId="499309E5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9" w:type="dxa"/>
            <w:gridSpan w:val="2"/>
          </w:tcPr>
          <w:p w14:paraId="28EF8277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76CD4C5" w14:textId="78370E1C" w:rsidR="001628F8" w:rsidRPr="0011209C" w:rsidRDefault="009A69DF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122,940</w:t>
            </w:r>
          </w:p>
        </w:tc>
        <w:tc>
          <w:tcPr>
            <w:tcW w:w="236" w:type="dxa"/>
            <w:gridSpan w:val="2"/>
            <w:vAlign w:val="bottom"/>
          </w:tcPr>
          <w:p w14:paraId="752B2C41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144DBDA4" w14:textId="7325521D" w:rsidR="001628F8" w:rsidRPr="004C4C9D" w:rsidRDefault="009A69DF" w:rsidP="004C4C9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70F228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59069723" w14:textId="628AD43A" w:rsidR="001628F8" w:rsidRPr="0011209C" w:rsidRDefault="009A69DF" w:rsidP="004C4C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122,940</w:t>
            </w:r>
          </w:p>
        </w:tc>
        <w:tc>
          <w:tcPr>
            <w:tcW w:w="236" w:type="dxa"/>
            <w:gridSpan w:val="2"/>
            <w:vAlign w:val="bottom"/>
          </w:tcPr>
          <w:p w14:paraId="6CE0F2CD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CCFA18E" w14:textId="6C711CB8" w:rsidR="001628F8" w:rsidRPr="00FB1900" w:rsidRDefault="001628F8" w:rsidP="001628F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143,700</w:t>
            </w:r>
          </w:p>
        </w:tc>
        <w:tc>
          <w:tcPr>
            <w:tcW w:w="238" w:type="dxa"/>
            <w:gridSpan w:val="2"/>
            <w:vAlign w:val="bottom"/>
          </w:tcPr>
          <w:p w14:paraId="14757A76" w14:textId="4CFA9CC6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79E7CB58" w14:textId="455D245B" w:rsidR="001628F8" w:rsidRPr="00FB1900" w:rsidRDefault="001628F8" w:rsidP="001628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70DDF0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0FF1A7A" w14:textId="591AC314" w:rsidR="001628F8" w:rsidRPr="00FB1900" w:rsidRDefault="001628F8" w:rsidP="001628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143,700</w:t>
            </w:r>
          </w:p>
        </w:tc>
      </w:tr>
      <w:tr w:rsidR="001628F8" w:rsidRPr="00FB1900" w14:paraId="404547B9" w14:textId="77777777" w:rsidTr="003A2A2E">
        <w:tc>
          <w:tcPr>
            <w:tcW w:w="1973" w:type="dxa"/>
          </w:tcPr>
          <w:p w14:paraId="7010359C" w14:textId="77777777" w:rsidR="001628F8" w:rsidRPr="00FB1900" w:rsidRDefault="001628F8" w:rsidP="00464BBC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 xml:space="preserve">2562: 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669" w:type="dxa"/>
            <w:gridSpan w:val="2"/>
          </w:tcPr>
          <w:p w14:paraId="38E5943D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A74B7A8" w14:textId="1DBFF612" w:rsidR="001628F8" w:rsidRPr="009B477D" w:rsidRDefault="009A69DF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47,20</w:t>
            </w:r>
            <w:r w:rsidR="000A50A6" w:rsidRPr="0011209C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4AB69D85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5AC5C9F6" w14:textId="5AA91663" w:rsidR="001628F8" w:rsidRPr="004C4C9D" w:rsidRDefault="009A69DF" w:rsidP="004C4C9D">
            <w:pPr>
              <w:pStyle w:val="acctfourfigures"/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13,49</w:t>
            </w:r>
            <w:r w:rsidR="000A50A6" w:rsidRPr="006F704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70E1C99E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210097C7" w14:textId="3ACAF709" w:rsidR="001628F8" w:rsidRPr="004C4C9D" w:rsidRDefault="009A69DF" w:rsidP="004C4C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60,698</w:t>
            </w:r>
          </w:p>
        </w:tc>
        <w:tc>
          <w:tcPr>
            <w:tcW w:w="236" w:type="dxa"/>
            <w:gridSpan w:val="2"/>
            <w:vAlign w:val="bottom"/>
          </w:tcPr>
          <w:p w14:paraId="2ECB7DFE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AD44CD" w14:textId="06EA3688" w:rsidR="001628F8" w:rsidRPr="00FB1900" w:rsidRDefault="001628F8" w:rsidP="001628F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32,151</w:t>
            </w:r>
          </w:p>
        </w:tc>
        <w:tc>
          <w:tcPr>
            <w:tcW w:w="238" w:type="dxa"/>
            <w:gridSpan w:val="2"/>
            <w:vAlign w:val="bottom"/>
          </w:tcPr>
          <w:p w14:paraId="453549E9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28613687" w14:textId="387FA721" w:rsidR="001628F8" w:rsidRPr="00FB1900" w:rsidRDefault="001628F8" w:rsidP="001628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475AC70" w14:textId="77777777" w:rsidR="001628F8" w:rsidRPr="00FB1900" w:rsidRDefault="001628F8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16524E6" w14:textId="7BDF5B4C" w:rsidR="001628F8" w:rsidRPr="00FB1900" w:rsidRDefault="001628F8" w:rsidP="001628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32,151</w:t>
            </w:r>
          </w:p>
        </w:tc>
      </w:tr>
      <w:tr w:rsidR="001628F8" w:rsidRPr="00FB1900" w14:paraId="034A1A5A" w14:textId="77777777" w:rsidTr="003A2A2E">
        <w:tc>
          <w:tcPr>
            <w:tcW w:w="1973" w:type="dxa"/>
          </w:tcPr>
          <w:p w14:paraId="4EC0FE15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69" w:type="dxa"/>
            <w:gridSpan w:val="2"/>
          </w:tcPr>
          <w:p w14:paraId="5CE0593F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CBC20" w14:textId="64D1F829" w:rsidR="001628F8" w:rsidRPr="009B477D" w:rsidRDefault="009A69DF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699,2</w:t>
            </w:r>
            <w:r w:rsidR="000A50A6" w:rsidRPr="0011209C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gridSpan w:val="2"/>
            <w:vAlign w:val="bottom"/>
          </w:tcPr>
          <w:p w14:paraId="3A59E33A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F0C7A" w14:textId="7F11DF8C" w:rsidR="001628F8" w:rsidRPr="009B477D" w:rsidRDefault="009A69DF" w:rsidP="004C4C9D">
            <w:pPr>
              <w:pStyle w:val="acctfourfigures"/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13,49</w:t>
            </w:r>
            <w:r w:rsidR="000A50A6" w:rsidRPr="0011209C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vAlign w:val="bottom"/>
          </w:tcPr>
          <w:p w14:paraId="303E6715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6466" w14:textId="1A3534A9" w:rsidR="001628F8" w:rsidRPr="0011209C" w:rsidRDefault="009A69DF" w:rsidP="004C4C9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6F704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712,750</w:t>
            </w:r>
          </w:p>
        </w:tc>
        <w:tc>
          <w:tcPr>
            <w:tcW w:w="236" w:type="dxa"/>
            <w:gridSpan w:val="2"/>
            <w:vAlign w:val="bottom"/>
          </w:tcPr>
          <w:p w14:paraId="1AE979BE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03BF4" w14:textId="36A71E1F" w:rsidR="001628F8" w:rsidRPr="00FB1900" w:rsidRDefault="008F13C8" w:rsidP="001628F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398,098</w:t>
            </w:r>
          </w:p>
        </w:tc>
        <w:tc>
          <w:tcPr>
            <w:tcW w:w="238" w:type="dxa"/>
            <w:gridSpan w:val="2"/>
            <w:vAlign w:val="bottom"/>
          </w:tcPr>
          <w:p w14:paraId="6038AF85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25DC6" w14:textId="443B5464" w:rsidR="001628F8" w:rsidRPr="00FB1900" w:rsidRDefault="008F13C8" w:rsidP="001628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19,206</w:t>
            </w:r>
          </w:p>
        </w:tc>
        <w:tc>
          <w:tcPr>
            <w:tcW w:w="236" w:type="dxa"/>
            <w:gridSpan w:val="2"/>
            <w:vAlign w:val="bottom"/>
          </w:tcPr>
          <w:p w14:paraId="4AC47AAD" w14:textId="77777777" w:rsidR="001628F8" w:rsidRPr="00FB1900" w:rsidRDefault="001628F8" w:rsidP="0016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32187" w14:textId="5EA999A5" w:rsidR="001628F8" w:rsidRPr="00FB1900" w:rsidRDefault="001628F8" w:rsidP="001628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417,304</w:t>
            </w:r>
          </w:p>
        </w:tc>
      </w:tr>
      <w:tr w:rsidR="00B47797" w:rsidRPr="00FB1900" w14:paraId="25FF6813" w14:textId="77777777" w:rsidTr="003A2A2E">
        <w:trPr>
          <w:gridAfter w:val="1"/>
          <w:wAfter w:w="32" w:type="dxa"/>
        </w:trPr>
        <w:tc>
          <w:tcPr>
            <w:tcW w:w="1973" w:type="dxa"/>
          </w:tcPr>
          <w:p w14:paraId="6F56E579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7" w:type="dxa"/>
          </w:tcPr>
          <w:p w14:paraId="6CE62747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7258" w:type="dxa"/>
            <w:gridSpan w:val="22"/>
          </w:tcPr>
          <w:p w14:paraId="0168A144" w14:textId="71C35022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797" w:rsidRPr="00FB1900" w14:paraId="7C2B3F56" w14:textId="77777777" w:rsidTr="003A2A2E">
        <w:trPr>
          <w:gridAfter w:val="1"/>
          <w:wAfter w:w="32" w:type="dxa"/>
        </w:trPr>
        <w:tc>
          <w:tcPr>
            <w:tcW w:w="1973" w:type="dxa"/>
          </w:tcPr>
          <w:p w14:paraId="5248677C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7" w:type="dxa"/>
          </w:tcPr>
          <w:p w14:paraId="77C5F20A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78" w:type="dxa"/>
            <w:gridSpan w:val="10"/>
          </w:tcPr>
          <w:p w14:paraId="0A262058" w14:textId="547DC39B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</w:tcPr>
          <w:p w14:paraId="73B37B59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544" w:type="dxa"/>
            <w:gridSpan w:val="10"/>
          </w:tcPr>
          <w:p w14:paraId="47900C0E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B47797" w:rsidRPr="00FB1900" w14:paraId="591B3DF8" w14:textId="77777777" w:rsidTr="003A2A2E">
        <w:trPr>
          <w:gridAfter w:val="1"/>
          <w:wAfter w:w="32" w:type="dxa"/>
        </w:trPr>
        <w:tc>
          <w:tcPr>
            <w:tcW w:w="1973" w:type="dxa"/>
          </w:tcPr>
          <w:p w14:paraId="2229C6AC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7" w:type="dxa"/>
          </w:tcPr>
          <w:p w14:paraId="4F7D49CD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40A83CC" w14:textId="7FE35693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726EF037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5025648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65B4DC00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6668CFA7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DF329D6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498CD5C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gridSpan w:val="2"/>
            <w:vAlign w:val="bottom"/>
          </w:tcPr>
          <w:p w14:paraId="050B1B5E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6258991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ส่วนที่</w:t>
            </w: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91B3DCB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51E5E79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FB1900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7797" w:rsidRPr="00FB1900" w14:paraId="45D04CFD" w14:textId="77777777" w:rsidTr="003A2A2E">
        <w:trPr>
          <w:gridAfter w:val="1"/>
          <w:wAfter w:w="32" w:type="dxa"/>
        </w:trPr>
        <w:tc>
          <w:tcPr>
            <w:tcW w:w="1973" w:type="dxa"/>
          </w:tcPr>
          <w:p w14:paraId="05253029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7" w:type="dxa"/>
          </w:tcPr>
          <w:p w14:paraId="50A2AC52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7258" w:type="dxa"/>
            <w:gridSpan w:val="22"/>
            <w:vAlign w:val="bottom"/>
          </w:tcPr>
          <w:p w14:paraId="095610D4" w14:textId="148515D1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7797" w:rsidRPr="00FB1900" w14:paraId="7571A852" w14:textId="77777777" w:rsidTr="003A2A2E">
        <w:trPr>
          <w:gridAfter w:val="1"/>
          <w:wAfter w:w="32" w:type="dxa"/>
        </w:trPr>
        <w:tc>
          <w:tcPr>
            <w:tcW w:w="1973" w:type="dxa"/>
          </w:tcPr>
          <w:p w14:paraId="30E2A7BB" w14:textId="77777777" w:rsidR="00B47797" w:rsidRPr="00FB1900" w:rsidRDefault="00B47797" w:rsidP="00464BBC">
            <w:pPr>
              <w:ind w:left="166" w:right="-107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FB1900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 xml:space="preserve">2562: </w:t>
            </w:r>
            <w:r w:rsidRPr="00FB190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637" w:type="dxa"/>
          </w:tcPr>
          <w:p w14:paraId="6BF6EC1B" w14:textId="77777777" w:rsidR="00B47797" w:rsidRPr="00FB1900" w:rsidRDefault="00B477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73E838E" w14:textId="0BB9A4E0" w:rsidR="00B47797" w:rsidRPr="004C4C9D" w:rsidRDefault="00B47797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236" w:type="dxa"/>
            <w:gridSpan w:val="2"/>
            <w:vAlign w:val="bottom"/>
          </w:tcPr>
          <w:p w14:paraId="1449B2BC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6A5AA019" w14:textId="1A3C2A3A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4,033</w:t>
            </w:r>
          </w:p>
        </w:tc>
        <w:tc>
          <w:tcPr>
            <w:tcW w:w="236" w:type="dxa"/>
            <w:gridSpan w:val="2"/>
            <w:vAlign w:val="bottom"/>
          </w:tcPr>
          <w:p w14:paraId="31BCDC10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35532AC1" w14:textId="62A2706E" w:rsidR="00B47797" w:rsidRPr="004C4C9D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5,921</w:t>
            </w:r>
          </w:p>
        </w:tc>
        <w:tc>
          <w:tcPr>
            <w:tcW w:w="236" w:type="dxa"/>
            <w:gridSpan w:val="2"/>
            <w:vAlign w:val="bottom"/>
          </w:tcPr>
          <w:p w14:paraId="529BF8E4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A8274F" w14:textId="705C9776" w:rsidR="00B47797" w:rsidRPr="00FB1900" w:rsidRDefault="00B47797" w:rsidP="00464B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3,119</w:t>
            </w:r>
          </w:p>
        </w:tc>
        <w:tc>
          <w:tcPr>
            <w:tcW w:w="238" w:type="dxa"/>
            <w:gridSpan w:val="2"/>
            <w:vAlign w:val="bottom"/>
          </w:tcPr>
          <w:p w14:paraId="01F8CB6F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0A10A9C" w14:textId="77777777" w:rsidR="00B47797" w:rsidRPr="00FB1900" w:rsidRDefault="00B47797" w:rsidP="00464BB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90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20DFBB" w14:textId="77777777" w:rsidR="00B47797" w:rsidRPr="00FB1900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3410B3" w14:textId="0ED285DD" w:rsidR="00B47797" w:rsidRPr="00FB1900" w:rsidRDefault="00B47797" w:rsidP="00464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FB1900">
              <w:rPr>
                <w:rFonts w:asciiTheme="majorHAnsi" w:hAnsiTheme="majorHAnsi" w:cstheme="majorHAnsi"/>
                <w:sz w:val="30"/>
                <w:szCs w:val="30"/>
              </w:rPr>
              <w:t>3,119</w:t>
            </w:r>
          </w:p>
        </w:tc>
      </w:tr>
      <w:tr w:rsidR="00B47797" w:rsidRPr="001628F8" w14:paraId="63810945" w14:textId="77777777" w:rsidTr="003A2A2E">
        <w:trPr>
          <w:gridAfter w:val="1"/>
          <w:wAfter w:w="32" w:type="dxa"/>
        </w:trPr>
        <w:tc>
          <w:tcPr>
            <w:tcW w:w="1973" w:type="dxa"/>
          </w:tcPr>
          <w:p w14:paraId="24535763" w14:textId="77777777" w:rsidR="00B47797" w:rsidRPr="001628F8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1628F8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637" w:type="dxa"/>
          </w:tcPr>
          <w:p w14:paraId="1A141004" w14:textId="77777777" w:rsidR="00B47797" w:rsidRPr="009A69DF" w:rsidRDefault="00B4779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B1B4E" w14:textId="7ACCB3A1" w:rsidR="00B47797" w:rsidRPr="004C4C9D" w:rsidRDefault="00B47797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1,888</w:t>
            </w:r>
          </w:p>
        </w:tc>
        <w:tc>
          <w:tcPr>
            <w:tcW w:w="236" w:type="dxa"/>
            <w:gridSpan w:val="2"/>
            <w:vAlign w:val="bottom"/>
          </w:tcPr>
          <w:p w14:paraId="7BF33E0C" w14:textId="77777777" w:rsidR="00B47797" w:rsidRPr="009A69DF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053D6" w14:textId="6E2E5AE0" w:rsidR="00B47797" w:rsidRPr="009A69DF" w:rsidRDefault="00B4779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9A69D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4,033</w:t>
            </w:r>
          </w:p>
        </w:tc>
        <w:tc>
          <w:tcPr>
            <w:tcW w:w="236" w:type="dxa"/>
            <w:gridSpan w:val="2"/>
            <w:vAlign w:val="bottom"/>
          </w:tcPr>
          <w:p w14:paraId="4ABD0DC9" w14:textId="77777777" w:rsidR="00B47797" w:rsidRPr="001628F8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6B814" w14:textId="5B576885" w:rsidR="00B47797" w:rsidRPr="001628F8" w:rsidRDefault="00B4779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9A69D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5,921</w:t>
            </w:r>
          </w:p>
        </w:tc>
        <w:tc>
          <w:tcPr>
            <w:tcW w:w="236" w:type="dxa"/>
            <w:gridSpan w:val="2"/>
            <w:vAlign w:val="bottom"/>
          </w:tcPr>
          <w:p w14:paraId="4F90ABDC" w14:textId="77777777" w:rsidR="00B47797" w:rsidRPr="001628F8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F388" w14:textId="407ABA3B" w:rsidR="00B47797" w:rsidRPr="001628F8" w:rsidRDefault="00B47797" w:rsidP="00464B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1F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3,119</w:t>
            </w:r>
          </w:p>
        </w:tc>
        <w:tc>
          <w:tcPr>
            <w:tcW w:w="238" w:type="dxa"/>
            <w:gridSpan w:val="2"/>
            <w:vAlign w:val="bottom"/>
          </w:tcPr>
          <w:p w14:paraId="241495BB" w14:textId="77777777" w:rsidR="00B47797" w:rsidRPr="001628F8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B02" w14:textId="00366BE8" w:rsidR="00B47797" w:rsidRPr="001628F8" w:rsidRDefault="00B47797" w:rsidP="00B81FE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59EBEC8" w14:textId="77777777" w:rsidR="00B47797" w:rsidRPr="001628F8" w:rsidRDefault="00B47797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110" w:hanging="16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9DD71" w14:textId="5992DE4E" w:rsidR="00B47797" w:rsidRPr="001628F8" w:rsidRDefault="00B47797" w:rsidP="00464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07" w:right="-10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B81FE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3,119</w:t>
            </w:r>
          </w:p>
        </w:tc>
      </w:tr>
    </w:tbl>
    <w:p w14:paraId="22AD6A94" w14:textId="0EF5F178" w:rsidR="001628F8" w:rsidRDefault="001628F8" w:rsidP="001628F8">
      <w:pPr>
        <w:pStyle w:val="BodyText2"/>
        <w:ind w:left="540"/>
        <w:rPr>
          <w:b/>
          <w:bCs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051"/>
        <w:gridCol w:w="1000"/>
        <w:gridCol w:w="1084"/>
        <w:gridCol w:w="269"/>
        <w:gridCol w:w="1099"/>
        <w:gridCol w:w="270"/>
        <w:gridCol w:w="1073"/>
        <w:gridCol w:w="270"/>
        <w:gridCol w:w="1172"/>
      </w:tblGrid>
      <w:tr w:rsidR="00B81FEF" w:rsidRPr="00B81FEF" w14:paraId="0A673119" w14:textId="77777777" w:rsidTr="004C4C9D">
        <w:trPr>
          <w:tblHeader/>
        </w:trPr>
        <w:tc>
          <w:tcPr>
            <w:tcW w:w="3051" w:type="dxa"/>
            <w:vMerge w:val="restart"/>
            <w:shd w:val="clear" w:color="auto" w:fill="auto"/>
          </w:tcPr>
          <w:p w14:paraId="5169AD28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5E24AADA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0" w:type="dxa"/>
          </w:tcPr>
          <w:p w14:paraId="3FBB466F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2" w:type="dxa"/>
            <w:gridSpan w:val="3"/>
          </w:tcPr>
          <w:p w14:paraId="0E89F6FB" w14:textId="440DCE2D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D4A8D0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515" w:type="dxa"/>
            <w:gridSpan w:val="3"/>
          </w:tcPr>
          <w:p w14:paraId="425D2527" w14:textId="57A624EF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1FEF" w:rsidRPr="00B81FEF" w14:paraId="76F983D9" w14:textId="77777777" w:rsidTr="004C4C9D">
        <w:trPr>
          <w:tblHeader/>
        </w:trPr>
        <w:tc>
          <w:tcPr>
            <w:tcW w:w="3051" w:type="dxa"/>
            <w:vMerge/>
          </w:tcPr>
          <w:p w14:paraId="33D33D16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7C3B60C2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501F858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7A1105A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FA88AE0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FE49D67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6FB6072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4AFA178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745188C9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B81FEF" w:rsidRPr="00B81FEF" w14:paraId="4DACD1ED" w14:textId="77777777" w:rsidTr="004C4C9D">
        <w:trPr>
          <w:tblHeader/>
        </w:trPr>
        <w:tc>
          <w:tcPr>
            <w:tcW w:w="3051" w:type="dxa"/>
          </w:tcPr>
          <w:p w14:paraId="5D440D59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16C0F05E" w14:textId="77777777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37" w:type="dxa"/>
            <w:gridSpan w:val="7"/>
          </w:tcPr>
          <w:p w14:paraId="02D2023F" w14:textId="1DC249A1" w:rsidR="00B81FEF" w:rsidRPr="00B81FEF" w:rsidRDefault="00B81FEF" w:rsidP="00464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81FEF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0B16" w:rsidRPr="00B81FEF" w14:paraId="2556FBF0" w14:textId="77777777" w:rsidTr="004C4C9D">
        <w:tc>
          <w:tcPr>
            <w:tcW w:w="3051" w:type="dxa"/>
          </w:tcPr>
          <w:p w14:paraId="1623C1CE" w14:textId="77777777" w:rsidR="00E50B16" w:rsidRPr="00B81FEF" w:rsidRDefault="00E50B16" w:rsidP="00E50B16">
            <w:pPr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0" w:type="dxa"/>
            <w:vAlign w:val="center"/>
          </w:tcPr>
          <w:p w14:paraId="74CEBE12" w14:textId="332164F5" w:rsidR="00E50B16" w:rsidRPr="00B81FEF" w:rsidRDefault="00E50B16" w:rsidP="00E50B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A5EA842" w14:textId="7ED58386" w:rsidR="00E50B16" w:rsidRPr="004C4C9D" w:rsidRDefault="00E50B16" w:rsidP="00E50B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4,287</w:t>
            </w:r>
          </w:p>
        </w:tc>
        <w:tc>
          <w:tcPr>
            <w:tcW w:w="269" w:type="dxa"/>
            <w:vAlign w:val="center"/>
          </w:tcPr>
          <w:p w14:paraId="5C69BF38" w14:textId="77777777" w:rsidR="00E50B16" w:rsidRPr="00B81FEF" w:rsidRDefault="00E50B16" w:rsidP="00E50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5FD9BFFA" w14:textId="04290706" w:rsidR="00E50B16" w:rsidRPr="00845121" w:rsidRDefault="00E50B16" w:rsidP="00E50B1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45121">
              <w:rPr>
                <w:rFonts w:asciiTheme="majorBidi" w:hAnsiTheme="majorBidi" w:cstheme="majorBidi"/>
                <w:sz w:val="30"/>
                <w:szCs w:val="30"/>
              </w:rPr>
              <w:t>4,754</w:t>
            </w:r>
          </w:p>
        </w:tc>
        <w:tc>
          <w:tcPr>
            <w:tcW w:w="270" w:type="dxa"/>
            <w:vAlign w:val="center"/>
          </w:tcPr>
          <w:p w14:paraId="3FA6C498" w14:textId="77777777" w:rsidR="00E50B16" w:rsidRPr="00B81FEF" w:rsidRDefault="00E50B16" w:rsidP="00E50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BD0CED6" w14:textId="228C413F" w:rsidR="00E50B16" w:rsidRPr="004C4C9D" w:rsidRDefault="00E50B16" w:rsidP="004C4C9D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49BDCDC" w14:textId="77777777" w:rsidR="00E50B16" w:rsidRPr="004C4C9D" w:rsidRDefault="00E50B1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3A7493CD" w14:textId="232AE2AC" w:rsidR="00E50B16" w:rsidRPr="00845121" w:rsidRDefault="00E50B16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B16" w:rsidRPr="00B81FEF" w14:paraId="4F8167AE" w14:textId="77777777" w:rsidTr="004C4C9D">
        <w:tc>
          <w:tcPr>
            <w:tcW w:w="3051" w:type="dxa"/>
          </w:tcPr>
          <w:p w14:paraId="150BDF36" w14:textId="77777777" w:rsidR="00E50B16" w:rsidRPr="00B81FEF" w:rsidRDefault="00E50B16" w:rsidP="00E50B16">
            <w:pPr>
              <w:rPr>
                <w:rFonts w:asciiTheme="majorHAnsi" w:hAnsiTheme="majorHAnsi" w:cstheme="majorHAnsi"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0" w:type="dxa"/>
            <w:vAlign w:val="center"/>
          </w:tcPr>
          <w:p w14:paraId="037ED6DD" w14:textId="3F46A7E4" w:rsidR="00E50B16" w:rsidRPr="00B81FEF" w:rsidRDefault="00E50B16" w:rsidP="00E50B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84" w:type="dxa"/>
            <w:vAlign w:val="center"/>
          </w:tcPr>
          <w:p w14:paraId="34059143" w14:textId="38BB1EF0" w:rsidR="00E50B16" w:rsidRPr="00B81FEF" w:rsidRDefault="00E50B16" w:rsidP="00E50B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296,632</w:t>
            </w:r>
          </w:p>
        </w:tc>
        <w:tc>
          <w:tcPr>
            <w:tcW w:w="269" w:type="dxa"/>
            <w:vAlign w:val="center"/>
          </w:tcPr>
          <w:p w14:paraId="54A27AED" w14:textId="77777777" w:rsidR="00E50B16" w:rsidRPr="00B81FEF" w:rsidRDefault="00E50B16" w:rsidP="00E50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7852A9CA" w14:textId="14A3B3A4" w:rsidR="00E50B16" w:rsidRPr="00845121" w:rsidRDefault="00E50B16" w:rsidP="00E50B1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327,221</w:t>
            </w:r>
          </w:p>
        </w:tc>
        <w:tc>
          <w:tcPr>
            <w:tcW w:w="270" w:type="dxa"/>
            <w:vAlign w:val="center"/>
          </w:tcPr>
          <w:p w14:paraId="1648A678" w14:textId="77777777" w:rsidR="00E50B16" w:rsidRPr="00B81FEF" w:rsidRDefault="00E50B16" w:rsidP="00E50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73" w:type="dxa"/>
            <w:vAlign w:val="center"/>
          </w:tcPr>
          <w:p w14:paraId="7C26F546" w14:textId="56E2BD7E" w:rsidR="00E50B16" w:rsidRPr="004C4C9D" w:rsidRDefault="00E50B16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33,483</w:t>
            </w:r>
          </w:p>
        </w:tc>
        <w:tc>
          <w:tcPr>
            <w:tcW w:w="270" w:type="dxa"/>
            <w:vAlign w:val="center"/>
          </w:tcPr>
          <w:p w14:paraId="7D9C7AA8" w14:textId="77777777" w:rsidR="00E50B16" w:rsidRPr="004C4C9D" w:rsidRDefault="00E50B1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71A8586" w14:textId="538C6A3B" w:rsidR="00E50B16" w:rsidRPr="00845121" w:rsidRDefault="00E50B16" w:rsidP="004C4C9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34,196</w:t>
            </w:r>
          </w:p>
        </w:tc>
      </w:tr>
      <w:tr w:rsidR="00294F34" w:rsidRPr="00B81FEF" w14:paraId="7155DE15" w14:textId="77777777" w:rsidTr="004C4C9D">
        <w:tc>
          <w:tcPr>
            <w:tcW w:w="3051" w:type="dxa"/>
          </w:tcPr>
          <w:p w14:paraId="16590558" w14:textId="77777777" w:rsidR="00294F34" w:rsidRPr="00B81FEF" w:rsidRDefault="00294F34" w:rsidP="004C4C9D">
            <w:pP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0" w:type="dxa"/>
            <w:vAlign w:val="center"/>
          </w:tcPr>
          <w:p w14:paraId="702EC1DB" w14:textId="77777777" w:rsidR="00294F34" w:rsidRPr="00B81FEF" w:rsidRDefault="00294F34" w:rsidP="00294F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CFD3F0" w14:textId="6B7BF214" w:rsidR="00294F34" w:rsidRPr="00E50B16" w:rsidRDefault="00294F34" w:rsidP="00294F3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E50B16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300,919</w:t>
            </w:r>
          </w:p>
        </w:tc>
        <w:tc>
          <w:tcPr>
            <w:tcW w:w="269" w:type="dxa"/>
            <w:vAlign w:val="center"/>
          </w:tcPr>
          <w:p w14:paraId="5C026EE2" w14:textId="77777777" w:rsidR="00294F34" w:rsidRPr="004C4C9D" w:rsidRDefault="00294F34" w:rsidP="0029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64C5FE" w14:textId="6843260D" w:rsidR="00294F34" w:rsidRPr="004C4C9D" w:rsidRDefault="00294F34" w:rsidP="00294F3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331,975</w:t>
            </w:r>
          </w:p>
        </w:tc>
        <w:tc>
          <w:tcPr>
            <w:tcW w:w="270" w:type="dxa"/>
            <w:vAlign w:val="center"/>
          </w:tcPr>
          <w:p w14:paraId="090C7EB6" w14:textId="77777777" w:rsidR="00294F34" w:rsidRPr="004C4C9D" w:rsidRDefault="00294F34" w:rsidP="0029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5D300" w14:textId="48CD216E" w:rsidR="00294F34" w:rsidRPr="004C4C9D" w:rsidRDefault="00294F34" w:rsidP="004C4C9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33,483</w:t>
            </w:r>
          </w:p>
        </w:tc>
        <w:tc>
          <w:tcPr>
            <w:tcW w:w="270" w:type="dxa"/>
            <w:vAlign w:val="center"/>
          </w:tcPr>
          <w:p w14:paraId="405C7A65" w14:textId="77777777" w:rsidR="00294F34" w:rsidRPr="004C4C9D" w:rsidRDefault="00294F3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054E6" w14:textId="0805BDD9" w:rsidR="00294F34" w:rsidRPr="004C4C9D" w:rsidRDefault="00294F34" w:rsidP="004C4C9D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34,196</w:t>
            </w:r>
          </w:p>
        </w:tc>
      </w:tr>
    </w:tbl>
    <w:p w14:paraId="5F682766" w14:textId="77777777" w:rsidR="00FB1900" w:rsidRDefault="00FB1900" w:rsidP="001628F8">
      <w:pPr>
        <w:pStyle w:val="BodyText2"/>
        <w:ind w:left="540"/>
        <w:rPr>
          <w:b/>
          <w:bCs/>
          <w:cs/>
        </w:rPr>
      </w:pPr>
    </w:p>
    <w:p w14:paraId="571DA10F" w14:textId="6247B6B4" w:rsidR="00B81FEF" w:rsidRPr="004C4C9D" w:rsidRDefault="00B81FEF" w:rsidP="001628F8">
      <w:pPr>
        <w:pStyle w:val="BodyText2"/>
        <w:ind w:left="540"/>
        <w:rPr>
          <w:spacing w:val="-8"/>
          <w:lang w:val="en-US"/>
        </w:rPr>
      </w:pPr>
      <w:r w:rsidRPr="004C4C9D">
        <w:rPr>
          <w:cs/>
          <w:lang w:val="en-US"/>
        </w:rPr>
        <w:t>ณ วันที่</w:t>
      </w:r>
      <w:r w:rsidR="00845121" w:rsidRPr="004C4C9D">
        <w:rPr>
          <w:cs/>
          <w:lang w:val="en-US"/>
        </w:rPr>
        <w:t xml:space="preserve"> </w:t>
      </w:r>
      <w:r w:rsidR="00845121">
        <w:rPr>
          <w:lang w:val="en-US"/>
        </w:rPr>
        <w:t>31</w:t>
      </w:r>
      <w:r w:rsidRPr="004C4C9D">
        <w:rPr>
          <w:cs/>
          <w:lang w:val="en-US"/>
        </w:rPr>
        <w:t xml:space="preserve"> ธันวาค</w:t>
      </w:r>
      <w:r w:rsidR="00845121" w:rsidRPr="004C4C9D">
        <w:rPr>
          <w:cs/>
          <w:lang w:val="en-US"/>
        </w:rPr>
        <w:t xml:space="preserve">ม </w:t>
      </w:r>
      <w:r w:rsidR="00845121">
        <w:rPr>
          <w:lang w:val="en-US"/>
        </w:rPr>
        <w:t>2563</w:t>
      </w:r>
      <w:r w:rsidRPr="004C4C9D">
        <w:rPr>
          <w:cs/>
          <w:lang w:val="en-US"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8C4E97">
        <w:rPr>
          <w:lang w:val="en-US"/>
        </w:rPr>
        <w:t>528.60</w:t>
      </w:r>
      <w:r w:rsidRPr="004C4C9D">
        <w:rPr>
          <w:cs/>
          <w:lang w:val="en-US"/>
        </w:rPr>
        <w:t xml:space="preserve"> ล้านบาท </w:t>
      </w:r>
      <w:r w:rsidRPr="004C4C9D">
        <w:rPr>
          <w:spacing w:val="4"/>
          <w:cs/>
          <w:lang w:val="en-US"/>
        </w:rPr>
        <w:t xml:space="preserve">และ </w:t>
      </w:r>
      <w:r w:rsidR="008C4E97" w:rsidRPr="004C4C9D">
        <w:rPr>
          <w:spacing w:val="4"/>
          <w:lang w:val="en-US"/>
        </w:rPr>
        <w:t>77.20</w:t>
      </w:r>
      <w:r w:rsidR="008C4E97" w:rsidRPr="004C4C9D">
        <w:rPr>
          <w:spacing w:val="4"/>
          <w:cs/>
          <w:lang w:val="en-US"/>
        </w:rPr>
        <w:t xml:space="preserve"> </w:t>
      </w:r>
      <w:r w:rsidRPr="004C4C9D">
        <w:rPr>
          <w:spacing w:val="4"/>
          <w:cs/>
          <w:lang w:val="en-US"/>
        </w:rPr>
        <w:t xml:space="preserve">ล้านบาท ตามลำดับ </w:t>
      </w:r>
      <w:r w:rsidR="00845121" w:rsidRPr="004C4C9D">
        <w:rPr>
          <w:i/>
          <w:iCs/>
          <w:spacing w:val="4"/>
          <w:cs/>
          <w:lang w:val="en-US"/>
        </w:rPr>
        <w:t>(</w:t>
      </w:r>
      <w:r w:rsidR="00845121" w:rsidRPr="004C4C9D">
        <w:rPr>
          <w:i/>
          <w:iCs/>
          <w:spacing w:val="4"/>
          <w:lang w:val="en-US"/>
        </w:rPr>
        <w:t xml:space="preserve">2562 </w:t>
      </w:r>
      <w:r w:rsidRPr="004C4C9D">
        <w:rPr>
          <w:i/>
          <w:iCs/>
          <w:spacing w:val="4"/>
          <w:cs/>
          <w:lang w:val="en-US"/>
        </w:rPr>
        <w:t xml:space="preserve">: </w:t>
      </w:r>
      <w:r w:rsidR="008C4E97" w:rsidRPr="004C4C9D">
        <w:rPr>
          <w:i/>
          <w:iCs/>
          <w:spacing w:val="4"/>
          <w:lang w:val="en-US"/>
        </w:rPr>
        <w:t>876.13</w:t>
      </w:r>
      <w:r w:rsidRPr="004C4C9D">
        <w:rPr>
          <w:i/>
          <w:iCs/>
          <w:spacing w:val="4"/>
          <w:cs/>
          <w:lang w:val="en-US"/>
        </w:rPr>
        <w:t xml:space="preserve"> ล้านบาท และ</w:t>
      </w:r>
      <w:r w:rsidR="008C4E97" w:rsidRPr="004C4C9D">
        <w:rPr>
          <w:i/>
          <w:iCs/>
          <w:spacing w:val="4"/>
          <w:cs/>
          <w:lang w:val="en-US"/>
        </w:rPr>
        <w:t xml:space="preserve"> </w:t>
      </w:r>
      <w:r w:rsidR="008C4E97" w:rsidRPr="004C4C9D">
        <w:rPr>
          <w:i/>
          <w:iCs/>
          <w:spacing w:val="4"/>
          <w:lang w:val="en-US"/>
        </w:rPr>
        <w:t>76.40</w:t>
      </w:r>
      <w:r w:rsidRPr="004C4C9D">
        <w:rPr>
          <w:i/>
          <w:iCs/>
          <w:spacing w:val="4"/>
          <w:cs/>
          <w:lang w:val="en-US"/>
        </w:rPr>
        <w:t xml:space="preserve"> ล้านบาท ตามลำดับ)</w:t>
      </w:r>
      <w:r w:rsidR="00084404" w:rsidRPr="004C4C9D">
        <w:rPr>
          <w:i/>
          <w:iCs/>
          <w:spacing w:val="4"/>
          <w:cs/>
          <w:lang w:val="en-US"/>
        </w:rPr>
        <w:t xml:space="preserve"> </w:t>
      </w:r>
      <w:r w:rsidR="00084404" w:rsidRPr="004C4C9D">
        <w:rPr>
          <w:spacing w:val="4"/>
          <w:cs/>
          <w:lang w:val="en-US"/>
        </w:rPr>
        <w:t>วงเงินสินเชื่อดังกล่าว</w:t>
      </w:r>
      <w:r w:rsidR="00084404" w:rsidRPr="004C4C9D">
        <w:rPr>
          <w:cs/>
          <w:lang w:val="en-US"/>
        </w:rPr>
        <w:t>ค้ำประกันโดยสินทรัพย์ของ</w:t>
      </w:r>
      <w:r w:rsidR="0099051C" w:rsidRPr="004C4C9D">
        <w:rPr>
          <w:cs/>
          <w:lang w:val="en-US"/>
        </w:rPr>
        <w:t>กลุ่ม</w:t>
      </w:r>
      <w:r w:rsidR="005303FC" w:rsidRPr="00975DAF">
        <w:rPr>
          <w:cs/>
          <w:lang w:val="en-US"/>
        </w:rPr>
        <w:t>บริษัทและ</w:t>
      </w:r>
      <w:r w:rsidR="00084404" w:rsidRPr="004C4C9D">
        <w:rPr>
          <w:cs/>
          <w:lang w:val="en-US"/>
        </w:rPr>
        <w:t>บริษัท เงินฝากธนาคารของ</w:t>
      </w:r>
      <w:r w:rsidR="0099051C" w:rsidRPr="004C4C9D">
        <w:rPr>
          <w:cs/>
          <w:lang w:val="en-US"/>
        </w:rPr>
        <w:t>กลุ่ม</w:t>
      </w:r>
      <w:r w:rsidR="005303FC" w:rsidRPr="00975DAF">
        <w:rPr>
          <w:cs/>
          <w:lang w:val="en-US"/>
        </w:rPr>
        <w:t>บริษัทและ</w:t>
      </w:r>
      <w:r w:rsidR="00084404" w:rsidRPr="004C4C9D">
        <w:rPr>
          <w:cs/>
          <w:lang w:val="en-US"/>
        </w:rPr>
        <w:t>บริษัท และมีกรรมการ</w:t>
      </w:r>
      <w:r w:rsidR="0099051C">
        <w:rPr>
          <w:cs/>
          <w:lang w:val="en-US"/>
        </w:rPr>
        <w:br/>
      </w:r>
      <w:r w:rsidR="00084404" w:rsidRPr="004C4C9D">
        <w:rPr>
          <w:cs/>
          <w:lang w:val="en-US"/>
        </w:rPr>
        <w:t>ร่วมค้ำประกัน</w:t>
      </w:r>
    </w:p>
    <w:p w14:paraId="2B3D1EA5" w14:textId="77777777" w:rsidR="008C4E97" w:rsidRPr="002C38B1" w:rsidRDefault="008C4E97" w:rsidP="001628F8">
      <w:pPr>
        <w:pStyle w:val="BodyText2"/>
        <w:ind w:left="540"/>
        <w:rPr>
          <w:cs/>
          <w:lang w:val="en-US"/>
        </w:rPr>
      </w:pPr>
    </w:p>
    <w:p w14:paraId="1E316C80" w14:textId="0BAB1685" w:rsidR="008121D4" w:rsidRPr="00E00820" w:rsidRDefault="008121D4" w:rsidP="0081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/>
          <w:i/>
          <w:iCs/>
          <w:sz w:val="30"/>
          <w:szCs w:val="30"/>
        </w:rPr>
      </w:pPr>
      <w:r>
        <w:rPr>
          <w:rFonts w:asciiTheme="majorHAnsi" w:hAnsiTheme="majorHAnsi"/>
          <w:i/>
          <w:iCs/>
          <w:sz w:val="30"/>
          <w:szCs w:val="30"/>
          <w:cs/>
        </w:rPr>
        <w:tab/>
      </w:r>
      <w:r w:rsidRPr="00E00820">
        <w:rPr>
          <w:rFonts w:asciiTheme="majorHAnsi" w:hAnsiTheme="majorHAnsi" w:hint="cs"/>
          <w:i/>
          <w:iCs/>
          <w:sz w:val="30"/>
          <w:szCs w:val="30"/>
          <w:cs/>
        </w:rPr>
        <w:t>เงินกู้ยืมจากสถาบันการเงิน</w:t>
      </w:r>
    </w:p>
    <w:p w14:paraId="691C211F" w14:textId="77777777" w:rsidR="008121D4" w:rsidRPr="00E00820" w:rsidRDefault="008121D4" w:rsidP="008121D4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772F8C0F" w14:textId="79769EB7" w:rsidR="008121D4" w:rsidRDefault="008121D4" w:rsidP="008121D4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  <w:r w:rsidRPr="00905142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ในเดือนเมษายน </w:t>
      </w:r>
      <w:r w:rsidRPr="00905142">
        <w:rPr>
          <w:rFonts w:asciiTheme="majorHAnsi" w:hAnsiTheme="majorHAnsi" w:cstheme="majorHAnsi"/>
          <w:sz w:val="30"/>
          <w:szCs w:val="30"/>
          <w:lang w:bidi="th-TH"/>
        </w:rPr>
        <w:t xml:space="preserve">2563 </w:t>
      </w:r>
      <w:r w:rsidRPr="00905142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บริษัทย่อยแห่งหนึ่งได้แก้ไขสัญญาวงเงินสินเชื่อกับสถาบันการเงินแห่งหนึ่ง โดยพักการชำระเงินต้นเป็นระยะเวลา </w:t>
      </w:r>
      <w:r w:rsidRPr="00905142">
        <w:rPr>
          <w:rFonts w:asciiTheme="majorHAnsi" w:hAnsiTheme="majorHAnsi" w:cstheme="majorHAnsi"/>
          <w:sz w:val="30"/>
          <w:szCs w:val="30"/>
          <w:lang w:bidi="th-TH"/>
        </w:rPr>
        <w:t>6</w:t>
      </w:r>
      <w:r w:rsidRPr="00905142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 เดือนเริ่มตั้งแต่เดือนเมษายนจนถึงเดือนกันยายน </w:t>
      </w:r>
      <w:r w:rsidRPr="00905142">
        <w:rPr>
          <w:rFonts w:asciiTheme="majorHAnsi" w:hAnsiTheme="majorHAnsi" w:cstheme="majorHAnsi"/>
          <w:sz w:val="30"/>
          <w:szCs w:val="30"/>
          <w:lang w:bidi="th-TH"/>
        </w:rPr>
        <w:t>2563</w:t>
      </w:r>
      <w:r w:rsidRPr="00905142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 โดยงวดสุดท้ายของการชำระคืนของเงินกู้ยืมระยะยาวจากสถาบันการเงินดังกล่าวจะครบกำหนดในเดือนกุมภาพันธ์ </w:t>
      </w:r>
      <w:r w:rsidRPr="00905142">
        <w:rPr>
          <w:rFonts w:asciiTheme="majorHAnsi" w:hAnsiTheme="majorHAnsi" w:cstheme="majorHAnsi"/>
          <w:sz w:val="30"/>
          <w:szCs w:val="30"/>
          <w:lang w:bidi="th-TH"/>
        </w:rPr>
        <w:t>2567</w:t>
      </w:r>
      <w:r w:rsidRPr="00905142">
        <w:rPr>
          <w:rFonts w:asciiTheme="majorHAnsi" w:hAnsiTheme="majorHAnsi" w:cstheme="majorHAnsi"/>
          <w:sz w:val="30"/>
          <w:szCs w:val="30"/>
          <w:cs/>
          <w:lang w:bidi="th-TH"/>
        </w:rPr>
        <w:t xml:space="preserve"> แทนเดือนกันยายน </w:t>
      </w:r>
      <w:r w:rsidRPr="00905142">
        <w:rPr>
          <w:rFonts w:asciiTheme="majorHAnsi" w:hAnsiTheme="majorHAnsi" w:cstheme="majorHAnsi"/>
          <w:sz w:val="30"/>
          <w:szCs w:val="30"/>
          <w:lang w:bidi="th-TH"/>
        </w:rPr>
        <w:t>2566</w:t>
      </w:r>
    </w:p>
    <w:p w14:paraId="56B3C5B8" w14:textId="39BC4BA6" w:rsidR="00BD0099" w:rsidRDefault="00BD0099" w:rsidP="008121D4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07AEDFBF" w14:textId="5ACA5DF4" w:rsidR="00FB1900" w:rsidRDefault="00FB1900" w:rsidP="008121D4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p w14:paraId="208342FE" w14:textId="77777777" w:rsidR="00FB1900" w:rsidRDefault="00FB1900" w:rsidP="008121D4">
      <w:pPr>
        <w:pStyle w:val="block"/>
        <w:spacing w:after="0"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  <w:lang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38"/>
        <w:gridCol w:w="909"/>
        <w:gridCol w:w="237"/>
        <w:gridCol w:w="776"/>
        <w:gridCol w:w="236"/>
        <w:gridCol w:w="1294"/>
        <w:gridCol w:w="270"/>
        <w:gridCol w:w="993"/>
        <w:gridCol w:w="270"/>
        <w:gridCol w:w="695"/>
        <w:gridCol w:w="269"/>
        <w:gridCol w:w="8"/>
        <w:gridCol w:w="1255"/>
      </w:tblGrid>
      <w:tr w:rsidR="008121D4" w:rsidRPr="00B81FEF" w14:paraId="7E9BE338" w14:textId="77777777" w:rsidTr="00616F31">
        <w:trPr>
          <w:tblHeader/>
        </w:trPr>
        <w:tc>
          <w:tcPr>
            <w:tcW w:w="2238" w:type="dxa"/>
          </w:tcPr>
          <w:p w14:paraId="7D3D56D0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452" w:type="dxa"/>
            <w:gridSpan w:val="5"/>
            <w:shd w:val="clear" w:color="auto" w:fill="auto"/>
          </w:tcPr>
          <w:p w14:paraId="353856E2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  <w:r w:rsidRPr="00B81FE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4D69F68A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GB"/>
              </w:rPr>
            </w:pPr>
          </w:p>
        </w:tc>
        <w:tc>
          <w:tcPr>
            <w:tcW w:w="3490" w:type="dxa"/>
            <w:gridSpan w:val="6"/>
            <w:shd w:val="clear" w:color="auto" w:fill="auto"/>
          </w:tcPr>
          <w:p w14:paraId="7523EF2F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val="en-GB"/>
              </w:rPr>
            </w:pPr>
            <w:r w:rsidRPr="00B81FE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21D4" w:rsidRPr="00B81FEF" w14:paraId="5E884ECA" w14:textId="77777777" w:rsidTr="00616F31">
        <w:trPr>
          <w:trHeight w:val="432"/>
          <w:tblHeader/>
        </w:trPr>
        <w:tc>
          <w:tcPr>
            <w:tcW w:w="2238" w:type="dxa"/>
            <w:shd w:val="clear" w:color="auto" w:fill="auto"/>
            <w:vAlign w:val="bottom"/>
          </w:tcPr>
          <w:p w14:paraId="3D68D301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  <w:p w14:paraId="7973AA59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HAnsi" w:hAnsiTheme="majorHAnsi" w:cstheme="majorHAns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55B0221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  <w:t>ขั้นต่ำ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6D981B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A714821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E911CC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5CA9F4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0F697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630EFEC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  <w:r w:rsidRPr="00B81FEF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ขั้นต่ำ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10E3E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323C54BD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8BA5EF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B69A268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8121D4" w:rsidRPr="00B81FEF" w14:paraId="2DF981B3" w14:textId="77777777" w:rsidTr="00616F31">
        <w:trPr>
          <w:tblHeader/>
        </w:trPr>
        <w:tc>
          <w:tcPr>
            <w:tcW w:w="2238" w:type="dxa"/>
          </w:tcPr>
          <w:p w14:paraId="2E438183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212" w:type="dxa"/>
            <w:gridSpan w:val="12"/>
          </w:tcPr>
          <w:p w14:paraId="6ECC482B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B81FEF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21D4" w:rsidRPr="00B81FEF" w14:paraId="316C9D53" w14:textId="77777777" w:rsidTr="00616F31">
        <w:trPr>
          <w:tblHeader/>
        </w:trPr>
        <w:tc>
          <w:tcPr>
            <w:tcW w:w="2238" w:type="dxa"/>
          </w:tcPr>
          <w:p w14:paraId="57F16F0A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eastAsia="Calibri" w:hAnsiTheme="majorHAnsi" w:cstheme="majorHAns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81FEF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212" w:type="dxa"/>
            <w:gridSpan w:val="12"/>
          </w:tcPr>
          <w:p w14:paraId="643DC99E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</w:tr>
      <w:tr w:rsidR="008121D4" w:rsidRPr="00B81FEF" w14:paraId="7BA76093" w14:textId="77777777" w:rsidTr="00616F31">
        <w:tc>
          <w:tcPr>
            <w:tcW w:w="2238" w:type="dxa"/>
          </w:tcPr>
          <w:p w14:paraId="2EDC3459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B81FEF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D100D7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11,030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1A0F05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BBF27A1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02C39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78D4D5D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9,575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DCDA4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226D2C9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14A6E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43411688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30A3E91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255" w:type="dxa"/>
            <w:vAlign w:val="bottom"/>
          </w:tcPr>
          <w:p w14:paraId="2B0F0E61" w14:textId="77777777" w:rsidR="008121D4" w:rsidRPr="00B33093" w:rsidRDefault="008121D4" w:rsidP="004C4C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</w:tr>
      <w:tr w:rsidR="008121D4" w:rsidRPr="00B81FEF" w14:paraId="402B73DC" w14:textId="77777777" w:rsidTr="00616F31">
        <w:tc>
          <w:tcPr>
            <w:tcW w:w="2238" w:type="dxa"/>
          </w:tcPr>
          <w:p w14:paraId="5F30D03A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81FEF">
              <w:rPr>
                <w:rFonts w:asciiTheme="majorHAnsi" w:hAnsiTheme="majorHAnsi" w:cstheme="majorHAnsi"/>
                <w:sz w:val="30"/>
                <w:szCs w:val="30"/>
              </w:rPr>
              <w:t xml:space="preserve">1 - 5 </w:t>
            </w:r>
            <w:r w:rsidRPr="00B81FEF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EB11F67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24,155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0EA68F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9188467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1,579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C560F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9E53FE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22,576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9093E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B484C9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1,994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6F721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95" w:type="dxa"/>
            <w:shd w:val="clear" w:color="auto" w:fill="auto"/>
            <w:vAlign w:val="bottom"/>
          </w:tcPr>
          <w:p w14:paraId="455353E0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8C59CA1" w14:textId="77777777" w:rsidR="008121D4" w:rsidRPr="00B81FEF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4016A7AD" w14:textId="77777777" w:rsidR="008121D4" w:rsidRPr="00B33093" w:rsidRDefault="008121D4" w:rsidP="004C4C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</w:tr>
      <w:tr w:rsidR="008121D4" w:rsidRPr="00B81FEF" w14:paraId="1D89C4E5" w14:textId="77777777" w:rsidTr="00616F31">
        <w:tc>
          <w:tcPr>
            <w:tcW w:w="2238" w:type="dxa"/>
          </w:tcPr>
          <w:p w14:paraId="5E089ADB" w14:textId="77777777" w:rsidR="008121D4" w:rsidRPr="00B81FEF" w:rsidRDefault="008121D4" w:rsidP="00616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81FE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9BEE5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35,185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8D09EB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25516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7093A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9E6E9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5C679E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FCC54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678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4E6146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67B18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409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CDD1830" w14:textId="77777777" w:rsidR="008121D4" w:rsidRPr="00B33093" w:rsidRDefault="008121D4" w:rsidP="00616F3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5ECC9" w14:textId="77777777" w:rsidR="008121D4" w:rsidRPr="00B33093" w:rsidRDefault="008121D4" w:rsidP="004C4C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3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3,119</w:t>
            </w:r>
          </w:p>
        </w:tc>
      </w:tr>
    </w:tbl>
    <w:p w14:paraId="04C2C4D0" w14:textId="77777777" w:rsidR="008C4E97" w:rsidRDefault="008C4E97" w:rsidP="004C4C9D">
      <w:pPr>
        <w:pStyle w:val="BodyText2"/>
        <w:ind w:left="540"/>
        <w:rPr>
          <w:b/>
          <w:bCs/>
        </w:rPr>
      </w:pPr>
    </w:p>
    <w:p w14:paraId="0FF61B35" w14:textId="0D9413A8" w:rsidR="00E6054F" w:rsidRDefault="00E6054F" w:rsidP="000C6EA2">
      <w:pPr>
        <w:pStyle w:val="BodyText2"/>
        <w:numPr>
          <w:ilvl w:val="0"/>
          <w:numId w:val="18"/>
        </w:numPr>
        <w:ind w:left="540" w:hanging="540"/>
        <w:rPr>
          <w:b/>
          <w:bCs/>
        </w:rPr>
      </w:pPr>
      <w:r>
        <w:rPr>
          <w:rFonts w:hint="cs"/>
          <w:b/>
          <w:bCs/>
          <w:cs/>
        </w:rPr>
        <w:t>สำรอง</w:t>
      </w:r>
    </w:p>
    <w:p w14:paraId="5EA5EA44" w14:textId="22EFE27B" w:rsidR="00E6054F" w:rsidRDefault="00E6054F" w:rsidP="00E6054F">
      <w:pPr>
        <w:pStyle w:val="BodyText2"/>
        <w:ind w:left="540"/>
        <w:rPr>
          <w:b/>
          <w:bCs/>
        </w:rPr>
      </w:pPr>
    </w:p>
    <w:p w14:paraId="6F466E36" w14:textId="2E73F9B8" w:rsidR="00D83673" w:rsidRPr="002C38B1" w:rsidRDefault="00D83673" w:rsidP="00D8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C38B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ส่วนเกินมูลค่าหุ้น </w:t>
      </w:r>
    </w:p>
    <w:p w14:paraId="5355F0E8" w14:textId="77777777" w:rsidR="00D83673" w:rsidRPr="002C38B1" w:rsidRDefault="00D83673" w:rsidP="00D8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58674" w14:textId="27A85E5F" w:rsidR="00E6054F" w:rsidRDefault="00D83673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C38B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C38B1">
        <w:rPr>
          <w:rFonts w:asciiTheme="majorBidi" w:hAnsiTheme="majorBidi" w:cstheme="majorBidi"/>
          <w:sz w:val="30"/>
          <w:szCs w:val="30"/>
        </w:rPr>
        <w:t>2535</w:t>
      </w:r>
      <w:r w:rsidRPr="002C38B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C38B1">
        <w:rPr>
          <w:rFonts w:asciiTheme="majorBidi" w:hAnsiTheme="majorBidi" w:cstheme="majorBidi"/>
          <w:sz w:val="30"/>
          <w:szCs w:val="30"/>
        </w:rPr>
        <w:t>51</w:t>
      </w:r>
      <w:r w:rsidRPr="002C38B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C38B1">
        <w:rPr>
          <w:rFonts w:asciiTheme="majorBidi" w:hAnsiTheme="majorBidi" w:cstheme="majorBidi"/>
          <w:sz w:val="30"/>
          <w:szCs w:val="30"/>
        </w:rPr>
        <w:t>“</w:t>
      </w:r>
      <w:r w:rsidRPr="002C38B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2C38B1">
        <w:rPr>
          <w:rFonts w:asciiTheme="majorBidi" w:hAnsiTheme="majorBidi" w:cstheme="majorBidi"/>
          <w:sz w:val="30"/>
          <w:szCs w:val="30"/>
        </w:rPr>
        <w:t>”</w:t>
      </w:r>
      <w:r w:rsidRPr="002C38B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766CEDF" w14:textId="6E1B3573" w:rsidR="00121C4C" w:rsidRDefault="00121C4C" w:rsidP="00E6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440B3F" w14:textId="1ABBD1D9" w:rsidR="00E6054F" w:rsidRDefault="00E6054F" w:rsidP="00E6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E6054F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326E2B3A" w14:textId="77777777" w:rsidR="00D83673" w:rsidRPr="00E6054F" w:rsidRDefault="00D83673" w:rsidP="00E6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7D04CDE" w14:textId="24705A70" w:rsidR="00E6054F" w:rsidRPr="00E6054F" w:rsidRDefault="00E6054F" w:rsidP="00E6054F">
      <w:pPr>
        <w:pStyle w:val="BodyText2"/>
        <w:ind w:left="540"/>
      </w:pPr>
      <w:r w:rsidRPr="00E6054F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Pr="00E6054F">
        <w:rPr>
          <w:rFonts w:asciiTheme="majorBidi" w:hAnsiTheme="majorBidi" w:cstheme="majorBidi"/>
        </w:rPr>
        <w:t>2535</w:t>
      </w:r>
      <w:r w:rsidRPr="00E6054F">
        <w:rPr>
          <w:rFonts w:asciiTheme="majorBidi" w:hAnsiTheme="majorBidi" w:cstheme="majorBidi"/>
          <w:cs/>
        </w:rPr>
        <w:t xml:space="preserve"> มาตรา </w:t>
      </w:r>
      <w:r w:rsidRPr="00E6054F">
        <w:rPr>
          <w:rFonts w:asciiTheme="majorBidi" w:hAnsiTheme="majorBidi" w:cstheme="majorBidi"/>
        </w:rPr>
        <w:t>116</w:t>
      </w:r>
      <w:r w:rsidRPr="00E6054F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E6054F">
        <w:rPr>
          <w:rFonts w:asciiTheme="majorBidi" w:hAnsiTheme="majorBidi" w:cstheme="majorBidi"/>
        </w:rPr>
        <w:t>“</w:t>
      </w:r>
      <w:r w:rsidRPr="00E6054F">
        <w:rPr>
          <w:rFonts w:asciiTheme="majorBidi" w:hAnsiTheme="majorBidi" w:cstheme="majorBidi"/>
          <w:cs/>
        </w:rPr>
        <w:t>สำรองตามกฎหมาย</w:t>
      </w:r>
      <w:r w:rsidRPr="00E6054F">
        <w:rPr>
          <w:rFonts w:asciiTheme="majorBidi" w:hAnsiTheme="majorBidi" w:cstheme="majorBidi"/>
        </w:rPr>
        <w:t>”</w:t>
      </w:r>
      <w:r w:rsidRPr="00E6054F">
        <w:rPr>
          <w:rFonts w:asciiTheme="majorBidi" w:hAnsiTheme="majorBidi" w:cstheme="majorBidi"/>
          <w:cs/>
        </w:rPr>
        <w:t xml:space="preserve">) อย่างน้อยร้อยละ </w:t>
      </w:r>
      <w:r w:rsidRPr="00E6054F">
        <w:rPr>
          <w:rFonts w:asciiTheme="majorBidi" w:hAnsiTheme="majorBidi" w:cstheme="majorBidi"/>
        </w:rPr>
        <w:t xml:space="preserve">5 </w:t>
      </w:r>
      <w:r w:rsidRPr="00E6054F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6054F">
        <w:rPr>
          <w:rFonts w:asciiTheme="majorBidi" w:hAnsiTheme="majorBidi" w:cstheme="majorBidi"/>
        </w:rPr>
        <w:t xml:space="preserve">10 </w:t>
      </w:r>
      <w:r w:rsidRPr="00E6054F">
        <w:rPr>
          <w:rFonts w:asciiTheme="majorBidi" w:hAnsiTheme="majorBidi" w:cstheme="majorBidi"/>
          <w:cs/>
        </w:rPr>
        <w:t>ของทุนจดทะเบียน เงินสำรองนี้จะนำไปจ่ายเป็นเงินปันผลไม่ได้</w:t>
      </w:r>
    </w:p>
    <w:p w14:paraId="0A818BBF" w14:textId="26DACC8B" w:rsidR="00992A0B" w:rsidRDefault="00992A0B" w:rsidP="00E6054F">
      <w:pPr>
        <w:pStyle w:val="BodyText2"/>
        <w:ind w:left="540"/>
        <w:rPr>
          <w:b/>
          <w:bCs/>
        </w:rPr>
      </w:pPr>
    </w:p>
    <w:p w14:paraId="32E5C624" w14:textId="33EF1E28" w:rsidR="00992A0B" w:rsidRDefault="00992A0B" w:rsidP="00E6054F">
      <w:pPr>
        <w:pStyle w:val="BodyText2"/>
        <w:ind w:left="540"/>
        <w:rPr>
          <w:b/>
          <w:bCs/>
        </w:rPr>
      </w:pPr>
    </w:p>
    <w:p w14:paraId="7764BE84" w14:textId="34DDB8D8" w:rsidR="00F203F6" w:rsidRDefault="00F20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b/>
          <w:bCs/>
          <w:cs/>
        </w:rPr>
        <w:br w:type="page"/>
      </w:r>
    </w:p>
    <w:p w14:paraId="149C6FAB" w14:textId="043F6AF0" w:rsidR="00552CDC" w:rsidRPr="00E00820" w:rsidRDefault="00552CDC" w:rsidP="000C6EA2">
      <w:pPr>
        <w:pStyle w:val="BodyText2"/>
        <w:numPr>
          <w:ilvl w:val="0"/>
          <w:numId w:val="18"/>
        </w:numPr>
        <w:ind w:left="540" w:hanging="540"/>
        <w:rPr>
          <w:b/>
          <w:bCs/>
          <w:cs/>
        </w:rPr>
      </w:pPr>
      <w:r w:rsidRPr="00E00820">
        <w:rPr>
          <w:b/>
          <w:bCs/>
          <w:cs/>
        </w:rPr>
        <w:t>ส่วนงานดำเนินงานและการจำแนกรายได้</w:t>
      </w:r>
    </w:p>
    <w:p w14:paraId="5074B176" w14:textId="6474CED0" w:rsidR="00552CDC" w:rsidRDefault="00552CDC" w:rsidP="00552CDC">
      <w:pPr>
        <w:pStyle w:val="BodyText2"/>
        <w:rPr>
          <w:b/>
          <w:bCs/>
          <w:lang w:val="en-US"/>
        </w:rPr>
      </w:pPr>
    </w:p>
    <w:p w14:paraId="17E6AF8C" w14:textId="1AA80D2F" w:rsidR="002952F9" w:rsidRDefault="002952F9" w:rsidP="002952F9">
      <w:pPr>
        <w:ind w:left="518"/>
        <w:jc w:val="thaiDistribute"/>
        <w:rPr>
          <w:rFonts w:asciiTheme="majorHAnsi" w:hAnsiTheme="majorHAnsi" w:cstheme="majorHAnsi"/>
          <w:sz w:val="30"/>
          <w:szCs w:val="30"/>
        </w:rPr>
      </w:pPr>
      <w:r w:rsidRPr="002952F9">
        <w:rPr>
          <w:rFonts w:asciiTheme="majorHAnsi" w:hAnsiTheme="majorHAnsi" w:cstheme="majorHAnsi"/>
          <w:sz w:val="30"/>
          <w:szCs w:val="30"/>
          <w:cs/>
        </w:rPr>
        <w:t>ผู้บริหารพิจารณาว่า</w:t>
      </w:r>
      <w:r w:rsidRPr="00B7285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 w:rsidRPr="002952F9">
        <w:rPr>
          <w:rFonts w:asciiTheme="majorHAnsi" w:hAnsiTheme="majorHAnsi" w:cstheme="majorHAnsi"/>
          <w:sz w:val="30"/>
          <w:szCs w:val="30"/>
          <w:cs/>
        </w:rPr>
        <w:t xml:space="preserve">มี </w:t>
      </w:r>
      <w:r>
        <w:rPr>
          <w:rFonts w:asciiTheme="majorHAnsi" w:hAnsiTheme="majorHAnsi" w:cstheme="majorHAnsi"/>
          <w:sz w:val="30"/>
          <w:szCs w:val="30"/>
        </w:rPr>
        <w:t>6</w:t>
      </w:r>
      <w:r w:rsidRPr="002952F9">
        <w:rPr>
          <w:rFonts w:asciiTheme="majorHAnsi" w:hAnsiTheme="majorHAnsi" w:cstheme="majorHAnsi"/>
          <w:sz w:val="30"/>
          <w:szCs w:val="30"/>
        </w:rPr>
        <w:t xml:space="preserve"> </w:t>
      </w:r>
      <w:r w:rsidRPr="002952F9">
        <w:rPr>
          <w:rFonts w:asciiTheme="majorHAnsi" w:hAnsiTheme="majorHAnsi" w:cstheme="majorHAnsi"/>
          <w:sz w:val="30"/>
          <w:szCs w:val="30"/>
          <w:cs/>
        </w:rPr>
        <w:t>ส่วนงานที่รายงาน ซึ่งเป็นหน่วยงานธุรกิจที่สำคัญของ</w:t>
      </w:r>
      <w:r w:rsidRPr="00B72852">
        <w:rPr>
          <w:rFonts w:asciiTheme="majorHAnsi" w:hAnsiTheme="majorHAnsi" w:cstheme="majorHAnsi"/>
          <w:sz w:val="30"/>
          <w:szCs w:val="30"/>
          <w:cs/>
        </w:rPr>
        <w:t>กลุ่มบริษัท</w:t>
      </w:r>
      <w:r>
        <w:rPr>
          <w:rFonts w:asciiTheme="majorHAnsi" w:hAnsiTheme="majorHAnsi" w:cstheme="majorHAnsi" w:hint="cs"/>
          <w:sz w:val="30"/>
          <w:szCs w:val="30"/>
          <w:cs/>
        </w:rPr>
        <w:t>ที่</w:t>
      </w:r>
      <w:r w:rsidRPr="002952F9">
        <w:rPr>
          <w:rFonts w:asciiTheme="majorHAnsi" w:hAnsiTheme="majorHAnsi" w:cstheme="majorHAnsi"/>
          <w:sz w:val="30"/>
          <w:szCs w:val="30"/>
          <w:cs/>
        </w:rPr>
        <w:t>มีสินค้าและการบริการที่แตกต่างกัน และมีการบริหารจัดการแยกต่างหาก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2952F9">
        <w:rPr>
          <w:rFonts w:asciiTheme="majorHAnsi" w:hAnsiTheme="majorHAnsi" w:cstheme="majorHAnsi"/>
          <w:sz w:val="30"/>
          <w:szCs w:val="30"/>
          <w:cs/>
        </w:rPr>
        <w:t>การดำเนินงานของแต่ละส่วนงานที่รายงานของ</w:t>
      </w:r>
      <w:r w:rsidRPr="00B72852">
        <w:rPr>
          <w:rFonts w:asciiTheme="majorHAnsi" w:hAnsiTheme="majorHAnsi" w:cstheme="majorHAnsi"/>
          <w:sz w:val="30"/>
          <w:szCs w:val="30"/>
          <w:cs/>
        </w:rPr>
        <w:br/>
        <w:t>กลุ่มบริษัท</w:t>
      </w:r>
      <w:r w:rsidRPr="002952F9">
        <w:rPr>
          <w:rFonts w:asciiTheme="majorHAnsi" w:hAnsiTheme="majorHAnsi" w:cstheme="majorHAnsi"/>
          <w:sz w:val="30"/>
          <w:szCs w:val="30"/>
          <w:cs/>
        </w:rPr>
        <w:t>โดยสรุปมีดังนี้</w:t>
      </w:r>
    </w:p>
    <w:p w14:paraId="3C0E9034" w14:textId="77777777" w:rsidR="00CF5AC7" w:rsidRPr="002952F9" w:rsidRDefault="00CF5AC7" w:rsidP="002952F9">
      <w:pPr>
        <w:ind w:left="518"/>
        <w:jc w:val="thaiDistribute"/>
        <w:rPr>
          <w:rFonts w:asciiTheme="majorHAnsi" w:hAnsiTheme="majorHAnsi" w:cstheme="majorHAnsi"/>
          <w:b/>
          <w:bCs/>
          <w:color w:val="0000CC"/>
          <w:sz w:val="30"/>
          <w:szCs w:val="30"/>
          <w:lang w:bidi="ar-SA"/>
        </w:rPr>
      </w:pPr>
    </w:p>
    <w:p w14:paraId="19629E97" w14:textId="18F52197" w:rsidR="002952F9" w:rsidRPr="002952F9" w:rsidRDefault="002952F9" w:rsidP="00F0298D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2952F9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 w:rsidRPr="002952F9"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2952F9">
        <w:rPr>
          <w:rFonts w:asciiTheme="majorHAnsi" w:hAnsiTheme="majorHAnsi" w:cs="Angsana New"/>
          <w:i/>
          <w:iCs/>
          <w:sz w:val="30"/>
          <w:szCs w:val="30"/>
          <w:cs/>
        </w:rPr>
        <w:t>จำหน่ายแก๊สปิโตรเลียม</w:t>
      </w:r>
      <w:r w:rsidRPr="002952F9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2952F9">
        <w:rPr>
          <w:rFonts w:asciiTheme="majorHAnsi" w:hAnsiTheme="majorHAnsi" w:cs="Angsana New"/>
          <w:sz w:val="30"/>
          <w:szCs w:val="30"/>
          <w:cs/>
        </w:rPr>
        <w:t xml:space="preserve">ได้แก่ ธุรกิจจำหน่ายแก๊สเพื่อการอุปโภคในครัวเรือน อุตสาหกรรม และขนส่ง </w:t>
      </w:r>
    </w:p>
    <w:p w14:paraId="776ACE1C" w14:textId="6E643C56" w:rsidR="002952F9" w:rsidRPr="002952F9" w:rsidRDefault="002952F9" w:rsidP="00F0298D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2952F9">
        <w:rPr>
          <w:rFonts w:asciiTheme="majorHAnsi" w:hAnsiTheme="majorHAnsi" w:cstheme="majorHAnsi"/>
          <w:i/>
          <w:iCs/>
          <w:sz w:val="30"/>
          <w:szCs w:val="30"/>
          <w:cs/>
        </w:rPr>
        <w:t>ส่วนงา</w:t>
      </w:r>
      <w:r>
        <w:rPr>
          <w:rFonts w:asciiTheme="majorHAnsi" w:hAnsiTheme="majorHAnsi" w:cstheme="majorHAnsi" w:hint="cs"/>
          <w:i/>
          <w:iCs/>
          <w:sz w:val="30"/>
          <w:szCs w:val="30"/>
          <w:cs/>
        </w:rPr>
        <w:t>น</w:t>
      </w:r>
      <w:r w:rsidRPr="002952F9">
        <w:rPr>
          <w:rFonts w:asciiTheme="majorHAnsi" w:hAnsiTheme="majorHAnsi" w:cs="Angsana New"/>
          <w:i/>
          <w:iCs/>
          <w:sz w:val="30"/>
          <w:szCs w:val="30"/>
          <w:cs/>
        </w:rPr>
        <w:t>จำหน่ายอุปกรณ์</w:t>
      </w:r>
      <w:r w:rsidR="00F8321A">
        <w:rPr>
          <w:rFonts w:asciiTheme="majorHAnsi" w:hAnsiTheme="majorHAnsi" w:cs="Angsana New" w:hint="cs"/>
          <w:i/>
          <w:iCs/>
          <w:sz w:val="30"/>
          <w:szCs w:val="30"/>
          <w:cs/>
        </w:rPr>
        <w:t>และบริการ</w:t>
      </w:r>
      <w:r w:rsidRPr="002952F9">
        <w:rPr>
          <w:rFonts w:asciiTheme="majorHAnsi" w:hAnsiTheme="majorHAnsi" w:cs="Angsana New"/>
          <w:i/>
          <w:iCs/>
          <w:sz w:val="30"/>
          <w:szCs w:val="30"/>
          <w:cs/>
        </w:rPr>
        <w:t>ติดตั้งระบบแก๊ส</w:t>
      </w:r>
      <w:r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2952F9">
        <w:rPr>
          <w:rFonts w:asciiTheme="majorHAnsi" w:hAnsiTheme="majorHAnsi" w:cs="Angsana New"/>
          <w:sz w:val="30"/>
          <w:szCs w:val="30"/>
          <w:cs/>
        </w:rPr>
        <w:t>ได้แก่ ธุรกิจจำหน่ายอุปกรณ์และบริการติดตั้งระบบแก๊สในรถยนต์และอุตสาหกรรม</w:t>
      </w:r>
    </w:p>
    <w:p w14:paraId="5771FE68" w14:textId="41C79595" w:rsidR="002952F9" w:rsidRPr="002952F9" w:rsidRDefault="002952F9" w:rsidP="00F0298D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2952F9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2952F9">
        <w:rPr>
          <w:rFonts w:asciiTheme="majorHAnsi" w:hAnsiTheme="majorHAnsi" w:cs="Angsana New"/>
          <w:i/>
          <w:iCs/>
          <w:sz w:val="30"/>
          <w:szCs w:val="30"/>
          <w:cs/>
        </w:rPr>
        <w:t>บริการขนส่ง</w:t>
      </w:r>
      <w:r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2952F9">
        <w:rPr>
          <w:rFonts w:asciiTheme="majorHAnsi" w:hAnsiTheme="majorHAnsi" w:cs="Angsana New"/>
          <w:sz w:val="30"/>
          <w:szCs w:val="30"/>
          <w:cs/>
        </w:rPr>
        <w:t>ได้แก่</w:t>
      </w:r>
      <w:r w:rsidRPr="002952F9">
        <w:rPr>
          <w:rFonts w:asciiTheme="majorHAnsi" w:hAnsiTheme="majorHAnsi" w:cs="Angsana New"/>
          <w:i/>
          <w:iCs/>
          <w:sz w:val="30"/>
          <w:szCs w:val="30"/>
          <w:cs/>
        </w:rPr>
        <w:t xml:space="preserve"> </w:t>
      </w:r>
      <w:r w:rsidRPr="002952F9">
        <w:rPr>
          <w:rFonts w:asciiTheme="majorHAnsi" w:hAnsiTheme="majorHAnsi" w:cs="Angsana New"/>
          <w:sz w:val="30"/>
          <w:szCs w:val="30"/>
          <w:cs/>
        </w:rPr>
        <w:t>ธุรกิจบริการขนส่งวัสดุอันตรายและวัสดุก่อสร้างทาง</w:t>
      </w:r>
      <w:r w:rsidRPr="002952F9">
        <w:rPr>
          <w:rFonts w:asciiTheme="majorHAnsi" w:hAnsiTheme="majorHAnsi" w:cs="Angsana New" w:hint="cs"/>
          <w:sz w:val="30"/>
          <w:szCs w:val="30"/>
          <w:cs/>
        </w:rPr>
        <w:t>บก</w:t>
      </w:r>
    </w:p>
    <w:p w14:paraId="20C23C3E" w14:textId="6CF6989C" w:rsidR="002952F9" w:rsidRPr="002952F9" w:rsidRDefault="002952F9" w:rsidP="00F0298D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2952F9">
        <w:rPr>
          <w:rFonts w:asciiTheme="majorHAnsi" w:hAnsiTheme="majorHAnsi" w:cstheme="majorHAnsi"/>
          <w:i/>
          <w:iCs/>
          <w:sz w:val="30"/>
          <w:szCs w:val="30"/>
          <w:cs/>
        </w:rPr>
        <w:t>ส่วนงาน</w:t>
      </w:r>
      <w:r w:rsidRPr="002952F9">
        <w:rPr>
          <w:rFonts w:asciiTheme="majorHAnsi" w:hAnsiTheme="majorHAnsi" w:cs="Angsana New"/>
          <w:i/>
          <w:iCs/>
          <w:sz w:val="30"/>
          <w:szCs w:val="30"/>
          <w:cs/>
        </w:rPr>
        <w:t>บริการรับเหมาก่อสร้าง</w:t>
      </w:r>
      <w:r w:rsidRPr="002952F9">
        <w:rPr>
          <w:rFonts w:asciiTheme="majorHAnsi" w:hAnsiTheme="majorHAnsi" w:cs="Angsana New" w:hint="cs"/>
          <w:i/>
          <w:iCs/>
          <w:sz w:val="30"/>
          <w:szCs w:val="30"/>
          <w:cs/>
        </w:rPr>
        <w:t xml:space="preserve"> </w:t>
      </w:r>
      <w:r w:rsidRPr="002952F9">
        <w:rPr>
          <w:rFonts w:asciiTheme="majorHAnsi" w:hAnsiTheme="majorHAnsi" w:cs="Angsana New"/>
          <w:sz w:val="30"/>
          <w:szCs w:val="30"/>
          <w:cs/>
        </w:rPr>
        <w:t>ได้แก่ ธุรกิจรับเหมาก่อสร้าง</w:t>
      </w:r>
    </w:p>
    <w:p w14:paraId="4B498ACA" w14:textId="5A402ED0" w:rsidR="002952F9" w:rsidRPr="002952F9" w:rsidRDefault="002952F9" w:rsidP="00F0298D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 w:hint="cs"/>
          <w:i/>
          <w:iCs/>
          <w:sz w:val="30"/>
          <w:szCs w:val="30"/>
          <w:cs/>
          <w:lang w:val="en-US"/>
        </w:rPr>
        <w:t>ส่วนงาน</w:t>
      </w:r>
      <w:r w:rsidRPr="002952F9">
        <w:rPr>
          <w:rFonts w:asciiTheme="majorHAnsi" w:hAnsiTheme="majorHAnsi" w:cs="Angsana New"/>
          <w:i/>
          <w:iCs/>
          <w:sz w:val="30"/>
          <w:szCs w:val="30"/>
          <w:cs/>
          <w:lang w:val="en-US"/>
        </w:rPr>
        <w:t>บริการตรวจสอบความปลอดภัย</w:t>
      </w:r>
      <w:r>
        <w:rPr>
          <w:rFonts w:asciiTheme="majorHAnsi" w:hAnsiTheme="majorHAnsi" w:cs="Angsana New" w:hint="cs"/>
          <w:i/>
          <w:iCs/>
          <w:sz w:val="30"/>
          <w:szCs w:val="30"/>
          <w:cs/>
          <w:lang w:val="en-US"/>
        </w:rPr>
        <w:t xml:space="preserve"> </w:t>
      </w:r>
      <w:r w:rsidRPr="002952F9">
        <w:rPr>
          <w:rFonts w:asciiTheme="majorHAnsi" w:hAnsiTheme="majorHAnsi" w:cs="Angsana New"/>
          <w:sz w:val="30"/>
          <w:szCs w:val="30"/>
          <w:cs/>
          <w:lang w:val="en-US"/>
        </w:rPr>
        <w:t>ได้แก่ ธุรกิจบริการตรวจสอบความปลอดภัยทางวิศวกรรม</w:t>
      </w:r>
    </w:p>
    <w:p w14:paraId="6B50C235" w14:textId="3C1C5470" w:rsidR="002952F9" w:rsidRPr="002952F9" w:rsidRDefault="002952F9" w:rsidP="00F0298D">
      <w:pPr>
        <w:pStyle w:val="ListParagraph"/>
        <w:numPr>
          <w:ilvl w:val="0"/>
          <w:numId w:val="35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990" w:hanging="450"/>
        <w:jc w:val="thaiDistribute"/>
        <w:rPr>
          <w:rFonts w:asciiTheme="majorHAnsi" w:hAnsiTheme="majorHAnsi" w:cstheme="majorHAnsi"/>
          <w:sz w:val="30"/>
          <w:szCs w:val="30"/>
        </w:rPr>
      </w:pPr>
      <w:r w:rsidRPr="002952F9">
        <w:rPr>
          <w:rFonts w:asciiTheme="majorHAnsi" w:hAnsiTheme="majorHAnsi" w:cstheme="majorHAnsi" w:hint="cs"/>
          <w:i/>
          <w:iCs/>
          <w:sz w:val="30"/>
          <w:szCs w:val="30"/>
          <w:cs/>
        </w:rPr>
        <w:t>ส่วนงานอื่นๆ</w:t>
      </w:r>
      <w:r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F8321A">
        <w:rPr>
          <w:rFonts w:asciiTheme="majorHAnsi" w:hAnsiTheme="majorHAnsi" w:cs="Angsana New" w:hint="cs"/>
          <w:sz w:val="30"/>
          <w:szCs w:val="30"/>
          <w:cs/>
        </w:rPr>
        <w:t>รวมถึง</w:t>
      </w:r>
      <w:r w:rsidRPr="002952F9">
        <w:rPr>
          <w:rFonts w:asciiTheme="majorHAnsi" w:hAnsiTheme="majorHAnsi" w:cs="Angsana New"/>
          <w:sz w:val="30"/>
          <w:szCs w:val="30"/>
          <w:cs/>
        </w:rPr>
        <w:t>ธุรกิจพัฒนาอสังหาริมทรัพย์</w:t>
      </w:r>
    </w:p>
    <w:p w14:paraId="2EF98E4A" w14:textId="77777777" w:rsidR="002952F9" w:rsidRPr="002952F9" w:rsidRDefault="002952F9" w:rsidP="00295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02EEB94" w14:textId="7437E190" w:rsidR="002952F9" w:rsidRPr="002952F9" w:rsidRDefault="002952F9" w:rsidP="002952F9">
      <w:pPr>
        <w:pStyle w:val="BodyText2"/>
        <w:ind w:left="540"/>
        <w:rPr>
          <w:rFonts w:asciiTheme="majorHAnsi" w:hAnsiTheme="majorHAnsi" w:cstheme="majorHAnsi"/>
          <w:b/>
          <w:bCs/>
          <w:lang w:val="en-US"/>
        </w:rPr>
      </w:pPr>
      <w:r w:rsidRPr="002952F9">
        <w:rPr>
          <w:rFonts w:asciiTheme="majorHAnsi" w:hAnsiTheme="majorHAnsi" w:cstheme="majorHAnsi"/>
          <w:cs/>
        </w:rPr>
        <w:t>ผลการดำเนินงานของแต่ละส่วนงานวัดโดย</w:t>
      </w:r>
      <w:r w:rsidRPr="0028248B">
        <w:rPr>
          <w:rFonts w:asciiTheme="majorHAnsi" w:hAnsiTheme="majorHAnsi" w:cstheme="majorHAnsi"/>
          <w:cs/>
        </w:rPr>
        <w:t>ใช้</w:t>
      </w:r>
      <w:r w:rsidRPr="004C4C9D">
        <w:rPr>
          <w:rFonts w:asciiTheme="majorHAnsi" w:hAnsiTheme="majorHAnsi" w:cstheme="majorHAnsi"/>
          <w:cs/>
        </w:rPr>
        <w:t>กำไรก่อนภาษีเงินได้ของส่วนงาน</w:t>
      </w:r>
      <w:r w:rsidRPr="0028248B">
        <w:rPr>
          <w:rFonts w:asciiTheme="majorHAnsi" w:hAnsiTheme="majorHAnsi" w:cstheme="majorHAnsi"/>
          <w:cs/>
        </w:rPr>
        <w:t xml:space="preserve"> ซึ่ง</w:t>
      </w:r>
      <w:r w:rsidRPr="002952F9">
        <w:rPr>
          <w:rFonts w:asciiTheme="majorHAnsi" w:hAnsiTheme="majorHAnsi" w:cstheme="majorHAnsi"/>
          <w:cs/>
        </w:rPr>
        <w:t>นำเสนอในรายงาน</w:t>
      </w:r>
      <w:r w:rsidR="00C842DA">
        <w:rPr>
          <w:rFonts w:asciiTheme="majorHAnsi" w:hAnsiTheme="majorHAnsi" w:cstheme="majorHAnsi"/>
          <w:cs/>
        </w:rPr>
        <w:br/>
      </w:r>
      <w:r w:rsidRPr="002952F9">
        <w:rPr>
          <w:rFonts w:asciiTheme="majorHAnsi" w:hAnsiTheme="majorHAnsi" w:cstheme="majorHAnsi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>
        <w:rPr>
          <w:rFonts w:asciiTheme="majorHAnsi" w:hAnsiTheme="majorHAnsi" w:cstheme="majorHAnsi" w:hint="cs"/>
          <w:cs/>
        </w:rPr>
        <w:t xml:space="preserve"> </w:t>
      </w:r>
      <w:r w:rsidRPr="002952F9">
        <w:rPr>
          <w:rFonts w:asciiTheme="majorHAnsi" w:hAnsiTheme="majorHAnsi" w:cstheme="majorHAnsi"/>
          <w:cs/>
        </w:rPr>
        <w:t>ผู้บริหารเชื่อว่า</w:t>
      </w:r>
      <w:r w:rsidR="00C842DA">
        <w:rPr>
          <w:rFonts w:asciiTheme="majorHAnsi" w:hAnsiTheme="majorHAnsi" w:cstheme="majorHAnsi"/>
          <w:cs/>
        </w:rPr>
        <w:br/>
      </w:r>
      <w:r w:rsidRPr="002952F9">
        <w:rPr>
          <w:rFonts w:asciiTheme="majorHAnsi" w:hAnsiTheme="majorHAnsi" w:cstheme="majorHAnsi"/>
          <w:cs/>
        </w:rPr>
        <w:t>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952F9">
        <w:rPr>
          <w:rFonts w:asciiTheme="majorHAnsi" w:hAnsiTheme="majorHAnsi" w:cstheme="majorHAnsi"/>
        </w:rPr>
        <w:t xml:space="preserve"> </w:t>
      </w:r>
      <w:r w:rsidRPr="002952F9">
        <w:rPr>
          <w:rFonts w:asciiTheme="majorHAnsi" w:hAnsiTheme="majorHAnsi" w:cstheme="majorHAnsi"/>
          <w:cs/>
        </w:rPr>
        <w:t>ทั้งนี้การกำหนดราคาระหว่าง</w:t>
      </w:r>
      <w:r w:rsidR="00C842DA">
        <w:rPr>
          <w:rFonts w:asciiTheme="majorHAnsi" w:hAnsiTheme="majorHAnsi" w:cstheme="majorHAnsi"/>
          <w:cs/>
        </w:rPr>
        <w:br/>
      </w:r>
      <w:r w:rsidRPr="002952F9">
        <w:rPr>
          <w:rFonts w:asciiTheme="majorHAnsi" w:hAnsiTheme="majorHAnsi" w:cstheme="majorHAnsi"/>
          <w:cs/>
        </w:rPr>
        <w:t>ส่วนงานเป็นไปตามการซื้อขายตามปกติธุรกิจ</w:t>
      </w:r>
    </w:p>
    <w:p w14:paraId="4EAD1292" w14:textId="77777777" w:rsidR="00331FFA" w:rsidRDefault="00331FFA" w:rsidP="002C38B1">
      <w:pPr>
        <w:pStyle w:val="BodyText2"/>
        <w:rPr>
          <w:b/>
          <w:bCs/>
          <w:lang w:val="en-US"/>
        </w:rPr>
      </w:pPr>
    </w:p>
    <w:p w14:paraId="27C8DA81" w14:textId="77777777" w:rsidR="00552CDC" w:rsidRPr="003B3B49" w:rsidRDefault="00552CDC" w:rsidP="00552CDC">
      <w:pPr>
        <w:pStyle w:val="BodyText2"/>
        <w:ind w:left="540"/>
        <w:rPr>
          <w:rFonts w:asciiTheme="minorHAnsi" w:hAnsiTheme="minorHAnsi" w:cstheme="minorHAnsi"/>
          <w:b/>
          <w:bCs/>
          <w:i/>
          <w:iCs/>
          <w:lang w:val="en-US"/>
        </w:rPr>
      </w:pPr>
      <w:r w:rsidRPr="003B3B49">
        <w:rPr>
          <w:rFonts w:asciiTheme="minorHAnsi" w:hAnsiTheme="minorHAnsi" w:cstheme="minorHAnsi"/>
          <w:b/>
          <w:bCs/>
          <w:i/>
          <w:iCs/>
          <w:cs/>
          <w:lang w:val="en-US"/>
        </w:rPr>
        <w:t>ส่วนงานภูมิศาสตร์</w:t>
      </w:r>
    </w:p>
    <w:p w14:paraId="5F734A26" w14:textId="77777777" w:rsidR="00552CDC" w:rsidRPr="00E00820" w:rsidRDefault="00552CDC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64F071FD" w14:textId="78337BC5" w:rsidR="00552CDC" w:rsidRDefault="00120E05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  <w:r w:rsidRPr="00E00820">
        <w:rPr>
          <w:rFonts w:asciiTheme="minorHAnsi" w:hAnsiTheme="minorHAnsi" w:cstheme="minorHAnsi" w:hint="cs"/>
          <w:cs/>
          <w:lang w:val="en-US"/>
        </w:rPr>
        <w:t>กลุ่ม</w:t>
      </w:r>
      <w:r w:rsidR="00552CDC" w:rsidRPr="00E00820">
        <w:rPr>
          <w:rFonts w:asciiTheme="minorHAnsi" w:hAnsiTheme="minorHAnsi" w:cstheme="minorHAnsi"/>
          <w:cs/>
          <w:lang w:val="en-US"/>
        </w:rPr>
        <w:t>บริษัทดำเนินธุรกิจ</w:t>
      </w:r>
      <w:r w:rsidR="00BB7C9D">
        <w:rPr>
          <w:rFonts w:asciiTheme="minorHAnsi" w:hAnsiTheme="minorHAnsi" w:cstheme="minorHAnsi" w:hint="cs"/>
          <w:cs/>
          <w:lang w:val="en-US"/>
        </w:rPr>
        <w:t>ส่วนใหญ่</w:t>
      </w:r>
      <w:r w:rsidR="00552CDC" w:rsidRPr="00E00820">
        <w:rPr>
          <w:rFonts w:asciiTheme="minorHAnsi" w:hAnsiTheme="minorHAnsi" w:cstheme="minorHAnsi"/>
          <w:cs/>
          <w:lang w:val="en-US"/>
        </w:rPr>
        <w:t>ในประเทศไทย ไม่มีรายได้จากต่างประเทศหรือสินทรัพย์ในต่างประเทศ</w:t>
      </w:r>
      <w:r w:rsidR="00845652" w:rsidRPr="00E00820">
        <w:rPr>
          <w:rFonts w:asciiTheme="minorHAnsi" w:hAnsiTheme="minorHAnsi" w:cstheme="minorHAnsi" w:hint="cs"/>
          <w:cs/>
          <w:lang w:val="en-US"/>
        </w:rPr>
        <w:t>ที่มีสาระสำคัญ</w:t>
      </w:r>
    </w:p>
    <w:p w14:paraId="3CACD1FA" w14:textId="77777777" w:rsidR="000F499C" w:rsidRDefault="000F499C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70DF6155" w14:textId="77777777" w:rsidR="00960D9D" w:rsidRPr="00960D9D" w:rsidRDefault="00960D9D" w:rsidP="00960D9D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  <w:i/>
          <w:iCs/>
        </w:rPr>
      </w:pPr>
      <w:r w:rsidRPr="00960D9D">
        <w:rPr>
          <w:rFonts w:asciiTheme="majorHAnsi" w:hAnsiTheme="majorHAnsi" w:hint="cs"/>
          <w:b/>
          <w:bCs/>
          <w:i/>
          <w:iCs/>
          <w:cs/>
        </w:rPr>
        <w:t>ลูกค้ารายใหญ่</w:t>
      </w:r>
    </w:p>
    <w:p w14:paraId="44A5F822" w14:textId="77777777" w:rsidR="00960D9D" w:rsidRDefault="00960D9D" w:rsidP="00960D9D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</w:rPr>
      </w:pPr>
    </w:p>
    <w:p w14:paraId="7751DD1C" w14:textId="4718C71B" w:rsidR="00552CDC" w:rsidRPr="00E00820" w:rsidRDefault="00960D9D" w:rsidP="004C4C9D">
      <w:pPr>
        <w:pStyle w:val="BodyText2"/>
        <w:tabs>
          <w:tab w:val="left" w:pos="540"/>
        </w:tabs>
        <w:ind w:left="540"/>
        <w:rPr>
          <w:rFonts w:asciiTheme="minorHAnsi" w:hAnsiTheme="minorHAnsi" w:cstheme="minorHAnsi"/>
          <w:i/>
          <w:iCs/>
          <w:lang w:val="en-US"/>
        </w:rPr>
      </w:pPr>
      <w:r w:rsidRPr="00534B34">
        <w:rPr>
          <w:rFonts w:asciiTheme="majorHAnsi" w:hAnsiTheme="majorHAnsi"/>
          <w:cs/>
        </w:rPr>
        <w:t>รายได้จากลูกค้า</w:t>
      </w:r>
      <w:r w:rsidR="00E7213A">
        <w:rPr>
          <w:rFonts w:asciiTheme="majorHAnsi" w:hAnsiTheme="majorHAnsi" w:hint="cs"/>
          <w:cs/>
        </w:rPr>
        <w:t xml:space="preserve"> </w:t>
      </w:r>
      <w:r w:rsidR="004E7B35">
        <w:rPr>
          <w:rFonts w:asciiTheme="majorHAnsi" w:hAnsiTheme="majorHAnsi"/>
          <w:lang w:val="en-US"/>
        </w:rPr>
        <w:t>3</w:t>
      </w:r>
      <w:r w:rsidR="00E7213A">
        <w:rPr>
          <w:rFonts w:asciiTheme="majorHAnsi" w:hAnsiTheme="majorHAnsi" w:hint="cs"/>
          <w:cs/>
        </w:rPr>
        <w:t xml:space="preserve"> </w:t>
      </w:r>
      <w:r w:rsidRPr="00534B34">
        <w:rPr>
          <w:rFonts w:asciiTheme="majorHAnsi" w:hAnsiTheme="majorHAnsi"/>
          <w:cs/>
        </w:rPr>
        <w:t>รายจากส่วนงาน</w:t>
      </w:r>
      <w:r w:rsidR="00E7213A">
        <w:rPr>
          <w:rFonts w:asciiTheme="majorHAnsi" w:hAnsiTheme="majorHAnsi" w:hint="cs"/>
          <w:cs/>
        </w:rPr>
        <w:t>บริการรับเหมาก่อสร้าง</w:t>
      </w:r>
      <w:r w:rsidRPr="00534B34">
        <w:rPr>
          <w:rFonts w:asciiTheme="majorHAnsi" w:hAnsiTheme="majorHAnsi"/>
          <w:cs/>
        </w:rPr>
        <w:t xml:space="preserve"> ของกลุ่มบริษัทเป็นเงินประมาณ </w:t>
      </w:r>
      <w:r w:rsidR="0012096A">
        <w:rPr>
          <w:rFonts w:asciiTheme="majorHAnsi" w:hAnsiTheme="majorHAnsi"/>
          <w:lang w:val="en-US"/>
        </w:rPr>
        <w:t>1,</w:t>
      </w:r>
      <w:r w:rsidR="003D2C90">
        <w:rPr>
          <w:rFonts w:asciiTheme="majorHAnsi" w:hAnsiTheme="majorHAnsi"/>
          <w:lang w:val="en-US"/>
        </w:rPr>
        <w:t>739.92</w:t>
      </w:r>
      <w:r w:rsidRPr="00534B34">
        <w:rPr>
          <w:rFonts w:asciiTheme="majorHAnsi" w:hAnsiTheme="majorHAnsi"/>
        </w:rPr>
        <w:t xml:space="preserve"> </w:t>
      </w:r>
      <w:r w:rsidRPr="00534B34">
        <w:rPr>
          <w:rFonts w:asciiTheme="majorHAnsi" w:hAnsiTheme="majorHAnsi"/>
          <w:cs/>
        </w:rPr>
        <w:t xml:space="preserve">ล้านบาท </w:t>
      </w:r>
      <w:r w:rsidR="00183695">
        <w:rPr>
          <w:rFonts w:asciiTheme="majorHAnsi" w:hAnsiTheme="majorHAnsi" w:hint="cs"/>
          <w:cs/>
        </w:rPr>
        <w:t xml:space="preserve">สำหรับปี </w:t>
      </w:r>
      <w:r w:rsidR="00183695">
        <w:rPr>
          <w:rFonts w:asciiTheme="majorHAnsi" w:hAnsiTheme="majorHAnsi"/>
          <w:lang w:val="en-US"/>
        </w:rPr>
        <w:t xml:space="preserve">2563 </w:t>
      </w:r>
      <w:r w:rsidRPr="00534B34">
        <w:rPr>
          <w:rFonts w:asciiTheme="majorHAnsi" w:hAnsiTheme="majorHAnsi"/>
          <w:cs/>
        </w:rPr>
        <w:t>(</w:t>
      </w:r>
      <w:r w:rsidR="004F67BE">
        <w:rPr>
          <w:rFonts w:asciiTheme="majorHAnsi" w:hAnsiTheme="majorHAnsi"/>
          <w:i/>
          <w:iCs/>
          <w:lang w:val="en-US"/>
        </w:rPr>
        <w:t>2562</w:t>
      </w:r>
      <w:r w:rsidRPr="004C4C9D">
        <w:rPr>
          <w:rFonts w:asciiTheme="majorHAnsi" w:hAnsiTheme="majorHAnsi"/>
          <w:i/>
          <w:iCs/>
          <w:cs/>
        </w:rPr>
        <w:t xml:space="preserve">: </w:t>
      </w:r>
      <w:r w:rsidR="003D2C90">
        <w:rPr>
          <w:rFonts w:asciiTheme="majorHAnsi" w:hAnsiTheme="majorHAnsi"/>
          <w:i/>
          <w:iCs/>
          <w:lang w:val="en-US"/>
        </w:rPr>
        <w:t>1</w:t>
      </w:r>
      <w:r w:rsidR="00DA1534">
        <w:rPr>
          <w:rFonts w:asciiTheme="majorHAnsi" w:hAnsiTheme="majorHAnsi"/>
          <w:i/>
          <w:iCs/>
          <w:lang w:val="en-US"/>
        </w:rPr>
        <w:t>,</w:t>
      </w:r>
      <w:r w:rsidR="003D2C90">
        <w:rPr>
          <w:rFonts w:asciiTheme="majorHAnsi" w:hAnsiTheme="majorHAnsi"/>
          <w:i/>
          <w:iCs/>
          <w:lang w:val="en-US"/>
        </w:rPr>
        <w:t>513</w:t>
      </w:r>
      <w:r w:rsidR="00DA1534">
        <w:rPr>
          <w:rFonts w:asciiTheme="majorHAnsi" w:hAnsiTheme="majorHAnsi"/>
          <w:i/>
          <w:iCs/>
          <w:lang w:val="en-US"/>
        </w:rPr>
        <w:t>.</w:t>
      </w:r>
      <w:r w:rsidR="003D2C90">
        <w:rPr>
          <w:rFonts w:asciiTheme="majorHAnsi" w:hAnsiTheme="majorHAnsi"/>
          <w:i/>
          <w:iCs/>
          <w:lang w:val="en-US"/>
        </w:rPr>
        <w:t>13</w:t>
      </w:r>
      <w:r w:rsidRPr="00534B34">
        <w:rPr>
          <w:rFonts w:asciiTheme="majorHAnsi" w:hAnsiTheme="majorHAnsi"/>
        </w:rPr>
        <w:t xml:space="preserve"> </w:t>
      </w:r>
      <w:r w:rsidRPr="00534B34">
        <w:rPr>
          <w:rFonts w:asciiTheme="majorHAnsi" w:hAnsiTheme="majorHAnsi"/>
          <w:i/>
          <w:iCs/>
          <w:cs/>
        </w:rPr>
        <w:t>ล้านบาท</w:t>
      </w:r>
      <w:r w:rsidRPr="00534B34">
        <w:rPr>
          <w:rFonts w:asciiTheme="majorHAnsi" w:hAnsiTheme="majorHAnsi"/>
          <w:cs/>
        </w:rPr>
        <w:t>) จากรายได้รวมของกลุ่มบริษัท</w:t>
      </w:r>
    </w:p>
    <w:p w14:paraId="5F87F591" w14:textId="77777777" w:rsidR="00A00B51" w:rsidRPr="00E00820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463D0FA2" w14:textId="77777777" w:rsidR="00A00B51" w:rsidRPr="00E00820" w:rsidRDefault="00A00B51" w:rsidP="00552CDC">
      <w:pPr>
        <w:pStyle w:val="BodyText2"/>
        <w:ind w:left="540"/>
        <w:rPr>
          <w:rFonts w:asciiTheme="minorHAnsi" w:hAnsiTheme="minorHAnsi" w:cstheme="minorHAnsi"/>
          <w:lang w:val="en-US"/>
        </w:rPr>
      </w:pPr>
    </w:p>
    <w:p w14:paraId="5209DABE" w14:textId="72B986A2" w:rsidR="00A00B51" w:rsidRPr="00E00820" w:rsidRDefault="00A00B51" w:rsidP="00C03F10">
      <w:pPr>
        <w:pStyle w:val="BodyText2"/>
        <w:rPr>
          <w:rFonts w:asciiTheme="minorHAnsi" w:hAnsiTheme="minorHAnsi" w:cstheme="minorHAnsi"/>
          <w:lang w:val="en-US"/>
        </w:rPr>
        <w:sectPr w:rsidR="00A00B51" w:rsidRPr="00E00820" w:rsidSect="00082F96">
          <w:headerReference w:type="default" r:id="rId13"/>
          <w:pgSz w:w="11909" w:h="16834" w:code="9"/>
          <w:pgMar w:top="806" w:right="1109" w:bottom="576" w:left="1152" w:header="720" w:footer="646" w:gutter="0"/>
          <w:cols w:space="720"/>
          <w:docGrid w:linePitch="245"/>
        </w:sectPr>
      </w:pPr>
    </w:p>
    <w:tbl>
      <w:tblPr>
        <w:tblStyle w:val="TableGrid"/>
        <w:tblW w:w="14409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E00820" w14:paraId="3842C1DA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4790C1DB" w14:textId="77777777" w:rsidR="00AF1BA8" w:rsidRPr="006462F9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7649207" w14:textId="08EBB9BD" w:rsidR="00AF1BA8" w:rsidRPr="00E00820" w:rsidRDefault="00AF1BA8" w:rsidP="00A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E00820" w14:paraId="1F607E2A" w14:textId="77777777" w:rsidTr="008D27F8">
        <w:trPr>
          <w:cantSplit/>
          <w:trHeight w:val="657"/>
        </w:trPr>
        <w:tc>
          <w:tcPr>
            <w:tcW w:w="1980" w:type="dxa"/>
            <w:shd w:val="clear" w:color="auto" w:fill="FFFFFF" w:themeFill="background1"/>
            <w:vAlign w:val="bottom"/>
          </w:tcPr>
          <w:p w14:paraId="77B8DBB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vAlign w:val="bottom"/>
          </w:tcPr>
          <w:p w14:paraId="09D17018" w14:textId="77777777" w:rsidR="00F0333B" w:rsidRPr="00E00820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จำหน่ายแก๊สปิโตรเลียม</w:t>
            </w:r>
          </w:p>
        </w:tc>
        <w:tc>
          <w:tcPr>
            <w:tcW w:w="236" w:type="dxa"/>
            <w:vAlign w:val="bottom"/>
          </w:tcPr>
          <w:p w14:paraId="42C60B2E" w14:textId="77777777" w:rsidR="00F0333B" w:rsidRPr="00E00820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vAlign w:val="bottom"/>
          </w:tcPr>
          <w:p w14:paraId="42A7C1F9" w14:textId="77777777" w:rsidR="00F0333B" w:rsidRPr="00E00820" w:rsidRDefault="00F0333B" w:rsidP="00F03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</w:t>
            </w: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270" w:type="dxa"/>
            <w:vAlign w:val="bottom"/>
          </w:tcPr>
          <w:p w14:paraId="38C9344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dxa"/>
            <w:gridSpan w:val="3"/>
          </w:tcPr>
          <w:p w14:paraId="19E6E12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7935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FBB6C9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</w:tcPr>
          <w:p w14:paraId="1441680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</w:tcPr>
          <w:p w14:paraId="2C40642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  <w:p w14:paraId="3D4E177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</w:t>
            </w:r>
          </w:p>
          <w:p w14:paraId="77E5E82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</w:tcPr>
          <w:p w14:paraId="4A08BA9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</w:tcPr>
          <w:p w14:paraId="4BEA641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ส่วนงานบริการตรวจสอบ</w:t>
            </w:r>
          </w:p>
          <w:p w14:paraId="7A0F3D5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</w:tcPr>
          <w:p w14:paraId="35B040A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5ACA2E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vAlign w:val="bottom"/>
          </w:tcPr>
          <w:p w14:paraId="3F7D5A4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vAlign w:val="bottom"/>
          </w:tcPr>
          <w:p w14:paraId="46FE286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0333B" w:rsidRPr="00E00820" w14:paraId="0A912552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268BDAF3" w14:textId="5B853F5D" w:rsidR="00F0333B" w:rsidRPr="00E00820" w:rsidRDefault="00F0333B" w:rsidP="003B3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="003B3B4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ปีสิ้นสุดวันที่ </w:t>
            </w:r>
            <w:r w:rsidR="003B3B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br/>
            </w:r>
            <w:r w:rsidR="003B3B4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="003B3B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3B3B4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  <w:vAlign w:val="bottom"/>
          </w:tcPr>
          <w:p w14:paraId="5E5B710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50BB75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D864FD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04B2AC7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558F79F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7C46FB0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4A1936E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vAlign w:val="bottom"/>
          </w:tcPr>
          <w:p w14:paraId="445B089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36655A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37F214E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5D19E02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4B81A8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5DE338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86CED9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6" w:type="dxa"/>
            <w:vAlign w:val="bottom"/>
          </w:tcPr>
          <w:p w14:paraId="25E357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DB00C8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05DDD8E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AD62C4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dxa"/>
            <w:vAlign w:val="bottom"/>
          </w:tcPr>
          <w:p w14:paraId="756D288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7B9D97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FD8195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vAlign w:val="bottom"/>
          </w:tcPr>
          <w:p w14:paraId="1052307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3C19649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36" w:type="dxa"/>
            <w:vAlign w:val="bottom"/>
          </w:tcPr>
          <w:p w14:paraId="76576E8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1338709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69" w:type="dxa"/>
            <w:vAlign w:val="bottom"/>
          </w:tcPr>
          <w:p w14:paraId="7743024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60BB3FF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F1BA8" w:rsidRPr="00E00820" w14:paraId="359EA2E0" w14:textId="77777777" w:rsidTr="008D27F8">
        <w:trPr>
          <w:cantSplit/>
          <w:trHeight w:val="144"/>
        </w:trPr>
        <w:tc>
          <w:tcPr>
            <w:tcW w:w="1980" w:type="dxa"/>
            <w:vAlign w:val="bottom"/>
          </w:tcPr>
          <w:p w14:paraId="14BA952A" w14:textId="77777777" w:rsidR="00AF1BA8" w:rsidRPr="00E00820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3F763A12" w14:textId="6C00BBE8" w:rsidR="00AF1BA8" w:rsidRPr="00E00820" w:rsidRDefault="00AF1BA8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E00820" w14:paraId="02DC3F2F" w14:textId="77777777" w:rsidTr="008D27F8">
        <w:trPr>
          <w:cantSplit/>
          <w:trHeight w:val="144"/>
        </w:trPr>
        <w:tc>
          <w:tcPr>
            <w:tcW w:w="1980" w:type="dxa"/>
          </w:tcPr>
          <w:p w14:paraId="4B40FF3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178B57E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vAlign w:val="bottom"/>
          </w:tcPr>
          <w:p w14:paraId="57B886A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13461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774660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BD31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445D24E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1AD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939AC2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D8D5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574E9A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3550D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56BFEE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1EF53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4DB1AD7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57DB4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29845670" w14:textId="77777777" w:rsidR="00F0333B" w:rsidRPr="006462F9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4D52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4FA1805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C6A27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54776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760DD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3EFD533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E064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72F2919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21B68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0464D46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2B3642F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BB3269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7545" w:rsidRPr="00E00820" w14:paraId="1940BE13" w14:textId="77777777" w:rsidTr="008D27F8">
        <w:trPr>
          <w:cantSplit/>
          <w:trHeight w:val="144"/>
        </w:trPr>
        <w:tc>
          <w:tcPr>
            <w:tcW w:w="1980" w:type="dxa"/>
          </w:tcPr>
          <w:p w14:paraId="567096C2" w14:textId="5AE14184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vAlign w:val="bottom"/>
          </w:tcPr>
          <w:p w14:paraId="38548285" w14:textId="7A6D1385" w:rsidR="00D77545" w:rsidRPr="00E00820" w:rsidRDefault="007D447D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1D200455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52E673" w14:textId="2495777B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742,38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75FC51C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70199C69" w14:textId="21AD6A11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5,138</w:t>
            </w:r>
          </w:p>
        </w:tc>
        <w:tc>
          <w:tcPr>
            <w:tcW w:w="236" w:type="dxa"/>
          </w:tcPr>
          <w:p w14:paraId="21924ECC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04E5BC42" w14:textId="24A00613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2,947</w:t>
            </w:r>
          </w:p>
        </w:tc>
        <w:tc>
          <w:tcPr>
            <w:tcW w:w="270" w:type="dxa"/>
          </w:tcPr>
          <w:p w14:paraId="7C73E2C6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04CFCBFB" w14:textId="00D94E7A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41,473</w:t>
            </w:r>
          </w:p>
        </w:tc>
        <w:tc>
          <w:tcPr>
            <w:tcW w:w="236" w:type="dxa"/>
          </w:tcPr>
          <w:p w14:paraId="32D10E03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19135AEA" w14:textId="24213E8C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45,691</w:t>
            </w:r>
          </w:p>
        </w:tc>
        <w:tc>
          <w:tcPr>
            <w:tcW w:w="270" w:type="dxa"/>
          </w:tcPr>
          <w:p w14:paraId="169383F9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343AAD71" w14:textId="71D22586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2,339,893</w:t>
            </w:r>
          </w:p>
        </w:tc>
        <w:tc>
          <w:tcPr>
            <w:tcW w:w="236" w:type="dxa"/>
          </w:tcPr>
          <w:p w14:paraId="4A1C948D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7BD085" w14:textId="1C9B3AB1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2,419,32</w:t>
            </w:r>
            <w:r w:rsidR="007F2239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9FB5C5A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B12C0F5" w14:textId="79F1D4C3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122,612</w:t>
            </w:r>
          </w:p>
        </w:tc>
        <w:tc>
          <w:tcPr>
            <w:tcW w:w="270" w:type="dxa"/>
          </w:tcPr>
          <w:p w14:paraId="19817629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69EBFD0" w14:textId="2B5CD725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110,37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3315BE3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79EFEAF" w14:textId="214DBA90" w:rsidR="00D77545" w:rsidRPr="00E00820" w:rsidRDefault="00E36C5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198,691</w:t>
            </w:r>
          </w:p>
        </w:tc>
        <w:tc>
          <w:tcPr>
            <w:tcW w:w="236" w:type="dxa"/>
          </w:tcPr>
          <w:p w14:paraId="299D7D02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9D16BE7" w14:textId="60C343BC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35F2C6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3DAF93E2" w14:textId="6D1CEC25" w:rsidR="00D77545" w:rsidRPr="00E00820" w:rsidRDefault="00E36C59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3,217,724</w:t>
            </w:r>
          </w:p>
        </w:tc>
        <w:tc>
          <w:tcPr>
            <w:tcW w:w="269" w:type="dxa"/>
          </w:tcPr>
          <w:p w14:paraId="13C92BFB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7A8FEB9" w14:textId="099C3D28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3,320,72</w:t>
            </w:r>
            <w:r w:rsidR="00266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D77545" w:rsidRPr="00E00820" w14:paraId="5C72DE42" w14:textId="77777777" w:rsidTr="008D27F8">
        <w:trPr>
          <w:cantSplit/>
          <w:trHeight w:val="270"/>
        </w:trPr>
        <w:tc>
          <w:tcPr>
            <w:tcW w:w="1980" w:type="dxa"/>
          </w:tcPr>
          <w:p w14:paraId="63C8A196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2EBEAA9" w14:textId="4592DEBC" w:rsidR="00D77545" w:rsidRPr="00E00820" w:rsidRDefault="007D447D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960FD7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AEA78A8" w14:textId="151582C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239ECC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118FC2D1" w14:textId="3C9F6297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(1,433)</w:t>
            </w:r>
          </w:p>
        </w:tc>
        <w:tc>
          <w:tcPr>
            <w:tcW w:w="236" w:type="dxa"/>
          </w:tcPr>
          <w:p w14:paraId="53318312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D7E3DC1" w14:textId="0FC87B66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(886)</w:t>
            </w:r>
          </w:p>
        </w:tc>
        <w:tc>
          <w:tcPr>
            <w:tcW w:w="270" w:type="dxa"/>
          </w:tcPr>
          <w:p w14:paraId="5F13E463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92D8A8D" w14:textId="7BB64E2E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(23,878)</w:t>
            </w:r>
          </w:p>
        </w:tc>
        <w:tc>
          <w:tcPr>
            <w:tcW w:w="236" w:type="dxa"/>
          </w:tcPr>
          <w:p w14:paraId="0328FBDF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565359C6" w14:textId="7981E5C2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(30,116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6A7F0E0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03D09A18" w14:textId="49E2E8CB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(13,35</w:t>
            </w:r>
            <w:r w:rsidR="00B37C8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4B44097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421ED1B3" w14:textId="2502CE9C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(190,988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35F88C9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730F48CE" w14:textId="22E9F7B8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(21,245)</w:t>
            </w:r>
          </w:p>
        </w:tc>
        <w:tc>
          <w:tcPr>
            <w:tcW w:w="270" w:type="dxa"/>
          </w:tcPr>
          <w:p w14:paraId="2C68F31C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1433EC8" w14:textId="2109959B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(21,84</w:t>
            </w:r>
            <w:r w:rsidR="0026637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CC4EAF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7F342C1" w14:textId="441244B7" w:rsidR="00D77545" w:rsidRPr="00E00820" w:rsidRDefault="001B0FB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6C59">
              <w:rPr>
                <w:rFonts w:asciiTheme="majorBidi" w:hAnsiTheme="majorBidi" w:cstheme="majorBidi"/>
                <w:sz w:val="24"/>
                <w:szCs w:val="24"/>
              </w:rPr>
              <w:t>79,476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A549BEA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AEE2385" w14:textId="3E0A6B13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D6FCC9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AC5069" w14:textId="3643ABB0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36C59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1B0F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36C59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9" w:type="dxa"/>
          </w:tcPr>
          <w:p w14:paraId="00959821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F9D527" w14:textId="4F919910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sz w:val="24"/>
                <w:szCs w:val="24"/>
              </w:rPr>
              <w:t>(243,83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7754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77545" w:rsidRPr="00E00820" w14:paraId="05F10971" w14:textId="77777777" w:rsidTr="008D27F8">
        <w:trPr>
          <w:cantSplit/>
          <w:trHeight w:val="144"/>
        </w:trPr>
        <w:tc>
          <w:tcPr>
            <w:tcW w:w="1980" w:type="dxa"/>
          </w:tcPr>
          <w:p w14:paraId="3DC56BF1" w14:textId="60291AE6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0082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ACE99" w14:textId="7511522A" w:rsidR="00D77545" w:rsidRPr="00E00820" w:rsidRDefault="007D447D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54649973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FB0C3" w14:textId="7546BEA4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742,389</w:t>
            </w:r>
          </w:p>
        </w:tc>
        <w:tc>
          <w:tcPr>
            <w:tcW w:w="236" w:type="dxa"/>
          </w:tcPr>
          <w:p w14:paraId="1C0CF678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85813F7" w14:textId="12AB6497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3,705</w:t>
            </w:r>
          </w:p>
        </w:tc>
        <w:tc>
          <w:tcPr>
            <w:tcW w:w="236" w:type="dxa"/>
          </w:tcPr>
          <w:p w14:paraId="2602B151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05927F2" w14:textId="36C3AFD5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2,061</w:t>
            </w:r>
          </w:p>
        </w:tc>
        <w:tc>
          <w:tcPr>
            <w:tcW w:w="270" w:type="dxa"/>
          </w:tcPr>
          <w:p w14:paraId="075E5F9C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A869E57" w14:textId="0FEF4643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17,595</w:t>
            </w:r>
          </w:p>
        </w:tc>
        <w:tc>
          <w:tcPr>
            <w:tcW w:w="236" w:type="dxa"/>
          </w:tcPr>
          <w:p w14:paraId="29755210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14D9FD37" w14:textId="41E3AF8C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15,575</w:t>
            </w:r>
          </w:p>
        </w:tc>
        <w:tc>
          <w:tcPr>
            <w:tcW w:w="270" w:type="dxa"/>
          </w:tcPr>
          <w:p w14:paraId="09D3F2D0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2316C226" w14:textId="5D1E437F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2,326,5</w:t>
            </w:r>
            <w:r w:rsidR="00B37C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36" w:type="dxa"/>
          </w:tcPr>
          <w:p w14:paraId="3B22E234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44CB9C9" w14:textId="6D1040B1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2,228,33</w:t>
            </w:r>
            <w:r w:rsidR="007F2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E802624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25440FEB" w14:textId="1159449F" w:rsidR="00D77545" w:rsidRPr="00E00820" w:rsidRDefault="0026637E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101,367</w:t>
            </w:r>
          </w:p>
        </w:tc>
        <w:tc>
          <w:tcPr>
            <w:tcW w:w="270" w:type="dxa"/>
          </w:tcPr>
          <w:p w14:paraId="3F235FDF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4B21BC03" w14:textId="0797AC8D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88,527</w:t>
            </w:r>
          </w:p>
        </w:tc>
        <w:tc>
          <w:tcPr>
            <w:tcW w:w="270" w:type="dxa"/>
          </w:tcPr>
          <w:p w14:paraId="68369C4C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170E51" w14:textId="25C6CD3E" w:rsidR="00D77545" w:rsidRPr="001B0FB4" w:rsidRDefault="00E36C5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119,215</w:t>
            </w:r>
          </w:p>
        </w:tc>
        <w:tc>
          <w:tcPr>
            <w:tcW w:w="236" w:type="dxa"/>
          </w:tcPr>
          <w:p w14:paraId="198CF2D3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4F4C415F" w14:textId="30BA8155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7C2715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0BF42228" w14:textId="508ED5E6" w:rsidR="00D77545" w:rsidRPr="00E00820" w:rsidRDefault="00E36C59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3,078,338</w:t>
            </w:r>
          </w:p>
        </w:tc>
        <w:tc>
          <w:tcPr>
            <w:tcW w:w="269" w:type="dxa"/>
          </w:tcPr>
          <w:p w14:paraId="2FCEFD9F" w14:textId="77777777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32E4933B" w14:textId="4CE6C05D" w:rsidR="00D77545" w:rsidRPr="00E00820" w:rsidRDefault="00D77545" w:rsidP="00D77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75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3,076,88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F0333B" w:rsidRPr="00E00820" w14:paraId="2D0FE9E6" w14:textId="77777777" w:rsidTr="008D27F8">
        <w:trPr>
          <w:cantSplit/>
          <w:trHeight w:val="144"/>
        </w:trPr>
        <w:tc>
          <w:tcPr>
            <w:tcW w:w="1980" w:type="dxa"/>
          </w:tcPr>
          <w:p w14:paraId="0B03E0B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ED0637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55CD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1646B6C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DF165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5668A87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15066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29A25C7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C298B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4869DA5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E9C2A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65DD36F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937C3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1F1086C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0F101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54E99BC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0ABF9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346505E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A161E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243526E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22DCF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283B02C" w14:textId="77777777" w:rsidR="00F0333B" w:rsidRPr="00E00820" w:rsidRDefault="00F0333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0A438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</w:tcPr>
          <w:p w14:paraId="71CE619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E17A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</w:tcPr>
          <w:p w14:paraId="5A5E4326" w14:textId="77777777" w:rsidR="00F0333B" w:rsidRPr="00E00820" w:rsidRDefault="00F0333B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6D42EEB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3BCC70C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333B" w:rsidRPr="00E00820" w14:paraId="4A1FADD4" w14:textId="77777777" w:rsidTr="008D27F8">
        <w:trPr>
          <w:cantSplit/>
          <w:trHeight w:val="144"/>
        </w:trPr>
        <w:tc>
          <w:tcPr>
            <w:tcW w:w="1980" w:type="dxa"/>
          </w:tcPr>
          <w:p w14:paraId="568CE15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vAlign w:val="bottom"/>
          </w:tcPr>
          <w:p w14:paraId="75AD96B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7B57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9E7EA9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FB37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2834CBC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7B3CB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ED4BF4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BBB4C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6122A8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F7465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2652D07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398E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4DCC60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A6EA8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027FA53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211F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62A7E22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9D117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6DB5089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8097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630B889" w14:textId="77777777" w:rsidR="00F0333B" w:rsidRPr="00E00820" w:rsidRDefault="00F0333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4151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114B065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BDDD4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67DE15A6" w14:textId="77777777" w:rsidR="00F0333B" w:rsidRPr="00E00820" w:rsidRDefault="00F0333B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4DF177F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951A5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E00820" w14:paraId="125247E7" w14:textId="77777777" w:rsidTr="008D27F8">
        <w:trPr>
          <w:cantSplit/>
          <w:trHeight w:val="144"/>
        </w:trPr>
        <w:tc>
          <w:tcPr>
            <w:tcW w:w="1980" w:type="dxa"/>
          </w:tcPr>
          <w:p w14:paraId="3C5C896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vAlign w:val="bottom"/>
          </w:tcPr>
          <w:p w14:paraId="450F7FF8" w14:textId="69225D08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7EAD213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2E0FA53" w14:textId="121FB18F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sz w:val="24"/>
                <w:szCs w:val="24"/>
              </w:rPr>
              <w:t>742,389</w:t>
            </w:r>
          </w:p>
        </w:tc>
        <w:tc>
          <w:tcPr>
            <w:tcW w:w="236" w:type="dxa"/>
          </w:tcPr>
          <w:p w14:paraId="1BF021F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</w:tcPr>
          <w:p w14:paraId="6654A699" w14:textId="58F7D5CB" w:rsidR="0080124C" w:rsidRPr="00E00820" w:rsidRDefault="0026637E" w:rsidP="00A5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3,705</w:t>
            </w:r>
          </w:p>
        </w:tc>
        <w:tc>
          <w:tcPr>
            <w:tcW w:w="236" w:type="dxa"/>
          </w:tcPr>
          <w:p w14:paraId="5888248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9EF47C7" w14:textId="65921327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sz w:val="24"/>
                <w:szCs w:val="24"/>
              </w:rPr>
              <w:t>2,061</w:t>
            </w:r>
          </w:p>
        </w:tc>
        <w:tc>
          <w:tcPr>
            <w:tcW w:w="270" w:type="dxa"/>
          </w:tcPr>
          <w:p w14:paraId="6BA1A89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33CD4FBF" w14:textId="36D1C262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79105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D752EDA" w14:textId="1B635985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93391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6201DD4D" w14:textId="25C2BEB8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93CAC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D74581" w14:textId="73482F81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992409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</w:tcPr>
          <w:p w14:paraId="7AC52C82" w14:textId="36A525C9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496C0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0C29C5E" w14:textId="7016CC61" w:rsidR="0080124C" w:rsidRPr="00E00820" w:rsidRDefault="00A8176D" w:rsidP="00FD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F588C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A8E2BB1" w14:textId="66D5ACCE" w:rsidR="0080124C" w:rsidRPr="001B0FB4" w:rsidRDefault="00E36C5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36C59">
              <w:rPr>
                <w:rFonts w:asciiTheme="majorBidi" w:hAnsiTheme="majorBidi" w:cstheme="majorBidi"/>
                <w:sz w:val="24"/>
                <w:szCs w:val="24"/>
              </w:rPr>
              <w:t>119,215</w:t>
            </w:r>
          </w:p>
        </w:tc>
        <w:tc>
          <w:tcPr>
            <w:tcW w:w="236" w:type="dxa"/>
          </w:tcPr>
          <w:p w14:paraId="2B2EEB83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14:paraId="420DBBA2" w14:textId="0A8C16F3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316A2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</w:tcPr>
          <w:p w14:paraId="57C2A765" w14:textId="001D9E10" w:rsidR="0080124C" w:rsidRPr="00E00820" w:rsidRDefault="00E36C59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632</w:t>
            </w:r>
            <w:r w:rsidR="001B0F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269" w:type="dxa"/>
          </w:tcPr>
          <w:p w14:paraId="619CBB3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4C7DC10" w14:textId="11934ABF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sz w:val="24"/>
                <w:szCs w:val="24"/>
              </w:rPr>
              <w:t>744,4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80124C" w:rsidRPr="00E00820" w14:paraId="2A55E507" w14:textId="77777777" w:rsidTr="008D27F8">
        <w:trPr>
          <w:cantSplit/>
          <w:trHeight w:val="144"/>
        </w:trPr>
        <w:tc>
          <w:tcPr>
            <w:tcW w:w="1980" w:type="dxa"/>
          </w:tcPr>
          <w:p w14:paraId="799D269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CDE0EC7" w14:textId="6657F2BE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E9AA7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583D0CE4" w14:textId="64EB73AB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245E1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433B9631" w14:textId="32010E5D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DA1D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2037100C" w14:textId="6DF5142E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6F6CC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CAC247E" w14:textId="50A6A632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17,595</w:t>
            </w:r>
          </w:p>
        </w:tc>
        <w:tc>
          <w:tcPr>
            <w:tcW w:w="236" w:type="dxa"/>
          </w:tcPr>
          <w:p w14:paraId="7300E3B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042BE920" w14:textId="090C9561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sz w:val="24"/>
                <w:szCs w:val="24"/>
              </w:rPr>
              <w:t>15,575</w:t>
            </w:r>
          </w:p>
        </w:tc>
        <w:tc>
          <w:tcPr>
            <w:tcW w:w="270" w:type="dxa"/>
          </w:tcPr>
          <w:p w14:paraId="239B32C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13F831C6" w14:textId="0B4575C7" w:rsidR="0080124C" w:rsidRPr="00B9380F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2,326,5</w:t>
            </w:r>
            <w:r w:rsidR="00B37C86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36" w:type="dxa"/>
          </w:tcPr>
          <w:p w14:paraId="339A29DC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C44A7DA" w14:textId="02C3FBFC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sz w:val="24"/>
                <w:szCs w:val="24"/>
              </w:rPr>
              <w:t>2,228,33</w:t>
            </w:r>
            <w:r w:rsidR="007F223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0E8224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14:paraId="5476B2BD" w14:textId="21C5A705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101,367</w:t>
            </w:r>
          </w:p>
        </w:tc>
        <w:tc>
          <w:tcPr>
            <w:tcW w:w="270" w:type="dxa"/>
          </w:tcPr>
          <w:p w14:paraId="68B3CD0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14:paraId="54CE8E77" w14:textId="6EF092FB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sz w:val="24"/>
                <w:szCs w:val="24"/>
              </w:rPr>
              <w:t>88,527</w:t>
            </w:r>
          </w:p>
        </w:tc>
        <w:tc>
          <w:tcPr>
            <w:tcW w:w="270" w:type="dxa"/>
          </w:tcPr>
          <w:p w14:paraId="133C592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D34F28E" w14:textId="1C2446FF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49ECB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060A9B4C" w14:textId="3B590D5E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BBF69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CEECDE0" w14:textId="33A6A63D" w:rsidR="0080124C" w:rsidRPr="00E00820" w:rsidRDefault="0026637E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2,445,50</w:t>
            </w:r>
            <w:r w:rsidR="00B37C8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</w:tcPr>
          <w:p w14:paraId="605CE2D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7825FA" w14:textId="60D7F9DA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sz w:val="24"/>
                <w:szCs w:val="24"/>
              </w:rPr>
              <w:t>2,332,43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0124C" w:rsidRPr="00E00820" w14:paraId="68064B45" w14:textId="77777777" w:rsidTr="008D27F8">
        <w:trPr>
          <w:cantSplit/>
          <w:trHeight w:val="144"/>
        </w:trPr>
        <w:tc>
          <w:tcPr>
            <w:tcW w:w="1980" w:type="dxa"/>
          </w:tcPr>
          <w:p w14:paraId="3C400506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D9BF4" w14:textId="4C996084" w:rsidR="0080124C" w:rsidRPr="00E00820" w:rsidRDefault="00266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509,917</w:t>
            </w:r>
          </w:p>
        </w:tc>
        <w:tc>
          <w:tcPr>
            <w:tcW w:w="236" w:type="dxa"/>
          </w:tcPr>
          <w:p w14:paraId="4824EB9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F7ED6" w14:textId="4B9304D3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742,389</w:t>
            </w:r>
          </w:p>
        </w:tc>
        <w:tc>
          <w:tcPr>
            <w:tcW w:w="236" w:type="dxa"/>
          </w:tcPr>
          <w:p w14:paraId="0F61B64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329B8AA8" w14:textId="60C2F36A" w:rsidR="0080124C" w:rsidRPr="00E00820" w:rsidRDefault="0026637E" w:rsidP="00A5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3,705</w:t>
            </w:r>
          </w:p>
        </w:tc>
        <w:tc>
          <w:tcPr>
            <w:tcW w:w="236" w:type="dxa"/>
          </w:tcPr>
          <w:p w14:paraId="14230AF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1F68D849" w14:textId="5EFE4275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2,061</w:t>
            </w:r>
          </w:p>
        </w:tc>
        <w:tc>
          <w:tcPr>
            <w:tcW w:w="270" w:type="dxa"/>
          </w:tcPr>
          <w:p w14:paraId="143E3C98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2A73F0E" w14:textId="2CE3BC3D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17,595</w:t>
            </w:r>
          </w:p>
        </w:tc>
        <w:tc>
          <w:tcPr>
            <w:tcW w:w="236" w:type="dxa"/>
          </w:tcPr>
          <w:p w14:paraId="552AB98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31C47C8" w14:textId="6941D34A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15,575</w:t>
            </w:r>
          </w:p>
        </w:tc>
        <w:tc>
          <w:tcPr>
            <w:tcW w:w="270" w:type="dxa"/>
          </w:tcPr>
          <w:p w14:paraId="4EFAB86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0380D462" w14:textId="1B44497C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2,326,5</w:t>
            </w:r>
            <w:r w:rsidR="00B37C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36" w:type="dxa"/>
          </w:tcPr>
          <w:p w14:paraId="0060775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0FCEFFE1" w14:textId="25C3DD09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2,228,33</w:t>
            </w:r>
            <w:r w:rsidR="007F223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133B01D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</w:tcPr>
          <w:p w14:paraId="59C2E95B" w14:textId="4B15323D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101,367</w:t>
            </w:r>
          </w:p>
        </w:tc>
        <w:tc>
          <w:tcPr>
            <w:tcW w:w="270" w:type="dxa"/>
          </w:tcPr>
          <w:p w14:paraId="257F404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14:paraId="1DD299C6" w14:textId="787DBB6C" w:rsidR="0080124C" w:rsidRPr="00E00820" w:rsidRDefault="00A8176D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88,527</w:t>
            </w:r>
          </w:p>
        </w:tc>
        <w:tc>
          <w:tcPr>
            <w:tcW w:w="270" w:type="dxa"/>
          </w:tcPr>
          <w:p w14:paraId="3362059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27C4DD6" w14:textId="63B7C930" w:rsidR="0080124C" w:rsidRPr="00E00820" w:rsidRDefault="00E36C5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6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119,215</w:t>
            </w:r>
          </w:p>
        </w:tc>
        <w:tc>
          <w:tcPr>
            <w:tcW w:w="236" w:type="dxa"/>
          </w:tcPr>
          <w:p w14:paraId="05C2F37F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</w:tcPr>
          <w:p w14:paraId="23040011" w14:textId="6262A59D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65336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7B72A487" w14:textId="6053BBB1" w:rsidR="0080124C" w:rsidRPr="00E00820" w:rsidRDefault="00E36C59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6C5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3,078,338</w:t>
            </w:r>
          </w:p>
        </w:tc>
        <w:tc>
          <w:tcPr>
            <w:tcW w:w="269" w:type="dxa"/>
          </w:tcPr>
          <w:p w14:paraId="781EB744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D699F04" w14:textId="11652569" w:rsidR="0080124C" w:rsidRPr="00E00820" w:rsidRDefault="00A8176D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3,076,887</w:t>
            </w:r>
          </w:p>
        </w:tc>
      </w:tr>
      <w:tr w:rsidR="00F0333B" w:rsidRPr="00E00820" w14:paraId="12784B8F" w14:textId="77777777" w:rsidTr="008D27F8">
        <w:trPr>
          <w:cantSplit/>
          <w:trHeight w:val="144"/>
        </w:trPr>
        <w:tc>
          <w:tcPr>
            <w:tcW w:w="1980" w:type="dxa"/>
          </w:tcPr>
          <w:p w14:paraId="548288B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C35E2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FF9BD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40A5E3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CCE7A3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83470D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D8E90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vAlign w:val="bottom"/>
          </w:tcPr>
          <w:p w14:paraId="327088F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44046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266A1A5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807E0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</w:tcPr>
          <w:p w14:paraId="0F6F9B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BC99B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9623FE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93CE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</w:tcPr>
          <w:p w14:paraId="63E2638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10450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</w:tcPr>
          <w:p w14:paraId="4ADF5BD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D2F46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</w:tcPr>
          <w:p w14:paraId="38F8426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1861D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D6DD7E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FFD916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737EEB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73415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559EFE06" w14:textId="77777777" w:rsidR="00F0333B" w:rsidRPr="00E00820" w:rsidRDefault="00F0333B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4F840E6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1829B10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0124C" w:rsidRPr="00E00820" w14:paraId="322FE8B5" w14:textId="77777777" w:rsidTr="008D27F8">
        <w:trPr>
          <w:cantSplit/>
          <w:trHeight w:val="144"/>
        </w:trPr>
        <w:tc>
          <w:tcPr>
            <w:tcW w:w="1980" w:type="dxa"/>
          </w:tcPr>
          <w:p w14:paraId="2BF75869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00820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</w:t>
            </w:r>
            <w:r w:rsidRPr="00E0082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vAlign w:val="bottom"/>
          </w:tcPr>
          <w:p w14:paraId="4B07751B" w14:textId="12E36BCB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(11,884)</w:t>
            </w:r>
          </w:p>
        </w:tc>
        <w:tc>
          <w:tcPr>
            <w:tcW w:w="236" w:type="dxa"/>
            <w:vAlign w:val="bottom"/>
          </w:tcPr>
          <w:p w14:paraId="7824792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A48C009" w14:textId="076C1C9C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(34,108)</w:t>
            </w:r>
          </w:p>
        </w:tc>
        <w:tc>
          <w:tcPr>
            <w:tcW w:w="236" w:type="dxa"/>
            <w:vAlign w:val="bottom"/>
          </w:tcPr>
          <w:p w14:paraId="43FBDE47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308B2ECC" w14:textId="12439254" w:rsidR="0080124C" w:rsidRPr="00E00820" w:rsidRDefault="0026637E" w:rsidP="00A5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(2,433)</w:t>
            </w:r>
          </w:p>
        </w:tc>
        <w:tc>
          <w:tcPr>
            <w:tcW w:w="236" w:type="dxa"/>
            <w:vAlign w:val="bottom"/>
          </w:tcPr>
          <w:p w14:paraId="668F1C4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1B3BC2C8" w14:textId="01987EF0" w:rsidR="0080124C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(1,816)</w:t>
            </w:r>
          </w:p>
        </w:tc>
        <w:tc>
          <w:tcPr>
            <w:tcW w:w="270" w:type="dxa"/>
            <w:vAlign w:val="bottom"/>
          </w:tcPr>
          <w:p w14:paraId="5EAC2BF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E1FEDF0" w14:textId="47EDF940" w:rsidR="0080124C" w:rsidRPr="00E00820" w:rsidRDefault="0026637E" w:rsidP="00BE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2,097</w:t>
            </w:r>
          </w:p>
        </w:tc>
        <w:tc>
          <w:tcPr>
            <w:tcW w:w="236" w:type="dxa"/>
          </w:tcPr>
          <w:p w14:paraId="79F7DB0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792DD4A2" w14:textId="77777777" w:rsidR="0026637E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78BD63" w14:textId="0BD80469" w:rsidR="003568A5" w:rsidRPr="00E00820" w:rsidRDefault="0026637E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5,134</w:t>
            </w:r>
          </w:p>
        </w:tc>
        <w:tc>
          <w:tcPr>
            <w:tcW w:w="270" w:type="dxa"/>
          </w:tcPr>
          <w:p w14:paraId="0B065CEE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E27C166" w14:textId="4439AF5B" w:rsidR="0080124C" w:rsidRPr="00E00820" w:rsidRDefault="000F77E8" w:rsidP="00BE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</w:t>
            </w:r>
            <w:r w:rsidR="003D2C90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236" w:type="dxa"/>
          </w:tcPr>
          <w:p w14:paraId="26331C9B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6C4E051E" w14:textId="77777777" w:rsidR="000F77E8" w:rsidRDefault="000F77E8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8BF62C" w14:textId="279077BB" w:rsidR="0080124C" w:rsidRPr="00E00820" w:rsidRDefault="000F77E8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134,826</w:t>
            </w:r>
          </w:p>
        </w:tc>
        <w:tc>
          <w:tcPr>
            <w:tcW w:w="236" w:type="dxa"/>
          </w:tcPr>
          <w:p w14:paraId="736FD391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145CEF" w14:textId="44EC82D7" w:rsidR="0080124C" w:rsidRPr="00E00820" w:rsidRDefault="000F77E8" w:rsidP="00293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1,128</w:t>
            </w:r>
          </w:p>
        </w:tc>
        <w:tc>
          <w:tcPr>
            <w:tcW w:w="270" w:type="dxa"/>
          </w:tcPr>
          <w:p w14:paraId="3C3E0F05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12A872D" w14:textId="77777777" w:rsidR="000F77E8" w:rsidRDefault="000F77E8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17A981" w14:textId="3175D99F" w:rsidR="003568A5" w:rsidRPr="00E00820" w:rsidRDefault="000F77E8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(1,858)</w:t>
            </w:r>
          </w:p>
        </w:tc>
        <w:tc>
          <w:tcPr>
            <w:tcW w:w="270" w:type="dxa"/>
          </w:tcPr>
          <w:p w14:paraId="5ACE883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04D65DA" w14:textId="1C6B8871" w:rsidR="0080124C" w:rsidRPr="00E00820" w:rsidRDefault="000F77E8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19,78</w:t>
            </w:r>
            <w:r w:rsidR="003D2C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74491FED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1AC79946" w14:textId="3DC2EE8D" w:rsidR="0080124C" w:rsidRPr="00E00820" w:rsidRDefault="000F77E8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2,324</w:t>
            </w:r>
          </w:p>
        </w:tc>
        <w:tc>
          <w:tcPr>
            <w:tcW w:w="236" w:type="dxa"/>
            <w:vAlign w:val="bottom"/>
          </w:tcPr>
          <w:p w14:paraId="28BDAB80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4ACA4352" w14:textId="184B7D94" w:rsidR="0080124C" w:rsidRPr="00E00820" w:rsidRDefault="000F77E8" w:rsidP="00F43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95,2</w:t>
            </w:r>
            <w:r w:rsidR="003D2C90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269" w:type="dxa"/>
            <w:vAlign w:val="bottom"/>
          </w:tcPr>
          <w:p w14:paraId="4C856ECA" w14:textId="77777777" w:rsidR="0080124C" w:rsidRPr="00E00820" w:rsidRDefault="0080124C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09D45790" w14:textId="4A0C6775" w:rsidR="0080124C" w:rsidRPr="00E00820" w:rsidRDefault="000F77E8" w:rsidP="00801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104,502</w:t>
            </w:r>
          </w:p>
        </w:tc>
      </w:tr>
      <w:tr w:rsidR="00F0333B" w:rsidRPr="00E00820" w14:paraId="2E4E8E7B" w14:textId="77777777" w:rsidTr="008D27F8">
        <w:trPr>
          <w:cantSplit/>
          <w:trHeight w:val="144"/>
        </w:trPr>
        <w:tc>
          <w:tcPr>
            <w:tcW w:w="1980" w:type="dxa"/>
          </w:tcPr>
          <w:p w14:paraId="178E31C4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17E79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11D9A2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7B07AE7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867BF7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dxa"/>
            <w:vAlign w:val="bottom"/>
          </w:tcPr>
          <w:p w14:paraId="7F2A1ADD" w14:textId="0C579B9C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D55852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24E2D09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69D288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2BE676C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28709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14:paraId="49530DD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475D2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CC9B45" w14:textId="77777777" w:rsidR="00F0333B" w:rsidRPr="00E00820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D8F92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297DED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0B52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vAlign w:val="bottom"/>
          </w:tcPr>
          <w:p w14:paraId="6BC38C83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F25F8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38475AB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F44E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C59208A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21D8F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vAlign w:val="bottom"/>
          </w:tcPr>
          <w:p w14:paraId="5D74BF1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0DBEA2B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vAlign w:val="bottom"/>
          </w:tcPr>
          <w:p w14:paraId="2FB34764" w14:textId="77777777" w:rsidR="00F0333B" w:rsidRPr="00E00820" w:rsidRDefault="00F0333B" w:rsidP="00926F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0BC6A405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vAlign w:val="bottom"/>
          </w:tcPr>
          <w:p w14:paraId="5E8EFB61" w14:textId="77777777" w:rsidR="00F0333B" w:rsidRPr="00E00820" w:rsidRDefault="00F0333B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2DB0" w:rsidRPr="00E00820" w14:paraId="1C861F10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0076AC9B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63C876E5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E00820" w14:paraId="6A91167E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361BEF3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27E72C09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292DB0" w:rsidRPr="00E00820" w14:paraId="04D52DB5" w14:textId="77777777" w:rsidTr="008D27F8">
        <w:trPr>
          <w:cantSplit/>
          <w:trHeight w:val="270"/>
        </w:trPr>
        <w:tc>
          <w:tcPr>
            <w:tcW w:w="1980" w:type="dxa"/>
            <w:shd w:val="clear" w:color="auto" w:fill="FFFFFF" w:themeFill="background1"/>
            <w:vAlign w:val="bottom"/>
          </w:tcPr>
          <w:p w14:paraId="1241E5D8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vAlign w:val="bottom"/>
          </w:tcPr>
          <w:p w14:paraId="051B5694" w14:textId="77777777" w:rsidR="00292DB0" w:rsidRPr="00E00820" w:rsidRDefault="00292DB0" w:rsidP="00F05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044588B9" w14:textId="54B479AA" w:rsidR="00B829E6" w:rsidRPr="00E00820" w:rsidRDefault="00B829E6" w:rsidP="00FC6D60">
      <w:pPr>
        <w:pStyle w:val="BodyText2"/>
        <w:ind w:left="540"/>
        <w:rPr>
          <w:b/>
          <w:bCs/>
          <w:cs/>
        </w:rPr>
        <w:sectPr w:rsidR="00B829E6" w:rsidRPr="00E00820" w:rsidSect="00EE6A08">
          <w:headerReference w:type="default" r:id="rId14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7"/>
        <w:gridCol w:w="930"/>
        <w:gridCol w:w="270"/>
        <w:gridCol w:w="901"/>
        <w:gridCol w:w="238"/>
        <w:gridCol w:w="934"/>
        <w:gridCol w:w="236"/>
        <w:gridCol w:w="934"/>
        <w:gridCol w:w="269"/>
        <w:gridCol w:w="991"/>
      </w:tblGrid>
      <w:tr w:rsidR="000D6881" w:rsidRPr="00E00820" w14:paraId="4622A5CB" w14:textId="77777777" w:rsidTr="00292DB0">
        <w:trPr>
          <w:cantSplit/>
          <w:trHeight w:val="463"/>
        </w:trPr>
        <w:tc>
          <w:tcPr>
            <w:tcW w:w="2340" w:type="dxa"/>
            <w:shd w:val="clear" w:color="auto" w:fill="FFFFFF" w:themeFill="background1"/>
            <w:vAlign w:val="bottom"/>
          </w:tcPr>
          <w:p w14:paraId="447DB58C" w14:textId="77777777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7C1F00A" w14:textId="3C5A9D5A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D60" w:rsidRPr="00E00820" w14:paraId="72392B19" w14:textId="77777777" w:rsidTr="00292DB0">
        <w:trPr>
          <w:cantSplit/>
          <w:trHeight w:val="657"/>
        </w:trPr>
        <w:tc>
          <w:tcPr>
            <w:tcW w:w="2340" w:type="dxa"/>
            <w:shd w:val="clear" w:color="auto" w:fill="FFFFFF" w:themeFill="background1"/>
            <w:vAlign w:val="bottom"/>
          </w:tcPr>
          <w:p w14:paraId="302AE8F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7" w:type="dxa"/>
            <w:gridSpan w:val="3"/>
            <w:shd w:val="clear" w:color="auto" w:fill="FFFFFF" w:themeFill="background1"/>
            <w:vAlign w:val="bottom"/>
          </w:tcPr>
          <w:p w14:paraId="7937CC1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E00820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จำหน่ายแก๊สปิโตรเลียม</w:t>
            </w:r>
          </w:p>
        </w:tc>
        <w:tc>
          <w:tcPr>
            <w:tcW w:w="270" w:type="dxa"/>
            <w:shd w:val="clear" w:color="auto" w:fill="FFFFFF" w:themeFill="background1"/>
          </w:tcPr>
          <w:p w14:paraId="6C9DFE20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3" w:type="dxa"/>
            <w:gridSpan w:val="3"/>
            <w:shd w:val="clear" w:color="auto" w:fill="FFFFFF" w:themeFill="background1"/>
          </w:tcPr>
          <w:p w14:paraId="042AF50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00820">
              <w:rPr>
                <w:rFonts w:asciiTheme="majorBidi" w:hAnsiTheme="majorBidi" w:hint="cs"/>
                <w:sz w:val="30"/>
                <w:szCs w:val="30"/>
                <w:cs/>
              </w:rPr>
              <w:t>ส่วนงานบ</w:t>
            </w: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ริการ</w:t>
            </w:r>
          </w:p>
          <w:p w14:paraId="7F07F56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F5F1A2E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shd w:val="clear" w:color="auto" w:fill="FFFFFF" w:themeFill="background1"/>
            <w:vAlign w:val="bottom"/>
          </w:tcPr>
          <w:p w14:paraId="2E7C50E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6881" w:rsidRPr="00E00820" w14:paraId="31EC4B02" w14:textId="77777777" w:rsidTr="00292DB0">
        <w:trPr>
          <w:cantSplit/>
          <w:trHeight w:val="445"/>
        </w:trPr>
        <w:tc>
          <w:tcPr>
            <w:tcW w:w="2340" w:type="dxa"/>
            <w:shd w:val="clear" w:color="auto" w:fill="FFFFFF" w:themeFill="background1"/>
            <w:vAlign w:val="bottom"/>
          </w:tcPr>
          <w:p w14:paraId="70261DE8" w14:textId="77777777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  <w:shd w:val="clear" w:color="auto" w:fill="FFFFFF" w:themeFill="background1"/>
            <w:vAlign w:val="bottom"/>
          </w:tcPr>
          <w:p w14:paraId="54F0B8BF" w14:textId="748A259A" w:rsidR="000D6881" w:rsidRPr="00E00820" w:rsidRDefault="000D6881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6D60" w:rsidRPr="00E00820" w14:paraId="74A100C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  <w:vAlign w:val="bottom"/>
          </w:tcPr>
          <w:p w14:paraId="6649A3B1" w14:textId="77777777" w:rsidR="00FC6D60" w:rsidRDefault="00FC6D60" w:rsidP="003B3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B3B4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  <w:p w14:paraId="63CD17FD" w14:textId="1BB035D5" w:rsidR="003B3B49" w:rsidRPr="00E00820" w:rsidRDefault="003B3B49" w:rsidP="003B3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E1E2C2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691064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4AA7C0E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FFFFFF" w:themeFill="background1"/>
          </w:tcPr>
          <w:p w14:paraId="0B65E9A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5FC1407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FFFFFF" w:themeFill="background1"/>
            <w:vAlign w:val="bottom"/>
          </w:tcPr>
          <w:p w14:paraId="13D43503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F0264A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9DBDC6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72A2C8F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6A05518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691563C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C6D60" w:rsidRPr="00E00820" w14:paraId="2EAB21C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FA7194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</w:t>
            </w:r>
          </w:p>
          <w:p w14:paraId="28816394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6D5F3BE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8F484BB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3794E96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6CBDF3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363F8BB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EE09911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95CFEF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FAEF34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5B78338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2C31DD6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0086F8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D60" w:rsidRPr="00E00820" w14:paraId="0604DA1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63A93D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045CDA9" w14:textId="41749F5A" w:rsidR="00FC6D60" w:rsidRPr="00E00820" w:rsidRDefault="0000652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sz w:val="30"/>
                <w:szCs w:val="30"/>
              </w:rPr>
              <w:t>509,91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  <w:shd w:val="clear" w:color="auto" w:fill="FFFFFF" w:themeFill="background1"/>
          </w:tcPr>
          <w:p w14:paraId="50EF954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123F7AB3" w14:textId="760564BA" w:rsidR="00FC6D60" w:rsidRPr="00E00820" w:rsidRDefault="00A8176D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sz w:val="30"/>
                <w:szCs w:val="30"/>
              </w:rPr>
              <w:t>742,389</w:t>
            </w:r>
          </w:p>
        </w:tc>
        <w:tc>
          <w:tcPr>
            <w:tcW w:w="270" w:type="dxa"/>
            <w:shd w:val="clear" w:color="auto" w:fill="FFFFFF" w:themeFill="background1"/>
          </w:tcPr>
          <w:p w14:paraId="2852E2B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0ECF8CF3" w14:textId="39E2A414" w:rsidR="00FC6D60" w:rsidRPr="00E00820" w:rsidRDefault="0000652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sz w:val="30"/>
                <w:szCs w:val="30"/>
              </w:rPr>
              <w:t>103,40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  <w:shd w:val="clear" w:color="auto" w:fill="FFFFFF" w:themeFill="background1"/>
          </w:tcPr>
          <w:p w14:paraId="4B5F084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17CDD9B3" w14:textId="47F5F4DA" w:rsidR="00FC6D60" w:rsidRPr="00E00820" w:rsidRDefault="00A8176D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379,210</w:t>
            </w:r>
          </w:p>
        </w:tc>
        <w:tc>
          <w:tcPr>
            <w:tcW w:w="236" w:type="dxa"/>
            <w:shd w:val="clear" w:color="auto" w:fill="FFFFFF" w:themeFill="background1"/>
          </w:tcPr>
          <w:p w14:paraId="4F25613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80EABB4" w14:textId="7E72DB4F" w:rsidR="00FC6D60" w:rsidRPr="00E00820" w:rsidRDefault="0000652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sz w:val="30"/>
                <w:szCs w:val="30"/>
              </w:rPr>
              <w:t>613,32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FFFFFF" w:themeFill="background1"/>
          </w:tcPr>
          <w:p w14:paraId="15DE11D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035F9C89" w14:textId="3E9728E9" w:rsidR="00FC6D60" w:rsidRPr="00E00820" w:rsidRDefault="00A8176D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1,121,599</w:t>
            </w:r>
          </w:p>
        </w:tc>
      </w:tr>
      <w:tr w:rsidR="003436D9" w:rsidRPr="00E00820" w14:paraId="4F0BFE0C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032E4453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FFD396" w14:textId="02A4E51A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509,917</w:t>
            </w:r>
          </w:p>
        </w:tc>
        <w:tc>
          <w:tcPr>
            <w:tcW w:w="237" w:type="dxa"/>
            <w:shd w:val="clear" w:color="auto" w:fill="FFFFFF" w:themeFill="background1"/>
          </w:tcPr>
          <w:p w14:paraId="1164D426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2B7830" w14:textId="61FD50E4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742,389</w:t>
            </w:r>
          </w:p>
        </w:tc>
        <w:tc>
          <w:tcPr>
            <w:tcW w:w="270" w:type="dxa"/>
            <w:shd w:val="clear" w:color="auto" w:fill="FFFFFF" w:themeFill="background1"/>
          </w:tcPr>
          <w:p w14:paraId="72AEC71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18AEA6" w14:textId="5964B8E7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103,404</w:t>
            </w:r>
          </w:p>
        </w:tc>
        <w:tc>
          <w:tcPr>
            <w:tcW w:w="238" w:type="dxa"/>
            <w:shd w:val="clear" w:color="auto" w:fill="FFFFFF" w:themeFill="background1"/>
          </w:tcPr>
          <w:p w14:paraId="6BF0E25B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328A4EA" w14:textId="5BFE9139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379,210</w:t>
            </w:r>
          </w:p>
        </w:tc>
        <w:tc>
          <w:tcPr>
            <w:tcW w:w="236" w:type="dxa"/>
            <w:shd w:val="clear" w:color="auto" w:fill="FFFFFF" w:themeFill="background1"/>
          </w:tcPr>
          <w:p w14:paraId="194B4F32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929EEC1" w14:textId="2BA191F7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613,321</w:t>
            </w:r>
          </w:p>
        </w:tc>
        <w:tc>
          <w:tcPr>
            <w:tcW w:w="269" w:type="dxa"/>
            <w:shd w:val="clear" w:color="auto" w:fill="FFFFFF" w:themeFill="background1"/>
          </w:tcPr>
          <w:p w14:paraId="58B947CA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03FCF4" w14:textId="7613E008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1,121,599</w:t>
            </w:r>
          </w:p>
        </w:tc>
      </w:tr>
      <w:tr w:rsidR="00FC6D60" w:rsidRPr="00EE6A08" w14:paraId="44006A42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A1DF14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9BEA969" w14:textId="77777777" w:rsidR="00FC6D60" w:rsidRPr="00EE6A08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7275C87B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B98FE63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763DE6E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58D9D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14AA93BB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EF2395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D8F62C0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0CC41FB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170C190C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6299330" w14:textId="77777777" w:rsidR="00FC6D60" w:rsidRPr="00EE6A08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6D60" w:rsidRPr="00E00820" w14:paraId="7C58E2C6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EF94D4D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D176F52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716694B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21D2272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635EDC0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2DEE90A7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34302F7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37997EB6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69ED27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65FD5B4C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FFFFFF" w:themeFill="background1"/>
          </w:tcPr>
          <w:p w14:paraId="43A46FA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</w:tcPr>
          <w:p w14:paraId="165CACAB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36D9" w:rsidRPr="00E00820" w14:paraId="1B01DDEB" w14:textId="77777777" w:rsidTr="008412CB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7900D125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F64652A" w14:textId="6D6C0621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sz w:val="30"/>
                <w:szCs w:val="30"/>
              </w:rPr>
              <w:t>509,917</w:t>
            </w:r>
          </w:p>
        </w:tc>
        <w:tc>
          <w:tcPr>
            <w:tcW w:w="237" w:type="dxa"/>
            <w:shd w:val="clear" w:color="auto" w:fill="FFFFFF" w:themeFill="background1"/>
          </w:tcPr>
          <w:p w14:paraId="3989C550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5636BB8" w14:textId="12EE6DA2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sz w:val="30"/>
                <w:szCs w:val="30"/>
              </w:rPr>
              <w:t>742,389</w:t>
            </w:r>
          </w:p>
        </w:tc>
        <w:tc>
          <w:tcPr>
            <w:tcW w:w="270" w:type="dxa"/>
            <w:shd w:val="clear" w:color="auto" w:fill="FFFFFF" w:themeFill="background1"/>
          </w:tcPr>
          <w:p w14:paraId="02287400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</w:tcPr>
          <w:p w14:paraId="64F6C4BE" w14:textId="0C55E760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FFFFFF" w:themeFill="background1"/>
          </w:tcPr>
          <w:p w14:paraId="69E69553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4DFB7C00" w14:textId="70D9CFE1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3D0E69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02AF97C" w14:textId="57950E64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sz w:val="30"/>
                <w:szCs w:val="30"/>
              </w:rPr>
              <w:t>509,917</w:t>
            </w:r>
          </w:p>
        </w:tc>
        <w:tc>
          <w:tcPr>
            <w:tcW w:w="269" w:type="dxa"/>
            <w:shd w:val="clear" w:color="auto" w:fill="FFFFFF" w:themeFill="background1"/>
          </w:tcPr>
          <w:p w14:paraId="4BB1E09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0201D2D5" w14:textId="05F8C5A1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sz w:val="30"/>
                <w:szCs w:val="30"/>
              </w:rPr>
              <w:t>742,389</w:t>
            </w:r>
          </w:p>
        </w:tc>
      </w:tr>
      <w:tr w:rsidR="003436D9" w:rsidRPr="00E00820" w14:paraId="0EC7770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1AB3E1E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7AC2CB" w14:textId="569A0792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2D8F9A92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29AF0C" w14:textId="5FF0AC47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4F2D61A9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086571" w14:textId="6B67F786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  <w:tc>
          <w:tcPr>
            <w:tcW w:w="238" w:type="dxa"/>
            <w:shd w:val="clear" w:color="auto" w:fill="FFFFFF" w:themeFill="background1"/>
          </w:tcPr>
          <w:p w14:paraId="2C2859BF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07C8FC" w14:textId="5C38060A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sz w:val="30"/>
                <w:szCs w:val="30"/>
              </w:rPr>
              <w:t>379,210</w:t>
            </w:r>
          </w:p>
        </w:tc>
        <w:tc>
          <w:tcPr>
            <w:tcW w:w="236" w:type="dxa"/>
            <w:shd w:val="clear" w:color="auto" w:fill="FFFFFF" w:themeFill="background1"/>
          </w:tcPr>
          <w:p w14:paraId="7CB621CB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3B5610" w14:textId="6A2C2242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sz w:val="30"/>
                <w:szCs w:val="30"/>
              </w:rPr>
              <w:t>103,404</w:t>
            </w:r>
          </w:p>
        </w:tc>
        <w:tc>
          <w:tcPr>
            <w:tcW w:w="269" w:type="dxa"/>
            <w:shd w:val="clear" w:color="auto" w:fill="FFFFFF" w:themeFill="background1"/>
          </w:tcPr>
          <w:p w14:paraId="6961A49D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F4FE2A" w14:textId="6FA7FAFC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sz w:val="30"/>
                <w:szCs w:val="30"/>
              </w:rPr>
              <w:t>379,210</w:t>
            </w:r>
          </w:p>
        </w:tc>
      </w:tr>
      <w:tr w:rsidR="003436D9" w:rsidRPr="00E00820" w14:paraId="6C3E8924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152D7B32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CDBDD1F" w14:textId="7C8B49A5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509,917</w:t>
            </w:r>
          </w:p>
        </w:tc>
        <w:tc>
          <w:tcPr>
            <w:tcW w:w="237" w:type="dxa"/>
            <w:shd w:val="clear" w:color="auto" w:fill="FFFFFF" w:themeFill="background1"/>
          </w:tcPr>
          <w:p w14:paraId="69BEAB53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2BF90C7" w14:textId="55B6F6AB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742,389</w:t>
            </w:r>
          </w:p>
        </w:tc>
        <w:tc>
          <w:tcPr>
            <w:tcW w:w="270" w:type="dxa"/>
            <w:shd w:val="clear" w:color="auto" w:fill="FFFFFF" w:themeFill="background1"/>
          </w:tcPr>
          <w:p w14:paraId="1A220547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31263F" w14:textId="4E89450D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103,404</w:t>
            </w:r>
          </w:p>
        </w:tc>
        <w:tc>
          <w:tcPr>
            <w:tcW w:w="238" w:type="dxa"/>
            <w:shd w:val="clear" w:color="auto" w:fill="FFFFFF" w:themeFill="background1"/>
          </w:tcPr>
          <w:p w14:paraId="4695143B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035F100" w14:textId="1606B49A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379,210</w:t>
            </w:r>
          </w:p>
        </w:tc>
        <w:tc>
          <w:tcPr>
            <w:tcW w:w="236" w:type="dxa"/>
            <w:shd w:val="clear" w:color="auto" w:fill="FFFFFF" w:themeFill="background1"/>
          </w:tcPr>
          <w:p w14:paraId="106B777A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5D33B12" w14:textId="1B87B3DD" w:rsidR="003436D9" w:rsidRPr="00E00820" w:rsidRDefault="00006520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65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613,321</w:t>
            </w:r>
          </w:p>
        </w:tc>
        <w:tc>
          <w:tcPr>
            <w:tcW w:w="269" w:type="dxa"/>
            <w:shd w:val="clear" w:color="auto" w:fill="FFFFFF" w:themeFill="background1"/>
          </w:tcPr>
          <w:p w14:paraId="138DDA6A" w14:textId="77777777" w:rsidR="003436D9" w:rsidRPr="00E00820" w:rsidRDefault="003436D9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00C2D0" w14:textId="733D1E67" w:rsidR="003436D9" w:rsidRPr="00E00820" w:rsidRDefault="00A8176D" w:rsidP="00343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7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1,121,599</w:t>
            </w:r>
          </w:p>
        </w:tc>
      </w:tr>
      <w:tr w:rsidR="00FC6D60" w:rsidRPr="00E00820" w14:paraId="22A2D4BB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36201347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7906589" w14:textId="77777777" w:rsidR="00FC6D60" w:rsidRPr="00E00820" w:rsidRDefault="00FC6D60" w:rsidP="00FC6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993EAF9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4AAA20C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BB7853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A7DBD62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FFFFFF" w:themeFill="background1"/>
          </w:tcPr>
          <w:p w14:paraId="54D739EF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5FD65DC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DD8F1A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46BBD415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2EC414DA" w14:textId="77777777" w:rsidR="00FC6D60" w:rsidRPr="00E00820" w:rsidRDefault="00FC6D60" w:rsidP="0031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3360C643" w14:textId="77777777" w:rsidR="00FC6D60" w:rsidRPr="00E00820" w:rsidRDefault="00FC6D60" w:rsidP="00D50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6718" w:rsidRPr="00E00820" w14:paraId="3CC26880" w14:textId="77777777" w:rsidTr="00292DB0">
        <w:trPr>
          <w:cantSplit/>
          <w:trHeight w:val="144"/>
        </w:trPr>
        <w:tc>
          <w:tcPr>
            <w:tcW w:w="2340" w:type="dxa"/>
            <w:shd w:val="clear" w:color="auto" w:fill="FFFFFF" w:themeFill="background1"/>
          </w:tcPr>
          <w:p w14:paraId="5BC7BBFC" w14:textId="77777777" w:rsidR="00ED6718" w:rsidRPr="00E00820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082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ตามส่วน</w:t>
            </w:r>
            <w:r w:rsidRPr="00E0082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งานก่อนหักภาษีเงินได้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839947" w14:textId="567D056F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22,966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0B9BED65" w14:textId="77777777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FFFFFF" w:themeFill="background1"/>
            <w:vAlign w:val="bottom"/>
          </w:tcPr>
          <w:p w14:paraId="77EF02CC" w14:textId="15465436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(10,903)</w:t>
            </w:r>
          </w:p>
        </w:tc>
        <w:tc>
          <w:tcPr>
            <w:tcW w:w="270" w:type="dxa"/>
            <w:shd w:val="clear" w:color="auto" w:fill="FFFFFF" w:themeFill="background1"/>
          </w:tcPr>
          <w:p w14:paraId="274B3469" w14:textId="77777777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 w:themeFill="background1"/>
            <w:vAlign w:val="bottom"/>
          </w:tcPr>
          <w:p w14:paraId="0B2673FE" w14:textId="461949C6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9,270</w:t>
            </w:r>
          </w:p>
        </w:tc>
        <w:tc>
          <w:tcPr>
            <w:tcW w:w="238" w:type="dxa"/>
            <w:shd w:val="clear" w:color="auto" w:fill="FFFFFF" w:themeFill="background1"/>
          </w:tcPr>
          <w:p w14:paraId="5D3C9490" w14:textId="77777777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</w:tcPr>
          <w:p w14:paraId="53300692" w14:textId="77777777" w:rsidR="00ED6718" w:rsidRPr="004C4C9D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156D4C" w14:textId="7479007A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44,014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0EFBEB" w14:textId="77777777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FFFFFF" w:themeFill="background1"/>
            <w:vAlign w:val="bottom"/>
          </w:tcPr>
          <w:p w14:paraId="36E30ADD" w14:textId="611448AC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32,236</w:t>
            </w:r>
          </w:p>
        </w:tc>
        <w:tc>
          <w:tcPr>
            <w:tcW w:w="269" w:type="dxa"/>
            <w:shd w:val="clear" w:color="auto" w:fill="FFFFFF" w:themeFill="background1"/>
            <w:vAlign w:val="bottom"/>
          </w:tcPr>
          <w:p w14:paraId="3F24855F" w14:textId="77777777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 w:themeFill="background1"/>
            <w:vAlign w:val="bottom"/>
          </w:tcPr>
          <w:p w14:paraId="771D5E95" w14:textId="6234CE2B" w:rsidR="00ED6718" w:rsidRPr="00CF5AC7" w:rsidRDefault="00ED6718" w:rsidP="00ED6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33,111</w:t>
            </w:r>
          </w:p>
        </w:tc>
      </w:tr>
    </w:tbl>
    <w:p w14:paraId="704B37E7" w14:textId="77777777" w:rsidR="00CF5AC7" w:rsidRDefault="00CF5AC7" w:rsidP="004C4C9D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287BDD8B" w14:textId="30CE2AC3" w:rsidR="007533AA" w:rsidRPr="00CF743F" w:rsidRDefault="007533AA" w:rsidP="00CF743F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CF743F">
        <w:rPr>
          <w:rFonts w:asciiTheme="majorHAnsi" w:hAnsiTheme="majorHAnsi"/>
          <w:b/>
          <w:bCs/>
          <w:cs/>
        </w:rPr>
        <w:t>ใบสำคัญแสดงสิทธิที่จะซื้อหุ้นสามัญ</w:t>
      </w:r>
    </w:p>
    <w:p w14:paraId="52AA5B59" w14:textId="0C4E5C2F" w:rsidR="007533AA" w:rsidRDefault="007533AA" w:rsidP="003223F2">
      <w:pPr>
        <w:pStyle w:val="BodyText2"/>
        <w:tabs>
          <w:tab w:val="left" w:pos="540"/>
        </w:tabs>
        <w:ind w:left="540"/>
        <w:rPr>
          <w:rFonts w:asciiTheme="majorHAnsi" w:hAnsiTheme="majorHAnsi"/>
          <w:b/>
          <w:bCs/>
        </w:rPr>
      </w:pPr>
    </w:p>
    <w:p w14:paraId="35333F3B" w14:textId="6DA8BA70" w:rsidR="003223F2" w:rsidRPr="002C38B1" w:rsidRDefault="00D103AC" w:rsidP="002C38B1">
      <w:pPr>
        <w:pStyle w:val="BodyText2"/>
        <w:tabs>
          <w:tab w:val="left" w:pos="540"/>
        </w:tabs>
        <w:ind w:left="540"/>
        <w:rPr>
          <w:rFonts w:asciiTheme="majorHAnsi" w:hAnsiTheme="majorHAnsi"/>
          <w:cs/>
          <w:lang w:val="en-US"/>
        </w:rPr>
      </w:pPr>
      <w:r w:rsidRPr="002C38B1">
        <w:rPr>
          <w:rFonts w:asciiTheme="majorHAnsi" w:hAnsiTheme="majorHAnsi"/>
          <w:cs/>
        </w:rPr>
        <w:t xml:space="preserve">เมื่อวันที่ </w:t>
      </w:r>
      <w:r w:rsidRPr="002C38B1">
        <w:rPr>
          <w:rFonts w:asciiTheme="majorHAnsi" w:hAnsiTheme="majorHAnsi"/>
          <w:lang w:val="en-US"/>
        </w:rPr>
        <w:t xml:space="preserve">29 </w:t>
      </w:r>
      <w:r>
        <w:rPr>
          <w:rFonts w:asciiTheme="majorHAnsi" w:hAnsiTheme="majorHAnsi" w:hint="cs"/>
          <w:cs/>
          <w:lang w:val="en-US"/>
        </w:rPr>
        <w:t xml:space="preserve">มกราคม </w:t>
      </w:r>
      <w:r>
        <w:rPr>
          <w:rFonts w:asciiTheme="majorHAnsi" w:hAnsiTheme="majorHAnsi"/>
          <w:lang w:val="en-US"/>
        </w:rPr>
        <w:t>2559</w:t>
      </w:r>
      <w:r>
        <w:rPr>
          <w:rFonts w:asciiTheme="majorHAnsi" w:hAnsiTheme="majorHAnsi" w:hint="cs"/>
          <w:cs/>
          <w:lang w:val="en-US"/>
        </w:rPr>
        <w:t xml:space="preserve"> บริษัทได้ออกใบสำคัญแสดงสิทธิที่จะซื้อหุ้นสามัญเพื่อเสนอขายให้แก่ผู้ถือหุ้นสามัญเดิมของบริษัท โดยมีรายละเอียดดังนี้</w:t>
      </w:r>
    </w:p>
    <w:p w14:paraId="68B71FD3" w14:textId="0F8A748B" w:rsidR="00307F2E" w:rsidRDefault="00307F2E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DA5A5D4" w14:textId="283A3577" w:rsidR="00D103AC" w:rsidRDefault="00D103AC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>
        <w:rPr>
          <w:rFonts w:asciiTheme="minorBidi" w:hAnsiTheme="minorBidi" w:cstheme="minorBidi" w:hint="cs"/>
          <w:sz w:val="30"/>
          <w:szCs w:val="30"/>
          <w:cs/>
        </w:rPr>
        <w:t>ประเภทใบสำคัญแสดงสิทธิ</w:t>
      </w:r>
      <w:r>
        <w:rPr>
          <w:rFonts w:asciiTheme="minorBidi" w:hAnsiTheme="minorBidi" w:cstheme="minorBidi"/>
          <w:sz w:val="30"/>
          <w:szCs w:val="30"/>
          <w:cs/>
        </w:rPr>
        <w:tab/>
      </w:r>
      <w:r>
        <w:rPr>
          <w:rFonts w:asciiTheme="minorBidi" w:hAnsiTheme="minorBidi" w:cstheme="minorBidi"/>
          <w:sz w:val="30"/>
          <w:szCs w:val="30"/>
          <w:lang w:val="en-US"/>
        </w:rPr>
        <w:t xml:space="preserve">: </w:t>
      </w:r>
      <w:r>
        <w:rPr>
          <w:rFonts w:asciiTheme="minorBidi" w:hAnsiTheme="minorBidi" w:cstheme="minorBidi"/>
          <w:sz w:val="30"/>
          <w:szCs w:val="30"/>
          <w:lang w:val="en-US"/>
        </w:rPr>
        <w:tab/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ชนิดระบุชื่อผู้ถือ และโอนเปลี่ยนมือได้</w:t>
      </w:r>
    </w:p>
    <w:p w14:paraId="5C21D9D0" w14:textId="279C91A8" w:rsidR="00D103AC" w:rsidRDefault="00D103AC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อายุของใบสำคัญแสดงสิทธิ</w:t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lang w:val="en-US"/>
        </w:rPr>
        <w:t>:</w:t>
      </w:r>
      <w:r>
        <w:rPr>
          <w:rFonts w:asciiTheme="minorBidi" w:hAnsiTheme="minorBidi" w:cstheme="minorBidi"/>
          <w:sz w:val="30"/>
          <w:szCs w:val="30"/>
          <w:lang w:val="en-US"/>
        </w:rPr>
        <w:tab/>
        <w:t>5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ปี</w:t>
      </w:r>
      <w:r>
        <w:rPr>
          <w:rFonts w:asciiTheme="minorBidi" w:hAnsiTheme="minorBidi" w:cstheme="minorBidi"/>
          <w:sz w:val="30"/>
          <w:szCs w:val="30"/>
          <w:lang w:val="en-US"/>
        </w:rPr>
        <w:t xml:space="preserve"> 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นับตั้งแต่วันที่ออกและจัดสรรใบสำคัญแสดงสิทธิ</w:t>
      </w:r>
    </w:p>
    <w:p w14:paraId="3C8CA26A" w14:textId="60792F97" w:rsidR="00D103AC" w:rsidRDefault="00D103AC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จำนวน</w:t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lang w:val="en-US"/>
        </w:rPr>
        <w:t>:</w:t>
      </w:r>
      <w:r>
        <w:rPr>
          <w:rFonts w:asciiTheme="minorBidi" w:hAnsiTheme="minorBidi" w:cstheme="minorBidi"/>
          <w:sz w:val="30"/>
          <w:szCs w:val="30"/>
          <w:lang w:val="en-US"/>
        </w:rPr>
        <w:tab/>
        <w:t xml:space="preserve">399,999,874 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หน่วย</w:t>
      </w:r>
    </w:p>
    <w:p w14:paraId="24238EE5" w14:textId="350679CD" w:rsidR="00D103AC" w:rsidRDefault="00D103AC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สัดส่วนเสนอขาย</w:t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lang w:val="en-US"/>
        </w:rPr>
        <w:t>:</w:t>
      </w:r>
      <w:r>
        <w:rPr>
          <w:rFonts w:asciiTheme="minorBidi" w:hAnsiTheme="minorBidi" w:cstheme="minorBidi"/>
          <w:sz w:val="30"/>
          <w:szCs w:val="30"/>
          <w:lang w:val="en-US"/>
        </w:rPr>
        <w:tab/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หุ้นสามัญเดิม </w:t>
      </w:r>
      <w:r>
        <w:rPr>
          <w:rFonts w:asciiTheme="minorBidi" w:hAnsiTheme="minorBidi" w:cstheme="minorBidi"/>
          <w:sz w:val="30"/>
          <w:szCs w:val="30"/>
          <w:lang w:val="en-US"/>
        </w:rPr>
        <w:t>2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หุ้น ต่อใบสำคัญแสดงสิทธิ </w:t>
      </w:r>
      <w:r>
        <w:rPr>
          <w:rFonts w:asciiTheme="minorBidi" w:hAnsiTheme="minorBidi" w:cstheme="minorBidi"/>
          <w:sz w:val="30"/>
          <w:szCs w:val="30"/>
          <w:lang w:val="en-US"/>
        </w:rPr>
        <w:t>1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หน่วย</w:t>
      </w:r>
    </w:p>
    <w:p w14:paraId="547B716F" w14:textId="1340FD8D" w:rsidR="00D103AC" w:rsidRDefault="00D103AC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ราคาเสนอขาย </w:t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lang w:val="en-US"/>
        </w:rPr>
        <w:t>:</w:t>
      </w:r>
      <w:r>
        <w:rPr>
          <w:rFonts w:asciiTheme="minorBidi" w:hAnsiTheme="minorBidi" w:cstheme="minorBidi"/>
          <w:sz w:val="30"/>
          <w:szCs w:val="30"/>
          <w:lang w:val="en-US"/>
        </w:rPr>
        <w:tab/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หน่วยละ </w:t>
      </w:r>
      <w:r>
        <w:rPr>
          <w:rFonts w:asciiTheme="minorBidi" w:hAnsiTheme="minorBidi" w:cstheme="minorBidi"/>
          <w:sz w:val="30"/>
          <w:szCs w:val="30"/>
          <w:lang w:val="en-US"/>
        </w:rPr>
        <w:t>0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บาท</w:t>
      </w:r>
    </w:p>
    <w:p w14:paraId="3F4BC20B" w14:textId="2161AF15" w:rsidR="00CF5AC7" w:rsidRDefault="00CF5AC7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3B867E03" w14:textId="77777777" w:rsidR="008A03B0" w:rsidRPr="002C38B1" w:rsidRDefault="008A03B0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2F3D1055" w14:textId="77777777" w:rsidR="00120E05" w:rsidRPr="00E00820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E00820">
        <w:rPr>
          <w:rFonts w:asciiTheme="minorBidi" w:hAnsiTheme="minorBidi" w:cstheme="minorBidi"/>
          <w:sz w:val="30"/>
          <w:szCs w:val="30"/>
          <w:cs/>
        </w:rPr>
        <w:t>อัตราการใช้สิทธิซื้อหุ้นสามัญ</w:t>
      </w:r>
      <w:r w:rsidRPr="00E00820">
        <w:rPr>
          <w:rFonts w:asciiTheme="minorBidi" w:hAnsiTheme="minorBidi" w:cstheme="minorBidi"/>
          <w:sz w:val="30"/>
          <w:szCs w:val="30"/>
          <w:cs/>
        </w:rPr>
        <w:tab/>
      </w:r>
      <w:r w:rsidRPr="00E00820">
        <w:rPr>
          <w:rFonts w:asciiTheme="minorBidi" w:hAnsiTheme="minorBidi" w:cstheme="minorBidi"/>
          <w:sz w:val="30"/>
          <w:szCs w:val="30"/>
        </w:rPr>
        <w:t>:</w:t>
      </w:r>
      <w:r w:rsidRPr="00E00820">
        <w:rPr>
          <w:rFonts w:asciiTheme="minorBidi" w:hAnsiTheme="minorBidi" w:cstheme="minorBidi"/>
          <w:sz w:val="30"/>
          <w:szCs w:val="30"/>
        </w:rPr>
        <w:tab/>
      </w:r>
      <w:r w:rsidRPr="00E00820">
        <w:rPr>
          <w:rFonts w:asciiTheme="minorBidi" w:hAnsiTheme="minorBidi" w:cstheme="minorBidi"/>
          <w:sz w:val="30"/>
          <w:szCs w:val="30"/>
          <w:cs/>
        </w:rPr>
        <w:t xml:space="preserve">ใบสำคัญแสดงสิทธิ </w:t>
      </w:r>
      <w:r w:rsidRPr="00E00820">
        <w:rPr>
          <w:rFonts w:asciiTheme="minorBidi" w:hAnsiTheme="minorBidi" w:cstheme="minorBidi"/>
          <w:sz w:val="30"/>
          <w:szCs w:val="30"/>
        </w:rPr>
        <w:t>1</w:t>
      </w:r>
      <w:r w:rsidRPr="00E00820">
        <w:rPr>
          <w:rFonts w:asciiTheme="minorBidi" w:hAnsiTheme="minorBidi" w:cstheme="minorBidi"/>
          <w:sz w:val="30"/>
          <w:szCs w:val="30"/>
          <w:cs/>
        </w:rPr>
        <w:t xml:space="preserve"> หน่วยมีสิทธิซื้อหุ้นสามัญได้ </w:t>
      </w:r>
      <w:r w:rsidRPr="00E00820">
        <w:rPr>
          <w:rFonts w:asciiTheme="minorBidi" w:hAnsiTheme="minorBidi" w:cstheme="minorBidi"/>
          <w:sz w:val="30"/>
          <w:szCs w:val="30"/>
        </w:rPr>
        <w:t xml:space="preserve">1.12 </w:t>
      </w:r>
      <w:r w:rsidRPr="00E00820">
        <w:rPr>
          <w:rFonts w:asciiTheme="minorBidi" w:hAnsiTheme="minorBidi" w:cstheme="minorBidi"/>
          <w:sz w:val="30"/>
          <w:szCs w:val="30"/>
          <w:cs/>
        </w:rPr>
        <w:t>หุ้น</w:t>
      </w:r>
    </w:p>
    <w:p w14:paraId="54A84A18" w14:textId="4A19367B" w:rsidR="00120E05" w:rsidRPr="00E00820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3456"/>
        <w:jc w:val="thaiDistribute"/>
        <w:rPr>
          <w:rFonts w:asciiTheme="minorBidi" w:hAnsiTheme="minorBidi" w:cstheme="minorBidi"/>
          <w:i/>
          <w:iCs/>
          <w:spacing w:val="-4"/>
          <w:sz w:val="30"/>
          <w:szCs w:val="30"/>
        </w:rPr>
      </w:pPr>
      <w:r w:rsidRPr="00E00820">
        <w:rPr>
          <w:rFonts w:asciiTheme="minorBidi" w:hAnsiTheme="minorBidi" w:cstheme="minorBidi"/>
          <w:i/>
          <w:iCs/>
          <w:sz w:val="30"/>
          <w:szCs w:val="30"/>
        </w:rPr>
        <w:tab/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(2562: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ใบสำคัญแสดงสิทธิ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</w:rPr>
        <w:t xml:space="preserve">1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หน่วยมีสิทธิซื้อหุ้นสามัญได้ 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</w:rPr>
        <w:t>1.07</w:t>
      </w:r>
      <w:r w:rsidRPr="00E00820">
        <w:rPr>
          <w:rFonts w:asciiTheme="minorBidi" w:hAnsiTheme="minorBidi" w:cstheme="minorBidi"/>
          <w:i/>
          <w:iCs/>
          <w:spacing w:val="-4"/>
          <w:sz w:val="30"/>
          <w:szCs w:val="30"/>
          <w:cs/>
        </w:rPr>
        <w:t xml:space="preserve"> หุ้น)</w:t>
      </w:r>
    </w:p>
    <w:p w14:paraId="572F63EB" w14:textId="2EBD9584" w:rsidR="00120E05" w:rsidRDefault="00120E05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i/>
          <w:iCs/>
          <w:sz w:val="30"/>
          <w:szCs w:val="30"/>
        </w:rPr>
      </w:pPr>
      <w:r w:rsidRPr="00E00820">
        <w:rPr>
          <w:rFonts w:asciiTheme="minorBidi" w:hAnsiTheme="minorBidi" w:cstheme="minorBidi"/>
          <w:sz w:val="30"/>
          <w:szCs w:val="30"/>
          <w:cs/>
        </w:rPr>
        <w:t>ราคาใช้สิทธิ</w:t>
      </w:r>
      <w:r w:rsidRPr="00E00820">
        <w:rPr>
          <w:rFonts w:asciiTheme="minorBidi" w:hAnsiTheme="minorBidi" w:cstheme="minorBidi"/>
          <w:sz w:val="30"/>
          <w:szCs w:val="30"/>
          <w:cs/>
        </w:rPr>
        <w:tab/>
      </w:r>
      <w:r w:rsidRPr="00E00820">
        <w:rPr>
          <w:rFonts w:asciiTheme="minorBidi" w:hAnsiTheme="minorBidi" w:cstheme="minorBidi"/>
          <w:sz w:val="30"/>
          <w:szCs w:val="30"/>
        </w:rPr>
        <w:tab/>
        <w:t>:</w:t>
      </w:r>
      <w:r w:rsidRPr="00E00820">
        <w:rPr>
          <w:rFonts w:asciiTheme="minorBidi" w:hAnsiTheme="minorBidi" w:cstheme="minorBidi"/>
          <w:sz w:val="30"/>
          <w:szCs w:val="30"/>
          <w:cs/>
        </w:rPr>
        <w:tab/>
      </w:r>
      <w:r w:rsidRPr="00E00820">
        <w:rPr>
          <w:rFonts w:asciiTheme="minorBidi" w:hAnsiTheme="minorBidi" w:cstheme="minorBidi"/>
          <w:sz w:val="30"/>
          <w:szCs w:val="30"/>
        </w:rPr>
        <w:t xml:space="preserve">1.79 </w:t>
      </w:r>
      <w:r w:rsidRPr="00E00820">
        <w:rPr>
          <w:rFonts w:asciiTheme="minorBidi" w:hAnsiTheme="minorBidi" w:cstheme="minorBidi"/>
          <w:sz w:val="30"/>
          <w:szCs w:val="30"/>
          <w:cs/>
        </w:rPr>
        <w:t>บาท ต่อหุ้น</w:t>
      </w:r>
      <w:r w:rsidRPr="00E00820">
        <w:rPr>
          <w:rFonts w:asciiTheme="minorBidi" w:hAnsiTheme="minorBidi" w:cstheme="minorBidi"/>
          <w:sz w:val="30"/>
          <w:szCs w:val="30"/>
        </w:rPr>
        <w:t xml:space="preserve"> </w:t>
      </w:r>
      <w:r w:rsidRPr="00E00820">
        <w:rPr>
          <w:rFonts w:asciiTheme="minorBidi" w:hAnsiTheme="minorBidi" w:cstheme="minorBidi"/>
          <w:i/>
          <w:iCs/>
          <w:sz w:val="30"/>
          <w:szCs w:val="30"/>
        </w:rPr>
        <w:t>(2562: 1.88</w:t>
      </w:r>
      <w:r w:rsidRPr="00E00820">
        <w:rPr>
          <w:rFonts w:asciiTheme="minorBidi" w:hAnsiTheme="minorBidi" w:cstheme="minorBidi"/>
          <w:i/>
          <w:iCs/>
          <w:sz w:val="30"/>
          <w:szCs w:val="30"/>
          <w:cs/>
        </w:rPr>
        <w:t xml:space="preserve"> บาท ต่อหุ้น)</w:t>
      </w:r>
    </w:p>
    <w:p w14:paraId="11E4808C" w14:textId="62FF2B99" w:rsidR="00D103AC" w:rsidRDefault="00D103AC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  <w:r>
        <w:rPr>
          <w:rFonts w:asciiTheme="minorBidi" w:hAnsiTheme="minorBidi" w:cstheme="minorBidi" w:hint="cs"/>
          <w:sz w:val="30"/>
          <w:szCs w:val="30"/>
          <w:cs/>
        </w:rPr>
        <w:t>วันกำหนดการใช้สิทธิ</w:t>
      </w:r>
      <w:r>
        <w:rPr>
          <w:rFonts w:asciiTheme="minorBidi" w:hAnsiTheme="minorBidi" w:cstheme="minorBidi"/>
          <w:sz w:val="30"/>
          <w:szCs w:val="30"/>
          <w:cs/>
        </w:rPr>
        <w:tab/>
      </w:r>
      <w:r>
        <w:rPr>
          <w:rFonts w:asciiTheme="minorBidi" w:hAnsiTheme="minorBidi" w:cstheme="minorBidi"/>
          <w:sz w:val="30"/>
          <w:szCs w:val="30"/>
          <w:cs/>
        </w:rPr>
        <w:tab/>
      </w:r>
      <w:r>
        <w:rPr>
          <w:rFonts w:asciiTheme="minorBidi" w:hAnsiTheme="minorBidi" w:cstheme="minorBidi"/>
          <w:sz w:val="30"/>
          <w:szCs w:val="30"/>
          <w:lang w:val="en-US"/>
        </w:rPr>
        <w:t>:</w:t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วันทำการสุดท้ายของเดือนธ</w:t>
      </w:r>
      <w:r w:rsidR="0016609D">
        <w:rPr>
          <w:rFonts w:asciiTheme="minorBidi" w:hAnsiTheme="minorBidi" w:cstheme="minorBidi" w:hint="cs"/>
          <w:sz w:val="30"/>
          <w:szCs w:val="30"/>
          <w:cs/>
          <w:lang w:val="en-US"/>
        </w:rPr>
        <w:t>ั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นวาคมของทุกปีตลอดอายุของใบสำคัญแสดงสิทธิ</w:t>
      </w:r>
    </w:p>
    <w:p w14:paraId="4E73F6EE" w14:textId="47AD92F7" w:rsidR="00D103AC" w:rsidRPr="002C38B1" w:rsidRDefault="00D103AC" w:rsidP="00120E05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  <w:lang w:val="en-US"/>
        </w:rPr>
      </w:pP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วันสุดท้ายของการใช้สิทธิ</w:t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cs/>
          <w:lang w:val="en-US"/>
        </w:rPr>
        <w:tab/>
      </w:r>
      <w:r>
        <w:rPr>
          <w:rFonts w:asciiTheme="minorBidi" w:hAnsiTheme="minorBidi" w:cstheme="minorBidi"/>
          <w:sz w:val="30"/>
          <w:szCs w:val="30"/>
          <w:lang w:val="en-US"/>
        </w:rPr>
        <w:t>:</w:t>
      </w:r>
      <w:r>
        <w:rPr>
          <w:rFonts w:asciiTheme="minorBidi" w:hAnsiTheme="minorBidi" w:cstheme="minorBidi"/>
          <w:sz w:val="30"/>
          <w:szCs w:val="30"/>
          <w:lang w:val="en-US"/>
        </w:rPr>
        <w:tab/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วันที่ </w:t>
      </w:r>
      <w:r>
        <w:rPr>
          <w:rFonts w:asciiTheme="minorBidi" w:hAnsiTheme="minorBidi" w:cstheme="minorBidi"/>
          <w:sz w:val="30"/>
          <w:szCs w:val="30"/>
          <w:lang w:val="en-US"/>
        </w:rPr>
        <w:t>28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มกราคม </w:t>
      </w:r>
      <w:r>
        <w:rPr>
          <w:rFonts w:asciiTheme="minorBidi" w:hAnsiTheme="minorBidi" w:cstheme="minorBidi"/>
          <w:sz w:val="30"/>
          <w:szCs w:val="30"/>
          <w:lang w:val="en-US"/>
        </w:rPr>
        <w:t>2564</w:t>
      </w:r>
    </w:p>
    <w:p w14:paraId="4A60B7A3" w14:textId="1FDB336E" w:rsidR="00373E45" w:rsidRDefault="00373E45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096888D7" w14:textId="723881B1" w:rsidR="00D103AC" w:rsidRPr="004C4C9D" w:rsidRDefault="00D103AC" w:rsidP="00D103A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 w:rsidRPr="004C4C9D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Pr="004C4C9D">
        <w:rPr>
          <w:rFonts w:asciiTheme="minorBidi" w:hAnsiTheme="minorBidi" w:cstheme="minorBidi"/>
          <w:sz w:val="30"/>
          <w:szCs w:val="30"/>
        </w:rPr>
        <w:t xml:space="preserve">11 </w:t>
      </w:r>
      <w:r w:rsidRPr="004C4C9D">
        <w:rPr>
          <w:rFonts w:asciiTheme="minorBidi" w:hAnsiTheme="minorBidi" w:cstheme="minorBidi"/>
          <w:sz w:val="30"/>
          <w:szCs w:val="30"/>
          <w:cs/>
        </w:rPr>
        <w:t xml:space="preserve">มีนาคม </w:t>
      </w:r>
      <w:r w:rsidRPr="004C4C9D">
        <w:rPr>
          <w:rFonts w:asciiTheme="minorBidi" w:hAnsiTheme="minorBidi" w:cstheme="minorBidi"/>
          <w:sz w:val="30"/>
          <w:szCs w:val="30"/>
        </w:rPr>
        <w:t>256</w:t>
      </w:r>
      <w:r w:rsidRPr="004C4C9D">
        <w:rPr>
          <w:rFonts w:asciiTheme="minorBidi" w:hAnsiTheme="minorBidi" w:cstheme="minorBidi"/>
          <w:sz w:val="30"/>
          <w:szCs w:val="30"/>
          <w:lang w:val="en-US"/>
        </w:rPr>
        <w:t>3</w:t>
      </w:r>
      <w:r w:rsidRPr="004C4C9D">
        <w:rPr>
          <w:rFonts w:asciiTheme="minorBidi" w:hAnsiTheme="minorBidi" w:cstheme="minorBidi"/>
          <w:sz w:val="30"/>
          <w:szCs w:val="30"/>
          <w:cs/>
        </w:rPr>
        <w:t xml:space="preserve"> 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 </w:t>
      </w:r>
    </w:p>
    <w:p w14:paraId="1C449C64" w14:textId="510C2D7A" w:rsidR="00740EAE" w:rsidRDefault="00740EAE" w:rsidP="00D103A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45AFB728" w14:textId="77777777" w:rsidR="008D7307" w:rsidRPr="00E00820" w:rsidRDefault="008D7307" w:rsidP="008D7307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E00820">
        <w:rPr>
          <w:rFonts w:asciiTheme="minorBidi" w:hAnsiTheme="minorBidi" w:cstheme="minorBidi" w:hint="cs"/>
          <w:sz w:val="30"/>
          <w:szCs w:val="30"/>
          <w:cs/>
        </w:rPr>
        <w:t>ในระหว่าง</w:t>
      </w:r>
      <w:r>
        <w:rPr>
          <w:rFonts w:asciiTheme="minorBidi" w:hAnsiTheme="minorBidi" w:cstheme="minorBidi" w:hint="cs"/>
          <w:sz w:val="30"/>
          <w:szCs w:val="30"/>
          <w:cs/>
        </w:rPr>
        <w:t>ปี</w:t>
      </w:r>
      <w:r w:rsidRPr="00E00820">
        <w:rPr>
          <w:rFonts w:asciiTheme="minorBidi" w:hAnsiTheme="minorBidi" w:cstheme="minorBidi" w:hint="cs"/>
          <w:sz w:val="30"/>
          <w:szCs w:val="30"/>
          <w:cs/>
        </w:rPr>
        <w:t xml:space="preserve">สิ้นสุดวันที่ </w:t>
      </w:r>
      <w:r>
        <w:rPr>
          <w:rFonts w:asciiTheme="minorBidi" w:hAnsiTheme="minorBidi" w:cstheme="minorBidi"/>
          <w:sz w:val="30"/>
          <w:szCs w:val="30"/>
          <w:lang w:val="en-US"/>
        </w:rPr>
        <w:t xml:space="preserve">31 </w:t>
      </w: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ธันวาคม</w:t>
      </w:r>
      <w:r w:rsidRPr="00E00820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 </w:t>
      </w:r>
      <w:r w:rsidRPr="00E00820">
        <w:rPr>
          <w:rFonts w:asciiTheme="minorBidi" w:hAnsiTheme="minorBidi" w:cstheme="minorBidi"/>
          <w:sz w:val="30"/>
          <w:szCs w:val="30"/>
          <w:lang w:val="en-US"/>
        </w:rPr>
        <w:t>2563</w:t>
      </w:r>
      <w:r w:rsidRPr="00E00820">
        <w:rPr>
          <w:rFonts w:asciiTheme="minorBidi" w:hAnsiTheme="minorBidi" w:cstheme="minorBidi" w:hint="cs"/>
          <w:sz w:val="30"/>
          <w:szCs w:val="30"/>
          <w:cs/>
        </w:rPr>
        <w:t xml:space="preserve"> ไม่มีรายการเคลื่อนไหวของใบสำคัญแสดงสิทธิที่จะซื้อหุ้น</w:t>
      </w:r>
    </w:p>
    <w:p w14:paraId="117F524C" w14:textId="1739B28A" w:rsidR="0081770C" w:rsidRDefault="0081770C" w:rsidP="00D103AC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  <w:lang w:val="en-US"/>
        </w:rPr>
      </w:pPr>
    </w:p>
    <w:p w14:paraId="3750D036" w14:textId="20024105" w:rsidR="00D103AC" w:rsidRPr="0081770C" w:rsidRDefault="00183695" w:rsidP="004C4C9D">
      <w:pPr>
        <w:pStyle w:val="ListParagraph"/>
        <w:tabs>
          <w:tab w:val="left" w:pos="2700"/>
          <w:tab w:val="left" w:pos="3060"/>
        </w:tabs>
        <w:spacing w:line="240" w:lineRule="auto"/>
        <w:ind w:left="540"/>
        <w:jc w:val="thaiDistribute"/>
      </w:pPr>
      <w:r>
        <w:rPr>
          <w:rFonts w:asciiTheme="minorBidi" w:hAnsiTheme="minorBidi" w:cstheme="minorBidi" w:hint="cs"/>
          <w:sz w:val="30"/>
          <w:szCs w:val="30"/>
          <w:cs/>
          <w:lang w:val="en-US"/>
        </w:rPr>
        <w:t>เมื่อ</w:t>
      </w:r>
      <w:r w:rsidR="0081770C">
        <w:rPr>
          <w:rFonts w:asciiTheme="minorBidi" w:hAnsiTheme="minorBidi" w:cstheme="minorBidi" w:hint="cs"/>
          <w:sz w:val="30"/>
          <w:szCs w:val="30"/>
          <w:cs/>
          <w:lang w:val="en-US"/>
        </w:rPr>
        <w:t xml:space="preserve">วันที่ </w:t>
      </w:r>
      <w:r w:rsidR="0081770C">
        <w:rPr>
          <w:rFonts w:asciiTheme="minorBidi" w:hAnsiTheme="minorBidi" w:cstheme="minorBidi"/>
          <w:sz w:val="30"/>
          <w:szCs w:val="30"/>
          <w:lang w:val="en-US"/>
        </w:rPr>
        <w:t xml:space="preserve">28 </w:t>
      </w:r>
      <w:r w:rsidR="0081770C">
        <w:rPr>
          <w:rFonts w:asciiTheme="minorBidi" w:hAnsiTheme="minorBidi" w:cstheme="minorBidi" w:hint="cs"/>
          <w:sz w:val="30"/>
          <w:szCs w:val="30"/>
          <w:cs/>
          <w:lang w:val="en-US"/>
        </w:rPr>
        <w:t>มกราคม</w:t>
      </w:r>
      <w:r w:rsidR="0081770C">
        <w:rPr>
          <w:rFonts w:asciiTheme="minorBidi" w:hAnsiTheme="minorBidi" w:cstheme="minorBidi"/>
          <w:sz w:val="30"/>
          <w:szCs w:val="30"/>
          <w:lang w:val="en-US"/>
        </w:rPr>
        <w:t xml:space="preserve"> 2564 </w:t>
      </w:r>
      <w:r w:rsidR="0081770C">
        <w:rPr>
          <w:rFonts w:asciiTheme="minorBidi" w:hAnsiTheme="minorBidi" w:cstheme="minorBidi" w:hint="cs"/>
          <w:sz w:val="30"/>
          <w:szCs w:val="30"/>
          <w:cs/>
          <w:lang w:val="en-US"/>
        </w:rPr>
        <w:t>มี</w:t>
      </w:r>
      <w:r w:rsidR="0081770C" w:rsidRPr="0081770C">
        <w:rPr>
          <w:rFonts w:asciiTheme="minorBidi" w:hAnsiTheme="minorBidi" w:cs="Angsana New"/>
          <w:sz w:val="30"/>
          <w:szCs w:val="30"/>
          <w:cs/>
          <w:lang w:val="en-US"/>
        </w:rPr>
        <w:t>การใช้สิทธิของใบสำคัญแสดงสิทธิ</w:t>
      </w:r>
      <w:r>
        <w:rPr>
          <w:rFonts w:asciiTheme="minorBidi" w:hAnsiTheme="minorBidi" w:cs="Angsana New" w:hint="cs"/>
          <w:sz w:val="30"/>
          <w:szCs w:val="30"/>
          <w:cs/>
          <w:lang w:val="en-US"/>
        </w:rPr>
        <w:t>ที่จะ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>ซื้อหุ้นสามัญ</w:t>
      </w:r>
      <w:r w:rsidR="0081770C" w:rsidRPr="0081770C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="0081770C">
        <w:rPr>
          <w:rFonts w:asciiTheme="minorBidi" w:hAnsiTheme="minorBidi" w:cs="Angsana New"/>
          <w:sz w:val="30"/>
          <w:szCs w:val="30"/>
          <w:lang w:val="en-US"/>
        </w:rPr>
        <w:t>211</w:t>
      </w:r>
      <w:r w:rsidR="0081770C" w:rsidRPr="0081770C">
        <w:rPr>
          <w:rFonts w:asciiTheme="minorBidi" w:hAnsiTheme="minorBidi" w:cs="Angsana New"/>
          <w:sz w:val="30"/>
          <w:szCs w:val="30"/>
          <w:cs/>
          <w:lang w:val="en-US"/>
        </w:rPr>
        <w:t xml:space="preserve"> 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>หน่วย ซึ่งแปลงเป็นหุ้นสามัญ</w:t>
      </w:r>
      <w:r w:rsidR="0081770C" w:rsidRPr="0081770C">
        <w:rPr>
          <w:rFonts w:asciiTheme="minorBidi" w:hAnsiTheme="minorBidi" w:cs="Angsana New"/>
          <w:sz w:val="30"/>
          <w:szCs w:val="30"/>
          <w:cs/>
          <w:lang w:val="en-US"/>
        </w:rPr>
        <w:t xml:space="preserve">จำนวน </w:t>
      </w:r>
      <w:r w:rsidR="0081770C">
        <w:rPr>
          <w:rFonts w:asciiTheme="minorBidi" w:hAnsiTheme="minorBidi" w:cs="Angsana New"/>
          <w:sz w:val="30"/>
          <w:szCs w:val="30"/>
          <w:lang w:val="en-US"/>
        </w:rPr>
        <w:t xml:space="preserve">236 </w:t>
      </w:r>
      <w:r w:rsidR="0081770C" w:rsidRPr="0081770C">
        <w:rPr>
          <w:rFonts w:asciiTheme="minorBidi" w:hAnsiTheme="minorBidi" w:cs="Angsana New"/>
          <w:sz w:val="30"/>
          <w:szCs w:val="30"/>
          <w:cs/>
          <w:lang w:val="en-US"/>
        </w:rPr>
        <w:t>หุ้น</w:t>
      </w:r>
      <w:r w:rsidR="0081770C">
        <w:rPr>
          <w:rFonts w:asciiTheme="minorBidi" w:hAnsiTheme="minorBidi" w:cs="Angsana New"/>
          <w:sz w:val="30"/>
          <w:szCs w:val="30"/>
          <w:lang w:val="en-US"/>
        </w:rPr>
        <w:t xml:space="preserve"> 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>โดย</w:t>
      </w:r>
      <w:r>
        <w:rPr>
          <w:rFonts w:asciiTheme="minorBidi" w:hAnsiTheme="minorBidi" w:cs="Angsana New" w:hint="cs"/>
          <w:sz w:val="30"/>
          <w:szCs w:val="30"/>
          <w:cs/>
          <w:lang w:val="en-US"/>
        </w:rPr>
        <w:t>มี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>ราคาใช้สิทธิหุ้นละ</w:t>
      </w:r>
      <w:r w:rsidR="0081770C">
        <w:rPr>
          <w:rFonts w:asciiTheme="minorBidi" w:hAnsiTheme="minorBidi" w:cs="Angsana New"/>
          <w:sz w:val="30"/>
          <w:szCs w:val="30"/>
          <w:lang w:val="en-US"/>
        </w:rPr>
        <w:t xml:space="preserve"> 1.79 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>บาท ส่งผลให้</w:t>
      </w:r>
      <w:r>
        <w:rPr>
          <w:rFonts w:asciiTheme="minorBidi" w:hAnsiTheme="minorBidi" w:cs="Angsana New" w:hint="cs"/>
          <w:sz w:val="30"/>
          <w:szCs w:val="30"/>
          <w:cs/>
          <w:lang w:val="en-US"/>
        </w:rPr>
        <w:t>บริษัทมี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ทุนจดทะเบียน </w:t>
      </w:r>
      <w:r w:rsidR="0081770C">
        <w:rPr>
          <w:rFonts w:asciiTheme="minorBidi" w:hAnsiTheme="minorBidi" w:cs="Angsana New"/>
          <w:sz w:val="30"/>
          <w:szCs w:val="30"/>
          <w:lang w:val="en-US"/>
        </w:rPr>
        <w:t xml:space="preserve">400,000,118 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>บาท และหุ้นสามัญรวมเป็น</w:t>
      </w:r>
      <w:r w:rsidR="0081770C">
        <w:rPr>
          <w:rFonts w:asciiTheme="minorBidi" w:hAnsiTheme="minorBidi" w:cs="Angsana New"/>
          <w:sz w:val="30"/>
          <w:szCs w:val="30"/>
          <w:lang w:val="en-US"/>
        </w:rPr>
        <w:t xml:space="preserve"> 800,000,236</w:t>
      </w:r>
      <w:r w:rsidR="0081770C">
        <w:rPr>
          <w:rFonts w:asciiTheme="minorBidi" w:hAnsiTheme="minorBidi" w:cs="Angsana New" w:hint="cs"/>
          <w:sz w:val="30"/>
          <w:szCs w:val="30"/>
          <w:cs/>
          <w:lang w:val="en-US"/>
        </w:rPr>
        <w:t xml:space="preserve"> หุ้น</w:t>
      </w:r>
    </w:p>
    <w:p w14:paraId="62E4D7F5" w14:textId="77777777" w:rsidR="008F44A8" w:rsidRPr="00E00820" w:rsidRDefault="008F44A8" w:rsidP="007533AA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</w:p>
    <w:p w14:paraId="557AF41A" w14:textId="6A3D8C60" w:rsidR="008F44A8" w:rsidRDefault="008F44A8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</w:rPr>
      </w:pPr>
      <w:bookmarkStart w:id="9" w:name="_Hlk39789390"/>
      <w:r w:rsidRPr="008F44A8">
        <w:rPr>
          <w:rFonts w:asciiTheme="majorHAnsi" w:hAnsiTheme="majorHAnsi"/>
          <w:b/>
          <w:bCs/>
          <w:cs/>
        </w:rPr>
        <w:t>ค่าใช้จ่ายผลประโยชน์ของพนักงาน</w:t>
      </w:r>
    </w:p>
    <w:p w14:paraId="563F20F5" w14:textId="4EE027ED" w:rsidR="008F44A8" w:rsidRDefault="008F44A8" w:rsidP="008F44A8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tbl>
      <w:tblPr>
        <w:tblW w:w="9244" w:type="dxa"/>
        <w:tblInd w:w="468" w:type="dxa"/>
        <w:tblLook w:val="01E0" w:firstRow="1" w:lastRow="1" w:firstColumn="1" w:lastColumn="1" w:noHBand="0" w:noVBand="0"/>
      </w:tblPr>
      <w:tblGrid>
        <w:gridCol w:w="3764"/>
        <w:gridCol w:w="802"/>
        <w:gridCol w:w="937"/>
        <w:gridCol w:w="233"/>
        <w:gridCol w:w="962"/>
        <w:gridCol w:w="261"/>
        <w:gridCol w:w="1008"/>
        <w:gridCol w:w="261"/>
        <w:gridCol w:w="1016"/>
      </w:tblGrid>
      <w:tr w:rsidR="008F44A8" w:rsidRPr="008F44A8" w14:paraId="1F080974" w14:textId="77777777" w:rsidTr="008F44A8">
        <w:trPr>
          <w:tblHeader/>
        </w:trPr>
        <w:tc>
          <w:tcPr>
            <w:tcW w:w="3769" w:type="dxa"/>
            <w:shd w:val="clear" w:color="auto" w:fill="auto"/>
          </w:tcPr>
          <w:p w14:paraId="505BF5DC" w14:textId="77777777" w:rsidR="008F44A8" w:rsidRPr="008F44A8" w:rsidRDefault="008F44A8" w:rsidP="008F4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03" w:type="dxa"/>
          </w:tcPr>
          <w:p w14:paraId="72F3C8F1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gridSpan w:val="3"/>
          </w:tcPr>
          <w:p w14:paraId="0D70C575" w14:textId="5043E396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8F44A8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3A53CF61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</w:tcPr>
          <w:p w14:paraId="3C4786B8" w14:textId="596773ED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bCs/>
                <w:sz w:val="30"/>
                <w:szCs w:val="30"/>
              </w:rPr>
            </w:pPr>
            <w:r w:rsidRPr="008F44A8">
              <w:rPr>
                <w:rFonts w:asciiTheme="minorBidi" w:hAnsiTheme="minorBidi" w:cstheme="min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4A8" w:rsidRPr="008F44A8" w14:paraId="6A1C28CA" w14:textId="77777777" w:rsidTr="008F44A8">
        <w:trPr>
          <w:tblHeader/>
        </w:trPr>
        <w:tc>
          <w:tcPr>
            <w:tcW w:w="3769" w:type="dxa"/>
          </w:tcPr>
          <w:p w14:paraId="125F5AFE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6F32906C" w14:textId="12B2FE45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213"/>
              <w:jc w:val="center"/>
              <w:rPr>
                <w:rFonts w:asciiTheme="minorBidi" w:hAnsiTheme="minorBidi" w:cstheme="min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01DB6A63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8F44A8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98D01D9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118CD048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8F44A8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14:paraId="621F1A98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E4C1B26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8F44A8">
              <w:rPr>
                <w:rFonts w:asciiTheme="minorBidi" w:hAnsiTheme="minorBidi" w:cstheme="min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8BA6A28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128742D9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30"/>
                <w:szCs w:val="30"/>
                <w:lang w:val="en-GB"/>
              </w:rPr>
            </w:pPr>
            <w:r w:rsidRPr="008F44A8">
              <w:rPr>
                <w:rFonts w:asciiTheme="minorBidi" w:hAnsiTheme="minorBidi" w:cstheme="minorBidi"/>
                <w:sz w:val="30"/>
                <w:szCs w:val="30"/>
              </w:rPr>
              <w:t>2562</w:t>
            </w:r>
          </w:p>
        </w:tc>
      </w:tr>
      <w:tr w:rsidR="008F44A8" w:rsidRPr="008F44A8" w14:paraId="292C5255" w14:textId="77777777" w:rsidTr="008F44A8">
        <w:trPr>
          <w:tblHeader/>
        </w:trPr>
        <w:tc>
          <w:tcPr>
            <w:tcW w:w="3769" w:type="dxa"/>
          </w:tcPr>
          <w:p w14:paraId="5555C2CB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561ED7C9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2" w:type="dxa"/>
            <w:gridSpan w:val="7"/>
          </w:tcPr>
          <w:p w14:paraId="78492563" w14:textId="6E685DF2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</w:rPr>
            </w:pPr>
            <w:r w:rsidRPr="008F44A8">
              <w:rPr>
                <w:rFonts w:asciiTheme="minorBidi" w:hAnsiTheme="minorBidi" w:cstheme="min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50F6" w:rsidRPr="008F44A8" w14:paraId="036C94A4" w14:textId="77777777" w:rsidTr="008F44A8">
        <w:tc>
          <w:tcPr>
            <w:tcW w:w="3769" w:type="dxa"/>
          </w:tcPr>
          <w:p w14:paraId="245F5B07" w14:textId="43E18EC4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A8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</w:t>
            </w:r>
            <w:r w:rsidR="002774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44A8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และค่าแรง</w:t>
            </w:r>
          </w:p>
        </w:tc>
        <w:tc>
          <w:tcPr>
            <w:tcW w:w="803" w:type="dxa"/>
          </w:tcPr>
          <w:p w14:paraId="7933CE57" w14:textId="77777777" w:rsidR="00FD50F6" w:rsidRPr="008F44A8" w:rsidRDefault="00FD50F6" w:rsidP="00FD50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537FE5A7" w14:textId="0B1B665A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1,100,</w:t>
            </w:r>
            <w:r w:rsidR="005812E3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="00D71B1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33" w:type="dxa"/>
          </w:tcPr>
          <w:p w14:paraId="6C9A0FDB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6D5F3CBE" w14:textId="0B697863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3B0581">
              <w:rPr>
                <w:rFonts w:asciiTheme="majorBidi" w:hAnsiTheme="majorBidi" w:cstheme="majorBidi"/>
                <w:sz w:val="30"/>
                <w:szCs w:val="30"/>
              </w:rPr>
              <w:t>5,155</w:t>
            </w:r>
          </w:p>
        </w:tc>
        <w:tc>
          <w:tcPr>
            <w:tcW w:w="261" w:type="dxa"/>
          </w:tcPr>
          <w:p w14:paraId="79AA2C59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0743EC2" w14:textId="6B5CDEA1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22,696</w:t>
            </w:r>
          </w:p>
        </w:tc>
        <w:tc>
          <w:tcPr>
            <w:tcW w:w="261" w:type="dxa"/>
          </w:tcPr>
          <w:p w14:paraId="569845A8" w14:textId="77777777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AB52C2D" w14:textId="60D9DD6D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26,560</w:t>
            </w:r>
          </w:p>
        </w:tc>
      </w:tr>
      <w:tr w:rsidR="00FD50F6" w:rsidRPr="008F44A8" w14:paraId="5799657C" w14:textId="77777777" w:rsidTr="008F44A8">
        <w:tc>
          <w:tcPr>
            <w:tcW w:w="3769" w:type="dxa"/>
          </w:tcPr>
          <w:p w14:paraId="778F0655" w14:textId="77777777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44A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8F4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44F2D1E8" w14:textId="77D15B2E" w:rsidR="00FD50F6" w:rsidRPr="000D41AA" w:rsidRDefault="00FD50F6" w:rsidP="00FD50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326B81D5" w14:textId="40E34475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  <w:tc>
          <w:tcPr>
            <w:tcW w:w="233" w:type="dxa"/>
          </w:tcPr>
          <w:p w14:paraId="616085F8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4F0060C5" w14:textId="4E38B396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3,855</w:t>
            </w:r>
          </w:p>
        </w:tc>
        <w:tc>
          <w:tcPr>
            <w:tcW w:w="261" w:type="dxa"/>
          </w:tcPr>
          <w:p w14:paraId="5C8D5210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4920A41" w14:textId="23E2C5F7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61" w:type="dxa"/>
          </w:tcPr>
          <w:p w14:paraId="61A01C4E" w14:textId="77777777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566ABB1F" w14:textId="6EBCBDAC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1,805</w:t>
            </w:r>
          </w:p>
        </w:tc>
      </w:tr>
      <w:tr w:rsidR="00FD50F6" w:rsidRPr="008F44A8" w14:paraId="0C91227C" w14:textId="77777777" w:rsidTr="008F44A8">
        <w:tc>
          <w:tcPr>
            <w:tcW w:w="3769" w:type="dxa"/>
          </w:tcPr>
          <w:p w14:paraId="32D71BFE" w14:textId="23AA7D72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F44A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03" w:type="dxa"/>
          </w:tcPr>
          <w:p w14:paraId="01599FDE" w14:textId="77777777" w:rsidR="00FD50F6" w:rsidRPr="008F44A8" w:rsidRDefault="00FD50F6" w:rsidP="00FD50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6656AACA" w14:textId="2A583C65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  <w:tc>
          <w:tcPr>
            <w:tcW w:w="233" w:type="dxa"/>
          </w:tcPr>
          <w:p w14:paraId="25E2E87E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0CFDF84D" w14:textId="0B2657E4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  <w:tc>
          <w:tcPr>
            <w:tcW w:w="261" w:type="dxa"/>
          </w:tcPr>
          <w:p w14:paraId="062B633D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8AD6A7" w14:textId="243DC1B2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61" w:type="dxa"/>
          </w:tcPr>
          <w:p w14:paraId="6E59A70C" w14:textId="77777777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006A6429" w14:textId="77A4EFFF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</w:tr>
      <w:tr w:rsidR="00FD50F6" w:rsidRPr="008F44A8" w14:paraId="51F1A3A7" w14:textId="77777777" w:rsidTr="008F44A8">
        <w:tc>
          <w:tcPr>
            <w:tcW w:w="3769" w:type="dxa"/>
          </w:tcPr>
          <w:p w14:paraId="3DDEA5AC" w14:textId="30423786" w:rsidR="00FD50F6" w:rsidRPr="008F44A8" w:rsidRDefault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50F6">
              <w:rPr>
                <w:rFonts w:asciiTheme="majorBidi" w:hAnsi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803" w:type="dxa"/>
          </w:tcPr>
          <w:p w14:paraId="21869380" w14:textId="77777777" w:rsidR="00FD50F6" w:rsidRPr="008F44A8" w:rsidRDefault="00FD50F6" w:rsidP="00FD50F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</w:tcPr>
          <w:p w14:paraId="42D54B13" w14:textId="64682591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40,28</w:t>
            </w:r>
            <w:r w:rsidR="00D71B11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3" w:type="dxa"/>
          </w:tcPr>
          <w:p w14:paraId="0BADECE0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2A65001A" w14:textId="540EAC79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6,905</w:t>
            </w:r>
          </w:p>
        </w:tc>
        <w:tc>
          <w:tcPr>
            <w:tcW w:w="261" w:type="dxa"/>
          </w:tcPr>
          <w:p w14:paraId="7FC1BE28" w14:textId="77777777" w:rsidR="00FD50F6" w:rsidRPr="008F44A8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6A90722" w14:textId="2BB5A723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1,858</w:t>
            </w:r>
          </w:p>
        </w:tc>
        <w:tc>
          <w:tcPr>
            <w:tcW w:w="261" w:type="dxa"/>
          </w:tcPr>
          <w:p w14:paraId="5D836DE7" w14:textId="77777777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61C2CDC" w14:textId="72D9B7CA" w:rsidR="00FD50F6" w:rsidRPr="008F44A8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50F6" w:rsidRPr="008F44A8" w14:paraId="6F0D97CA" w14:textId="77777777" w:rsidTr="008F44A8">
        <w:tc>
          <w:tcPr>
            <w:tcW w:w="3769" w:type="dxa"/>
          </w:tcPr>
          <w:p w14:paraId="74E37EB0" w14:textId="77777777" w:rsidR="00FD50F6" w:rsidRPr="008F44A8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4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3" w:type="dxa"/>
          </w:tcPr>
          <w:p w14:paraId="56802CE2" w14:textId="77777777" w:rsidR="00FD50F6" w:rsidRPr="008F44A8" w:rsidRDefault="00FD50F6" w:rsidP="00FD50F6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0E46B930" w14:textId="445E7231" w:rsidR="00FD50F6" w:rsidRPr="004C4C9D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1,145,</w:t>
            </w:r>
            <w:r w:rsidR="005812E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549</w:t>
            </w:r>
          </w:p>
        </w:tc>
        <w:tc>
          <w:tcPr>
            <w:tcW w:w="233" w:type="dxa"/>
          </w:tcPr>
          <w:p w14:paraId="4A3B2D2B" w14:textId="77777777" w:rsidR="00FD50F6" w:rsidRPr="004C4C9D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5B40B671" w14:textId="16D4BD30" w:rsidR="00FD50F6" w:rsidRPr="004C4C9D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767,</w:t>
            </w:r>
            <w:r w:rsidR="003B05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495</w:t>
            </w:r>
          </w:p>
        </w:tc>
        <w:tc>
          <w:tcPr>
            <w:tcW w:w="261" w:type="dxa"/>
          </w:tcPr>
          <w:p w14:paraId="5CA3F580" w14:textId="77777777" w:rsidR="00FD50F6" w:rsidRPr="004C4C9D" w:rsidRDefault="00FD50F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90E1149" w14:textId="46F5DC1B" w:rsidR="00FD50F6" w:rsidRPr="004C4C9D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25,250</w:t>
            </w:r>
          </w:p>
        </w:tc>
        <w:tc>
          <w:tcPr>
            <w:tcW w:w="261" w:type="dxa"/>
          </w:tcPr>
          <w:p w14:paraId="4BB9D292" w14:textId="77777777" w:rsidR="00FD50F6" w:rsidRPr="004C4C9D" w:rsidRDefault="00FD50F6" w:rsidP="00FD5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32CFF598" w14:textId="13E53F9B" w:rsidR="00FD50F6" w:rsidRPr="004C4C9D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28,713</w:t>
            </w:r>
          </w:p>
        </w:tc>
      </w:tr>
    </w:tbl>
    <w:p w14:paraId="08688F89" w14:textId="3406B255" w:rsidR="00121C4C" w:rsidRDefault="00121C4C" w:rsidP="008F44A8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p w14:paraId="55658E08" w14:textId="55E86118" w:rsidR="008F44A8" w:rsidRPr="00121C4C" w:rsidRDefault="00121C4C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  <w:cs/>
        </w:rPr>
        <w:br w:type="page"/>
      </w:r>
    </w:p>
    <w:p w14:paraId="6FB5ADF9" w14:textId="56F51477" w:rsidR="000D41AA" w:rsidRDefault="000D41AA" w:rsidP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  <w:r w:rsidRPr="000D41AA">
        <w:rPr>
          <w:rFonts w:asciiTheme="majorHAnsi" w:hAnsiTheme="majorHAnsi" w:cstheme="majorHAnsi"/>
          <w:i/>
          <w:iCs/>
          <w:sz w:val="30"/>
          <w:szCs w:val="30"/>
          <w:cs/>
        </w:rPr>
        <w:t>โครงการสมทบเงินที่กำหนดไว้</w:t>
      </w:r>
    </w:p>
    <w:p w14:paraId="131EEDE7" w14:textId="77777777" w:rsidR="000D41AA" w:rsidRPr="000D41AA" w:rsidRDefault="000D41AA" w:rsidP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HAnsi" w:hAnsiTheme="majorHAnsi" w:cstheme="majorHAnsi"/>
          <w:i/>
          <w:iCs/>
          <w:sz w:val="30"/>
          <w:szCs w:val="30"/>
        </w:rPr>
      </w:pPr>
    </w:p>
    <w:p w14:paraId="27E02637" w14:textId="43B6F93D" w:rsidR="000D41AA" w:rsidRPr="000D41AA" w:rsidRDefault="000D41AA" w:rsidP="000D4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0D41AA">
        <w:rPr>
          <w:rFonts w:asciiTheme="majorHAnsi" w:hAnsiTheme="majorHAnsi" w:cstheme="majorHAns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ED6718">
        <w:rPr>
          <w:rFonts w:asciiTheme="majorHAnsi" w:hAnsiTheme="majorHAnsi" w:cstheme="majorHAnsi"/>
          <w:sz w:val="30"/>
          <w:szCs w:val="30"/>
        </w:rPr>
        <w:t xml:space="preserve"> 2 </w:t>
      </w:r>
      <w:r w:rsidRPr="000D41AA">
        <w:rPr>
          <w:rFonts w:asciiTheme="majorHAnsi" w:hAnsiTheme="majorHAnsi" w:cstheme="majorHAnsi"/>
          <w:sz w:val="30"/>
          <w:szCs w:val="30"/>
          <w:cs/>
        </w:rPr>
        <w:t>ถึงอัตราร้อยละ</w:t>
      </w:r>
      <w:r w:rsidR="00ED6718">
        <w:rPr>
          <w:rFonts w:asciiTheme="majorHAnsi" w:hAnsiTheme="majorHAnsi" w:cstheme="majorHAnsi"/>
          <w:sz w:val="30"/>
          <w:szCs w:val="30"/>
        </w:rPr>
        <w:t xml:space="preserve"> 15</w:t>
      </w:r>
      <w:r w:rsidRPr="000D41AA">
        <w:rPr>
          <w:rFonts w:asciiTheme="majorHAnsi" w:hAnsiTheme="majorHAnsi" w:cstheme="majorHAns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</w:t>
      </w:r>
      <w:r w:rsidR="00ED6718">
        <w:rPr>
          <w:rFonts w:asciiTheme="majorHAnsi" w:hAnsiTheme="majorHAnsi" w:cstheme="majorHAnsi"/>
          <w:sz w:val="30"/>
          <w:szCs w:val="30"/>
        </w:rPr>
        <w:t xml:space="preserve"> 2</w:t>
      </w:r>
      <w:r w:rsidRPr="000D41AA">
        <w:rPr>
          <w:rFonts w:asciiTheme="majorHAnsi" w:hAnsiTheme="majorHAnsi" w:cstheme="majorHAnsi"/>
          <w:sz w:val="30"/>
          <w:szCs w:val="30"/>
          <w:cs/>
        </w:rPr>
        <w:t xml:space="preserve"> ถึงอัตราร้อยละ </w:t>
      </w:r>
      <w:r w:rsidR="00ED6718">
        <w:rPr>
          <w:rFonts w:asciiTheme="majorHAnsi" w:hAnsiTheme="majorHAnsi" w:cstheme="majorHAnsi"/>
          <w:sz w:val="30"/>
          <w:szCs w:val="30"/>
        </w:rPr>
        <w:t xml:space="preserve">5 </w:t>
      </w:r>
      <w:r w:rsidRPr="000D41AA">
        <w:rPr>
          <w:rFonts w:asciiTheme="majorHAnsi" w:hAnsiTheme="majorHAnsi" w:cstheme="majorHAns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7CB2C96" w14:textId="1DDD15F5" w:rsidR="00B77A22" w:rsidRDefault="00B77A22" w:rsidP="008F44A8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55B62074" w14:textId="77777777" w:rsidR="008F44A8" w:rsidRDefault="008F44A8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</w:rPr>
      </w:pPr>
      <w:r w:rsidRPr="008F44A8">
        <w:rPr>
          <w:rFonts w:asciiTheme="majorHAnsi" w:hAnsiTheme="majorHAnsi"/>
          <w:b/>
          <w:bCs/>
          <w:cs/>
        </w:rPr>
        <w:t>ค่าใช้จ่ายตามลักษณะ</w:t>
      </w:r>
    </w:p>
    <w:p w14:paraId="263A43C0" w14:textId="0C9B3A98" w:rsidR="008F44A8" w:rsidRDefault="008F44A8" w:rsidP="008F44A8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869"/>
        <w:gridCol w:w="810"/>
        <w:gridCol w:w="990"/>
        <w:gridCol w:w="236"/>
        <w:gridCol w:w="1042"/>
        <w:gridCol w:w="251"/>
        <w:gridCol w:w="901"/>
        <w:gridCol w:w="251"/>
        <w:gridCol w:w="1027"/>
      </w:tblGrid>
      <w:tr w:rsidR="008F44A8" w:rsidRPr="008F44A8" w14:paraId="5E416819" w14:textId="77777777" w:rsidTr="00746F03">
        <w:trPr>
          <w:tblHeader/>
        </w:trPr>
        <w:tc>
          <w:tcPr>
            <w:tcW w:w="3869" w:type="dxa"/>
            <w:shd w:val="clear" w:color="auto" w:fill="FFFFFF"/>
          </w:tcPr>
          <w:p w14:paraId="035D3D5F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2B081624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7046387E" w14:textId="11FA5CEA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8F44A8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50F23CAC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780E78E9" w14:textId="2D90AE5F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8F44A8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44A8" w:rsidRPr="008F44A8" w14:paraId="0FF0D47E" w14:textId="77777777" w:rsidTr="00746F03">
        <w:trPr>
          <w:tblHeader/>
        </w:trPr>
        <w:tc>
          <w:tcPr>
            <w:tcW w:w="3869" w:type="dxa"/>
            <w:shd w:val="clear" w:color="auto" w:fill="FFFFFF"/>
          </w:tcPr>
          <w:p w14:paraId="0E435ED4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49999307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  <w:rtl/>
                <w:cs/>
              </w:rPr>
            </w:pPr>
            <w:r w:rsidRPr="008F44A8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23AA4D3C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8F44A8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761BA88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5B3DD509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8F44A8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14:paraId="6E22AE1B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437E3AF8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8F44A8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CA90AFE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C179660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8F44A8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8F44A8" w:rsidRPr="008F44A8" w14:paraId="417DC609" w14:textId="77777777" w:rsidTr="00746F03">
        <w:trPr>
          <w:tblHeader/>
        </w:trPr>
        <w:tc>
          <w:tcPr>
            <w:tcW w:w="3869" w:type="dxa"/>
          </w:tcPr>
          <w:p w14:paraId="2514A3AB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3D78BF3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98" w:type="dxa"/>
            <w:gridSpan w:val="7"/>
          </w:tcPr>
          <w:p w14:paraId="1F209EEE" w14:textId="3B10F355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</w:pPr>
            <w:r w:rsidRPr="008F44A8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F44A8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71F89" w:rsidRPr="008F44A8" w14:paraId="69D7DBA7" w14:textId="77777777" w:rsidTr="00746F03">
        <w:tc>
          <w:tcPr>
            <w:tcW w:w="3869" w:type="dxa"/>
          </w:tcPr>
          <w:p w14:paraId="26D8EF1E" w14:textId="52725E29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ต้นทุนขายค่าแก๊ส</w:t>
            </w:r>
          </w:p>
        </w:tc>
        <w:tc>
          <w:tcPr>
            <w:tcW w:w="810" w:type="dxa"/>
          </w:tcPr>
          <w:p w14:paraId="6B5A0CA4" w14:textId="77777777" w:rsidR="00971F89" w:rsidRPr="008F44A8" w:rsidRDefault="00971F8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8A3D900" w14:textId="0587BC7F" w:rsidR="00971F89" w:rsidRPr="008F44A8" w:rsidRDefault="0032206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465,287</w:t>
            </w:r>
          </w:p>
        </w:tc>
        <w:tc>
          <w:tcPr>
            <w:tcW w:w="236" w:type="dxa"/>
          </w:tcPr>
          <w:p w14:paraId="40C8C4B8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12F9A16" w14:textId="4CBF78CF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676,537</w:t>
            </w:r>
          </w:p>
        </w:tc>
        <w:tc>
          <w:tcPr>
            <w:tcW w:w="251" w:type="dxa"/>
          </w:tcPr>
          <w:p w14:paraId="4A3736A0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4337830C" w14:textId="5DE305BD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465,287</w:t>
            </w:r>
          </w:p>
        </w:tc>
        <w:tc>
          <w:tcPr>
            <w:tcW w:w="251" w:type="dxa"/>
          </w:tcPr>
          <w:p w14:paraId="43AB44EB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C7FB1E2" w14:textId="23802617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676,537</w:t>
            </w:r>
          </w:p>
        </w:tc>
      </w:tr>
      <w:tr w:rsidR="00971F89" w:rsidRPr="008F44A8" w14:paraId="4CF607CF" w14:textId="77777777" w:rsidTr="00746F03">
        <w:tc>
          <w:tcPr>
            <w:tcW w:w="3869" w:type="dxa"/>
          </w:tcPr>
          <w:p w14:paraId="0BB1FB65" w14:textId="08932B1B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ต้นทุนวัสดุก่อสร้าง</w:t>
            </w:r>
          </w:p>
        </w:tc>
        <w:tc>
          <w:tcPr>
            <w:tcW w:w="810" w:type="dxa"/>
          </w:tcPr>
          <w:p w14:paraId="4605F62E" w14:textId="77777777" w:rsidR="00971F89" w:rsidRPr="008F44A8" w:rsidRDefault="00971F8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DC22E28" w14:textId="48256C10" w:rsidR="00971F89" w:rsidRPr="008F44A8" w:rsidRDefault="0032206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465,774</w:t>
            </w:r>
          </w:p>
        </w:tc>
        <w:tc>
          <w:tcPr>
            <w:tcW w:w="236" w:type="dxa"/>
          </w:tcPr>
          <w:p w14:paraId="4D71A081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1B2744F7" w14:textId="073105D8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627,918</w:t>
            </w:r>
          </w:p>
        </w:tc>
        <w:tc>
          <w:tcPr>
            <w:tcW w:w="251" w:type="dxa"/>
          </w:tcPr>
          <w:p w14:paraId="4C8D71E0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6956766A" w14:textId="7EB9DCF2" w:rsidR="00971F89" w:rsidRPr="00971F89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509AAC2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E89DAE" w14:textId="3B5E39EF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F89" w:rsidRPr="008F44A8" w14:paraId="4A132B7F" w14:textId="77777777" w:rsidTr="00746F03">
        <w:tc>
          <w:tcPr>
            <w:tcW w:w="3869" w:type="dxa"/>
          </w:tcPr>
          <w:p w14:paraId="2C1DCDD7" w14:textId="10E966FB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t>ต้นทุนผู้รับเหมาก่อสร้าง</w:t>
            </w:r>
          </w:p>
        </w:tc>
        <w:tc>
          <w:tcPr>
            <w:tcW w:w="810" w:type="dxa"/>
          </w:tcPr>
          <w:p w14:paraId="0E6E73A5" w14:textId="77777777" w:rsidR="00971F89" w:rsidRPr="008F44A8" w:rsidRDefault="00971F8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E573FCF" w14:textId="703F4246" w:rsidR="00971F89" w:rsidRPr="008F44A8" w:rsidRDefault="0032206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313,59</w:t>
            </w:r>
            <w:r w:rsidR="00D71B11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3437AAE3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6A39344" w14:textId="5A599224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595,529</w:t>
            </w:r>
          </w:p>
        </w:tc>
        <w:tc>
          <w:tcPr>
            <w:tcW w:w="251" w:type="dxa"/>
          </w:tcPr>
          <w:p w14:paraId="5C557882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55FD0724" w14:textId="0B7B6CF0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92,383</w:t>
            </w:r>
          </w:p>
        </w:tc>
        <w:tc>
          <w:tcPr>
            <w:tcW w:w="251" w:type="dxa"/>
          </w:tcPr>
          <w:p w14:paraId="6707C9D7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0D72E2C" w14:textId="074312BD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332,579</w:t>
            </w:r>
          </w:p>
        </w:tc>
      </w:tr>
      <w:tr w:rsidR="00971F89" w:rsidRPr="008F44A8" w14:paraId="7F097562" w14:textId="77777777" w:rsidTr="00746F03">
        <w:tc>
          <w:tcPr>
            <w:tcW w:w="3869" w:type="dxa"/>
          </w:tcPr>
          <w:p w14:paraId="03A763B5" w14:textId="65205930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7A8D625" w14:textId="3B6DCD7E" w:rsidR="00971F89" w:rsidRPr="000D41AA" w:rsidRDefault="00971F89" w:rsidP="000D41AA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32C168B" w14:textId="5EE9E487" w:rsidR="00971F89" w:rsidRPr="004C4C9D" w:rsidRDefault="0032206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8</w:t>
            </w:r>
            <w:r w:rsidR="0083503A"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7</w:t>
            </w:r>
            <w:r w:rsidR="0083503A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,472</w:t>
            </w:r>
          </w:p>
        </w:tc>
        <w:tc>
          <w:tcPr>
            <w:tcW w:w="236" w:type="dxa"/>
          </w:tcPr>
          <w:p w14:paraId="3D69A8D0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197E16FF" w14:textId="309A2F14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65,345</w:t>
            </w:r>
          </w:p>
        </w:tc>
        <w:tc>
          <w:tcPr>
            <w:tcW w:w="251" w:type="dxa"/>
          </w:tcPr>
          <w:p w14:paraId="1544E98A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0FC00FC1" w14:textId="069F364A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6,877</w:t>
            </w:r>
          </w:p>
        </w:tc>
        <w:tc>
          <w:tcPr>
            <w:tcW w:w="251" w:type="dxa"/>
          </w:tcPr>
          <w:p w14:paraId="56291091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006D6006" w14:textId="3CA97CA9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6,316</w:t>
            </w:r>
          </w:p>
        </w:tc>
      </w:tr>
      <w:tr w:rsidR="003B0581" w:rsidRPr="008F44A8" w14:paraId="7C45EE14" w14:textId="77777777" w:rsidTr="00746F03">
        <w:tc>
          <w:tcPr>
            <w:tcW w:w="3869" w:type="dxa"/>
          </w:tcPr>
          <w:p w14:paraId="1707E8E3" w14:textId="46B6C12B" w:rsidR="003B0581" w:rsidRPr="008F44A8" w:rsidRDefault="003B0581" w:rsidP="003B058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8F44A8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257E1200" w14:textId="7E713F79" w:rsidR="003B0581" w:rsidRPr="000D41AA" w:rsidRDefault="003B0581" w:rsidP="003B0581">
            <w:pPr>
              <w:pStyle w:val="acctfourfigures"/>
              <w:tabs>
                <w:tab w:val="clear" w:pos="765"/>
              </w:tabs>
              <w:spacing w:line="240" w:lineRule="atLeast"/>
              <w:ind w:left="-112" w:right="-104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  <w:t>20</w:t>
            </w:r>
          </w:p>
        </w:tc>
        <w:tc>
          <w:tcPr>
            <w:tcW w:w="990" w:type="dxa"/>
          </w:tcPr>
          <w:p w14:paraId="7085530D" w14:textId="261770D2" w:rsidR="003B0581" w:rsidRPr="004C4C9D" w:rsidRDefault="003B0581" w:rsidP="003B058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1,145,549</w:t>
            </w:r>
          </w:p>
        </w:tc>
        <w:tc>
          <w:tcPr>
            <w:tcW w:w="236" w:type="dxa"/>
          </w:tcPr>
          <w:p w14:paraId="45D01DBF" w14:textId="77777777" w:rsidR="003B0581" w:rsidRPr="004C4C9D" w:rsidRDefault="003B0581" w:rsidP="003B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</w:p>
        </w:tc>
        <w:tc>
          <w:tcPr>
            <w:tcW w:w="1042" w:type="dxa"/>
          </w:tcPr>
          <w:p w14:paraId="5C120453" w14:textId="522CB7A7" w:rsidR="003B0581" w:rsidRPr="004C4C9D" w:rsidRDefault="003B0581" w:rsidP="003B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  <w:lang w:bidi="ar-SA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bidi="ar-SA"/>
              </w:rPr>
              <w:t>767,495</w:t>
            </w:r>
          </w:p>
        </w:tc>
        <w:tc>
          <w:tcPr>
            <w:tcW w:w="251" w:type="dxa"/>
          </w:tcPr>
          <w:p w14:paraId="3A3CB91F" w14:textId="77777777" w:rsidR="003B0581" w:rsidRPr="008F44A8" w:rsidRDefault="003B0581" w:rsidP="003B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4696B35A" w14:textId="578797F2" w:rsidR="003B0581" w:rsidRPr="00971F89" w:rsidRDefault="003B0581" w:rsidP="003B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25,250</w:t>
            </w:r>
          </w:p>
        </w:tc>
        <w:tc>
          <w:tcPr>
            <w:tcW w:w="251" w:type="dxa"/>
          </w:tcPr>
          <w:p w14:paraId="1E6B5C6A" w14:textId="77777777" w:rsidR="003B0581" w:rsidRPr="008F44A8" w:rsidRDefault="003B0581" w:rsidP="003B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7C50462" w14:textId="0442C470" w:rsidR="003B0581" w:rsidRPr="00971F89" w:rsidRDefault="003B0581" w:rsidP="003B0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28,713</w:t>
            </w:r>
          </w:p>
        </w:tc>
      </w:tr>
      <w:tr w:rsidR="00971F89" w:rsidRPr="008F44A8" w14:paraId="33826EC2" w14:textId="77777777" w:rsidTr="00746F03">
        <w:tc>
          <w:tcPr>
            <w:tcW w:w="3869" w:type="dxa"/>
          </w:tcPr>
          <w:p w14:paraId="2AF4E8C3" w14:textId="1D24728D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t>ค่าขนส่งแก๊ส</w:t>
            </w:r>
          </w:p>
        </w:tc>
        <w:tc>
          <w:tcPr>
            <w:tcW w:w="810" w:type="dxa"/>
          </w:tcPr>
          <w:p w14:paraId="109254FD" w14:textId="77777777" w:rsidR="00971F89" w:rsidRPr="008F44A8" w:rsidRDefault="00971F8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8D320B6" w14:textId="14B31229" w:rsidR="00971F89" w:rsidRPr="008F44A8" w:rsidRDefault="0032206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24,569</w:t>
            </w:r>
          </w:p>
        </w:tc>
        <w:tc>
          <w:tcPr>
            <w:tcW w:w="236" w:type="dxa"/>
          </w:tcPr>
          <w:p w14:paraId="369AC5CD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6AA32196" w14:textId="37E9D06B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35,963</w:t>
            </w:r>
          </w:p>
        </w:tc>
        <w:tc>
          <w:tcPr>
            <w:tcW w:w="251" w:type="dxa"/>
          </w:tcPr>
          <w:p w14:paraId="0F4C68B6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0159D335" w14:textId="507AA27C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29,154</w:t>
            </w:r>
          </w:p>
        </w:tc>
        <w:tc>
          <w:tcPr>
            <w:tcW w:w="251" w:type="dxa"/>
          </w:tcPr>
          <w:p w14:paraId="6E08377F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4C45F986" w14:textId="7AE1F708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39,706</w:t>
            </w:r>
          </w:p>
        </w:tc>
      </w:tr>
      <w:tr w:rsidR="00971F89" w:rsidRPr="008F44A8" w14:paraId="2C1C08E1" w14:textId="77777777" w:rsidTr="00746F03">
        <w:tc>
          <w:tcPr>
            <w:tcW w:w="3869" w:type="dxa"/>
          </w:tcPr>
          <w:p w14:paraId="1C49B737" w14:textId="1A4B3E1A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t>ค่าบริการผ่านคลัง</w:t>
            </w:r>
          </w:p>
        </w:tc>
        <w:tc>
          <w:tcPr>
            <w:tcW w:w="810" w:type="dxa"/>
          </w:tcPr>
          <w:p w14:paraId="53067EBD" w14:textId="77777777" w:rsidR="00971F89" w:rsidRPr="008F44A8" w:rsidRDefault="00971F8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B38F69F" w14:textId="5AFCD267" w:rsidR="00971F89" w:rsidRPr="008F44A8" w:rsidRDefault="00322069" w:rsidP="00971F8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1,382</w:t>
            </w:r>
          </w:p>
        </w:tc>
        <w:tc>
          <w:tcPr>
            <w:tcW w:w="236" w:type="dxa"/>
          </w:tcPr>
          <w:p w14:paraId="135A0310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F34335B" w14:textId="6F74119E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3,009</w:t>
            </w:r>
          </w:p>
        </w:tc>
        <w:tc>
          <w:tcPr>
            <w:tcW w:w="251" w:type="dxa"/>
          </w:tcPr>
          <w:p w14:paraId="10A33341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5FF20E91" w14:textId="2D1292FB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51" w:type="dxa"/>
          </w:tcPr>
          <w:p w14:paraId="6425B53A" w14:textId="77777777" w:rsidR="00971F89" w:rsidRPr="008F44A8" w:rsidRDefault="00971F8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15A66922" w14:textId="083FE4DE" w:rsidR="00971F89" w:rsidRPr="00971F89" w:rsidRDefault="00322069" w:rsidP="00971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3,009</w:t>
            </w:r>
          </w:p>
        </w:tc>
      </w:tr>
      <w:tr w:rsidR="008F44A8" w:rsidRPr="008F44A8" w14:paraId="22ECA17E" w14:textId="77777777" w:rsidTr="00746F03">
        <w:tc>
          <w:tcPr>
            <w:tcW w:w="3869" w:type="dxa"/>
          </w:tcPr>
          <w:p w14:paraId="658F7964" w14:textId="77777777" w:rsidR="00662E8D" w:rsidRDefault="008F44A8" w:rsidP="006917F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</w:rPr>
            </w:pPr>
            <w:r w:rsidRPr="008F44A8">
              <w:rPr>
                <w:rFonts w:asciiTheme="majorHAnsi" w:hAnsiTheme="majorHAnsi" w:cstheme="majorHAnsi"/>
                <w:sz w:val="30"/>
                <w:szCs w:val="30"/>
                <w:cs/>
              </w:rPr>
              <w:t>ผลขาดทุนจากการด้อยค่าที่ดิน</w:t>
            </w:r>
          </w:p>
          <w:p w14:paraId="41A739BA" w14:textId="599D09F4" w:rsidR="008F44A8" w:rsidRPr="008F44A8" w:rsidRDefault="00662E8D" w:rsidP="006917F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  <w:r w:rsidR="008F44A8" w:rsidRPr="008F44A8">
              <w:rPr>
                <w:rFonts w:asciiTheme="majorHAnsi" w:hAnsiTheme="majorHAnsi" w:cstheme="majorHAns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10" w:type="dxa"/>
          </w:tcPr>
          <w:p w14:paraId="376FC9B2" w14:textId="77777777" w:rsidR="0083503A" w:rsidRDefault="0083503A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0B0C7759" w14:textId="12E006C1" w:rsidR="008F44A8" w:rsidRPr="000D41AA" w:rsidRDefault="000D41AA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  <w:r w:rsidRPr="000D41AA"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  <w:t>13</w:t>
            </w:r>
          </w:p>
        </w:tc>
        <w:tc>
          <w:tcPr>
            <w:tcW w:w="990" w:type="dxa"/>
          </w:tcPr>
          <w:p w14:paraId="0D15F031" w14:textId="77777777" w:rsidR="008F44A8" w:rsidRPr="004C4C9D" w:rsidRDefault="008F44A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CF1D08" w14:textId="5511EC82" w:rsidR="00322069" w:rsidRPr="004C4C9D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99A8C7" w14:textId="77777777" w:rsidR="008F44A8" w:rsidRPr="004C4C9D" w:rsidRDefault="008F44A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0D0DBC5" w14:textId="77777777" w:rsidR="008F44A8" w:rsidRDefault="008F44A8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B5A12F0" w14:textId="3506B2D0" w:rsidR="00322069" w:rsidRPr="008F44A8" w:rsidRDefault="00322069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22,478</w:t>
            </w:r>
          </w:p>
        </w:tc>
        <w:tc>
          <w:tcPr>
            <w:tcW w:w="251" w:type="dxa"/>
          </w:tcPr>
          <w:p w14:paraId="09955DBA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60C97F06" w14:textId="77777777" w:rsidR="008F44A8" w:rsidRPr="004C4C9D" w:rsidRDefault="008F44A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6D146F" w14:textId="7324A447" w:rsidR="00322069" w:rsidRPr="004C4C9D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6B5C20A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459A85F8" w14:textId="77777777" w:rsidR="008F44A8" w:rsidRPr="004C4C9D" w:rsidRDefault="008F44A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9DC71E" w14:textId="2B42B405" w:rsidR="00322069" w:rsidRPr="004C4C9D" w:rsidRDefault="0032206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22,478</w:t>
            </w:r>
          </w:p>
        </w:tc>
      </w:tr>
      <w:tr w:rsidR="008F44A8" w:rsidRPr="008F44A8" w14:paraId="24158E26" w14:textId="77777777" w:rsidTr="00746F03">
        <w:tc>
          <w:tcPr>
            <w:tcW w:w="3869" w:type="dxa"/>
          </w:tcPr>
          <w:p w14:paraId="43D2B53D" w14:textId="04B2B744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HAnsi" w:hAnsiTheme="majorHAnsi" w:cstheme="majorHAnsi"/>
                <w:sz w:val="30"/>
                <w:szCs w:val="30"/>
                <w:highlight w:val="yellow"/>
                <w:cs/>
              </w:rPr>
            </w:pPr>
            <w:r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="00971F89" w:rsidRPr="00971F89"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</w:r>
            <w:r w:rsidRPr="00971F89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</w:t>
            </w:r>
            <w:r w:rsidRPr="00971F89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 xml:space="preserve">2562: </w:t>
            </w:r>
            <w:r w:rsidRPr="00971F89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ค่าเช่าจ่าย)</w:t>
            </w:r>
          </w:p>
        </w:tc>
        <w:tc>
          <w:tcPr>
            <w:tcW w:w="810" w:type="dxa"/>
          </w:tcPr>
          <w:p w14:paraId="4E7FFEC9" w14:textId="77777777" w:rsidR="008F44A8" w:rsidRDefault="008F44A8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  <w:p w14:paraId="057FACF2" w14:textId="7D3F8ADC" w:rsidR="00183695" w:rsidRPr="008F44A8" w:rsidRDefault="00183695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val="en-US" w:bidi="th-TH"/>
              </w:rPr>
              <w:t>13</w:t>
            </w:r>
          </w:p>
        </w:tc>
        <w:tc>
          <w:tcPr>
            <w:tcW w:w="990" w:type="dxa"/>
          </w:tcPr>
          <w:p w14:paraId="45156072" w14:textId="77777777" w:rsidR="008F44A8" w:rsidRDefault="008F44A8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0E1A73D8" w14:textId="572137F0" w:rsidR="007A4F1F" w:rsidRPr="004C4C9D" w:rsidRDefault="007A4F1F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11</w:t>
            </w:r>
            <w:r w:rsidR="006F618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3,697</w:t>
            </w:r>
          </w:p>
        </w:tc>
        <w:tc>
          <w:tcPr>
            <w:tcW w:w="236" w:type="dxa"/>
          </w:tcPr>
          <w:p w14:paraId="27DAD43A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6EA4A5CA" w14:textId="77777777" w:rsidR="008F44A8" w:rsidRDefault="008F44A8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10C75BD" w14:textId="16C01653" w:rsidR="007A4F1F" w:rsidRPr="008F44A8" w:rsidRDefault="007A4F1F" w:rsidP="006917F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150,133</w:t>
            </w:r>
          </w:p>
        </w:tc>
        <w:tc>
          <w:tcPr>
            <w:tcW w:w="251" w:type="dxa"/>
          </w:tcPr>
          <w:p w14:paraId="260D7DC6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01" w:type="dxa"/>
          </w:tcPr>
          <w:p w14:paraId="461D686F" w14:textId="77777777" w:rsidR="008F44A8" w:rsidRPr="004C4C9D" w:rsidRDefault="008F44A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9ECB8D" w14:textId="325FF64A" w:rsidR="007A4F1F" w:rsidRPr="004C4C9D" w:rsidRDefault="007A4F1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51" w:type="dxa"/>
          </w:tcPr>
          <w:p w14:paraId="5CF3CA05" w14:textId="77777777" w:rsidR="008F44A8" w:rsidRPr="008F44A8" w:rsidRDefault="008F44A8" w:rsidP="00691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6FA1EA30" w14:textId="77777777" w:rsidR="008F44A8" w:rsidRPr="004C4C9D" w:rsidRDefault="008F44A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A0DF1" w14:textId="0141E20C" w:rsidR="007A4F1F" w:rsidRPr="004C4C9D" w:rsidRDefault="00E7213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</w:tbl>
    <w:p w14:paraId="36AC776B" w14:textId="4533AA42" w:rsidR="00121C4C" w:rsidRDefault="00121C4C" w:rsidP="000D41AA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cs/>
        </w:rPr>
      </w:pPr>
    </w:p>
    <w:p w14:paraId="474BE241" w14:textId="2491CF73" w:rsidR="000D41AA" w:rsidRPr="00121C4C" w:rsidRDefault="00121C4C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  <w:cs/>
        </w:rPr>
        <w:br w:type="page"/>
      </w:r>
    </w:p>
    <w:p w14:paraId="61C89B26" w14:textId="1B055577" w:rsidR="006917F2" w:rsidRDefault="006917F2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</w:rPr>
      </w:pPr>
      <w:r>
        <w:rPr>
          <w:rFonts w:asciiTheme="majorHAnsi" w:hAnsiTheme="majorHAnsi" w:hint="cs"/>
          <w:b/>
          <w:bCs/>
          <w:cs/>
        </w:rPr>
        <w:t>ภาษีเงินได้</w:t>
      </w:r>
    </w:p>
    <w:p w14:paraId="30F556F9" w14:textId="74E8FEA7" w:rsidR="006917F2" w:rsidRPr="003A2A2E" w:rsidRDefault="006917F2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16"/>
          <w:szCs w:val="16"/>
          <w:lang w:val="en-US"/>
        </w:rPr>
      </w:pPr>
    </w:p>
    <w:tbl>
      <w:tblPr>
        <w:tblW w:w="91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38"/>
        <w:gridCol w:w="6"/>
        <w:gridCol w:w="1058"/>
        <w:gridCol w:w="6"/>
        <w:gridCol w:w="243"/>
        <w:gridCol w:w="6"/>
        <w:gridCol w:w="1060"/>
        <w:gridCol w:w="6"/>
        <w:gridCol w:w="242"/>
        <w:gridCol w:w="6"/>
        <w:gridCol w:w="1058"/>
        <w:gridCol w:w="6"/>
        <w:gridCol w:w="242"/>
        <w:gridCol w:w="6"/>
        <w:gridCol w:w="1063"/>
        <w:gridCol w:w="6"/>
      </w:tblGrid>
      <w:tr w:rsidR="006917F2" w:rsidRPr="00104EAD" w14:paraId="51AC1B90" w14:textId="77777777" w:rsidTr="003A281B">
        <w:trPr>
          <w:gridAfter w:val="1"/>
          <w:wAfter w:w="6" w:type="dxa"/>
          <w:tblHeader/>
        </w:trPr>
        <w:tc>
          <w:tcPr>
            <w:tcW w:w="4178" w:type="dxa"/>
            <w:gridSpan w:val="2"/>
          </w:tcPr>
          <w:p w14:paraId="6B09EC5E" w14:textId="77777777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6"/>
          </w:tcPr>
          <w:p w14:paraId="76BDD3EC" w14:textId="20808856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6B77F5A6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6"/>
          </w:tcPr>
          <w:p w14:paraId="7417D750" w14:textId="0473D562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7F2" w:rsidRPr="00104EAD" w14:paraId="1C50E37A" w14:textId="77777777" w:rsidTr="003A281B">
        <w:trPr>
          <w:tblHeader/>
        </w:trPr>
        <w:tc>
          <w:tcPr>
            <w:tcW w:w="3240" w:type="dxa"/>
          </w:tcPr>
          <w:p w14:paraId="52AA34C2" w14:textId="77777777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66B6E153" w14:textId="306BD46B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0EF07BE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49" w:type="dxa"/>
            <w:gridSpan w:val="2"/>
            <w:shd w:val="clear" w:color="auto" w:fill="auto"/>
            <w:vAlign w:val="center"/>
          </w:tcPr>
          <w:p w14:paraId="3D08CEA7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 w14:paraId="15ECB337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34A3F097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0519FC2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66A9338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14:paraId="619E9898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6917F2" w:rsidRPr="00104EAD" w14:paraId="705F7D3B" w14:textId="77777777" w:rsidTr="003A281B">
        <w:trPr>
          <w:tblHeader/>
        </w:trPr>
        <w:tc>
          <w:tcPr>
            <w:tcW w:w="3240" w:type="dxa"/>
          </w:tcPr>
          <w:p w14:paraId="66337425" w14:textId="77777777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944" w:type="dxa"/>
            <w:gridSpan w:val="2"/>
          </w:tcPr>
          <w:p w14:paraId="5EFB8B74" w14:textId="77777777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08" w:type="dxa"/>
            <w:gridSpan w:val="14"/>
          </w:tcPr>
          <w:p w14:paraId="7321BD13" w14:textId="1420251C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="00104EAD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04EAD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17F2" w:rsidRPr="00104EAD" w14:paraId="531DADA0" w14:textId="77777777" w:rsidTr="003A281B">
        <w:trPr>
          <w:gridAfter w:val="1"/>
          <w:wAfter w:w="6" w:type="dxa"/>
        </w:trPr>
        <w:tc>
          <w:tcPr>
            <w:tcW w:w="4178" w:type="dxa"/>
            <w:gridSpan w:val="2"/>
          </w:tcPr>
          <w:p w14:paraId="1A54400A" w14:textId="01A43B89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08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104EAD"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4" w:type="dxa"/>
            <w:gridSpan w:val="2"/>
            <w:vAlign w:val="bottom"/>
          </w:tcPr>
          <w:p w14:paraId="2D297FFF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2C20349A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6A8EBF0D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gridSpan w:val="2"/>
          </w:tcPr>
          <w:p w14:paraId="01443E07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320C4007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gridSpan w:val="2"/>
          </w:tcPr>
          <w:p w14:paraId="1B0109D7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1E32C0D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6917F2" w:rsidRPr="00104EAD" w14:paraId="3E4E3317" w14:textId="77777777" w:rsidTr="003A281B">
        <w:tc>
          <w:tcPr>
            <w:tcW w:w="3240" w:type="dxa"/>
          </w:tcPr>
          <w:p w14:paraId="349AAC7A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</w:rPr>
              <w:t>สำหรับงวดปัจจุบัน</w:t>
            </w: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44" w:type="dxa"/>
            <w:gridSpan w:val="2"/>
          </w:tcPr>
          <w:p w14:paraId="2CD7A248" w14:textId="77777777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67797574" w14:textId="33C0EBBB" w:rsidR="006917F2" w:rsidRPr="004C4C9D" w:rsidRDefault="0092268C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BA4169" w:rsidRPr="004C4C9D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49" w:type="dxa"/>
            <w:gridSpan w:val="2"/>
          </w:tcPr>
          <w:p w14:paraId="399BC00D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vAlign w:val="bottom"/>
          </w:tcPr>
          <w:p w14:paraId="2723958E" w14:textId="5E264B29" w:rsidR="006917F2" w:rsidRPr="00736929" w:rsidRDefault="00104EA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36929">
              <w:rPr>
                <w:rFonts w:asciiTheme="majorBidi" w:hAnsiTheme="majorBidi" w:cstheme="majorBidi"/>
                <w:sz w:val="30"/>
                <w:szCs w:val="30"/>
              </w:rPr>
              <w:t>31,307</w:t>
            </w:r>
          </w:p>
        </w:tc>
        <w:tc>
          <w:tcPr>
            <w:tcW w:w="248" w:type="dxa"/>
            <w:gridSpan w:val="2"/>
          </w:tcPr>
          <w:p w14:paraId="1B2D3278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2FF5DCD1" w14:textId="39E437C8" w:rsidR="006917F2" w:rsidRPr="004C4C9D" w:rsidRDefault="00A11E3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gridSpan w:val="2"/>
          </w:tcPr>
          <w:p w14:paraId="062512C0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74CF48A" w14:textId="3E8B39BE" w:rsidR="006917F2" w:rsidRPr="00736929" w:rsidRDefault="00104EA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36929">
              <w:rPr>
                <w:rFonts w:asciiTheme="majorBidi" w:hAnsiTheme="majorBidi" w:cstheme="majorBidi"/>
                <w:sz w:val="30"/>
                <w:szCs w:val="30"/>
              </w:rPr>
              <w:t>8,887</w:t>
            </w:r>
          </w:p>
        </w:tc>
      </w:tr>
      <w:tr w:rsidR="006917F2" w:rsidRPr="00736929" w14:paraId="41B8274D" w14:textId="77777777" w:rsidTr="004C4C9D">
        <w:trPr>
          <w:gridAfter w:val="1"/>
          <w:wAfter w:w="6" w:type="dxa"/>
        </w:trPr>
        <w:tc>
          <w:tcPr>
            <w:tcW w:w="4178" w:type="dxa"/>
            <w:gridSpan w:val="2"/>
            <w:shd w:val="clear" w:color="auto" w:fill="auto"/>
          </w:tcPr>
          <w:p w14:paraId="52DBFBA9" w14:textId="148CBABC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5C5268D2" w14:textId="77777777" w:rsidR="006917F2" w:rsidRPr="004C4C9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gridSpan w:val="2"/>
            <w:shd w:val="clear" w:color="auto" w:fill="auto"/>
          </w:tcPr>
          <w:p w14:paraId="608C25BE" w14:textId="77777777" w:rsidR="006917F2" w:rsidRPr="004C4C9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7B90C19C" w14:textId="77777777" w:rsidR="006917F2" w:rsidRPr="00736929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B608AD5" w14:textId="77777777" w:rsidR="006917F2" w:rsidRPr="00736929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41BB15AC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13B50E9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1B9BC3ED" w14:textId="77777777" w:rsidR="006917F2" w:rsidRPr="00736929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7F2" w:rsidRPr="00104EAD" w14:paraId="522E52A8" w14:textId="77777777" w:rsidTr="003A281B">
        <w:tc>
          <w:tcPr>
            <w:tcW w:w="3240" w:type="dxa"/>
            <w:shd w:val="clear" w:color="auto" w:fill="auto"/>
          </w:tcPr>
          <w:p w14:paraId="50C88465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 xml:space="preserve">   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378C0536" w14:textId="77777777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11B0BF63" w14:textId="0B203D21" w:rsidR="006917F2" w:rsidRPr="004C4C9D" w:rsidRDefault="0092268C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A2F8F" w:rsidRPr="004C4C9D">
              <w:rPr>
                <w:rFonts w:asciiTheme="majorBidi" w:hAnsiTheme="majorBidi" w:cstheme="majorBidi"/>
                <w:sz w:val="30"/>
                <w:szCs w:val="30"/>
              </w:rPr>
              <w:t>2,07</w:t>
            </w:r>
            <w:r w:rsidR="00BA4169" w:rsidRPr="004C4C9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4C4C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44AAF97A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6E31A638" w14:textId="026821DD" w:rsidR="006917F2" w:rsidRPr="00736929" w:rsidRDefault="00104EA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36929"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1C29793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213DA52A" w14:textId="68838C7F" w:rsidR="006917F2" w:rsidRPr="00104EAD" w:rsidRDefault="00A11E3D" w:rsidP="003A2A2E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4F61007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14:paraId="7ED1D03B" w14:textId="7A417F9E" w:rsidR="006917F2" w:rsidRPr="00736929" w:rsidRDefault="00104EA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36929">
              <w:rPr>
                <w:rFonts w:asciiTheme="majorBidi" w:hAnsiTheme="majorBidi" w:cstheme="majorBidi"/>
                <w:sz w:val="30"/>
                <w:szCs w:val="30"/>
              </w:rPr>
              <w:t>(203)</w:t>
            </w:r>
          </w:p>
        </w:tc>
      </w:tr>
      <w:tr w:rsidR="006917F2" w:rsidRPr="00104EAD" w14:paraId="1EF20E94" w14:textId="77777777" w:rsidTr="00415B89">
        <w:tc>
          <w:tcPr>
            <w:tcW w:w="3240" w:type="dxa"/>
            <w:shd w:val="clear" w:color="auto" w:fill="auto"/>
          </w:tcPr>
          <w:p w14:paraId="4B238353" w14:textId="0E64320C" w:rsidR="006917F2" w:rsidRPr="00104EAD" w:rsidRDefault="00104EA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04EA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44" w:type="dxa"/>
            <w:gridSpan w:val="2"/>
            <w:shd w:val="clear" w:color="auto" w:fill="auto"/>
          </w:tcPr>
          <w:p w14:paraId="2C71E69D" w14:textId="77777777" w:rsidR="006917F2" w:rsidRPr="00104EAD" w:rsidRDefault="006917F2" w:rsidP="003A2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8D83F" w14:textId="6ED5C672" w:rsidR="006917F2" w:rsidRPr="004C4C9D" w:rsidRDefault="000A2F8F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 w:rsidR="00BA4169"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707CC01A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28FC4" w14:textId="63919313" w:rsidR="006917F2" w:rsidRPr="00736929" w:rsidRDefault="00104EA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30,752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1AB248D1" w14:textId="77777777" w:rsidR="006917F2" w:rsidRPr="00736929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04215" w14:textId="16C05A76" w:rsidR="006917F2" w:rsidRPr="00736929" w:rsidRDefault="00A11E3D" w:rsidP="003A2A2E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5313F665" w14:textId="77777777" w:rsidR="006917F2" w:rsidRPr="00736929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6791" w14:textId="1C1C167C" w:rsidR="006917F2" w:rsidRPr="00736929" w:rsidRDefault="00104EAD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69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8,684</w:t>
            </w:r>
          </w:p>
        </w:tc>
      </w:tr>
    </w:tbl>
    <w:p w14:paraId="297E3A97" w14:textId="3DD77431" w:rsidR="006917F2" w:rsidRPr="003A2A2E" w:rsidRDefault="006917F2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16"/>
          <w:szCs w:val="16"/>
          <w:lang w:val="en-US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900"/>
        <w:gridCol w:w="180"/>
        <w:gridCol w:w="957"/>
        <w:gridCol w:w="180"/>
        <w:gridCol w:w="933"/>
        <w:gridCol w:w="180"/>
        <w:gridCol w:w="900"/>
        <w:gridCol w:w="180"/>
        <w:gridCol w:w="873"/>
        <w:gridCol w:w="180"/>
        <w:gridCol w:w="929"/>
      </w:tblGrid>
      <w:tr w:rsidR="006917F2" w:rsidRPr="00104EAD" w14:paraId="6E645801" w14:textId="77777777" w:rsidTr="0062566B">
        <w:trPr>
          <w:trHeight w:val="20"/>
          <w:tblHeader/>
        </w:trPr>
        <w:tc>
          <w:tcPr>
            <w:tcW w:w="2862" w:type="dxa"/>
          </w:tcPr>
          <w:p w14:paraId="1B922620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0CD4888" w14:textId="73671F74" w:rsidR="006917F2" w:rsidRPr="00104EAD" w:rsidRDefault="006917F2" w:rsidP="003A2A2E">
            <w:pPr>
              <w:pStyle w:val="acctfourfigures"/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917F2" w:rsidRPr="00104EAD" w14:paraId="5114E65D" w14:textId="77777777" w:rsidTr="0062566B">
        <w:trPr>
          <w:trHeight w:val="20"/>
          <w:tblHeader/>
        </w:trPr>
        <w:tc>
          <w:tcPr>
            <w:tcW w:w="2862" w:type="dxa"/>
            <w:vMerge w:val="restart"/>
            <w:vAlign w:val="bottom"/>
          </w:tcPr>
          <w:p w14:paraId="1A910CF6" w14:textId="562E93E2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5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5"/>
          </w:tcPr>
          <w:p w14:paraId="49AAF0BD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3DE2656B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062" w:type="dxa"/>
            <w:gridSpan w:val="5"/>
          </w:tcPr>
          <w:p w14:paraId="31597CC9" w14:textId="77777777" w:rsidR="006917F2" w:rsidRPr="00104EAD" w:rsidRDefault="006917F2" w:rsidP="003A2A2E">
            <w:pPr>
              <w:pStyle w:val="acctfourfigures"/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6917F2" w:rsidRPr="00104EAD" w14:paraId="1A9156FC" w14:textId="77777777" w:rsidTr="0062566B">
        <w:trPr>
          <w:trHeight w:val="20"/>
          <w:tblHeader/>
        </w:trPr>
        <w:tc>
          <w:tcPr>
            <w:tcW w:w="2862" w:type="dxa"/>
            <w:vMerge/>
          </w:tcPr>
          <w:p w14:paraId="29D6523B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1D701C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A62B15E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3B6320" w14:textId="77777777" w:rsidR="006917F2" w:rsidRPr="00104EAD" w:rsidRDefault="006917F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C56A5C1" w14:textId="7B7C4114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5321C2DD" w14:textId="77777777" w:rsidR="006917F2" w:rsidRPr="00104EAD" w:rsidRDefault="006917F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13D8BE6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412CDACF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0D31262" w14:textId="77777777" w:rsidR="006917F2" w:rsidRPr="00104EAD" w:rsidRDefault="006917F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753BF9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688AC1C1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E380486" w14:textId="77777777" w:rsidR="006917F2" w:rsidRPr="00104EAD" w:rsidRDefault="006917F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6124260" w14:textId="5C0E290D" w:rsidR="006917F2" w:rsidRPr="00104EAD" w:rsidRDefault="004C610D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</w:t>
            </w:r>
            <w:r w:rsidR="006917F2"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5893177" w14:textId="77777777" w:rsidR="006917F2" w:rsidRPr="00104EAD" w:rsidRDefault="006917F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14:paraId="2B3BA535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2A3DA936" w14:textId="77777777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917F2" w:rsidRPr="00104EAD" w14:paraId="3C14854E" w14:textId="77777777" w:rsidTr="0062566B">
        <w:trPr>
          <w:trHeight w:val="20"/>
          <w:tblHeader/>
        </w:trPr>
        <w:tc>
          <w:tcPr>
            <w:tcW w:w="2862" w:type="dxa"/>
          </w:tcPr>
          <w:p w14:paraId="54C2B745" w14:textId="77777777" w:rsidR="006917F2" w:rsidRPr="00104EAD" w:rsidRDefault="006917F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CFDB4F9" w14:textId="011149DB" w:rsidR="006917F2" w:rsidRPr="00104EAD" w:rsidRDefault="006917F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="00104EAD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04EA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04EA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6917F2" w:rsidRPr="00104EAD" w14:paraId="01A64A41" w14:textId="77777777" w:rsidTr="0062566B">
        <w:trPr>
          <w:cantSplit/>
          <w:trHeight w:val="20"/>
        </w:trPr>
        <w:tc>
          <w:tcPr>
            <w:tcW w:w="2862" w:type="dxa"/>
          </w:tcPr>
          <w:p w14:paraId="7A4ADACC" w14:textId="77777777" w:rsidR="006917F2" w:rsidRPr="00104EAD" w:rsidRDefault="006917F2" w:rsidP="003A2A2E">
            <w:pPr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04EA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24B8BFAB" w14:textId="77777777" w:rsidR="006917F2" w:rsidRPr="00104EAD" w:rsidRDefault="006917F2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9DCAD3" w14:textId="77777777" w:rsidR="006917F2" w:rsidRPr="00104EAD" w:rsidRDefault="006917F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67AFA55" w14:textId="77777777" w:rsidR="006917F2" w:rsidRPr="00104EAD" w:rsidRDefault="006917F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E28E7C" w14:textId="77777777" w:rsidR="006917F2" w:rsidRPr="00104EAD" w:rsidRDefault="006917F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vAlign w:val="bottom"/>
          </w:tcPr>
          <w:p w14:paraId="0C80EB57" w14:textId="77777777" w:rsidR="006917F2" w:rsidRPr="00104EAD" w:rsidRDefault="006917F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D1163D" w14:textId="77777777" w:rsidR="006917F2" w:rsidRPr="00104EAD" w:rsidRDefault="006917F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4EED64" w14:textId="77777777" w:rsidR="006917F2" w:rsidRPr="00104EAD" w:rsidRDefault="006917F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F5D6E4" w14:textId="77777777" w:rsidR="006917F2" w:rsidRPr="00104EAD" w:rsidRDefault="006917F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041C032" w14:textId="77777777" w:rsidR="006917F2" w:rsidRPr="00104EAD" w:rsidRDefault="006917F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71010" w14:textId="77777777" w:rsidR="006917F2" w:rsidRPr="00104EAD" w:rsidRDefault="006917F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29" w:type="dxa"/>
            <w:vAlign w:val="bottom"/>
          </w:tcPr>
          <w:p w14:paraId="33AFFDBF" w14:textId="77777777" w:rsidR="006917F2" w:rsidRPr="00104EAD" w:rsidRDefault="006917F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</w:tr>
      <w:tr w:rsidR="003A281B" w:rsidRPr="00104EAD" w14:paraId="5404B696" w14:textId="77777777" w:rsidTr="0062566B">
        <w:trPr>
          <w:cantSplit/>
          <w:trHeight w:val="20"/>
        </w:trPr>
        <w:tc>
          <w:tcPr>
            <w:tcW w:w="2862" w:type="dxa"/>
          </w:tcPr>
          <w:p w14:paraId="3B879C68" w14:textId="74DE7021" w:rsidR="003A281B" w:rsidRPr="00104EAD" w:rsidRDefault="003A281B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ขาดทุน</w:t>
            </w:r>
            <w:r w:rsidRPr="00104EAD">
              <w:rPr>
                <w:rFonts w:asciiTheme="majorHAnsi" w:hAnsiTheme="majorHAnsi" w:cstheme="majorHAnsi"/>
                <w:sz w:val="30"/>
                <w:szCs w:val="30"/>
                <w:cs/>
              </w:rPr>
              <w:t>จากการประมาณตาม</w:t>
            </w:r>
            <w:r w:rsidR="00CD3197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104EAD">
              <w:rPr>
                <w:rFonts w:asciiTheme="majorHAnsi" w:hAnsiTheme="majorHAnsi" w:cstheme="majorHAns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8820A4" w14:textId="33CFCF78" w:rsidR="003A281B" w:rsidRPr="00104EA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590BC4" w14:textId="77777777" w:rsidR="003A281B" w:rsidRPr="00104EAD" w:rsidRDefault="003A281B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C255664" w14:textId="465701C4" w:rsidR="003A281B" w:rsidRPr="00104EA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6FFB4B" w14:textId="77777777" w:rsidR="003A281B" w:rsidRPr="00104EAD" w:rsidRDefault="003A281B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5608323A" w14:textId="12EB8782" w:rsidR="003A281B" w:rsidRPr="00104EA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7BCDF0" w14:textId="77777777" w:rsidR="003A281B" w:rsidRPr="00104EAD" w:rsidRDefault="003A281B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83520" w14:textId="7674C567" w:rsidR="003A281B" w:rsidRPr="00104EAD" w:rsidRDefault="003A281B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5,</w:t>
            </w:r>
            <w:r w:rsidRPr="004C4C9D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180" w:type="dxa"/>
            <w:vAlign w:val="bottom"/>
          </w:tcPr>
          <w:p w14:paraId="5D3AC44C" w14:textId="77777777" w:rsidR="003A281B" w:rsidRPr="00104EAD" w:rsidRDefault="003A281B" w:rsidP="003A2A2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2896FE0" w14:textId="07D78528" w:rsidR="003A281B" w:rsidRPr="00104EAD" w:rsidRDefault="004C610D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57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(</w:t>
            </w:r>
            <w:r w:rsidR="003A281B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1,073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D95BD2A" w14:textId="77777777" w:rsidR="003A281B" w:rsidRPr="00104EAD" w:rsidRDefault="003A281B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486D776" w14:textId="5D831769" w:rsidR="003A281B" w:rsidRPr="00104EAD" w:rsidRDefault="003A281B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4,293</w:t>
            </w:r>
          </w:p>
        </w:tc>
      </w:tr>
      <w:tr w:rsidR="00CD3197" w:rsidRPr="00104EAD" w14:paraId="0BCAFEF8" w14:textId="77777777" w:rsidTr="00CD3197">
        <w:trPr>
          <w:cantSplit/>
          <w:trHeight w:val="20"/>
        </w:trPr>
        <w:tc>
          <w:tcPr>
            <w:tcW w:w="2862" w:type="dxa"/>
          </w:tcPr>
          <w:p w14:paraId="53DD87D6" w14:textId="77777777" w:rsidR="00CD3197" w:rsidRPr="00104EAD" w:rsidRDefault="00CD3197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04EA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0F36E" w14:textId="713BFA8D" w:rsidR="00CD3197" w:rsidRPr="00CF5AC7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77C93C" w14:textId="77777777" w:rsidR="00CD3197" w:rsidRPr="004C4C9D" w:rsidRDefault="00CD3197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FC974" w14:textId="366C3BB9" w:rsidR="00CD3197" w:rsidRPr="00CF5AC7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904BFF" w14:textId="77777777" w:rsidR="00CD3197" w:rsidRPr="004C4C9D" w:rsidRDefault="00CD3197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3BD9" w14:textId="70BA4EC1" w:rsidR="00CD3197" w:rsidRPr="00CF5AC7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C4AEE0" w14:textId="77777777" w:rsidR="00CD3197" w:rsidRPr="00104EAD" w:rsidRDefault="00CD3197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5A64E" w14:textId="13F7486A" w:rsidR="00CD3197" w:rsidRPr="00CD3197" w:rsidRDefault="00CD3197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CD319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5,366</w:t>
            </w:r>
          </w:p>
        </w:tc>
        <w:tc>
          <w:tcPr>
            <w:tcW w:w="180" w:type="dxa"/>
            <w:vAlign w:val="bottom"/>
          </w:tcPr>
          <w:p w14:paraId="5F7A03DB" w14:textId="77777777" w:rsidR="00CD3197" w:rsidRPr="00CD3197" w:rsidRDefault="00CD3197" w:rsidP="003A2A2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2DCC5" w14:textId="36BAC043" w:rsidR="00CD3197" w:rsidRPr="00CD3197" w:rsidRDefault="004C610D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57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CD3197" w:rsidRPr="00CD319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1,073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0C6735" w14:textId="77777777" w:rsidR="00CD3197" w:rsidRPr="00CD3197" w:rsidRDefault="00CD3197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0167A" w14:textId="29C2AA0C" w:rsidR="00CD3197" w:rsidRPr="00CD3197" w:rsidRDefault="00CD3197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D319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4,293</w:t>
            </w:r>
          </w:p>
        </w:tc>
      </w:tr>
    </w:tbl>
    <w:p w14:paraId="0D9155B8" w14:textId="17DE161D" w:rsidR="006917F2" w:rsidRPr="003A2A2E" w:rsidRDefault="006917F2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6"/>
        <w:gridCol w:w="885"/>
        <w:gridCol w:w="180"/>
        <w:gridCol w:w="619"/>
        <w:gridCol w:w="322"/>
        <w:gridCol w:w="180"/>
        <w:gridCol w:w="472"/>
        <w:gridCol w:w="269"/>
        <w:gridCol w:w="177"/>
        <w:gridCol w:w="180"/>
        <w:gridCol w:w="707"/>
        <w:gridCol w:w="154"/>
        <w:gridCol w:w="83"/>
        <w:gridCol w:w="97"/>
        <w:gridCol w:w="829"/>
        <w:gridCol w:w="30"/>
        <w:gridCol w:w="180"/>
        <w:gridCol w:w="30"/>
        <w:gridCol w:w="910"/>
        <w:gridCol w:w="123"/>
        <w:gridCol w:w="17"/>
      </w:tblGrid>
      <w:tr w:rsidR="002D3F82" w:rsidRPr="00104EAD" w14:paraId="29690279" w14:textId="77777777" w:rsidTr="004C4C9D">
        <w:trPr>
          <w:gridAfter w:val="2"/>
          <w:wAfter w:w="142" w:type="dxa"/>
          <w:trHeight w:val="20"/>
          <w:tblHeader/>
        </w:trPr>
        <w:tc>
          <w:tcPr>
            <w:tcW w:w="2880" w:type="dxa"/>
          </w:tcPr>
          <w:p w14:paraId="181F2A2F" w14:textId="77777777" w:rsidR="002D3F82" w:rsidRPr="00104EAD" w:rsidRDefault="002D3F8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90" w:type="dxa"/>
            <w:gridSpan w:val="18"/>
          </w:tcPr>
          <w:p w14:paraId="7EA20A10" w14:textId="4F3C6722" w:rsidR="002D3F82" w:rsidRPr="00104EAD" w:rsidRDefault="002D3F82" w:rsidP="003A2A2E">
            <w:pPr>
              <w:pStyle w:val="acctfourfigures"/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D3F82" w:rsidRPr="00104EAD" w14:paraId="6544D126" w14:textId="77777777" w:rsidTr="004C4C9D">
        <w:trPr>
          <w:gridAfter w:val="2"/>
          <w:wAfter w:w="142" w:type="dxa"/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3C909CC5" w14:textId="77777777" w:rsidR="002D3F82" w:rsidRPr="00104EAD" w:rsidRDefault="002D3F8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5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150" w:type="dxa"/>
            <w:gridSpan w:val="8"/>
          </w:tcPr>
          <w:p w14:paraId="12DB0FFB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7900BE90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3060" w:type="dxa"/>
            <w:gridSpan w:val="9"/>
          </w:tcPr>
          <w:p w14:paraId="2C9B84DD" w14:textId="77777777" w:rsidR="002D3F82" w:rsidRPr="00104EAD" w:rsidRDefault="002D3F82" w:rsidP="003A2A2E">
            <w:pPr>
              <w:pStyle w:val="acctfourfigures"/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2D3F82" w:rsidRPr="00104EAD" w14:paraId="0D5739BF" w14:textId="77777777" w:rsidTr="004C4C9D">
        <w:trPr>
          <w:gridAfter w:val="2"/>
          <w:wAfter w:w="142" w:type="dxa"/>
          <w:trHeight w:val="20"/>
          <w:tblHeader/>
        </w:trPr>
        <w:tc>
          <w:tcPr>
            <w:tcW w:w="2880" w:type="dxa"/>
            <w:vMerge/>
          </w:tcPr>
          <w:p w14:paraId="1C1887DB" w14:textId="77777777" w:rsidR="002D3F82" w:rsidRPr="00104EAD" w:rsidRDefault="002D3F8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20A95B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240E0F3B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A6B17FC" w14:textId="77777777" w:rsidR="002D3F82" w:rsidRPr="00104EAD" w:rsidRDefault="002D3F8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983F851" w14:textId="2C024AAE" w:rsidR="002D3F82" w:rsidRPr="00104EAD" w:rsidRDefault="004C610D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</w:t>
            </w:r>
            <w:r w:rsidR="002D3F82"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26D9DFC5" w14:textId="77777777" w:rsidR="002D3F82" w:rsidRPr="00104EAD" w:rsidRDefault="002D3F8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gridSpan w:val="3"/>
            <w:vAlign w:val="bottom"/>
          </w:tcPr>
          <w:p w14:paraId="0F6A3FB8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7A1B1D54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D411526" w14:textId="77777777" w:rsidR="002D3F82" w:rsidRPr="00104EAD" w:rsidRDefault="002D3F8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44D559E7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ก่อน</w:t>
            </w:r>
          </w:p>
          <w:p w14:paraId="47E6B993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96A2141" w14:textId="77777777" w:rsidR="002D3F82" w:rsidRPr="00104EAD" w:rsidRDefault="002D3F8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78AA72E" w14:textId="3A8F4DD2" w:rsidR="002D3F82" w:rsidRPr="00104EAD" w:rsidRDefault="004C610D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ค่าใช้จ่าย</w:t>
            </w:r>
            <w:r w:rsidR="002D3F82"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D3C978F" w14:textId="77777777" w:rsidR="002D3F82" w:rsidRPr="00104EAD" w:rsidRDefault="002D3F82" w:rsidP="003A2A2E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388F0890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สุทธิจาก</w:t>
            </w:r>
          </w:p>
          <w:p w14:paraId="62485E51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104EA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D3F82" w:rsidRPr="00104EAD" w14:paraId="4AE808C2" w14:textId="77777777" w:rsidTr="004C4C9D">
        <w:trPr>
          <w:gridAfter w:val="2"/>
          <w:wAfter w:w="142" w:type="dxa"/>
          <w:trHeight w:val="20"/>
          <w:tblHeader/>
        </w:trPr>
        <w:tc>
          <w:tcPr>
            <w:tcW w:w="2880" w:type="dxa"/>
          </w:tcPr>
          <w:p w14:paraId="664F1293" w14:textId="77777777" w:rsidR="002D3F82" w:rsidRPr="00104EAD" w:rsidRDefault="002D3F82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90" w:type="dxa"/>
            <w:gridSpan w:val="18"/>
          </w:tcPr>
          <w:p w14:paraId="02888878" w14:textId="77777777" w:rsidR="002D3F82" w:rsidRPr="00104EAD" w:rsidRDefault="002D3F82" w:rsidP="003A2A2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104EA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04EA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04EAD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)</w:t>
            </w:r>
          </w:p>
        </w:tc>
      </w:tr>
      <w:tr w:rsidR="002D3F82" w:rsidRPr="00104EAD" w14:paraId="13C67455" w14:textId="77777777" w:rsidTr="004C4C9D">
        <w:trPr>
          <w:gridAfter w:val="2"/>
          <w:wAfter w:w="142" w:type="dxa"/>
          <w:cantSplit/>
          <w:trHeight w:val="20"/>
        </w:trPr>
        <w:tc>
          <w:tcPr>
            <w:tcW w:w="2880" w:type="dxa"/>
          </w:tcPr>
          <w:p w14:paraId="42A4D7EA" w14:textId="77777777" w:rsidR="002D3F82" w:rsidRPr="00104EAD" w:rsidRDefault="002D3F82" w:rsidP="003A2A2E">
            <w:pPr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104EAD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48FC09E5" w14:textId="77777777" w:rsidR="002D3F82" w:rsidRPr="00104EAD" w:rsidRDefault="002D3F82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146086" w14:textId="77777777" w:rsidR="002D3F82" w:rsidRPr="00104EAD" w:rsidRDefault="002D3F8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10C7AF5A" w14:textId="77777777" w:rsidR="002D3F82" w:rsidRPr="00104EAD" w:rsidRDefault="002D3F8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9ECBC9" w14:textId="77777777" w:rsidR="002D3F82" w:rsidRPr="00104EAD" w:rsidRDefault="002D3F8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gridSpan w:val="3"/>
            <w:vAlign w:val="bottom"/>
          </w:tcPr>
          <w:p w14:paraId="01FCD1CA" w14:textId="77777777" w:rsidR="002D3F82" w:rsidRPr="00104EAD" w:rsidRDefault="002D3F8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08D7D8" w14:textId="77777777" w:rsidR="002D3F82" w:rsidRPr="00104EAD" w:rsidRDefault="002D3F8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D4D72C7" w14:textId="77777777" w:rsidR="002D3F82" w:rsidRPr="00104EAD" w:rsidRDefault="002D3F8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39300F" w14:textId="77777777" w:rsidR="002D3F82" w:rsidRPr="00104EAD" w:rsidRDefault="002D3F8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6FF57B59" w14:textId="77777777" w:rsidR="002D3F82" w:rsidRPr="00104EAD" w:rsidRDefault="002D3F8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8A059C" w14:textId="77777777" w:rsidR="002D3F82" w:rsidRPr="00104EAD" w:rsidRDefault="002D3F82" w:rsidP="003A2A2E">
            <w:pPr>
              <w:pStyle w:val="acctfourfigures"/>
              <w:spacing w:line="360" w:lineRule="exact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45060A50" w14:textId="77777777" w:rsidR="002D3F82" w:rsidRPr="00104EAD" w:rsidRDefault="002D3F82" w:rsidP="003A2A2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</w:tr>
      <w:tr w:rsidR="00044A13" w:rsidRPr="00104EAD" w14:paraId="6BF07224" w14:textId="77777777" w:rsidTr="004C4C9D">
        <w:trPr>
          <w:gridAfter w:val="2"/>
          <w:wAfter w:w="142" w:type="dxa"/>
          <w:cantSplit/>
          <w:trHeight w:val="20"/>
        </w:trPr>
        <w:tc>
          <w:tcPr>
            <w:tcW w:w="2880" w:type="dxa"/>
          </w:tcPr>
          <w:p w14:paraId="3F69AF7B" w14:textId="794B2A41" w:rsidR="00044A13" w:rsidRPr="00104EA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ขาดทุน</w:t>
            </w:r>
            <w:r w:rsidRPr="00044A13">
              <w:rPr>
                <w:rFonts w:asciiTheme="majorHAnsi" w:hAnsiTheme="majorHAnsi" w:cstheme="majorHAnsi"/>
                <w:sz w:val="30"/>
                <w:szCs w:val="30"/>
                <w:cs/>
              </w:rPr>
              <w:t>จาก</w:t>
            </w:r>
            <w:r w:rsidRPr="00104EAD">
              <w:rPr>
                <w:rFonts w:asciiTheme="majorHAnsi" w:hAnsiTheme="majorHAnsi" w:cstheme="majorHAnsi"/>
                <w:sz w:val="30"/>
                <w:szCs w:val="30"/>
                <w:cs/>
              </w:rPr>
              <w:t>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7DC9EA" w14:textId="52A13855" w:rsidR="00044A13" w:rsidRPr="00104EA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B7F3BD" w14:textId="77777777" w:rsidR="00044A13" w:rsidRPr="00104EA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440EA2C7" w14:textId="0DFAE68E" w:rsidR="00044A13" w:rsidRPr="00104EA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8795B9" w14:textId="77777777" w:rsidR="00044A13" w:rsidRPr="00104EA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33" w:type="dxa"/>
            <w:gridSpan w:val="3"/>
            <w:tcBorders>
              <w:bottom w:val="single" w:sz="4" w:space="0" w:color="auto"/>
            </w:tcBorders>
            <w:vAlign w:val="bottom"/>
          </w:tcPr>
          <w:p w14:paraId="6C877D1F" w14:textId="6D6B889C" w:rsidR="00044A13" w:rsidRPr="00104EA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D800D5" w14:textId="77777777" w:rsidR="00044A13" w:rsidRPr="00104EA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14:paraId="0DA4A00F" w14:textId="5F668A92" w:rsidR="00044A13" w:rsidRPr="004C4C9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3,554</w:t>
            </w:r>
          </w:p>
        </w:tc>
        <w:tc>
          <w:tcPr>
            <w:tcW w:w="180" w:type="dxa"/>
            <w:gridSpan w:val="2"/>
            <w:vAlign w:val="bottom"/>
          </w:tcPr>
          <w:p w14:paraId="7F9D0728" w14:textId="77777777" w:rsidR="00044A13" w:rsidRPr="00104EAD" w:rsidRDefault="00044A13" w:rsidP="003A2A2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14:paraId="46289413" w14:textId="306A8E4C" w:rsidR="00044A13" w:rsidRPr="00104EAD" w:rsidRDefault="004C610D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(</w:t>
            </w:r>
            <w:r w:rsidR="00044A13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711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C57133" w14:textId="77777777" w:rsidR="00044A13" w:rsidRPr="00104EA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54" w:type="dxa"/>
            <w:gridSpan w:val="2"/>
            <w:tcBorders>
              <w:bottom w:val="single" w:sz="4" w:space="0" w:color="auto"/>
            </w:tcBorders>
            <w:vAlign w:val="bottom"/>
          </w:tcPr>
          <w:p w14:paraId="3A947244" w14:textId="2CF26F05" w:rsidR="00044A13" w:rsidRPr="00104EAD" w:rsidRDefault="00044A13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2,843</w:t>
            </w:r>
          </w:p>
        </w:tc>
      </w:tr>
      <w:tr w:rsidR="00044A13" w:rsidRPr="00104EAD" w14:paraId="38915B15" w14:textId="77777777" w:rsidTr="004C4C9D">
        <w:trPr>
          <w:gridAfter w:val="2"/>
          <w:wAfter w:w="142" w:type="dxa"/>
          <w:cantSplit/>
          <w:trHeight w:val="20"/>
        </w:trPr>
        <w:tc>
          <w:tcPr>
            <w:tcW w:w="2880" w:type="dxa"/>
          </w:tcPr>
          <w:p w14:paraId="0257CE4F" w14:textId="77777777" w:rsidR="00044A13" w:rsidRPr="00104EA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104EA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270A8" w14:textId="5164BD42" w:rsidR="00044A13" w:rsidRPr="004C4C9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F8D391" w14:textId="77777777" w:rsidR="00044A13" w:rsidRPr="004C4C9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9603A" w14:textId="20BD7F18" w:rsidR="00044A13" w:rsidRPr="004C4C9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4D8954" w14:textId="77777777" w:rsidR="00044A13" w:rsidRPr="004C4C9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A49D0" w14:textId="20C187B3" w:rsidR="00044A13" w:rsidRPr="004C4C9D" w:rsidRDefault="00044A13" w:rsidP="003A2A2E">
            <w:pPr>
              <w:pStyle w:val="acctfourfigures"/>
              <w:tabs>
                <w:tab w:val="clear" w:pos="765"/>
                <w:tab w:val="decimal" w:pos="294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0E726E" w14:textId="77777777" w:rsidR="00044A13" w:rsidRPr="004C4C9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88C79" w14:textId="0816745F" w:rsidR="00044A13" w:rsidRPr="004C4C9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3,554</w:t>
            </w:r>
          </w:p>
        </w:tc>
        <w:tc>
          <w:tcPr>
            <w:tcW w:w="180" w:type="dxa"/>
            <w:gridSpan w:val="2"/>
            <w:vAlign w:val="bottom"/>
          </w:tcPr>
          <w:p w14:paraId="4141E5BC" w14:textId="77777777" w:rsidR="00044A13" w:rsidRPr="004C4C9D" w:rsidRDefault="00044A13" w:rsidP="003A2A2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726CE" w14:textId="6A1A00D8" w:rsidR="00044A13" w:rsidRPr="004C4C9D" w:rsidRDefault="004C610D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44A13"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711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386794" w14:textId="77777777" w:rsidR="00044A13" w:rsidRPr="004C4C9D" w:rsidRDefault="00044A13" w:rsidP="003A2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A8230" w14:textId="31F7F818" w:rsidR="00044A13" w:rsidRPr="004C4C9D" w:rsidRDefault="00044A13" w:rsidP="003A2A2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CF5AC7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2,843</w:t>
            </w:r>
          </w:p>
        </w:tc>
      </w:tr>
      <w:tr w:rsidR="00660596" w:rsidRPr="00660596" w14:paraId="13D7FD57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7" w:type="dxa"/>
          <w:tblHeader/>
        </w:trPr>
        <w:tc>
          <w:tcPr>
            <w:tcW w:w="4589" w:type="dxa"/>
            <w:gridSpan w:val="4"/>
            <w:shd w:val="clear" w:color="auto" w:fill="auto"/>
          </w:tcPr>
          <w:p w14:paraId="4D50E4BD" w14:textId="01836336" w:rsidR="00660596" w:rsidRPr="004C4C9D" w:rsidRDefault="00660596" w:rsidP="002C38B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4C4C9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806" w:type="dxa"/>
            <w:gridSpan w:val="16"/>
          </w:tcPr>
          <w:p w14:paraId="78CAA2A5" w14:textId="572AED18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60596" w:rsidRPr="00660596" w14:paraId="2A2BE864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blHeader/>
        </w:trPr>
        <w:tc>
          <w:tcPr>
            <w:tcW w:w="4589" w:type="dxa"/>
            <w:gridSpan w:val="4"/>
            <w:shd w:val="clear" w:color="auto" w:fill="auto"/>
          </w:tcPr>
          <w:p w14:paraId="5C5E7DEF" w14:textId="77777777" w:rsidR="00660596" w:rsidRPr="004C4C9D" w:rsidRDefault="00660596" w:rsidP="00095BF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7"/>
          </w:tcPr>
          <w:p w14:paraId="20D89436" w14:textId="3C09B3AD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37" w:type="dxa"/>
            <w:gridSpan w:val="2"/>
          </w:tcPr>
          <w:p w14:paraId="2FBA9683" w14:textId="77777777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246" w:type="dxa"/>
            <w:gridSpan w:val="8"/>
          </w:tcPr>
          <w:p w14:paraId="5BE7CB24" w14:textId="278C3BEE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2562</w:t>
            </w:r>
          </w:p>
        </w:tc>
      </w:tr>
      <w:tr w:rsidR="00660596" w:rsidRPr="00660596" w14:paraId="5931C118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blHeader/>
        </w:trPr>
        <w:tc>
          <w:tcPr>
            <w:tcW w:w="4589" w:type="dxa"/>
            <w:gridSpan w:val="4"/>
            <w:shd w:val="clear" w:color="auto" w:fill="auto"/>
          </w:tcPr>
          <w:p w14:paraId="4EAC14F8" w14:textId="77777777" w:rsidR="00660596" w:rsidRPr="004C4C9D" w:rsidRDefault="00660596" w:rsidP="00095BF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4A82333A" w14:textId="77777777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A8E68F" w14:textId="7FF42490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3AEAED96" w14:textId="77777777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542BA91D" w14:textId="77777777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49492C5E" w14:textId="2A03A0AB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7" w:type="dxa"/>
            <w:gridSpan w:val="2"/>
          </w:tcPr>
          <w:p w14:paraId="7CD28191" w14:textId="77777777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40" w:type="dxa"/>
            <w:gridSpan w:val="2"/>
          </w:tcPr>
          <w:p w14:paraId="68377F82" w14:textId="77777777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16925E" w14:textId="342391B1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gridSpan w:val="3"/>
          </w:tcPr>
          <w:p w14:paraId="2ED38AD6" w14:textId="1574F638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gridSpan w:val="3"/>
            <w:tcBorders>
              <w:bottom w:val="nil"/>
            </w:tcBorders>
          </w:tcPr>
          <w:p w14:paraId="5399099E" w14:textId="77777777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55214A85" w14:textId="3112D5D4" w:rsidR="00660596" w:rsidRPr="004C4C9D" w:rsidRDefault="00660596" w:rsidP="00095BF4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0596" w:rsidRPr="00660596" w14:paraId="32A76217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shd w:val="clear" w:color="auto" w:fill="auto"/>
          </w:tcPr>
          <w:p w14:paraId="64C99C85" w14:textId="37A55424" w:rsidR="00660596" w:rsidRPr="004C4C9D" w:rsidRDefault="00660596" w:rsidP="00B64B0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gridSpan w:val="3"/>
          </w:tcPr>
          <w:p w14:paraId="79FAF365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479067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587ECDE8" w14:textId="10F58EE9" w:rsidR="00660596" w:rsidRPr="004C4C9D" w:rsidRDefault="00FD5B8E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95</w:t>
            </w: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,264</w:t>
            </w:r>
          </w:p>
        </w:tc>
        <w:tc>
          <w:tcPr>
            <w:tcW w:w="237" w:type="dxa"/>
            <w:gridSpan w:val="2"/>
          </w:tcPr>
          <w:p w14:paraId="45D2DC98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40" w:type="dxa"/>
            <w:gridSpan w:val="2"/>
          </w:tcPr>
          <w:p w14:paraId="37ECB11A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3"/>
          </w:tcPr>
          <w:p w14:paraId="094D8177" w14:textId="53F9F9B0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gridSpan w:val="3"/>
            <w:tcBorders>
              <w:bottom w:val="double" w:sz="4" w:space="0" w:color="auto"/>
            </w:tcBorders>
          </w:tcPr>
          <w:p w14:paraId="767E9A89" w14:textId="2C9057C4" w:rsidR="00660596" w:rsidRPr="004C4C9D" w:rsidRDefault="0066059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104,503</w:t>
            </w:r>
          </w:p>
        </w:tc>
      </w:tr>
      <w:tr w:rsidR="00660596" w:rsidRPr="00660596" w14:paraId="5C4E3D44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bottom w:val="nil"/>
            </w:tcBorders>
            <w:shd w:val="clear" w:color="auto" w:fill="auto"/>
          </w:tcPr>
          <w:p w14:paraId="5A6AE1B3" w14:textId="20F3D747" w:rsidR="00660596" w:rsidRPr="004C4C9D" w:rsidRDefault="00660596" w:rsidP="00B64B0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gridSpan w:val="3"/>
            <w:tcBorders>
              <w:bottom w:val="nil"/>
            </w:tcBorders>
          </w:tcPr>
          <w:p w14:paraId="7A957FEB" w14:textId="2D8B6867" w:rsidR="00660596" w:rsidRPr="004C4C9D" w:rsidRDefault="00D216BF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2C4386B7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nil"/>
            </w:tcBorders>
          </w:tcPr>
          <w:p w14:paraId="1B60336A" w14:textId="64D0D096" w:rsidR="00660596" w:rsidRPr="004C4C9D" w:rsidRDefault="00FD5B8E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19,0</w:t>
            </w:r>
            <w:r w:rsidR="006F704E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64516513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1FB284BC" w14:textId="3883C103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413EF12B" w14:textId="0E52F5F6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double" w:sz="4" w:space="0" w:color="auto"/>
              <w:bottom w:val="nil"/>
            </w:tcBorders>
          </w:tcPr>
          <w:p w14:paraId="53AC036F" w14:textId="31905C85" w:rsidR="00660596" w:rsidRPr="004C4C9D" w:rsidRDefault="0066059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20,901</w:t>
            </w:r>
          </w:p>
        </w:tc>
      </w:tr>
      <w:tr w:rsidR="00D216BF" w:rsidRPr="00660596" w14:paraId="34DBD4EC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bottom w:val="nil"/>
            </w:tcBorders>
            <w:shd w:val="clear" w:color="auto" w:fill="auto"/>
          </w:tcPr>
          <w:p w14:paraId="119C41F5" w14:textId="77777777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gridSpan w:val="3"/>
            <w:tcBorders>
              <w:bottom w:val="nil"/>
            </w:tcBorders>
          </w:tcPr>
          <w:p w14:paraId="00230B8A" w14:textId="77777777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08CDE5" w14:textId="77777777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478AD70F" w14:textId="4DC64918" w:rsidR="00D216BF" w:rsidRPr="004C4C9D" w:rsidRDefault="00E33143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E33143">
              <w:rPr>
                <w:rFonts w:asciiTheme="majorHAnsi" w:hAnsiTheme="majorHAnsi" w:cstheme="majorHAnsi"/>
                <w:sz w:val="30"/>
                <w:szCs w:val="30"/>
              </w:rPr>
              <w:t>(</w:t>
            </w:r>
            <w:r w:rsidR="006F704E">
              <w:rPr>
                <w:rFonts w:asciiTheme="majorHAnsi" w:hAnsiTheme="majorHAnsi" w:cstheme="majorHAnsi"/>
                <w:sz w:val="30"/>
                <w:szCs w:val="30"/>
              </w:rPr>
              <w:t>9,777</w:t>
            </w:r>
            <w:r w:rsidRPr="00E33143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7F59ECCC" w14:textId="77777777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34BB249A" w14:textId="77777777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50F3E905" w14:textId="1E9AD3C6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bottom w:val="nil"/>
            </w:tcBorders>
          </w:tcPr>
          <w:p w14:paraId="41F249E1" w14:textId="0A3A1849" w:rsidR="00D216BF" w:rsidRPr="004C4C9D" w:rsidRDefault="00D216BF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(6,181)</w:t>
            </w:r>
          </w:p>
        </w:tc>
      </w:tr>
      <w:tr w:rsidR="00D216BF" w:rsidRPr="00660596" w14:paraId="58C25D70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bottom w:val="nil"/>
            </w:tcBorders>
            <w:shd w:val="clear" w:color="auto" w:fill="auto"/>
          </w:tcPr>
          <w:p w14:paraId="32E12065" w14:textId="16327680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90" w:type="dxa"/>
            <w:gridSpan w:val="3"/>
            <w:tcBorders>
              <w:bottom w:val="nil"/>
            </w:tcBorders>
          </w:tcPr>
          <w:p w14:paraId="1A053595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0829869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42D9CEA0" w14:textId="4AEF0019" w:rsidR="00D216BF" w:rsidRPr="004C4C9D" w:rsidRDefault="00E33143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E33143">
              <w:rPr>
                <w:rFonts w:asciiTheme="majorHAnsi" w:hAnsiTheme="majorHAnsi" w:cstheme="majorHAnsi"/>
                <w:sz w:val="30"/>
                <w:szCs w:val="30"/>
              </w:rPr>
              <w:t xml:space="preserve"> 2,431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66BCC164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38D80E78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6DE33E3C" w14:textId="0A78015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bottom w:val="nil"/>
            </w:tcBorders>
          </w:tcPr>
          <w:p w14:paraId="024C8219" w14:textId="3245A6B0" w:rsidR="00D216BF" w:rsidRPr="004C4C9D" w:rsidRDefault="00E33143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D216BF" w:rsidRPr="00660596" w14:paraId="5A2DE3FC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0842F0F" w14:textId="77777777" w:rsidR="00D216BF" w:rsidRPr="004C4C9D" w:rsidRDefault="00D216BF" w:rsidP="00D216BF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</w:tcPr>
          <w:p w14:paraId="7B6710BE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158981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694E0DCD" w14:textId="35188082" w:rsidR="00D216BF" w:rsidRPr="004C4C9D" w:rsidRDefault="006F704E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741</w:t>
            </w:r>
            <w:r w:rsidR="00E33143" w:rsidRPr="00E33143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1C3C8C6C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1CCB6B50" w14:textId="77777777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01BC5F19" w14:textId="53AFDD58" w:rsidR="00D216BF" w:rsidRPr="004C4C9D" w:rsidRDefault="00D216BF" w:rsidP="00D216B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nil"/>
              <w:bottom w:val="nil"/>
            </w:tcBorders>
          </w:tcPr>
          <w:p w14:paraId="283F0532" w14:textId="0806DB83" w:rsidR="00D216BF" w:rsidRPr="004C4C9D" w:rsidRDefault="006F704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5,329</w:t>
            </w:r>
          </w:p>
        </w:tc>
      </w:tr>
      <w:tr w:rsidR="00660596" w:rsidRPr="00660596" w14:paraId="73EE6412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top w:val="nil"/>
            </w:tcBorders>
            <w:shd w:val="clear" w:color="auto" w:fill="auto"/>
          </w:tcPr>
          <w:p w14:paraId="1B131193" w14:textId="0A1FF3BB" w:rsidR="00660596" w:rsidRPr="004C4C9D" w:rsidRDefault="00660596" w:rsidP="00B64B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</w:t>
            </w:r>
            <w:r w:rsidR="004C610D">
              <w:rPr>
                <w:rFonts w:asciiTheme="majorHAnsi" w:hAnsiTheme="majorHAnsi" w:hint="cs"/>
                <w:sz w:val="30"/>
                <w:szCs w:val="30"/>
                <w:cs/>
              </w:rPr>
              <w:t>มีสิทธิหักได้เพิ่ม</w:t>
            </w:r>
          </w:p>
        </w:tc>
        <w:tc>
          <w:tcPr>
            <w:tcW w:w="990" w:type="dxa"/>
            <w:gridSpan w:val="3"/>
            <w:tcBorders>
              <w:top w:val="nil"/>
            </w:tcBorders>
          </w:tcPr>
          <w:p w14:paraId="0D9593DA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F7FE6AE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nil"/>
            </w:tcBorders>
          </w:tcPr>
          <w:p w14:paraId="730F8702" w14:textId="06D5F6D3" w:rsidR="00660596" w:rsidRPr="004C4C9D" w:rsidRDefault="00E33143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E33143">
              <w:rPr>
                <w:rFonts w:asciiTheme="majorHAnsi" w:hAnsiTheme="majorHAnsi" w:cstheme="majorHAnsi"/>
                <w:sz w:val="30"/>
                <w:szCs w:val="30"/>
              </w:rPr>
              <w:t>(83)</w:t>
            </w:r>
            <w:r w:rsidRPr="00E33143" w:rsidDel="00E33143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  <w:gridSpan w:val="2"/>
            <w:tcBorders>
              <w:top w:val="nil"/>
            </w:tcBorders>
          </w:tcPr>
          <w:p w14:paraId="121AD227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nil"/>
            </w:tcBorders>
          </w:tcPr>
          <w:p w14:paraId="3CFDA6A6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gridSpan w:val="3"/>
            <w:tcBorders>
              <w:top w:val="nil"/>
            </w:tcBorders>
          </w:tcPr>
          <w:p w14:paraId="325BD1C1" w14:textId="42E09695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top w:val="nil"/>
            </w:tcBorders>
          </w:tcPr>
          <w:p w14:paraId="4F039BAF" w14:textId="596A9E5E" w:rsidR="00660596" w:rsidRPr="004C4C9D" w:rsidRDefault="00D216BF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D216BF" w:rsidDel="00D216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0596" w:rsidRPr="004C4C9D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660596" w:rsidRPr="00660596" w14:paraId="0F2F68F9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bottom w:val="nil"/>
            </w:tcBorders>
            <w:shd w:val="clear" w:color="auto" w:fill="auto"/>
          </w:tcPr>
          <w:p w14:paraId="2179C975" w14:textId="6A4A724F" w:rsidR="00660596" w:rsidRPr="004C4C9D" w:rsidRDefault="00660596" w:rsidP="00B64B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ผลขาดทุนที่ไม่รับรู้เป็น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gridSpan w:val="3"/>
            <w:tcBorders>
              <w:bottom w:val="nil"/>
            </w:tcBorders>
          </w:tcPr>
          <w:p w14:paraId="79D55CF1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CA4C49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</w:tcPr>
          <w:p w14:paraId="37AD897E" w14:textId="77777777" w:rsidR="00660596" w:rsidRDefault="00660596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BBF3E85" w14:textId="18693431" w:rsidR="00D216BF" w:rsidRPr="004C4C9D" w:rsidRDefault="006F704E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381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249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65745767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bottom w:val="nil"/>
            </w:tcBorders>
          </w:tcPr>
          <w:p w14:paraId="11774C5C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6A993F02" w14:textId="69EF03F2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bottom w:val="nil"/>
            </w:tcBorders>
          </w:tcPr>
          <w:p w14:paraId="1FB1E950" w14:textId="77777777" w:rsidR="00660596" w:rsidRPr="004C4C9D" w:rsidRDefault="0066059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69091" w14:textId="1703FE31" w:rsidR="00660596" w:rsidRPr="004C4C9D" w:rsidRDefault="006F704E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660596" w:rsidRPr="00660596" w14:paraId="4DFF875D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10398DE" w14:textId="74B82EAD" w:rsidR="00660596" w:rsidRPr="004C4C9D" w:rsidRDefault="00660596" w:rsidP="00B64B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/>
                <w:sz w:val="30"/>
                <w:szCs w:val="30"/>
                <w:cs/>
              </w:rPr>
              <w:t>กำไรที่ยังไม่เกิดขึ้นจากรายการระหว่างกัน</w:t>
            </w: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</w:tcPr>
          <w:p w14:paraId="147088F0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B3E5B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64590FA5" w14:textId="714826DC" w:rsidR="00660596" w:rsidRPr="004C4C9D" w:rsidRDefault="006F704E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13,935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1EE8B114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6002C0F7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39F28AE2" w14:textId="28B9190D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gridSpan w:val="3"/>
            <w:tcBorders>
              <w:top w:val="nil"/>
              <w:bottom w:val="nil"/>
            </w:tcBorders>
          </w:tcPr>
          <w:p w14:paraId="260BB61B" w14:textId="1DDA0468" w:rsidR="00660596" w:rsidRPr="004C4C9D" w:rsidRDefault="0066059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7,156</w:t>
            </w:r>
          </w:p>
        </w:tc>
      </w:tr>
      <w:tr w:rsidR="00D216BF" w:rsidRPr="00660596" w14:paraId="00FD6960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AD06B4E" w14:textId="1D6040FB" w:rsidR="00D216BF" w:rsidRPr="00AE3C97" w:rsidRDefault="00D216BF" w:rsidP="00B64B0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>
              <w:rPr>
                <w:rFonts w:asciiTheme="majorHAnsi" w:hAnsiTheme="majorHAnsi" w:hint="cs"/>
                <w:sz w:val="30"/>
                <w:szCs w:val="30"/>
                <w:cs/>
              </w:rPr>
              <w:t>การใช้ผลขาดทุนทางภาษีที่ผ่านมาซึ่งยังไม่ได้รับรู้</w:t>
            </w: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</w:tcPr>
          <w:p w14:paraId="18B15E77" w14:textId="77777777" w:rsidR="00D216BF" w:rsidRPr="00121C4C" w:rsidRDefault="00D216BF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A783" w14:textId="77777777" w:rsidR="00D216BF" w:rsidRPr="00660596" w:rsidRDefault="00D216BF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nil"/>
            </w:tcBorders>
          </w:tcPr>
          <w:p w14:paraId="740433D7" w14:textId="7807B856" w:rsidR="00D216BF" w:rsidRPr="004C4C9D" w:rsidRDefault="006F704E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sz w:val="30"/>
                <w:szCs w:val="30"/>
              </w:rPr>
            </w:pPr>
            <w:r w:rsidRPr="006F704E">
              <w:rPr>
                <w:rFonts w:asciiTheme="majorHAnsi" w:hAnsiTheme="majorHAnsi" w:cstheme="majorHAnsi"/>
                <w:sz w:val="30"/>
                <w:szCs w:val="30"/>
              </w:rPr>
              <w:t>(4,951)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</w:tcPr>
          <w:p w14:paraId="6045A47B" w14:textId="77777777" w:rsidR="00D216BF" w:rsidRPr="00AE3C97" w:rsidRDefault="00D216BF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40" w:type="dxa"/>
            <w:gridSpan w:val="2"/>
            <w:tcBorders>
              <w:top w:val="nil"/>
              <w:bottom w:val="nil"/>
            </w:tcBorders>
          </w:tcPr>
          <w:p w14:paraId="6AC3F9BE" w14:textId="77777777" w:rsidR="00D216BF" w:rsidRPr="00121C4C" w:rsidRDefault="00D216BF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40" w:type="dxa"/>
            <w:gridSpan w:val="3"/>
            <w:tcBorders>
              <w:top w:val="nil"/>
              <w:bottom w:val="nil"/>
            </w:tcBorders>
          </w:tcPr>
          <w:p w14:paraId="7B50DFE9" w14:textId="77777777" w:rsidR="00D216BF" w:rsidRPr="00660596" w:rsidRDefault="00D216BF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66" w:type="dxa"/>
            <w:gridSpan w:val="3"/>
            <w:tcBorders>
              <w:top w:val="nil"/>
              <w:bottom w:val="nil"/>
            </w:tcBorders>
          </w:tcPr>
          <w:p w14:paraId="68AAF171" w14:textId="7FD6FB27" w:rsidR="00D216BF" w:rsidRPr="00AE3C97" w:rsidDel="00660596" w:rsidRDefault="00D216BF" w:rsidP="004C4C9D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0596" w:rsidRPr="00660596" w14:paraId="156A8A44" w14:textId="77777777" w:rsidTr="004C4C9D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589" w:type="dxa"/>
            <w:gridSpan w:val="4"/>
            <w:tcBorders>
              <w:bottom w:val="nil"/>
            </w:tcBorders>
            <w:shd w:val="clear" w:color="auto" w:fill="auto"/>
          </w:tcPr>
          <w:p w14:paraId="2AD5278A" w14:textId="77777777" w:rsidR="00660596" w:rsidRPr="004C4C9D" w:rsidRDefault="00660596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</w:tcPr>
          <w:p w14:paraId="749B1F47" w14:textId="5B37A32B" w:rsidR="00660596" w:rsidRPr="004C4C9D" w:rsidRDefault="00D216BF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22.6</w:t>
            </w:r>
            <w:r w:rsidR="00E33143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72EF969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</w:tcPr>
          <w:p w14:paraId="0D29EC34" w14:textId="165B46C1" w:rsidR="00660596" w:rsidRPr="004C4C9D" w:rsidRDefault="00D216BF" w:rsidP="004C4C9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20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F232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21,598</w:t>
            </w:r>
          </w:p>
        </w:tc>
        <w:tc>
          <w:tcPr>
            <w:tcW w:w="237" w:type="dxa"/>
            <w:gridSpan w:val="2"/>
            <w:tcBorders>
              <w:bottom w:val="nil"/>
            </w:tcBorders>
          </w:tcPr>
          <w:p w14:paraId="27266655" w14:textId="7777777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bottom w:val="double" w:sz="4" w:space="0" w:color="auto"/>
            </w:tcBorders>
          </w:tcPr>
          <w:p w14:paraId="62216FBF" w14:textId="5EE92B82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29.43</w:t>
            </w:r>
          </w:p>
        </w:tc>
        <w:tc>
          <w:tcPr>
            <w:tcW w:w="240" w:type="dxa"/>
            <w:gridSpan w:val="3"/>
            <w:tcBorders>
              <w:bottom w:val="nil"/>
            </w:tcBorders>
          </w:tcPr>
          <w:p w14:paraId="63895DA3" w14:textId="0577DB37" w:rsidR="00660596" w:rsidRPr="004C4C9D" w:rsidRDefault="00660596" w:rsidP="00B64B0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gridSpan w:val="3"/>
            <w:tcBorders>
              <w:bottom w:val="double" w:sz="4" w:space="0" w:color="auto"/>
            </w:tcBorders>
          </w:tcPr>
          <w:p w14:paraId="1634A57F" w14:textId="3236FDE2" w:rsidR="00660596" w:rsidRPr="004C4C9D" w:rsidRDefault="00660596" w:rsidP="004C4C9D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18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30,752</w:t>
            </w:r>
          </w:p>
        </w:tc>
      </w:tr>
    </w:tbl>
    <w:p w14:paraId="43067D83" w14:textId="78A06A74" w:rsidR="006917F2" w:rsidRPr="00E33143" w:rsidRDefault="006917F2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70"/>
        <w:gridCol w:w="1080"/>
        <w:gridCol w:w="270"/>
        <w:gridCol w:w="900"/>
        <w:gridCol w:w="270"/>
        <w:gridCol w:w="990"/>
      </w:tblGrid>
      <w:tr w:rsidR="00660596" w:rsidRPr="00660596" w14:paraId="65233938" w14:textId="77777777" w:rsidTr="004C4C9D">
        <w:trPr>
          <w:tblHeader/>
        </w:trPr>
        <w:tc>
          <w:tcPr>
            <w:tcW w:w="4590" w:type="dxa"/>
            <w:shd w:val="clear" w:color="auto" w:fill="auto"/>
          </w:tcPr>
          <w:p w14:paraId="338E4294" w14:textId="77777777" w:rsidR="00044A13" w:rsidRPr="004C4C9D" w:rsidRDefault="00044A13" w:rsidP="000E6423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4C4C9D">
              <w:rPr>
                <w:rFonts w:asciiTheme="majorHAnsi" w:hAnsiTheme="majorHAns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70" w:type="dxa"/>
            <w:gridSpan w:val="7"/>
          </w:tcPr>
          <w:p w14:paraId="739CE5A7" w14:textId="007B8011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</w:t>
            </w:r>
            <w:r w:rsidR="00D216BF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ินเฉพาะกิจการ</w:t>
            </w:r>
          </w:p>
        </w:tc>
      </w:tr>
      <w:tr w:rsidR="00660596" w:rsidRPr="00660596" w14:paraId="1261FE4B" w14:textId="77777777" w:rsidTr="004C4C9D">
        <w:trPr>
          <w:tblHeader/>
        </w:trPr>
        <w:tc>
          <w:tcPr>
            <w:tcW w:w="4590" w:type="dxa"/>
            <w:shd w:val="clear" w:color="auto" w:fill="auto"/>
          </w:tcPr>
          <w:p w14:paraId="1356F56F" w14:textId="77777777" w:rsidR="00044A13" w:rsidRPr="004C4C9D" w:rsidRDefault="00044A13" w:rsidP="000E642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A125FDF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270" w:type="dxa"/>
          </w:tcPr>
          <w:p w14:paraId="7DF4987E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B8B199A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2562</w:t>
            </w:r>
          </w:p>
        </w:tc>
      </w:tr>
      <w:tr w:rsidR="00660596" w:rsidRPr="00660596" w14:paraId="3763E39F" w14:textId="77777777" w:rsidTr="004C4C9D">
        <w:trPr>
          <w:tblHeader/>
        </w:trPr>
        <w:tc>
          <w:tcPr>
            <w:tcW w:w="4590" w:type="dxa"/>
            <w:shd w:val="clear" w:color="auto" w:fill="auto"/>
          </w:tcPr>
          <w:p w14:paraId="54653273" w14:textId="77777777" w:rsidR="00044A13" w:rsidRPr="004C4C9D" w:rsidRDefault="00044A13" w:rsidP="000E6423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4D5040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0C855C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964F9A9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1CA76B3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</w:p>
          <w:p w14:paraId="5F38949B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18A9E783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492340F7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801C4B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5CA5DEA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F81865E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  <w:p w14:paraId="770C8C00" w14:textId="77777777" w:rsidR="00044A13" w:rsidRPr="004C4C9D" w:rsidRDefault="00044A13" w:rsidP="000E6423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  <w:r w:rsidRPr="004C4C9D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0596" w:rsidRPr="00660596" w14:paraId="00A5C292" w14:textId="77777777" w:rsidTr="004C4C9D">
        <w:tc>
          <w:tcPr>
            <w:tcW w:w="4590" w:type="dxa"/>
            <w:shd w:val="clear" w:color="auto" w:fill="auto"/>
          </w:tcPr>
          <w:p w14:paraId="0E201BEA" w14:textId="77777777" w:rsidR="00044A13" w:rsidRPr="004C4C9D" w:rsidRDefault="00044A13" w:rsidP="00044A1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</w:tcPr>
          <w:p w14:paraId="00DB88A0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15007A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BFEB17" w14:textId="09325F8D" w:rsidR="00044A13" w:rsidRPr="004C4C9D" w:rsidRDefault="00044A1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32,236</w:t>
            </w:r>
          </w:p>
        </w:tc>
        <w:tc>
          <w:tcPr>
            <w:tcW w:w="270" w:type="dxa"/>
          </w:tcPr>
          <w:p w14:paraId="66AA9B1E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A0DC393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14AF53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96E395" w14:textId="381772FC" w:rsidR="00044A13" w:rsidRPr="004C4C9D" w:rsidRDefault="00044A13" w:rsidP="004C4C9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33,111</w:t>
            </w:r>
          </w:p>
        </w:tc>
      </w:tr>
      <w:tr w:rsidR="00660596" w:rsidRPr="00660596" w14:paraId="403B3958" w14:textId="77777777" w:rsidTr="004C4C9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7225FCAE" w14:textId="39336DE5" w:rsidR="00044A13" w:rsidRPr="004C4C9D" w:rsidRDefault="00044A13" w:rsidP="00044A13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365B8E68" w14:textId="6C8853A6" w:rsidR="00044A13" w:rsidRPr="004C4C9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71730013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3D6C000" w14:textId="44FE06AF" w:rsidR="00044A13" w:rsidRPr="004C4C9D" w:rsidRDefault="00044A1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6,447</w:t>
            </w:r>
          </w:p>
        </w:tc>
        <w:tc>
          <w:tcPr>
            <w:tcW w:w="270" w:type="dxa"/>
            <w:tcBorders>
              <w:bottom w:val="nil"/>
            </w:tcBorders>
          </w:tcPr>
          <w:p w14:paraId="4090BDCE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BCE60B4" w14:textId="67901070" w:rsidR="00044A13" w:rsidRPr="004C4C9D" w:rsidRDefault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07609D34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07B9621" w14:textId="77CEEBD9" w:rsidR="00044A13" w:rsidRPr="004C4C9D" w:rsidRDefault="00044A13" w:rsidP="004C4C9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6,622</w:t>
            </w:r>
          </w:p>
        </w:tc>
      </w:tr>
      <w:tr w:rsidR="00660596" w:rsidRPr="00660596" w14:paraId="2D1F889A" w14:textId="77777777" w:rsidTr="004C4C9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3B13B824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7E8C0861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2A6021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DB6CB99" w14:textId="1E06B4D1" w:rsidR="00044A13" w:rsidRPr="004C4C9D" w:rsidRDefault="00044A1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(7,5</w:t>
            </w:r>
            <w:r w:rsidR="00E3314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4C4C9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8AD7EDB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2E85BF8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1D0CB7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07D973B" w14:textId="23CE7E05" w:rsidR="00044A13" w:rsidRPr="004C4C9D" w:rsidRDefault="00044A13" w:rsidP="004C4C9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(4,000)</w:t>
            </w:r>
          </w:p>
        </w:tc>
      </w:tr>
      <w:tr w:rsidR="00660596" w:rsidRPr="00660596" w14:paraId="2EA58278" w14:textId="77777777" w:rsidTr="004C4C9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2DC85171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/>
                <w:sz w:val="30"/>
                <w:szCs w:val="30"/>
                <w:cs/>
              </w:rPr>
              <w:t>รายได้ที่ต้องเสียภาษีเงินได้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8E91930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784F09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7CC4D8" w14:textId="73CADF25" w:rsidR="00044A13" w:rsidRPr="004C4C9D" w:rsidRDefault="00044A1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70" w:type="dxa"/>
            <w:tcBorders>
              <w:bottom w:val="nil"/>
            </w:tcBorders>
          </w:tcPr>
          <w:p w14:paraId="10984B45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D8C3D67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1C801E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86BE7BA" w14:textId="01E5D065" w:rsidR="00044A13" w:rsidRPr="004C4C9D" w:rsidRDefault="00044A13" w:rsidP="004C4C9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660596" w:rsidRPr="00660596" w14:paraId="1AF020BD" w14:textId="77777777" w:rsidTr="004C4C9D">
        <w:tc>
          <w:tcPr>
            <w:tcW w:w="4590" w:type="dxa"/>
            <w:tcBorders>
              <w:top w:val="nil"/>
              <w:bottom w:val="nil"/>
            </w:tcBorders>
            <w:shd w:val="clear" w:color="auto" w:fill="auto"/>
          </w:tcPr>
          <w:p w14:paraId="1E8AFC67" w14:textId="77777777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501C7D8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C8DCC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9B8AD44" w14:textId="1CECBEAE" w:rsidR="00044A13" w:rsidRPr="004C4C9D" w:rsidRDefault="00943695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DBE197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A6A6088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0612DA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0E200B" w14:textId="415BDD06" w:rsidR="00044A13" w:rsidRPr="004C4C9D" w:rsidRDefault="00327730" w:rsidP="004C4C9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5,178</w:t>
            </w:r>
          </w:p>
        </w:tc>
      </w:tr>
      <w:tr w:rsidR="00660596" w:rsidRPr="00660596" w14:paraId="41C4F752" w14:textId="77777777" w:rsidTr="004C4C9D">
        <w:tc>
          <w:tcPr>
            <w:tcW w:w="4590" w:type="dxa"/>
            <w:tcBorders>
              <w:top w:val="nil"/>
            </w:tcBorders>
            <w:shd w:val="clear" w:color="auto" w:fill="auto"/>
          </w:tcPr>
          <w:p w14:paraId="0924A4DE" w14:textId="7C3AFCEA" w:rsidR="00044A13" w:rsidRPr="004C4C9D" w:rsidRDefault="004C610D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A4513">
              <w:rPr>
                <w:rFonts w:asciiTheme="majorHAnsi" w:hAnsiTheme="majorHAnsi"/>
                <w:sz w:val="30"/>
                <w:szCs w:val="30"/>
                <w:cs/>
              </w:rPr>
              <w:t>ค่าใช้จ่ายที่</w:t>
            </w:r>
            <w:r>
              <w:rPr>
                <w:rFonts w:asciiTheme="majorHAnsi" w:hAnsiTheme="majorHAnsi" w:hint="cs"/>
                <w:sz w:val="30"/>
                <w:szCs w:val="30"/>
                <w:cs/>
              </w:rPr>
              <w:t>มีสิทธิหักได้เพิ่ม</w:t>
            </w:r>
          </w:p>
        </w:tc>
        <w:tc>
          <w:tcPr>
            <w:tcW w:w="990" w:type="dxa"/>
            <w:tcBorders>
              <w:top w:val="nil"/>
            </w:tcBorders>
          </w:tcPr>
          <w:p w14:paraId="5DD58095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B2CD36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0777ED7" w14:textId="41147CD9" w:rsidR="00044A13" w:rsidRPr="004C4C9D" w:rsidRDefault="00044A1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  <w:tcBorders>
              <w:top w:val="nil"/>
            </w:tcBorders>
          </w:tcPr>
          <w:p w14:paraId="0349B901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E4B0600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F31FA89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70BFBBB" w14:textId="684AC432" w:rsidR="00044A13" w:rsidRPr="004C4C9D" w:rsidRDefault="00044A13" w:rsidP="004C4C9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660596" w:rsidRPr="00660596" w14:paraId="65111BF8" w14:textId="77777777" w:rsidTr="004C4C9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3C50DC15" w14:textId="5854059A" w:rsidR="00044A13" w:rsidRPr="004C4C9D" w:rsidRDefault="00044A13" w:rsidP="00044A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="00660596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0517DC90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7525FF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D52B0C3" w14:textId="77777777" w:rsidR="00660596" w:rsidRPr="004C4C9D" w:rsidRDefault="0066059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3FB5DA" w14:textId="050BB606" w:rsidR="00044A13" w:rsidRPr="004C4C9D" w:rsidRDefault="00044A1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  <w:tcBorders>
              <w:bottom w:val="nil"/>
            </w:tcBorders>
          </w:tcPr>
          <w:p w14:paraId="43303CBE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9728FB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0BE480" w14:textId="77777777" w:rsidR="00044A13" w:rsidRPr="004C4C9D" w:rsidRDefault="00044A13" w:rsidP="00044A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A78368C" w14:textId="77777777" w:rsidR="00044A13" w:rsidRPr="004C4C9D" w:rsidRDefault="00044A13" w:rsidP="004C4C9D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0FEF0" w14:textId="7E059B55" w:rsidR="00044A13" w:rsidRPr="004C4C9D" w:rsidRDefault="00327730" w:rsidP="004C4C9D">
            <w:pPr>
              <w:pStyle w:val="acctfourfigures"/>
              <w:tabs>
                <w:tab w:val="clear" w:pos="765"/>
                <w:tab w:val="decimal" w:pos="19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695" w:rsidRPr="00660596" w14:paraId="1F914673" w14:textId="77777777" w:rsidTr="004C4C9D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79CC98E6" w14:textId="77777777" w:rsidR="00943695" w:rsidRPr="004C4C9D" w:rsidRDefault="00943695" w:rsidP="0094369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12B185" w14:textId="382515AC" w:rsidR="00943695" w:rsidRPr="004C4C9D" w:rsidRDefault="0094369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0.56</w:t>
            </w:r>
          </w:p>
        </w:tc>
        <w:tc>
          <w:tcPr>
            <w:tcW w:w="270" w:type="dxa"/>
            <w:tcBorders>
              <w:bottom w:val="nil"/>
            </w:tcBorders>
          </w:tcPr>
          <w:p w14:paraId="1D310439" w14:textId="77777777" w:rsidR="00943695" w:rsidRPr="004C4C9D" w:rsidRDefault="00943695" w:rsidP="0094369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7BCE6D" w14:textId="01BD42D3" w:rsidR="00943695" w:rsidRPr="004C4C9D" w:rsidRDefault="00943695" w:rsidP="004C4C9D">
            <w:pPr>
              <w:pStyle w:val="acctfourfigures"/>
              <w:tabs>
                <w:tab w:val="clear" w:pos="765"/>
              </w:tabs>
              <w:spacing w:line="240" w:lineRule="auto"/>
              <w:ind w:left="-79" w:right="-464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70" w:type="dxa"/>
            <w:tcBorders>
              <w:bottom w:val="nil"/>
            </w:tcBorders>
          </w:tcPr>
          <w:p w14:paraId="34AB35FE" w14:textId="77777777" w:rsidR="00943695" w:rsidRPr="004C4C9D" w:rsidRDefault="00943695" w:rsidP="0094369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4317A2" w14:textId="24A2388C" w:rsidR="00943695" w:rsidRPr="004C4C9D" w:rsidRDefault="0094369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26.23</w:t>
            </w:r>
          </w:p>
        </w:tc>
        <w:tc>
          <w:tcPr>
            <w:tcW w:w="270" w:type="dxa"/>
            <w:tcBorders>
              <w:bottom w:val="nil"/>
            </w:tcBorders>
          </w:tcPr>
          <w:p w14:paraId="53EE6AD5" w14:textId="77777777" w:rsidR="00943695" w:rsidRPr="004C4C9D" w:rsidRDefault="00943695" w:rsidP="0094369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854411" w14:textId="46C88CEE" w:rsidR="00943695" w:rsidRPr="004C4C9D" w:rsidRDefault="00943695" w:rsidP="004C4C9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8,684</w:t>
            </w:r>
          </w:p>
        </w:tc>
      </w:tr>
    </w:tbl>
    <w:p w14:paraId="7F0C8C27" w14:textId="77777777" w:rsidR="00FD5B8E" w:rsidRDefault="00FD5B8E"/>
    <w:tbl>
      <w:tblPr>
        <w:tblW w:w="934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16"/>
        <w:gridCol w:w="236"/>
        <w:gridCol w:w="668"/>
        <w:gridCol w:w="236"/>
        <w:gridCol w:w="701"/>
        <w:gridCol w:w="236"/>
        <w:gridCol w:w="705"/>
        <w:gridCol w:w="241"/>
        <w:gridCol w:w="647"/>
        <w:gridCol w:w="236"/>
        <w:gridCol w:w="586"/>
        <w:gridCol w:w="240"/>
        <w:gridCol w:w="719"/>
        <w:gridCol w:w="236"/>
        <w:gridCol w:w="605"/>
      </w:tblGrid>
      <w:tr w:rsidR="002D3F82" w:rsidRPr="00713B66" w14:paraId="7EB34481" w14:textId="77777777" w:rsidTr="0062566B">
        <w:trPr>
          <w:tblHeader/>
        </w:trPr>
        <w:tc>
          <w:tcPr>
            <w:tcW w:w="2340" w:type="dxa"/>
            <w:shd w:val="clear" w:color="auto" w:fill="auto"/>
          </w:tcPr>
          <w:p w14:paraId="40A85385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98" w:type="dxa"/>
            <w:gridSpan w:val="7"/>
            <w:shd w:val="clear" w:color="auto" w:fill="auto"/>
            <w:vAlign w:val="bottom"/>
          </w:tcPr>
          <w:p w14:paraId="1498E245" w14:textId="79BF3C8F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482D3972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</w:p>
        </w:tc>
        <w:tc>
          <w:tcPr>
            <w:tcW w:w="3269" w:type="dxa"/>
            <w:gridSpan w:val="7"/>
            <w:vAlign w:val="bottom"/>
          </w:tcPr>
          <w:p w14:paraId="0A01B617" w14:textId="32B349EA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3F82" w:rsidRPr="00713B66" w14:paraId="409DC8E2" w14:textId="77777777" w:rsidTr="0062566B">
        <w:trPr>
          <w:tblHeader/>
        </w:trPr>
        <w:tc>
          <w:tcPr>
            <w:tcW w:w="2340" w:type="dxa"/>
            <w:shd w:val="clear" w:color="auto" w:fill="auto"/>
          </w:tcPr>
          <w:p w14:paraId="3E57F2E3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F0DC934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5EECA874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642" w:type="dxa"/>
            <w:gridSpan w:val="3"/>
            <w:shd w:val="clear" w:color="auto" w:fill="auto"/>
          </w:tcPr>
          <w:p w14:paraId="38075ECE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41" w:type="dxa"/>
          </w:tcPr>
          <w:p w14:paraId="0DCCD78F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469" w:type="dxa"/>
            <w:gridSpan w:val="3"/>
          </w:tcPr>
          <w:p w14:paraId="067650CF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406D019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1560" w:type="dxa"/>
            <w:gridSpan w:val="3"/>
          </w:tcPr>
          <w:p w14:paraId="1469F9B8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D3F82" w:rsidRPr="00713B66" w14:paraId="2991D8B7" w14:textId="77777777" w:rsidTr="004C4C9D">
        <w:trPr>
          <w:tblHeader/>
        </w:trPr>
        <w:tc>
          <w:tcPr>
            <w:tcW w:w="2340" w:type="dxa"/>
            <w:shd w:val="clear" w:color="auto" w:fill="auto"/>
          </w:tcPr>
          <w:p w14:paraId="0030530F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8EF0877" w14:textId="6E3BFF33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24A8E7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668" w:type="dxa"/>
            <w:tcBorders>
              <w:bottom w:val="nil"/>
            </w:tcBorders>
            <w:shd w:val="clear" w:color="auto" w:fill="auto"/>
          </w:tcPr>
          <w:p w14:paraId="4A708ED1" w14:textId="19AF7615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23CD27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7823A39" w14:textId="0A8B25BB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A004326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HAnsi" w:hAnsiTheme="majorHAnsi" w:cstheme="majorHAnsi"/>
                <w:sz w:val="30"/>
                <w:szCs w:val="30"/>
                <w:lang w:val="en-GB"/>
              </w:rPr>
            </w:pPr>
          </w:p>
        </w:tc>
        <w:tc>
          <w:tcPr>
            <w:tcW w:w="705" w:type="dxa"/>
            <w:tcBorders>
              <w:bottom w:val="nil"/>
            </w:tcBorders>
            <w:shd w:val="clear" w:color="auto" w:fill="auto"/>
          </w:tcPr>
          <w:p w14:paraId="671CC33F" w14:textId="23503467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</w:t>
            </w:r>
          </w:p>
        </w:tc>
        <w:tc>
          <w:tcPr>
            <w:tcW w:w="241" w:type="dxa"/>
            <w:tcBorders>
              <w:bottom w:val="nil"/>
            </w:tcBorders>
          </w:tcPr>
          <w:p w14:paraId="557B3BCD" w14:textId="77777777" w:rsidR="002D3F82" w:rsidRPr="00713B66" w:rsidRDefault="002D3F82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3B2013C" w14:textId="5F0C82A3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0EE64BDE" w14:textId="77777777" w:rsidR="002D3F82" w:rsidRPr="00713B66" w:rsidRDefault="002D3F82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586" w:type="dxa"/>
            <w:tcBorders>
              <w:bottom w:val="nil"/>
            </w:tcBorders>
          </w:tcPr>
          <w:p w14:paraId="33F93ADF" w14:textId="5BECBC60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</w:t>
            </w:r>
          </w:p>
        </w:tc>
        <w:tc>
          <w:tcPr>
            <w:tcW w:w="240" w:type="dxa"/>
            <w:tcBorders>
              <w:bottom w:val="nil"/>
            </w:tcBorders>
          </w:tcPr>
          <w:p w14:paraId="7B5451D4" w14:textId="77777777" w:rsidR="002D3F82" w:rsidRPr="00713B66" w:rsidRDefault="002D3F82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CD42388" w14:textId="39BA0276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</w:tcPr>
          <w:p w14:paraId="2163F971" w14:textId="77777777" w:rsidR="002D3F82" w:rsidRPr="00713B66" w:rsidRDefault="002D3F82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605" w:type="dxa"/>
            <w:tcBorders>
              <w:bottom w:val="nil"/>
            </w:tcBorders>
          </w:tcPr>
          <w:p w14:paraId="13652039" w14:textId="1E295724" w:rsidR="002D3F82" w:rsidRPr="00713B66" w:rsidRDefault="000752E0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0752E0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256</w:t>
            </w:r>
            <w:r w:rsidR="002D3F82" w:rsidRPr="00713B66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2</w:t>
            </w:r>
          </w:p>
        </w:tc>
      </w:tr>
      <w:tr w:rsidR="002D3F82" w:rsidRPr="00713B66" w14:paraId="7F956BB6" w14:textId="77777777" w:rsidTr="0062566B">
        <w:trPr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5B33AC2F" w14:textId="77777777" w:rsidR="002D3F82" w:rsidRPr="00713B66" w:rsidRDefault="002D3F82" w:rsidP="002D3F82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008" w:type="dxa"/>
            <w:gridSpan w:val="15"/>
            <w:tcBorders>
              <w:bottom w:val="nil"/>
            </w:tcBorders>
            <w:shd w:val="clear" w:color="auto" w:fill="auto"/>
          </w:tcPr>
          <w:p w14:paraId="686180C1" w14:textId="60FC5B5B" w:rsidR="002D3F82" w:rsidRPr="00713B66" w:rsidRDefault="002D3F82" w:rsidP="002D3F8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bidi="th-TH"/>
              </w:rPr>
            </w:pP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33BB2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D6D29" w:rsidRPr="00713B66" w14:paraId="6D562625" w14:textId="77777777" w:rsidTr="004C4C9D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771B839D" w14:textId="1459065E" w:rsidR="00FD6D29" w:rsidRPr="00713B66" w:rsidRDefault="00FD6D29" w:rsidP="00FD6D29">
            <w:pPr>
              <w:spacing w:line="240" w:lineRule="auto"/>
              <w:ind w:left="157" w:hanging="157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สินทรัพย์ภาษีเงินได้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br/>
            </w: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รอการตัดบัญชีสุทธิ </w:t>
            </w:r>
          </w:p>
        </w:tc>
        <w:tc>
          <w:tcPr>
            <w:tcW w:w="716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0434A6C" w14:textId="77777777" w:rsidR="00FD6D29" w:rsidRDefault="00FD6D29" w:rsidP="007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378D2E" w14:textId="149D7975" w:rsidR="003D0CCB" w:rsidRPr="00852F9B" w:rsidRDefault="003D0CC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2F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301021" w14:textId="77777777" w:rsidR="00FD6D29" w:rsidRPr="00497531" w:rsidRDefault="00FD6D29" w:rsidP="00FD6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60F1417" w14:textId="77777777" w:rsidR="00FD6D29" w:rsidRPr="00497531" w:rsidRDefault="00FD6D29" w:rsidP="0049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AE8F97" w14:textId="27C32FD7" w:rsidR="00FD6D29" w:rsidRPr="00497531" w:rsidRDefault="00FD6D29" w:rsidP="0049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5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C765C1" w14:textId="77777777" w:rsidR="00FD6D29" w:rsidRPr="00497531" w:rsidRDefault="00FD6D29" w:rsidP="00FD6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0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77842C0" w14:textId="77777777" w:rsidR="00FD6D29" w:rsidRPr="004C4C9D" w:rsidRDefault="00FD6D29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0C3F39" w14:textId="6BA58D26" w:rsidR="003D0CCB" w:rsidRPr="004C4C9D" w:rsidRDefault="003D0CC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9E23A95" w14:textId="77777777" w:rsidR="00FD6D29" w:rsidRPr="00497531" w:rsidRDefault="00FD6D29" w:rsidP="00FD6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0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45333D" w14:textId="77777777" w:rsidR="00FD6D29" w:rsidRPr="00497531" w:rsidRDefault="00FD6D29" w:rsidP="007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2F86B5" w14:textId="4EB35809" w:rsidR="00FD6D29" w:rsidRPr="00497531" w:rsidRDefault="00FD6D29" w:rsidP="007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5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D4FCE41" w14:textId="77777777" w:rsidR="00FD6D29" w:rsidRPr="00497531" w:rsidRDefault="00FD6D29" w:rsidP="00FD6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tcBorders>
              <w:top w:val="nil"/>
              <w:bottom w:val="double" w:sz="4" w:space="0" w:color="auto"/>
            </w:tcBorders>
          </w:tcPr>
          <w:p w14:paraId="08C9F5A0" w14:textId="77777777" w:rsidR="00FD6D29" w:rsidRDefault="00FD6D29" w:rsidP="00FD6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3072AAAC" w14:textId="306C0B9A" w:rsidR="00A11E3D" w:rsidRPr="00497531" w:rsidRDefault="00A11E3D" w:rsidP="00FD6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A11E3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0A5416" w14:textId="77777777" w:rsidR="00FD6D29" w:rsidRPr="00497531" w:rsidRDefault="00FD6D29" w:rsidP="00FD6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586" w:type="dxa"/>
            <w:tcBorders>
              <w:top w:val="nil"/>
              <w:bottom w:val="double" w:sz="4" w:space="0" w:color="auto"/>
            </w:tcBorders>
          </w:tcPr>
          <w:p w14:paraId="1E718C3F" w14:textId="77777777" w:rsidR="00FD6D29" w:rsidRPr="00497531" w:rsidRDefault="00FD6D29" w:rsidP="0049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3D6FD1" w14:textId="6EF29E2D" w:rsidR="00FD6D29" w:rsidRPr="00497531" w:rsidRDefault="00FD6D29" w:rsidP="0049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5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F778B3" w14:textId="77777777" w:rsidR="00FD6D29" w:rsidRPr="00497531" w:rsidRDefault="00FD6D29" w:rsidP="00FD6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nil"/>
              <w:bottom w:val="double" w:sz="4" w:space="0" w:color="auto"/>
            </w:tcBorders>
          </w:tcPr>
          <w:p w14:paraId="75DC3AF1" w14:textId="77777777" w:rsidR="00FD6D29" w:rsidRDefault="00FD6D29" w:rsidP="00FD6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  <w:p w14:paraId="64B2479E" w14:textId="1CCE2378" w:rsidR="00A11E3D" w:rsidRPr="00497531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727502" w14:textId="77777777" w:rsidR="00FD6D29" w:rsidRPr="00497531" w:rsidRDefault="00FD6D29" w:rsidP="00FD6D2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605" w:type="dxa"/>
            <w:tcBorders>
              <w:top w:val="nil"/>
              <w:bottom w:val="double" w:sz="4" w:space="0" w:color="auto"/>
            </w:tcBorders>
          </w:tcPr>
          <w:p w14:paraId="731596A6" w14:textId="77777777" w:rsidR="00FD6D29" w:rsidRPr="00497531" w:rsidRDefault="00FD6D29" w:rsidP="0073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28E13F" w14:textId="1E41408A" w:rsidR="00FD6D29" w:rsidRPr="00497531" w:rsidRDefault="00FD6D29" w:rsidP="00497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5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81D16FA" w14:textId="54B95C3D" w:rsidR="00FD6D29" w:rsidRPr="00121C4C" w:rsidRDefault="00FD6D29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</w:rPr>
      </w:pPr>
    </w:p>
    <w:tbl>
      <w:tblPr>
        <w:tblW w:w="93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540"/>
        <w:gridCol w:w="990"/>
        <w:gridCol w:w="270"/>
        <w:gridCol w:w="990"/>
        <w:gridCol w:w="270"/>
        <w:gridCol w:w="1080"/>
        <w:gridCol w:w="243"/>
        <w:gridCol w:w="1017"/>
        <w:gridCol w:w="6"/>
      </w:tblGrid>
      <w:tr w:rsidR="002D3F82" w:rsidRPr="00713B66" w14:paraId="0083F29C" w14:textId="77777777" w:rsidTr="004C4C9D">
        <w:trPr>
          <w:gridAfter w:val="1"/>
          <w:wAfter w:w="6" w:type="dxa"/>
          <w:trHeight w:val="139"/>
          <w:tblHeader/>
        </w:trPr>
        <w:tc>
          <w:tcPr>
            <w:tcW w:w="3960" w:type="dxa"/>
          </w:tcPr>
          <w:p w14:paraId="20F9D706" w14:textId="6C4EFB0B" w:rsidR="002D3F82" w:rsidRPr="00713B66" w:rsidRDefault="002D3F82" w:rsidP="002D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0" w:type="dxa"/>
          </w:tcPr>
          <w:p w14:paraId="2BBAB209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344CC73B" w14:textId="43D3A716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3BB2" w:rsidRPr="00713B66" w14:paraId="1E0AF37D" w14:textId="77777777" w:rsidTr="004C4C9D">
        <w:trPr>
          <w:trHeight w:val="139"/>
          <w:tblHeader/>
        </w:trPr>
        <w:tc>
          <w:tcPr>
            <w:tcW w:w="3960" w:type="dxa"/>
          </w:tcPr>
          <w:p w14:paraId="60FF0BC8" w14:textId="2D01C6F7" w:rsidR="00633BB2" w:rsidRPr="00713B66" w:rsidRDefault="00633BB2" w:rsidP="002D3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40" w:type="dxa"/>
          </w:tcPr>
          <w:p w14:paraId="3373F1F1" w14:textId="77777777" w:rsidR="00633BB2" w:rsidRPr="00713B66" w:rsidRDefault="00633BB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2157A47" w14:textId="77777777" w:rsidR="00633BB2" w:rsidRPr="00713B66" w:rsidRDefault="00633BB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00B376" w14:textId="77777777" w:rsidR="00633BB2" w:rsidRPr="00713B66" w:rsidRDefault="00633BB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B844EF5" w14:textId="6C41CDBC" w:rsidR="00633BB2" w:rsidRPr="00713B66" w:rsidRDefault="00633BB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="000D0509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 w:rsidRPr="00713B66">
              <w:rPr>
                <w:rFonts w:asciiTheme="majorHAnsi" w:hAnsiTheme="majorHAnsi" w:cstheme="majorHAnsi"/>
                <w:sz w:val="30"/>
                <w:szCs w:val="30"/>
              </w:rPr>
              <w:t>/</w:t>
            </w: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66" w:type="dxa"/>
            <w:gridSpan w:val="3"/>
            <w:vAlign w:val="bottom"/>
          </w:tcPr>
          <w:p w14:paraId="6EF17C26" w14:textId="48157DB4" w:rsidR="00633BB2" w:rsidRPr="00713B66" w:rsidRDefault="00633BB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2D3F82" w:rsidRPr="00713B66" w14:paraId="68BD84B6" w14:textId="77777777" w:rsidTr="004C4C9D">
        <w:trPr>
          <w:trHeight w:val="139"/>
          <w:tblHeader/>
        </w:trPr>
        <w:tc>
          <w:tcPr>
            <w:tcW w:w="3960" w:type="dxa"/>
            <w:vAlign w:val="bottom"/>
          </w:tcPr>
          <w:p w14:paraId="252BC5FF" w14:textId="77777777" w:rsidR="002D3F82" w:rsidRPr="00713B66" w:rsidRDefault="002D3F82" w:rsidP="002D3F82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09517CA2" w14:textId="661463DB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627025C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1923D0A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3C9CA0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51607F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EFAEB8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0EA6BB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bottom"/>
          </w:tcPr>
          <w:p w14:paraId="77EB0AC6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F09424C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1411487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D3F82" w:rsidRPr="00713B66" w14:paraId="3478F412" w14:textId="77777777" w:rsidTr="004C4C9D">
        <w:trPr>
          <w:gridAfter w:val="1"/>
          <w:wAfter w:w="6" w:type="dxa"/>
          <w:trHeight w:val="139"/>
          <w:tblHeader/>
        </w:trPr>
        <w:tc>
          <w:tcPr>
            <w:tcW w:w="3960" w:type="dxa"/>
          </w:tcPr>
          <w:p w14:paraId="49993C1E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6A42A5C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32F9CEA2" w14:textId="19444D1C" w:rsidR="002D3F82" w:rsidRPr="00713B66" w:rsidRDefault="002D3F82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D3F82" w:rsidRPr="00713B66" w14:paraId="00F97A4B" w14:textId="77777777" w:rsidTr="004C4C9D">
        <w:trPr>
          <w:gridAfter w:val="1"/>
          <w:wAfter w:w="6" w:type="dxa"/>
          <w:cantSplit/>
          <w:trHeight w:val="139"/>
        </w:trPr>
        <w:tc>
          <w:tcPr>
            <w:tcW w:w="3960" w:type="dxa"/>
          </w:tcPr>
          <w:p w14:paraId="1F381A80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40" w:type="dxa"/>
          </w:tcPr>
          <w:p w14:paraId="465D70AC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860" w:type="dxa"/>
            <w:gridSpan w:val="7"/>
          </w:tcPr>
          <w:p w14:paraId="09B85DF7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D3F82" w:rsidRPr="00713B66" w14:paraId="466C186F" w14:textId="77777777" w:rsidTr="004C4C9D">
        <w:trPr>
          <w:cantSplit/>
          <w:trHeight w:val="139"/>
        </w:trPr>
        <w:tc>
          <w:tcPr>
            <w:tcW w:w="3960" w:type="dxa"/>
          </w:tcPr>
          <w:p w14:paraId="7DD52D24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7631AA1F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A587027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D382F9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6547F7F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ABFA56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AAF8EDB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DCF5E81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176986FB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F549D1" w:rsidRPr="00713B66" w14:paraId="0C699D45" w14:textId="77777777" w:rsidTr="004C4C9D">
        <w:trPr>
          <w:cantSplit/>
          <w:trHeight w:val="139"/>
        </w:trPr>
        <w:tc>
          <w:tcPr>
            <w:tcW w:w="3960" w:type="dxa"/>
          </w:tcPr>
          <w:p w14:paraId="5690F79B" w14:textId="38DB90A4" w:rsidR="00F549D1" w:rsidRPr="00713B66" w:rsidRDefault="00F549D1" w:rsidP="00F5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1277EA6D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D690768" w14:textId="440AF8C6" w:rsidR="00F549D1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F549D1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1,459</w:t>
            </w:r>
          </w:p>
        </w:tc>
        <w:tc>
          <w:tcPr>
            <w:tcW w:w="270" w:type="dxa"/>
            <w:vAlign w:val="bottom"/>
          </w:tcPr>
          <w:p w14:paraId="614DCFE9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12E0127" w14:textId="3709BA26" w:rsidR="00F549D1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F549D1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677</w:t>
            </w:r>
          </w:p>
        </w:tc>
        <w:tc>
          <w:tcPr>
            <w:tcW w:w="270" w:type="dxa"/>
            <w:vAlign w:val="bottom"/>
          </w:tcPr>
          <w:p w14:paraId="5CEEF109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A1C521" w14:textId="2F23976B" w:rsidR="00F549D1" w:rsidRPr="00713B66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8FEAD30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2D46B3B9" w14:textId="2A3F1911" w:rsidR="00F549D1" w:rsidRPr="00713B66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 xml:space="preserve"> 2,136 </w:t>
            </w:r>
          </w:p>
        </w:tc>
      </w:tr>
      <w:tr w:rsidR="00F549D1" w:rsidRPr="00713B66" w14:paraId="7C80AE1D" w14:textId="77777777" w:rsidTr="004C4C9D">
        <w:trPr>
          <w:cantSplit/>
          <w:trHeight w:val="139"/>
        </w:trPr>
        <w:tc>
          <w:tcPr>
            <w:tcW w:w="3960" w:type="dxa"/>
          </w:tcPr>
          <w:p w14:paraId="69E9DC6A" w14:textId="49B6384E" w:rsidR="00F549D1" w:rsidRPr="00713B66" w:rsidRDefault="00F549D1" w:rsidP="00F54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540" w:type="dxa"/>
          </w:tcPr>
          <w:p w14:paraId="4BB9C0FF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2DE575" w14:textId="7817E127" w:rsidR="00F549D1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F549D1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1,795</w:t>
            </w:r>
          </w:p>
        </w:tc>
        <w:tc>
          <w:tcPr>
            <w:tcW w:w="270" w:type="dxa"/>
            <w:vAlign w:val="bottom"/>
          </w:tcPr>
          <w:p w14:paraId="6BC885C7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6C1200D" w14:textId="3A1EEF5A" w:rsidR="00F549D1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F549D1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80</w:t>
            </w:r>
          </w:p>
        </w:tc>
        <w:tc>
          <w:tcPr>
            <w:tcW w:w="270" w:type="dxa"/>
            <w:vAlign w:val="bottom"/>
          </w:tcPr>
          <w:p w14:paraId="39F756D5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CB077D" w14:textId="0374B147" w:rsidR="00F549D1" w:rsidRPr="00713B66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B13399E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6B96351E" w14:textId="51B16A74" w:rsidR="00F549D1" w:rsidRPr="00713B66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 xml:space="preserve"> 1,875 </w:t>
            </w:r>
          </w:p>
        </w:tc>
      </w:tr>
      <w:tr w:rsidR="000D0509" w:rsidRPr="00713B66" w14:paraId="13F5F26D" w14:textId="77777777" w:rsidTr="004C4C9D">
        <w:trPr>
          <w:cantSplit/>
          <w:trHeight w:val="139"/>
        </w:trPr>
        <w:tc>
          <w:tcPr>
            <w:tcW w:w="3960" w:type="dxa"/>
          </w:tcPr>
          <w:p w14:paraId="6B2E09C8" w14:textId="5A4380B6" w:rsidR="000D0509" w:rsidRPr="00713B66" w:rsidRDefault="000D0509" w:rsidP="004C4C9D">
            <w:pPr>
              <w:pStyle w:val="acctfourfigures"/>
              <w:tabs>
                <w:tab w:val="clear" w:pos="765"/>
                <w:tab w:val="decimal" w:pos="606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highlight w:val="cyan"/>
                <w:cs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ประมาณการจากการรับประกัน</w:t>
            </w:r>
          </w:p>
        </w:tc>
        <w:tc>
          <w:tcPr>
            <w:tcW w:w="540" w:type="dxa"/>
          </w:tcPr>
          <w:p w14:paraId="6E2D0419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00328F2" w14:textId="763B39FD" w:rsidR="000D0509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F549D1"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7</w:t>
            </w: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24469B1E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B98126" w14:textId="7F5E6A52" w:rsidR="000D0509" w:rsidRPr="004C4C9D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1,53</w:t>
            </w:r>
            <w:r w:rsidR="006F32D2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E9C71EF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2CBC394" w14:textId="2EC19642" w:rsidR="000D0509" w:rsidRPr="00713B66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0101B1F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34ED7032" w14:textId="7F1D26B5" w:rsidR="000D0509" w:rsidRPr="00713B66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1,60</w:t>
            </w:r>
            <w:r w:rsidR="006F32D2">
              <w:rPr>
                <w:rFonts w:asciiTheme="majorHAnsi" w:hAnsiTheme="majorHAnsi" w:cstheme="majorHAnsi"/>
                <w:sz w:val="30"/>
                <w:szCs w:val="30"/>
              </w:rPr>
              <w:t>6</w:t>
            </w:r>
          </w:p>
        </w:tc>
      </w:tr>
      <w:tr w:rsidR="000D0509" w:rsidRPr="00713B66" w14:paraId="08286850" w14:textId="77777777" w:rsidTr="004C4C9D">
        <w:trPr>
          <w:cantSplit/>
          <w:trHeight w:val="348"/>
        </w:trPr>
        <w:tc>
          <w:tcPr>
            <w:tcW w:w="3960" w:type="dxa"/>
          </w:tcPr>
          <w:p w14:paraId="5D620548" w14:textId="214BB246" w:rsidR="000D0509" w:rsidRPr="00713B66" w:rsidRDefault="000D0509" w:rsidP="000D0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>
              <w:rPr>
                <w:rFonts w:asciiTheme="majorHAnsi" w:hAnsiTheme="majorHAnsi"/>
                <w:sz w:val="30"/>
                <w:szCs w:val="30"/>
                <w:cs/>
              </w:rPr>
              <w:br/>
            </w: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540" w:type="dxa"/>
          </w:tcPr>
          <w:p w14:paraId="14717227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34F139" w14:textId="11EE083C" w:rsidR="000D0509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F549D1">
              <w:rPr>
                <w:rFonts w:asciiTheme="majorHAnsi" w:hAnsiTheme="majorHAnsi" w:cstheme="majorHAnsi"/>
                <w:sz w:val="30"/>
                <w:szCs w:val="30"/>
              </w:rPr>
              <w:t>3,282</w:t>
            </w:r>
          </w:p>
        </w:tc>
        <w:tc>
          <w:tcPr>
            <w:tcW w:w="270" w:type="dxa"/>
            <w:vAlign w:val="bottom"/>
          </w:tcPr>
          <w:p w14:paraId="0D16F43F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A4D4E0" w14:textId="09520AC5" w:rsidR="000D0509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(373)</w:t>
            </w:r>
          </w:p>
        </w:tc>
        <w:tc>
          <w:tcPr>
            <w:tcW w:w="270" w:type="dxa"/>
            <w:vAlign w:val="bottom"/>
          </w:tcPr>
          <w:p w14:paraId="028773DD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49AA3" w14:textId="53AE34EC" w:rsidR="000D0509" w:rsidRPr="00713B66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45957982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26357B5" w14:textId="51316ADB" w:rsidR="000D0509" w:rsidRPr="00713B66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F549D1">
              <w:rPr>
                <w:rFonts w:asciiTheme="majorHAnsi" w:hAnsiTheme="majorHAnsi" w:cstheme="majorHAnsi"/>
                <w:sz w:val="30"/>
                <w:szCs w:val="30"/>
              </w:rPr>
              <w:t>2,909</w:t>
            </w:r>
          </w:p>
        </w:tc>
      </w:tr>
      <w:tr w:rsidR="002D3F82" w:rsidRPr="00713B66" w14:paraId="360088ED" w14:textId="77777777" w:rsidTr="004C4C9D">
        <w:trPr>
          <w:cantSplit/>
          <w:trHeight w:val="334"/>
        </w:trPr>
        <w:tc>
          <w:tcPr>
            <w:tcW w:w="3960" w:type="dxa"/>
          </w:tcPr>
          <w:p w14:paraId="636538E0" w14:textId="77777777" w:rsidR="002D3F82" w:rsidRPr="00713B66" w:rsidRDefault="002D3F82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D43C78F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4B9F26" w14:textId="1FFDABFE" w:rsidR="002D3F82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549D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6,60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2C256BB8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22F83" w14:textId="7659A3DF" w:rsidR="002D3F82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549D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1,920</w:t>
            </w:r>
          </w:p>
        </w:tc>
        <w:tc>
          <w:tcPr>
            <w:tcW w:w="270" w:type="dxa"/>
            <w:vAlign w:val="bottom"/>
          </w:tcPr>
          <w:p w14:paraId="13057AE0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7A563" w14:textId="5D311E7F" w:rsidR="002D3F82" w:rsidRPr="00713B66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2872823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vAlign w:val="bottom"/>
          </w:tcPr>
          <w:p w14:paraId="161B7267" w14:textId="19B748AF" w:rsidR="002D3F82" w:rsidRPr="00713B66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F549D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8,52</w:t>
            </w:r>
            <w:r w:rsidR="006F32D2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</w:p>
        </w:tc>
      </w:tr>
      <w:tr w:rsidR="002D3F82" w:rsidRPr="00713B66" w14:paraId="00B72F08" w14:textId="77777777" w:rsidTr="004C4C9D">
        <w:trPr>
          <w:cantSplit/>
          <w:trHeight w:val="188"/>
        </w:trPr>
        <w:tc>
          <w:tcPr>
            <w:tcW w:w="3960" w:type="dxa"/>
          </w:tcPr>
          <w:p w14:paraId="4D91BCB8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" w:type="dxa"/>
          </w:tcPr>
          <w:p w14:paraId="6B01C9C4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A645C3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BCF1080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1B8BCFE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737227B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32AA18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34BA65D6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</w:tcPr>
          <w:p w14:paraId="6DE18BA5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D3F82" w:rsidRPr="00713B66" w14:paraId="0377050D" w14:textId="77777777" w:rsidTr="004C4C9D">
        <w:trPr>
          <w:cantSplit/>
          <w:trHeight w:val="334"/>
        </w:trPr>
        <w:tc>
          <w:tcPr>
            <w:tcW w:w="3960" w:type="dxa"/>
          </w:tcPr>
          <w:p w14:paraId="0E940393" w14:textId="77777777" w:rsidR="002D3F82" w:rsidRPr="00713B66" w:rsidRDefault="002D3F82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5F59E4AF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A70174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FEF8247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4265AE0B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1D2A414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8ED6311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4060F200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</w:tcPr>
          <w:p w14:paraId="6230C15D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D3F82" w:rsidRPr="00713B66" w14:paraId="54FC5427" w14:textId="77777777" w:rsidTr="004C4C9D">
        <w:trPr>
          <w:cantSplit/>
          <w:trHeight w:val="334"/>
        </w:trPr>
        <w:tc>
          <w:tcPr>
            <w:tcW w:w="3960" w:type="dxa"/>
          </w:tcPr>
          <w:p w14:paraId="0809654B" w14:textId="0405F543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713B6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6B7FB01B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93EF0D" w14:textId="69B18B43" w:rsidR="002D3F82" w:rsidRPr="004C4C9D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(998)</w:t>
            </w:r>
          </w:p>
        </w:tc>
        <w:tc>
          <w:tcPr>
            <w:tcW w:w="270" w:type="dxa"/>
            <w:vAlign w:val="bottom"/>
          </w:tcPr>
          <w:p w14:paraId="72468748" w14:textId="77777777" w:rsidR="002D3F82" w:rsidRPr="004C4C9D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C0D2E4" w14:textId="4398D2BE" w:rsidR="002D3F82" w:rsidRPr="004C4C9D" w:rsidRDefault="00F549D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7E672082" w14:textId="77777777" w:rsidR="002D3F82" w:rsidRPr="004C4C9D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571775" w14:textId="2378BE16" w:rsidR="002D3F82" w:rsidRPr="004C4C9D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E0CACDA" w14:textId="77777777" w:rsidR="002D3F82" w:rsidRPr="004C4C9D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7500C7F" w14:textId="3747B548" w:rsidR="002D3F82" w:rsidRPr="004C4C9D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(84</w:t>
            </w:r>
            <w:r w:rsidR="00D71B11">
              <w:rPr>
                <w:rFonts w:asciiTheme="majorHAnsi" w:hAnsiTheme="majorHAnsi" w:cstheme="majorHAnsi" w:hint="cs"/>
                <w:sz w:val="30"/>
                <w:szCs w:val="30"/>
                <w:cs/>
                <w:lang w:bidi="th-TH"/>
              </w:rPr>
              <w:t>2</w:t>
            </w: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)</w:t>
            </w:r>
          </w:p>
        </w:tc>
      </w:tr>
      <w:tr w:rsidR="00F549D1" w:rsidRPr="00713B66" w14:paraId="380E2723" w14:textId="77777777" w:rsidTr="004C4C9D">
        <w:trPr>
          <w:cantSplit/>
        </w:trPr>
        <w:tc>
          <w:tcPr>
            <w:tcW w:w="3960" w:type="dxa"/>
          </w:tcPr>
          <w:p w14:paraId="635ABAF5" w14:textId="77777777" w:rsidR="00F549D1" w:rsidRPr="00713B66" w:rsidRDefault="00F549D1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26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AC333A1" w14:textId="77777777" w:rsidR="00F549D1" w:rsidRPr="00713B66" w:rsidRDefault="00F549D1" w:rsidP="00F549D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06D2D" w14:textId="7B6F2498" w:rsidR="00F549D1" w:rsidRPr="004C4C9D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(998)</w:t>
            </w:r>
          </w:p>
        </w:tc>
        <w:tc>
          <w:tcPr>
            <w:tcW w:w="270" w:type="dxa"/>
            <w:vAlign w:val="bottom"/>
          </w:tcPr>
          <w:p w14:paraId="2E8907FA" w14:textId="77777777" w:rsidR="00F549D1" w:rsidRPr="004C4C9D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3D73D" w14:textId="71DBE65C" w:rsidR="00F549D1" w:rsidRPr="004C4C9D" w:rsidRDefault="00F549D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60651BB2" w14:textId="77777777" w:rsidR="00F549D1" w:rsidRPr="004C4C9D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46205" w14:textId="1C213D1A" w:rsidR="00F549D1" w:rsidRPr="004C4C9D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8C7CE25" w14:textId="77777777" w:rsidR="00F549D1" w:rsidRPr="004C4C9D" w:rsidRDefault="00F549D1" w:rsidP="00F549D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C4ACC" w14:textId="55025423" w:rsidR="00F549D1" w:rsidRPr="004C4C9D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(84</w:t>
            </w:r>
            <w:r w:rsidR="00D71B11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)</w:t>
            </w:r>
          </w:p>
        </w:tc>
      </w:tr>
      <w:tr w:rsidR="002D3F82" w:rsidRPr="00713B66" w14:paraId="3D293F59" w14:textId="77777777" w:rsidTr="004C4C9D">
        <w:trPr>
          <w:cantSplit/>
        </w:trPr>
        <w:tc>
          <w:tcPr>
            <w:tcW w:w="3960" w:type="dxa"/>
          </w:tcPr>
          <w:p w14:paraId="120037F1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D6EE44E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2395051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CAEDF2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317316E" w14:textId="77777777" w:rsidR="002D3F82" w:rsidRPr="00713B66" w:rsidRDefault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BD044F7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FF2A93F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CBC7773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  <w:vAlign w:val="bottom"/>
          </w:tcPr>
          <w:p w14:paraId="153F6C45" w14:textId="77777777" w:rsidR="002D3F82" w:rsidRPr="00713B66" w:rsidRDefault="002D3F82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D3F82" w:rsidRPr="00713B66" w14:paraId="745741FB" w14:textId="77777777" w:rsidTr="004C4C9D">
        <w:trPr>
          <w:cantSplit/>
        </w:trPr>
        <w:tc>
          <w:tcPr>
            <w:tcW w:w="3960" w:type="dxa"/>
          </w:tcPr>
          <w:p w14:paraId="72702095" w14:textId="77777777" w:rsidR="002D3F82" w:rsidRPr="00713B66" w:rsidRDefault="002D3F82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529ED982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0B20ED" w14:textId="00838B17" w:rsidR="002D3F82" w:rsidRPr="00713B66" w:rsidRDefault="00F549D1" w:rsidP="004C4C9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 w:rsidRPr="00F549D1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5,60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4CFAEFA0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C7AA8F" w14:textId="55629968" w:rsidR="002D3F82" w:rsidRPr="00713B66" w:rsidRDefault="00F549D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2,07</w:t>
            </w:r>
            <w:r w:rsidR="00A34D8A"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3E71D31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57DA90" w14:textId="7EFF9C7E" w:rsidR="002D3F82" w:rsidRPr="00713B66" w:rsidRDefault="00F549D1" w:rsidP="004C4C9D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431EA75" w14:textId="77777777" w:rsidR="002D3F82" w:rsidRPr="00713B66" w:rsidRDefault="002D3F82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tcBorders>
              <w:bottom w:val="double" w:sz="4" w:space="0" w:color="auto"/>
            </w:tcBorders>
            <w:vAlign w:val="bottom"/>
          </w:tcPr>
          <w:p w14:paraId="49FC6FBB" w14:textId="0E877E29" w:rsidR="002D3F82" w:rsidRPr="00713B66" w:rsidRDefault="00F549D1" w:rsidP="004C4C9D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bidi="th-TH"/>
              </w:rPr>
              <w:t>7,684</w:t>
            </w:r>
          </w:p>
        </w:tc>
      </w:tr>
      <w:tr w:rsidR="000D0509" w:rsidRPr="00713B66" w14:paraId="3713E19B" w14:textId="77777777" w:rsidTr="004C4C9D">
        <w:trPr>
          <w:cantSplit/>
        </w:trPr>
        <w:tc>
          <w:tcPr>
            <w:tcW w:w="3960" w:type="dxa"/>
          </w:tcPr>
          <w:p w14:paraId="0EA6B1F2" w14:textId="77777777" w:rsidR="000D0509" w:rsidRPr="00713B66" w:rsidRDefault="000D0509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C053D93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017EDC4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1096F58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012F1A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78D1C2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13ED19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77BA808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  <w:vAlign w:val="bottom"/>
          </w:tcPr>
          <w:p w14:paraId="1DEA0D7B" w14:textId="77777777" w:rsidR="000D0509" w:rsidRPr="00713B66" w:rsidRDefault="000D0509" w:rsidP="002D3F8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21C4C" w:rsidRPr="00713B66" w14:paraId="754C6AA8" w14:textId="77777777" w:rsidTr="004C4C9D">
        <w:trPr>
          <w:cantSplit/>
        </w:trPr>
        <w:tc>
          <w:tcPr>
            <w:tcW w:w="3960" w:type="dxa"/>
          </w:tcPr>
          <w:p w14:paraId="22574DE3" w14:textId="77777777" w:rsidR="00121C4C" w:rsidRPr="00713B66" w:rsidRDefault="00121C4C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0A53C33A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753FAB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F18546C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36B69C9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C6007D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590D854A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6BF4577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2D8E16A" w14:textId="77777777" w:rsidR="00121C4C" w:rsidRPr="00713B66" w:rsidRDefault="00121C4C" w:rsidP="002D3F8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D5B8E" w:rsidRPr="00713B66" w14:paraId="236AA3AF" w14:textId="77777777" w:rsidTr="00730FD4">
        <w:trPr>
          <w:cantSplit/>
        </w:trPr>
        <w:tc>
          <w:tcPr>
            <w:tcW w:w="3960" w:type="dxa"/>
          </w:tcPr>
          <w:p w14:paraId="64525D1E" w14:textId="77777777" w:rsidR="00FD5B8E" w:rsidRPr="00713B66" w:rsidRDefault="00FD5B8E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46CB294E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FC7444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055A3A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626330EB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2589D03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C8C364F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A0C53B5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25F42CE2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FD5B8E" w:rsidRPr="00713B66" w14:paraId="2BAC7EDE" w14:textId="77777777" w:rsidTr="00730FD4">
        <w:trPr>
          <w:cantSplit/>
        </w:trPr>
        <w:tc>
          <w:tcPr>
            <w:tcW w:w="3960" w:type="dxa"/>
          </w:tcPr>
          <w:p w14:paraId="6FDC674A" w14:textId="77777777" w:rsidR="00FD5B8E" w:rsidRPr="00713B66" w:rsidRDefault="00FD5B8E" w:rsidP="002D3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5736BAE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F6DE55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BC40EB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5132946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233B39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1A3B68C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09F0594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FA5EE1C" w14:textId="77777777" w:rsidR="00FD5B8E" w:rsidRPr="00713B66" w:rsidRDefault="00FD5B8E" w:rsidP="002D3F8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D0509" w:rsidRPr="00713B66" w14:paraId="3039ED4A" w14:textId="77777777" w:rsidTr="004C4C9D">
        <w:trPr>
          <w:cantSplit/>
          <w:trHeight w:val="139"/>
        </w:trPr>
        <w:tc>
          <w:tcPr>
            <w:tcW w:w="3960" w:type="dxa"/>
          </w:tcPr>
          <w:p w14:paraId="6AB76197" w14:textId="4AA1C57F" w:rsidR="000D0509" w:rsidRPr="00713B66" w:rsidRDefault="000D0509" w:rsidP="000D0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40" w:type="dxa"/>
          </w:tcPr>
          <w:p w14:paraId="1827D61E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B4E04D4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1C213F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1341466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FF74D4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31D8CF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7575756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7CBE6BC9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0D0509" w:rsidRPr="00713B66" w14:paraId="60EC6435" w14:textId="77777777" w:rsidTr="004C4C9D">
        <w:trPr>
          <w:cantSplit/>
          <w:trHeight w:val="139"/>
        </w:trPr>
        <w:tc>
          <w:tcPr>
            <w:tcW w:w="3960" w:type="dxa"/>
          </w:tcPr>
          <w:p w14:paraId="687CF4A8" w14:textId="3B226C88" w:rsidR="000D0509" w:rsidRPr="00713B66" w:rsidRDefault="000D0509" w:rsidP="000D0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1CC2D030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8B97E47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2E5683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FB9CF02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475D77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D95A9F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F766F08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</w:tcPr>
          <w:p w14:paraId="7D8E8E0C" w14:textId="77777777" w:rsidR="000D0509" w:rsidRPr="00713B66" w:rsidRDefault="000D0509" w:rsidP="000D050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2A573F" w:rsidRPr="00713B66" w14:paraId="562FC87D" w14:textId="77777777" w:rsidTr="004C4C9D">
        <w:trPr>
          <w:cantSplit/>
          <w:trHeight w:val="139"/>
        </w:trPr>
        <w:tc>
          <w:tcPr>
            <w:tcW w:w="3960" w:type="dxa"/>
          </w:tcPr>
          <w:p w14:paraId="2D810AA3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0" w:type="dxa"/>
          </w:tcPr>
          <w:p w14:paraId="4A81CB4F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616319" w14:textId="092A6E5A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270" w:type="dxa"/>
            <w:vAlign w:val="bottom"/>
          </w:tcPr>
          <w:p w14:paraId="6323A845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9FB5860" w14:textId="5E4BAA9E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0" w:type="dxa"/>
            <w:vAlign w:val="bottom"/>
          </w:tcPr>
          <w:p w14:paraId="6A7A37A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B53D1B" w14:textId="17DD62CA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CF62D4B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6B347314" w14:textId="7BFF6166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</w:tr>
      <w:tr w:rsidR="002A573F" w:rsidRPr="00713B66" w14:paraId="32E6E576" w14:textId="77777777" w:rsidTr="004C4C9D">
        <w:trPr>
          <w:cantSplit/>
          <w:trHeight w:val="139"/>
        </w:trPr>
        <w:tc>
          <w:tcPr>
            <w:tcW w:w="3960" w:type="dxa"/>
          </w:tcPr>
          <w:p w14:paraId="022B57EE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540" w:type="dxa"/>
          </w:tcPr>
          <w:p w14:paraId="53D8E3E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2AB2534" w14:textId="3AB4EC0E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  <w:tc>
          <w:tcPr>
            <w:tcW w:w="270" w:type="dxa"/>
            <w:vAlign w:val="bottom"/>
          </w:tcPr>
          <w:p w14:paraId="3ABF0D0A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E64079B" w14:textId="2BAEAD93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  <w:tc>
          <w:tcPr>
            <w:tcW w:w="270" w:type="dxa"/>
            <w:vAlign w:val="bottom"/>
          </w:tcPr>
          <w:p w14:paraId="6E84B061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36F68BB" w14:textId="78BE18D8" w:rsidR="002A573F" w:rsidRPr="00236866" w:rsidRDefault="00236866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411B291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5FC160F" w14:textId="50CE90A4" w:rsidR="002A573F" w:rsidRPr="00236866" w:rsidRDefault="000752E0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752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A573F" w:rsidRPr="002368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52E0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</w:tr>
      <w:tr w:rsidR="002A573F" w:rsidRPr="00713B66" w14:paraId="15823E4A" w14:textId="77777777" w:rsidTr="004C4C9D">
        <w:trPr>
          <w:cantSplit/>
          <w:trHeight w:val="139"/>
        </w:trPr>
        <w:tc>
          <w:tcPr>
            <w:tcW w:w="3960" w:type="dxa"/>
          </w:tcPr>
          <w:p w14:paraId="5EFDB98E" w14:textId="009207B4" w:rsidR="002A573F" w:rsidRPr="00713B66" w:rsidRDefault="002A573F" w:rsidP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highlight w:val="cyan"/>
                <w:cs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ประมาณการจากการรับประกัน</w:t>
            </w:r>
          </w:p>
        </w:tc>
        <w:tc>
          <w:tcPr>
            <w:tcW w:w="540" w:type="dxa"/>
          </w:tcPr>
          <w:p w14:paraId="46C466AF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7A42934" w14:textId="41DCCD08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bottom"/>
          </w:tcPr>
          <w:p w14:paraId="6FCDA3BA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0F0FE1" w14:textId="2EE7A2E9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bottom"/>
          </w:tcPr>
          <w:p w14:paraId="3FE10793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6EC6E44" w14:textId="1FADA8E9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274EF4B5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1B0E7A9B" w14:textId="42DC7CD4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2A573F" w:rsidRPr="00713B66" w14:paraId="4FF04B4E" w14:textId="77777777" w:rsidTr="004C4C9D">
        <w:trPr>
          <w:cantSplit/>
          <w:trHeight w:val="348"/>
        </w:trPr>
        <w:tc>
          <w:tcPr>
            <w:tcW w:w="3960" w:type="dxa"/>
          </w:tcPr>
          <w:p w14:paraId="409C5647" w14:textId="589B7E2E" w:rsidR="002A573F" w:rsidRPr="00713B66" w:rsidRDefault="002A573F" w:rsidP="002A5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>
              <w:rPr>
                <w:rFonts w:asciiTheme="majorHAnsi" w:hAnsiTheme="majorHAnsi"/>
                <w:sz w:val="30"/>
                <w:szCs w:val="30"/>
                <w:cs/>
              </w:rPr>
              <w:br/>
            </w: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540" w:type="dxa"/>
          </w:tcPr>
          <w:p w14:paraId="48A6C0E0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423E79" w14:textId="1C18E9ED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270" w:type="dxa"/>
            <w:vAlign w:val="bottom"/>
          </w:tcPr>
          <w:p w14:paraId="48636D6A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6963F6" w14:textId="631A944C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  <w:vAlign w:val="bottom"/>
          </w:tcPr>
          <w:p w14:paraId="4B2C8FC9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94ED70" w14:textId="36E03E7B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1,073</w:t>
            </w:r>
          </w:p>
        </w:tc>
        <w:tc>
          <w:tcPr>
            <w:tcW w:w="243" w:type="dxa"/>
            <w:vAlign w:val="bottom"/>
          </w:tcPr>
          <w:p w14:paraId="776585E0" w14:textId="77777777" w:rsidR="002A573F" w:rsidRPr="00713B66" w:rsidRDefault="002A573F" w:rsidP="002A573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0CCDD851" w14:textId="13D63152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</w:tr>
      <w:tr w:rsidR="002A573F" w:rsidRPr="00713B66" w14:paraId="08FB61D5" w14:textId="77777777" w:rsidTr="004C4C9D">
        <w:trPr>
          <w:cantSplit/>
          <w:trHeight w:val="334"/>
        </w:trPr>
        <w:tc>
          <w:tcPr>
            <w:tcW w:w="3960" w:type="dxa"/>
          </w:tcPr>
          <w:p w14:paraId="236E9BF5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6561C25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268A618" w14:textId="513A4B7F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4,646</w:t>
            </w:r>
          </w:p>
        </w:tc>
        <w:tc>
          <w:tcPr>
            <w:tcW w:w="270" w:type="dxa"/>
            <w:vAlign w:val="bottom"/>
          </w:tcPr>
          <w:p w14:paraId="33B8CC8C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BEB01" w14:textId="42A40AB1" w:rsidR="002A573F" w:rsidRPr="00236866" w:rsidRDefault="00327730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</w:t>
            </w:r>
          </w:p>
        </w:tc>
        <w:tc>
          <w:tcPr>
            <w:tcW w:w="270" w:type="dxa"/>
            <w:vAlign w:val="bottom"/>
          </w:tcPr>
          <w:p w14:paraId="39C35E87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E40BB" w14:textId="2AB73829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</w:t>
            </w:r>
          </w:p>
        </w:tc>
        <w:tc>
          <w:tcPr>
            <w:tcW w:w="243" w:type="dxa"/>
            <w:vAlign w:val="bottom"/>
          </w:tcPr>
          <w:p w14:paraId="18D5F7B0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  <w:vAlign w:val="bottom"/>
          </w:tcPr>
          <w:p w14:paraId="638BE5CA" w14:textId="2A3AEEF6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</w:t>
            </w:r>
            <w:r w:rsidR="00327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</w:tr>
      <w:tr w:rsidR="002A573F" w:rsidRPr="00713B66" w14:paraId="75D801A8" w14:textId="77777777" w:rsidTr="004C4C9D">
        <w:trPr>
          <w:cantSplit/>
          <w:trHeight w:val="188"/>
        </w:trPr>
        <w:tc>
          <w:tcPr>
            <w:tcW w:w="3960" w:type="dxa"/>
          </w:tcPr>
          <w:p w14:paraId="2EE4EDFD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" w:type="dxa"/>
          </w:tcPr>
          <w:p w14:paraId="1F8AD2F0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BCAF45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40D6FF3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28C80CA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335921C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331603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47E042C3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</w:tcPr>
          <w:p w14:paraId="016E0C3C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A573F" w:rsidRPr="00713B66" w14:paraId="4015F690" w14:textId="77777777" w:rsidTr="004C4C9D">
        <w:trPr>
          <w:cantSplit/>
          <w:trHeight w:val="334"/>
        </w:trPr>
        <w:tc>
          <w:tcPr>
            <w:tcW w:w="3960" w:type="dxa"/>
          </w:tcPr>
          <w:p w14:paraId="7AC47C25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</w:tcPr>
          <w:p w14:paraId="5EDB9565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FF2A9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010E593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3441DA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7319289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73CF84EF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43" w:type="dxa"/>
          </w:tcPr>
          <w:p w14:paraId="7B2BBCA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</w:tcPr>
          <w:p w14:paraId="57F07DC6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A573F" w:rsidRPr="00713B66" w14:paraId="7C1B6146" w14:textId="77777777" w:rsidTr="004C4C9D">
        <w:trPr>
          <w:cantSplit/>
          <w:trHeight w:val="334"/>
        </w:trPr>
        <w:tc>
          <w:tcPr>
            <w:tcW w:w="3960" w:type="dxa"/>
          </w:tcPr>
          <w:p w14:paraId="25A0BFCA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  <w:r w:rsidRPr="00713B6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22EA7B2E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84628A" w14:textId="516CD34F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(666)</w:t>
            </w:r>
          </w:p>
        </w:tc>
        <w:tc>
          <w:tcPr>
            <w:tcW w:w="270" w:type="dxa"/>
            <w:vAlign w:val="bottom"/>
          </w:tcPr>
          <w:p w14:paraId="29C4FEE8" w14:textId="77777777" w:rsidR="002A573F" w:rsidRPr="00706D27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73DBA8" w14:textId="31EE11DC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730">
              <w:rPr>
                <w:rFonts w:asciiTheme="majorBidi" w:hAnsiTheme="majorBidi" w:cstheme="majorBidi"/>
                <w:sz w:val="30"/>
                <w:szCs w:val="30"/>
              </w:rPr>
              <w:t>333)</w:t>
            </w:r>
          </w:p>
        </w:tc>
        <w:tc>
          <w:tcPr>
            <w:tcW w:w="270" w:type="dxa"/>
            <w:vAlign w:val="bottom"/>
          </w:tcPr>
          <w:p w14:paraId="48BE798C" w14:textId="77777777" w:rsidR="002A573F" w:rsidRPr="00706D27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49CE91" w14:textId="1CFA61A9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086814C" w14:textId="77777777" w:rsidR="002A573F" w:rsidRPr="00706D27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431AF44F" w14:textId="152FEB22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7730">
              <w:rPr>
                <w:rFonts w:asciiTheme="majorBidi" w:hAnsiTheme="majorBidi" w:cstheme="majorBidi"/>
                <w:sz w:val="30"/>
                <w:szCs w:val="30"/>
              </w:rPr>
              <w:t>999</w:t>
            </w:r>
            <w:r w:rsidRPr="002368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6D27" w:rsidRPr="00713B66" w14:paraId="031B7101" w14:textId="77777777" w:rsidTr="004C4C9D">
        <w:trPr>
          <w:cantSplit/>
        </w:trPr>
        <w:tc>
          <w:tcPr>
            <w:tcW w:w="3960" w:type="dxa"/>
          </w:tcPr>
          <w:p w14:paraId="5DD48BC7" w14:textId="77777777" w:rsidR="00706D27" w:rsidRPr="00713B66" w:rsidRDefault="00706D27" w:rsidP="0070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E033925" w14:textId="77777777" w:rsidR="00706D27" w:rsidRPr="00713B66" w:rsidRDefault="00706D27" w:rsidP="00706D27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410D8" w14:textId="527A185E" w:rsidR="00706D27" w:rsidRPr="00371FA2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(666)</w:t>
            </w:r>
          </w:p>
        </w:tc>
        <w:tc>
          <w:tcPr>
            <w:tcW w:w="270" w:type="dxa"/>
            <w:vAlign w:val="bottom"/>
          </w:tcPr>
          <w:p w14:paraId="42F6DE20" w14:textId="77777777" w:rsidR="00706D27" w:rsidRPr="00371FA2" w:rsidRDefault="00706D27" w:rsidP="00706D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4392F" w14:textId="6A5C3265" w:rsidR="00706D27" w:rsidRPr="00371FA2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27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  <w:r w:rsidRPr="00371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4028576" w14:textId="77777777" w:rsidR="00706D27" w:rsidRPr="00371FA2" w:rsidRDefault="00706D27" w:rsidP="00706D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6BAFC" w14:textId="106FF4D6" w:rsidR="00706D27" w:rsidRPr="00371FA2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36003B73" w14:textId="77777777" w:rsidR="00706D27" w:rsidRPr="00371FA2" w:rsidRDefault="00706D27" w:rsidP="00706D2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585D1" w14:textId="6E062BA0" w:rsidR="00706D27" w:rsidRPr="00371FA2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277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  <w:r w:rsidRPr="00371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A573F" w:rsidRPr="00713B66" w14:paraId="64064CA7" w14:textId="77777777" w:rsidTr="004C4C9D">
        <w:trPr>
          <w:cantSplit/>
        </w:trPr>
        <w:tc>
          <w:tcPr>
            <w:tcW w:w="3960" w:type="dxa"/>
          </w:tcPr>
          <w:p w14:paraId="4ECAF12E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A9345EE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EEEB298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466A15" w14:textId="77777777" w:rsidR="002A573F" w:rsidRPr="00706D27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6605A94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97FCD63" w14:textId="77777777" w:rsidR="002A573F" w:rsidRPr="00706D27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6F71ED7" w14:textId="77777777" w:rsidR="002A573F" w:rsidRPr="00706D27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166E9B6" w14:textId="77777777" w:rsidR="002A573F" w:rsidRPr="00706D27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gridSpan w:val="2"/>
            <w:tcBorders>
              <w:top w:val="double" w:sz="4" w:space="0" w:color="auto"/>
            </w:tcBorders>
            <w:vAlign w:val="bottom"/>
          </w:tcPr>
          <w:p w14:paraId="3420A929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573F" w:rsidRPr="00713B66" w14:paraId="65C6910D" w14:textId="77777777" w:rsidTr="004C4C9D">
        <w:trPr>
          <w:cantSplit/>
        </w:trPr>
        <w:tc>
          <w:tcPr>
            <w:tcW w:w="3960" w:type="dxa"/>
          </w:tcPr>
          <w:p w14:paraId="60B79CCD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14:paraId="7F074128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45B8FD2" w14:textId="02215E10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3,980</w:t>
            </w:r>
          </w:p>
        </w:tc>
        <w:tc>
          <w:tcPr>
            <w:tcW w:w="270" w:type="dxa"/>
            <w:vAlign w:val="bottom"/>
          </w:tcPr>
          <w:p w14:paraId="57A94188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343DADF" w14:textId="10970AB9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70" w:type="dxa"/>
            <w:vAlign w:val="bottom"/>
          </w:tcPr>
          <w:p w14:paraId="2D305609" w14:textId="48F3F278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2615383" w14:textId="0BD13E70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</w:t>
            </w: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243" w:type="dxa"/>
            <w:vAlign w:val="bottom"/>
          </w:tcPr>
          <w:p w14:paraId="5ACDA3ED" w14:textId="5156FC34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3" w:type="dxa"/>
            <w:gridSpan w:val="2"/>
            <w:tcBorders>
              <w:bottom w:val="double" w:sz="4" w:space="0" w:color="auto"/>
            </w:tcBorders>
            <w:vAlign w:val="bottom"/>
          </w:tcPr>
          <w:p w14:paraId="1E16A50C" w14:textId="75AD4468" w:rsidR="002A573F" w:rsidRPr="00236866" w:rsidRDefault="00706D27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5,608</w:t>
            </w:r>
          </w:p>
        </w:tc>
      </w:tr>
    </w:tbl>
    <w:p w14:paraId="2D436628" w14:textId="154E36F7" w:rsidR="00FD5B8E" w:rsidRDefault="00FD5B8E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p w14:paraId="749F70ED" w14:textId="23BC3414" w:rsidR="00FD5B8E" w:rsidRDefault="00FD5B8E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p w14:paraId="0626A009" w14:textId="12D638A9" w:rsidR="00FD5B8E" w:rsidRDefault="00FD5B8E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p w14:paraId="3F48787F" w14:textId="77777777" w:rsidR="00FD5B8E" w:rsidRDefault="00FD5B8E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p w14:paraId="4063F208" w14:textId="5548FF70" w:rsidR="002A573F" w:rsidRDefault="002A573F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lang w:val="en-US"/>
        </w:rPr>
      </w:pPr>
    </w:p>
    <w:tbl>
      <w:tblPr>
        <w:tblW w:w="93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8"/>
        <w:gridCol w:w="527"/>
        <w:gridCol w:w="1028"/>
        <w:gridCol w:w="280"/>
        <w:gridCol w:w="13"/>
        <w:gridCol w:w="1016"/>
        <w:gridCol w:w="280"/>
        <w:gridCol w:w="14"/>
        <w:gridCol w:w="1111"/>
        <w:gridCol w:w="252"/>
        <w:gridCol w:w="42"/>
        <w:gridCol w:w="1016"/>
        <w:gridCol w:w="8"/>
      </w:tblGrid>
      <w:tr w:rsidR="002A573F" w:rsidRPr="00713B66" w14:paraId="4ABA3B3D" w14:textId="77777777" w:rsidTr="004C4C9D">
        <w:trPr>
          <w:trHeight w:val="141"/>
          <w:tblHeader/>
        </w:trPr>
        <w:tc>
          <w:tcPr>
            <w:tcW w:w="3780" w:type="dxa"/>
          </w:tcPr>
          <w:p w14:paraId="152F14CE" w14:textId="77777777" w:rsidR="002A573F" w:rsidRPr="00713B66" w:rsidRDefault="002A573F" w:rsidP="00B8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27" w:type="dxa"/>
          </w:tcPr>
          <w:p w14:paraId="4A3DE453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58" w:type="dxa"/>
            <w:gridSpan w:val="11"/>
            <w:vAlign w:val="bottom"/>
          </w:tcPr>
          <w:p w14:paraId="436D148D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573F" w:rsidRPr="00713B66" w14:paraId="188DD6A5" w14:textId="77777777" w:rsidTr="004C4C9D">
        <w:trPr>
          <w:trHeight w:val="141"/>
          <w:tblHeader/>
        </w:trPr>
        <w:tc>
          <w:tcPr>
            <w:tcW w:w="3780" w:type="dxa"/>
          </w:tcPr>
          <w:p w14:paraId="657F8114" w14:textId="77777777" w:rsidR="002A573F" w:rsidRPr="00713B66" w:rsidRDefault="002A573F" w:rsidP="00B8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27" w:type="dxa"/>
          </w:tcPr>
          <w:p w14:paraId="6787C803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9" w:type="dxa"/>
            <w:vAlign w:val="bottom"/>
          </w:tcPr>
          <w:p w14:paraId="5F10FC92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vAlign w:val="bottom"/>
          </w:tcPr>
          <w:p w14:paraId="29B652F1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35" w:type="dxa"/>
            <w:gridSpan w:val="5"/>
            <w:tcBorders>
              <w:bottom w:val="single" w:sz="4" w:space="0" w:color="auto"/>
            </w:tcBorders>
            <w:vAlign w:val="bottom"/>
          </w:tcPr>
          <w:p w14:paraId="5298C296" w14:textId="02E2CFFF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บันทึกเป็น</w:t>
            </w:r>
            <w:r w:rsidR="00236866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(รายจ่าย)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/ </w:t>
            </w: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314" w:type="dxa"/>
            <w:gridSpan w:val="4"/>
            <w:vAlign w:val="bottom"/>
          </w:tcPr>
          <w:p w14:paraId="496DE8EE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</w:tr>
      <w:tr w:rsidR="002A573F" w:rsidRPr="00713B66" w14:paraId="2A2FAEC4" w14:textId="77777777" w:rsidTr="004C4C9D">
        <w:trPr>
          <w:trHeight w:val="141"/>
          <w:tblHeader/>
        </w:trPr>
        <w:tc>
          <w:tcPr>
            <w:tcW w:w="3780" w:type="dxa"/>
            <w:vAlign w:val="bottom"/>
          </w:tcPr>
          <w:p w14:paraId="147025CD" w14:textId="77777777" w:rsidR="002A573F" w:rsidRPr="00713B66" w:rsidRDefault="002A573F" w:rsidP="00B85971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HAnsi" w:hAnsiTheme="majorHAnsi" w:cstheme="majorHAnsi"/>
                <w:b/>
                <w:bCs/>
                <w:color w:val="0000FF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527" w:type="dxa"/>
          </w:tcPr>
          <w:p w14:paraId="341F2D7C" w14:textId="7DC47848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9" w:type="dxa"/>
            <w:vAlign w:val="bottom"/>
          </w:tcPr>
          <w:p w14:paraId="2B20B561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20DB2115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1 </w:t>
            </w: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 </w:t>
            </w: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" w:type="dxa"/>
            <w:vAlign w:val="bottom"/>
          </w:tcPr>
          <w:p w14:paraId="1190EA1D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vAlign w:val="bottom"/>
          </w:tcPr>
          <w:p w14:paraId="7F7218F2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573407E1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bottom"/>
          </w:tcPr>
          <w:p w14:paraId="021F2845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00589744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1AFC805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F99611F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 xml:space="preserve">31 </w:t>
            </w: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A573F" w:rsidRPr="00713B66" w14:paraId="2A65AD3F" w14:textId="77777777" w:rsidTr="004C4C9D">
        <w:trPr>
          <w:trHeight w:val="141"/>
          <w:tblHeader/>
        </w:trPr>
        <w:tc>
          <w:tcPr>
            <w:tcW w:w="3780" w:type="dxa"/>
          </w:tcPr>
          <w:p w14:paraId="02505A24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" w:type="dxa"/>
          </w:tcPr>
          <w:p w14:paraId="5F9ECEC0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58" w:type="dxa"/>
            <w:gridSpan w:val="11"/>
          </w:tcPr>
          <w:p w14:paraId="6A6E740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13B66"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573F" w:rsidRPr="00713B66" w14:paraId="4A1A7F0B" w14:textId="77777777" w:rsidTr="004C4C9D">
        <w:trPr>
          <w:trHeight w:val="141"/>
          <w:tblHeader/>
        </w:trPr>
        <w:tc>
          <w:tcPr>
            <w:tcW w:w="3780" w:type="dxa"/>
          </w:tcPr>
          <w:p w14:paraId="19B42407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27" w:type="dxa"/>
          </w:tcPr>
          <w:p w14:paraId="2ED6E7BA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58" w:type="dxa"/>
            <w:gridSpan w:val="11"/>
          </w:tcPr>
          <w:p w14:paraId="0584937B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A573F" w:rsidRPr="00713B66" w14:paraId="1B1AE1AC" w14:textId="77777777" w:rsidTr="004C4C9D">
        <w:trPr>
          <w:trHeight w:val="141"/>
        </w:trPr>
        <w:tc>
          <w:tcPr>
            <w:tcW w:w="3780" w:type="dxa"/>
          </w:tcPr>
          <w:p w14:paraId="7588AD06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1762ABD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3F66A62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6001F519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</w:tcPr>
          <w:p w14:paraId="46249760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04D008CF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</w:tcPr>
          <w:p w14:paraId="3BEE92E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4A85F651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</w:tcPr>
          <w:p w14:paraId="104751D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A11E3D" w:rsidRPr="00713B66" w14:paraId="35553A7B" w14:textId="77777777" w:rsidTr="004C4C9D">
        <w:trPr>
          <w:trHeight w:val="341"/>
        </w:trPr>
        <w:tc>
          <w:tcPr>
            <w:tcW w:w="3780" w:type="dxa"/>
          </w:tcPr>
          <w:p w14:paraId="29E4B7C5" w14:textId="77777777" w:rsidR="00A11E3D" w:rsidRPr="00713B66" w:rsidRDefault="00A11E3D" w:rsidP="00A1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466AD8AF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0C077C6E" w14:textId="1EB10DDE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1,029 </w:t>
            </w:r>
          </w:p>
        </w:tc>
        <w:tc>
          <w:tcPr>
            <w:tcW w:w="280" w:type="dxa"/>
            <w:vAlign w:val="bottom"/>
          </w:tcPr>
          <w:p w14:paraId="163D4D0C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</w:tcPr>
          <w:p w14:paraId="48C18AF8" w14:textId="74554570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65 </w:t>
            </w:r>
          </w:p>
        </w:tc>
        <w:tc>
          <w:tcPr>
            <w:tcW w:w="280" w:type="dxa"/>
            <w:vAlign w:val="bottom"/>
          </w:tcPr>
          <w:p w14:paraId="43FD1C1E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602C8470" w14:textId="27648714" w:rsidR="00A11E3D" w:rsidRPr="00713B66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6E198DA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</w:tcPr>
          <w:p w14:paraId="37B1A6B5" w14:textId="500BDA95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1,094 </w:t>
            </w:r>
          </w:p>
        </w:tc>
      </w:tr>
      <w:tr w:rsidR="00A11E3D" w:rsidRPr="00713B66" w14:paraId="1459EF7A" w14:textId="77777777" w:rsidTr="004C4C9D">
        <w:trPr>
          <w:trHeight w:val="341"/>
        </w:trPr>
        <w:tc>
          <w:tcPr>
            <w:tcW w:w="3780" w:type="dxa"/>
          </w:tcPr>
          <w:p w14:paraId="21B15A86" w14:textId="77777777" w:rsidR="00A11E3D" w:rsidRPr="00256E2F" w:rsidRDefault="00A11E3D" w:rsidP="00A1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ประมาณการจากการรับประกัน</w:t>
            </w:r>
          </w:p>
        </w:tc>
        <w:tc>
          <w:tcPr>
            <w:tcW w:w="527" w:type="dxa"/>
          </w:tcPr>
          <w:p w14:paraId="2BEA985A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61E38E15" w14:textId="096DCD3A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67 </w:t>
            </w:r>
          </w:p>
        </w:tc>
        <w:tc>
          <w:tcPr>
            <w:tcW w:w="280" w:type="dxa"/>
            <w:vAlign w:val="bottom"/>
          </w:tcPr>
          <w:p w14:paraId="71CEB037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</w:tcPr>
          <w:p w14:paraId="214B2019" w14:textId="0655C224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369 </w:t>
            </w:r>
          </w:p>
        </w:tc>
        <w:tc>
          <w:tcPr>
            <w:tcW w:w="280" w:type="dxa"/>
            <w:vAlign w:val="bottom"/>
          </w:tcPr>
          <w:p w14:paraId="5A1B2B22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5F529F33" w14:textId="569EC994" w:rsidR="00A11E3D" w:rsidRPr="00713B66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7FB25E49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</w:tcPr>
          <w:p w14:paraId="78D812E6" w14:textId="71CD57CC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436 </w:t>
            </w:r>
          </w:p>
        </w:tc>
      </w:tr>
      <w:tr w:rsidR="00A11E3D" w:rsidRPr="00713B66" w14:paraId="2BF4F7C1" w14:textId="77777777" w:rsidTr="004C4C9D">
        <w:trPr>
          <w:trHeight w:val="141"/>
        </w:trPr>
        <w:tc>
          <w:tcPr>
            <w:tcW w:w="3780" w:type="dxa"/>
          </w:tcPr>
          <w:p w14:paraId="5944E0C7" w14:textId="77777777" w:rsidR="00A11E3D" w:rsidRPr="00713B66" w:rsidRDefault="00A11E3D" w:rsidP="00A1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highlight w:val="cyan"/>
                <w:cs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>
              <w:rPr>
                <w:rFonts w:asciiTheme="majorHAnsi" w:hAnsiTheme="majorHAnsi"/>
                <w:sz w:val="30"/>
                <w:szCs w:val="30"/>
                <w:cs/>
              </w:rPr>
              <w:br/>
            </w: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527" w:type="dxa"/>
          </w:tcPr>
          <w:p w14:paraId="42701ABE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9" w:type="dxa"/>
          </w:tcPr>
          <w:p w14:paraId="48530872" w14:textId="77777777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1BECCCE" w14:textId="44E2B553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1,767 </w:t>
            </w:r>
          </w:p>
        </w:tc>
        <w:tc>
          <w:tcPr>
            <w:tcW w:w="280" w:type="dxa"/>
            <w:vAlign w:val="bottom"/>
          </w:tcPr>
          <w:p w14:paraId="6FC3D63F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</w:tcPr>
          <w:p w14:paraId="62EFDFAB" w14:textId="77777777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6FF1FCE" w14:textId="279A3BAB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  <w:tc>
          <w:tcPr>
            <w:tcW w:w="280" w:type="dxa"/>
            <w:vAlign w:val="bottom"/>
          </w:tcPr>
          <w:p w14:paraId="4473F17C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F03FF1C" w14:textId="24A81F44" w:rsidR="00A11E3D" w:rsidRPr="00713B66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75E9F93" w14:textId="77777777" w:rsidR="00A11E3D" w:rsidRPr="00713B66" w:rsidRDefault="00A11E3D" w:rsidP="00A11E3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</w:tcPr>
          <w:p w14:paraId="4C2214D1" w14:textId="77777777" w:rsidR="00730FD4" w:rsidRDefault="00A11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41CB268" w14:textId="747BCADA" w:rsidR="00A11E3D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 xml:space="preserve">955 </w:t>
            </w:r>
          </w:p>
        </w:tc>
      </w:tr>
      <w:tr w:rsidR="002A573F" w:rsidRPr="00713B66" w14:paraId="0384F839" w14:textId="77777777" w:rsidTr="004C4C9D">
        <w:trPr>
          <w:trHeight w:val="338"/>
        </w:trPr>
        <w:tc>
          <w:tcPr>
            <w:tcW w:w="3780" w:type="dxa"/>
          </w:tcPr>
          <w:p w14:paraId="122C6577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4C3D40D3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64ECBA23" w14:textId="50F9B244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2,863</w:t>
            </w:r>
          </w:p>
        </w:tc>
        <w:tc>
          <w:tcPr>
            <w:tcW w:w="280" w:type="dxa"/>
            <w:vAlign w:val="bottom"/>
          </w:tcPr>
          <w:p w14:paraId="68ADC899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58765" w14:textId="0C2F775C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(378)</w:t>
            </w:r>
          </w:p>
        </w:tc>
        <w:tc>
          <w:tcPr>
            <w:tcW w:w="280" w:type="dxa"/>
            <w:vAlign w:val="bottom"/>
          </w:tcPr>
          <w:p w14:paraId="7F582A85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421D4" w14:textId="60C427C7" w:rsidR="002A573F" w:rsidRPr="00854F95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F025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072C969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</w:tcBorders>
            <w:vAlign w:val="bottom"/>
          </w:tcPr>
          <w:p w14:paraId="0EA5A3AE" w14:textId="6A63ABA1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</w:t>
            </w:r>
          </w:p>
        </w:tc>
      </w:tr>
      <w:tr w:rsidR="00992A0B" w:rsidRPr="00992A0B" w14:paraId="1D7A2EF5" w14:textId="77777777" w:rsidTr="00730FD4">
        <w:trPr>
          <w:trHeight w:val="190"/>
        </w:trPr>
        <w:tc>
          <w:tcPr>
            <w:tcW w:w="3780" w:type="dxa"/>
          </w:tcPr>
          <w:p w14:paraId="04E8DF9D" w14:textId="77777777" w:rsidR="00992A0B" w:rsidRPr="004C4C9D" w:rsidRDefault="00992A0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527" w:type="dxa"/>
          </w:tcPr>
          <w:p w14:paraId="74D7454D" w14:textId="77777777" w:rsidR="00992A0B" w:rsidRPr="004C4C9D" w:rsidRDefault="00992A0B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018A8ED1" w14:textId="77777777" w:rsidR="00992A0B" w:rsidRPr="004C4C9D" w:rsidRDefault="0099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</w:tcPr>
          <w:p w14:paraId="3B959482" w14:textId="77777777" w:rsidR="00992A0B" w:rsidRPr="004C4C9D" w:rsidRDefault="00992A0B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top w:val="double" w:sz="4" w:space="0" w:color="auto"/>
            </w:tcBorders>
          </w:tcPr>
          <w:p w14:paraId="746F1BFC" w14:textId="77777777" w:rsidR="00992A0B" w:rsidRPr="004C4C9D" w:rsidRDefault="0099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0" w:type="dxa"/>
          </w:tcPr>
          <w:p w14:paraId="65919944" w14:textId="77777777" w:rsidR="00992A0B" w:rsidRPr="004C4C9D" w:rsidRDefault="00992A0B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top w:val="double" w:sz="4" w:space="0" w:color="auto"/>
            </w:tcBorders>
          </w:tcPr>
          <w:p w14:paraId="1DB1B653" w14:textId="77777777" w:rsidR="00992A0B" w:rsidRPr="004C4C9D" w:rsidRDefault="0099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2" w:type="dxa"/>
          </w:tcPr>
          <w:p w14:paraId="45AC41DA" w14:textId="77777777" w:rsidR="00992A0B" w:rsidRPr="004C4C9D" w:rsidRDefault="00992A0B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62" w:type="dxa"/>
            <w:gridSpan w:val="3"/>
            <w:tcBorders>
              <w:top w:val="double" w:sz="4" w:space="0" w:color="auto"/>
            </w:tcBorders>
          </w:tcPr>
          <w:p w14:paraId="7C672EC5" w14:textId="77777777" w:rsidR="00992A0B" w:rsidRPr="004C4C9D" w:rsidRDefault="0099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A573F" w:rsidRPr="00713B66" w14:paraId="6CB0B161" w14:textId="77777777" w:rsidTr="004C4C9D">
        <w:trPr>
          <w:trHeight w:val="338"/>
        </w:trPr>
        <w:tc>
          <w:tcPr>
            <w:tcW w:w="3780" w:type="dxa"/>
          </w:tcPr>
          <w:p w14:paraId="19DE1DA1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7923765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6080B58F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44C21ED1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</w:tcPr>
          <w:p w14:paraId="66251908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383E3155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</w:tcPr>
          <w:p w14:paraId="44F75329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3E1818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gridSpan w:val="3"/>
          </w:tcPr>
          <w:p w14:paraId="6C2F4681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73F" w:rsidRPr="00713B66" w14:paraId="4F9364D6" w14:textId="77777777" w:rsidTr="004C4C9D">
        <w:trPr>
          <w:trHeight w:val="338"/>
        </w:trPr>
        <w:tc>
          <w:tcPr>
            <w:tcW w:w="3780" w:type="dxa"/>
          </w:tcPr>
          <w:p w14:paraId="5191D371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626983F8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04F8ACD8" w14:textId="19DDA4F1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(695)</w:t>
            </w:r>
          </w:p>
        </w:tc>
        <w:tc>
          <w:tcPr>
            <w:tcW w:w="280" w:type="dxa"/>
            <w:vAlign w:val="bottom"/>
          </w:tcPr>
          <w:p w14:paraId="530B9596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E768164" w14:textId="71BBFF66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80" w:type="dxa"/>
            <w:vAlign w:val="bottom"/>
          </w:tcPr>
          <w:p w14:paraId="234EDABB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32A0616" w14:textId="26AA8BF7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E383EC7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ECD2864" w14:textId="6E8D52D8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</w:tr>
      <w:tr w:rsidR="002A573F" w:rsidRPr="00713B66" w14:paraId="29D9AD06" w14:textId="77777777" w:rsidTr="004C4C9D">
        <w:trPr>
          <w:trHeight w:val="421"/>
        </w:trPr>
        <w:tc>
          <w:tcPr>
            <w:tcW w:w="3780" w:type="dxa"/>
          </w:tcPr>
          <w:p w14:paraId="64903DC8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0C9F0BE8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88C7C" w14:textId="4132918A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(695)</w:t>
            </w:r>
          </w:p>
        </w:tc>
        <w:tc>
          <w:tcPr>
            <w:tcW w:w="280" w:type="dxa"/>
            <w:vAlign w:val="bottom"/>
          </w:tcPr>
          <w:p w14:paraId="13525CA6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8F97C" w14:textId="79E85C34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280" w:type="dxa"/>
            <w:vAlign w:val="bottom"/>
          </w:tcPr>
          <w:p w14:paraId="2847F831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94A16" w14:textId="6226416E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B6C297A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FEDFC" w14:textId="15D80342" w:rsidR="002A573F" w:rsidRPr="004C4C9D" w:rsidRDefault="00A11E3D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(496)</w:t>
            </w:r>
          </w:p>
        </w:tc>
      </w:tr>
      <w:tr w:rsidR="002A573F" w:rsidRPr="00992A0B" w14:paraId="2165740C" w14:textId="77777777" w:rsidTr="004C4C9D">
        <w:trPr>
          <w:trHeight w:val="186"/>
        </w:trPr>
        <w:tc>
          <w:tcPr>
            <w:tcW w:w="3780" w:type="dxa"/>
          </w:tcPr>
          <w:p w14:paraId="1ECF75CE" w14:textId="77777777" w:rsidR="002A573F" w:rsidRPr="004C4C9D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7" w:type="dxa"/>
          </w:tcPr>
          <w:p w14:paraId="17E72346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1940FA31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" w:type="dxa"/>
            <w:vAlign w:val="bottom"/>
          </w:tcPr>
          <w:p w14:paraId="6CCAE165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top w:val="double" w:sz="4" w:space="0" w:color="auto"/>
            </w:tcBorders>
            <w:vAlign w:val="bottom"/>
          </w:tcPr>
          <w:p w14:paraId="3E35D75A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" w:type="dxa"/>
            <w:vAlign w:val="bottom"/>
          </w:tcPr>
          <w:p w14:paraId="329374AF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top w:val="double" w:sz="4" w:space="0" w:color="auto"/>
            </w:tcBorders>
            <w:vAlign w:val="bottom"/>
          </w:tcPr>
          <w:p w14:paraId="5DF02102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2" w:type="dxa"/>
            <w:vAlign w:val="bottom"/>
          </w:tcPr>
          <w:p w14:paraId="602F35D9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62" w:type="dxa"/>
            <w:gridSpan w:val="3"/>
            <w:tcBorders>
              <w:top w:val="double" w:sz="4" w:space="0" w:color="auto"/>
            </w:tcBorders>
            <w:vAlign w:val="bottom"/>
          </w:tcPr>
          <w:p w14:paraId="0E31A3CC" w14:textId="77777777" w:rsidR="002A573F" w:rsidRPr="004C4C9D" w:rsidRDefault="002A573F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2A573F" w:rsidRPr="00713B66" w14:paraId="22B823A9" w14:textId="77777777" w:rsidTr="004C4C9D">
        <w:trPr>
          <w:trHeight w:val="421"/>
        </w:trPr>
        <w:tc>
          <w:tcPr>
            <w:tcW w:w="3780" w:type="dxa"/>
          </w:tcPr>
          <w:p w14:paraId="4C21A6E8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420CF51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0624236B" w14:textId="75E57815" w:rsidR="002A573F" w:rsidRPr="004C4C9D" w:rsidRDefault="00131AF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2,168</w:t>
            </w:r>
          </w:p>
        </w:tc>
        <w:tc>
          <w:tcPr>
            <w:tcW w:w="280" w:type="dxa"/>
            <w:vAlign w:val="bottom"/>
          </w:tcPr>
          <w:p w14:paraId="336F7718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bottom w:val="double" w:sz="4" w:space="0" w:color="auto"/>
            </w:tcBorders>
            <w:vAlign w:val="bottom"/>
          </w:tcPr>
          <w:p w14:paraId="5638A889" w14:textId="67F61208" w:rsidR="002A573F" w:rsidRPr="004C4C9D" w:rsidRDefault="00131AF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(179)</w:t>
            </w:r>
          </w:p>
        </w:tc>
        <w:tc>
          <w:tcPr>
            <w:tcW w:w="280" w:type="dxa"/>
            <w:vAlign w:val="bottom"/>
          </w:tcPr>
          <w:p w14:paraId="56A68149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bottom w:val="double" w:sz="4" w:space="0" w:color="auto"/>
            </w:tcBorders>
            <w:vAlign w:val="bottom"/>
          </w:tcPr>
          <w:p w14:paraId="4CBAAE7A" w14:textId="661EA61B" w:rsidR="002A573F" w:rsidRPr="00854F95" w:rsidRDefault="00131AF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F0250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0C459CF" w14:textId="77777777" w:rsidR="002A573F" w:rsidRPr="00131AF3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gridSpan w:val="3"/>
            <w:tcBorders>
              <w:bottom w:val="double" w:sz="4" w:space="0" w:color="auto"/>
            </w:tcBorders>
            <w:vAlign w:val="bottom"/>
          </w:tcPr>
          <w:p w14:paraId="77B62BB8" w14:textId="7C071565" w:rsidR="002A573F" w:rsidRPr="004C4C9D" w:rsidRDefault="00131AF3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</w:t>
            </w:r>
          </w:p>
        </w:tc>
      </w:tr>
      <w:tr w:rsidR="002A573F" w:rsidRPr="00992A0B" w14:paraId="753F0135" w14:textId="77777777" w:rsidTr="004C4C9D">
        <w:trPr>
          <w:trHeight w:val="244"/>
        </w:trPr>
        <w:tc>
          <w:tcPr>
            <w:tcW w:w="3780" w:type="dxa"/>
          </w:tcPr>
          <w:p w14:paraId="0D3CE0F1" w14:textId="77777777" w:rsidR="002A573F" w:rsidRPr="004C4C9D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7" w:type="dxa"/>
          </w:tcPr>
          <w:p w14:paraId="738E2928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9" w:type="dxa"/>
            <w:vAlign w:val="bottom"/>
          </w:tcPr>
          <w:p w14:paraId="2FCDD8CC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0702C7EE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0BCA352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2FD23A8F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2F1D5B83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144C8915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733B1F6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cs/>
                <w:lang w:bidi="th-TH"/>
              </w:rPr>
            </w:pPr>
          </w:p>
        </w:tc>
      </w:tr>
      <w:tr w:rsidR="002A573F" w:rsidRPr="00713B66" w14:paraId="20033DFE" w14:textId="77777777" w:rsidTr="004C4C9D">
        <w:trPr>
          <w:trHeight w:val="141"/>
          <w:tblHeader/>
        </w:trPr>
        <w:tc>
          <w:tcPr>
            <w:tcW w:w="3780" w:type="dxa"/>
          </w:tcPr>
          <w:p w14:paraId="0D1E3C1A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27" w:type="dxa"/>
          </w:tcPr>
          <w:p w14:paraId="5BF4700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058" w:type="dxa"/>
            <w:gridSpan w:val="11"/>
          </w:tcPr>
          <w:p w14:paraId="4B79F04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A573F" w:rsidRPr="00713B66" w14:paraId="3C9C4D13" w14:textId="77777777" w:rsidTr="004C4C9D">
        <w:trPr>
          <w:trHeight w:val="141"/>
        </w:trPr>
        <w:tc>
          <w:tcPr>
            <w:tcW w:w="3780" w:type="dxa"/>
          </w:tcPr>
          <w:p w14:paraId="376DF238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dxa"/>
          </w:tcPr>
          <w:p w14:paraId="0FF229FC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</w:tcPr>
          <w:p w14:paraId="584161A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5F4BBA27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</w:tcPr>
          <w:p w14:paraId="77314162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0" w:type="dxa"/>
          </w:tcPr>
          <w:p w14:paraId="37A636E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</w:tcPr>
          <w:p w14:paraId="7E95F258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597F0869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</w:tcPr>
          <w:p w14:paraId="79729A7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</w:tr>
      <w:tr w:rsidR="002A573F" w:rsidRPr="00713B66" w14:paraId="6981F56F" w14:textId="77777777" w:rsidTr="004C4C9D">
        <w:trPr>
          <w:trHeight w:val="341"/>
        </w:trPr>
        <w:tc>
          <w:tcPr>
            <w:tcW w:w="3780" w:type="dxa"/>
          </w:tcPr>
          <w:p w14:paraId="5345B256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color w:val="0000FF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7" w:type="dxa"/>
          </w:tcPr>
          <w:p w14:paraId="33D75E51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vAlign w:val="bottom"/>
          </w:tcPr>
          <w:p w14:paraId="684A116E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80" w:type="dxa"/>
            <w:vAlign w:val="bottom"/>
          </w:tcPr>
          <w:p w14:paraId="7C8B9827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1258FF4A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80" w:type="dxa"/>
            <w:vAlign w:val="bottom"/>
          </w:tcPr>
          <w:p w14:paraId="7B467BBE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5A061B43" w14:textId="77777777" w:rsidR="002A573F" w:rsidRPr="00713B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750C14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0132512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1,029</w:t>
            </w:r>
          </w:p>
        </w:tc>
      </w:tr>
      <w:tr w:rsidR="002A573F" w:rsidRPr="00713B66" w14:paraId="40A29D14" w14:textId="77777777" w:rsidTr="004C4C9D">
        <w:trPr>
          <w:trHeight w:val="341"/>
        </w:trPr>
        <w:tc>
          <w:tcPr>
            <w:tcW w:w="3780" w:type="dxa"/>
          </w:tcPr>
          <w:p w14:paraId="39B1919F" w14:textId="77777777" w:rsidR="002A573F" w:rsidRPr="00256E2F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ประมาณการจากการรับประกัน</w:t>
            </w:r>
          </w:p>
        </w:tc>
        <w:tc>
          <w:tcPr>
            <w:tcW w:w="527" w:type="dxa"/>
          </w:tcPr>
          <w:p w14:paraId="6C2C429F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vAlign w:val="bottom"/>
          </w:tcPr>
          <w:p w14:paraId="7904C100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80" w:type="dxa"/>
            <w:vAlign w:val="bottom"/>
          </w:tcPr>
          <w:p w14:paraId="466D04E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5F62CF8A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80" w:type="dxa"/>
            <w:vAlign w:val="bottom"/>
          </w:tcPr>
          <w:p w14:paraId="6CC0B9FF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38AC55D0" w14:textId="77777777" w:rsidR="002A573F" w:rsidRPr="00713B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664CEE0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46137B3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2A573F" w:rsidRPr="00713B66" w14:paraId="159FCE02" w14:textId="77777777" w:rsidTr="004C4C9D">
        <w:trPr>
          <w:trHeight w:val="141"/>
        </w:trPr>
        <w:tc>
          <w:tcPr>
            <w:tcW w:w="3780" w:type="dxa"/>
          </w:tcPr>
          <w:p w14:paraId="3970D3F2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  <w:highlight w:val="cyan"/>
                <w:cs/>
              </w:rPr>
            </w:pP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ประมาณการหนี้สินไม่หมุนเวียน</w:t>
            </w:r>
            <w:r>
              <w:rPr>
                <w:rFonts w:asciiTheme="majorHAnsi" w:hAnsiTheme="majorHAnsi"/>
                <w:sz w:val="30"/>
                <w:szCs w:val="30"/>
                <w:cs/>
              </w:rPr>
              <w:br/>
            </w:r>
            <w:r w:rsidRPr="00256E2F">
              <w:rPr>
                <w:rFonts w:asciiTheme="majorHAnsi" w:hAnsiTheme="majorHAns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527" w:type="dxa"/>
          </w:tcPr>
          <w:p w14:paraId="387FAFEC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9" w:type="dxa"/>
            <w:vAlign w:val="bottom"/>
          </w:tcPr>
          <w:p w14:paraId="158CD5BE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80" w:type="dxa"/>
            <w:vAlign w:val="bottom"/>
          </w:tcPr>
          <w:p w14:paraId="56F087CE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6496C300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80" w:type="dxa"/>
            <w:vAlign w:val="bottom"/>
          </w:tcPr>
          <w:p w14:paraId="06C3B6B0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D442FB1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252" w:type="dxa"/>
            <w:vAlign w:val="bottom"/>
          </w:tcPr>
          <w:p w14:paraId="5BE66427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09D179E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1,767</w:t>
            </w:r>
          </w:p>
        </w:tc>
      </w:tr>
      <w:tr w:rsidR="002A573F" w:rsidRPr="00713B66" w14:paraId="16071D33" w14:textId="77777777" w:rsidTr="004C4C9D">
        <w:trPr>
          <w:trHeight w:val="338"/>
        </w:trPr>
        <w:tc>
          <w:tcPr>
            <w:tcW w:w="3780" w:type="dxa"/>
          </w:tcPr>
          <w:p w14:paraId="2EAEF2C0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08A3894B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04D6B80C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1,491</w:t>
            </w:r>
          </w:p>
        </w:tc>
        <w:tc>
          <w:tcPr>
            <w:tcW w:w="280" w:type="dxa"/>
            <w:vAlign w:val="bottom"/>
          </w:tcPr>
          <w:p w14:paraId="3C5F67DF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0A2BD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</w:t>
            </w:r>
          </w:p>
        </w:tc>
        <w:tc>
          <w:tcPr>
            <w:tcW w:w="280" w:type="dxa"/>
            <w:vAlign w:val="bottom"/>
          </w:tcPr>
          <w:p w14:paraId="06100681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62E2C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52" w:type="dxa"/>
            <w:vAlign w:val="bottom"/>
          </w:tcPr>
          <w:p w14:paraId="46B62760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</w:tcBorders>
            <w:vAlign w:val="bottom"/>
          </w:tcPr>
          <w:p w14:paraId="55115C19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2,863</w:t>
            </w:r>
          </w:p>
        </w:tc>
      </w:tr>
      <w:tr w:rsidR="002A573F" w:rsidRPr="00992A0B" w14:paraId="4C4CF99F" w14:textId="77777777" w:rsidTr="004C4C9D">
        <w:trPr>
          <w:trHeight w:val="190"/>
        </w:trPr>
        <w:tc>
          <w:tcPr>
            <w:tcW w:w="3780" w:type="dxa"/>
          </w:tcPr>
          <w:p w14:paraId="29F7F982" w14:textId="77777777" w:rsidR="002A573F" w:rsidRPr="004C4C9D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20"/>
                <w:szCs w:val="20"/>
                <w:highlight w:val="cyan"/>
                <w:cs/>
              </w:rPr>
            </w:pPr>
          </w:p>
        </w:tc>
        <w:tc>
          <w:tcPr>
            <w:tcW w:w="527" w:type="dxa"/>
          </w:tcPr>
          <w:p w14:paraId="292BAABF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</w:tcPr>
          <w:p w14:paraId="0B4235E9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280" w:type="dxa"/>
          </w:tcPr>
          <w:p w14:paraId="061ADAEE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top w:val="double" w:sz="4" w:space="0" w:color="auto"/>
            </w:tcBorders>
          </w:tcPr>
          <w:p w14:paraId="4F4D812D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280" w:type="dxa"/>
          </w:tcPr>
          <w:p w14:paraId="6B617556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top w:val="double" w:sz="4" w:space="0" w:color="auto"/>
            </w:tcBorders>
          </w:tcPr>
          <w:p w14:paraId="14DF43DB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252" w:type="dxa"/>
          </w:tcPr>
          <w:p w14:paraId="543AD357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62" w:type="dxa"/>
            <w:gridSpan w:val="3"/>
            <w:tcBorders>
              <w:top w:val="double" w:sz="4" w:space="0" w:color="auto"/>
            </w:tcBorders>
          </w:tcPr>
          <w:p w14:paraId="6FCAA5F1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</w:tr>
      <w:tr w:rsidR="002A573F" w:rsidRPr="00713B66" w14:paraId="047C9A82" w14:textId="77777777" w:rsidTr="004C4C9D">
        <w:trPr>
          <w:trHeight w:val="338"/>
        </w:trPr>
        <w:tc>
          <w:tcPr>
            <w:tcW w:w="3780" w:type="dxa"/>
          </w:tcPr>
          <w:p w14:paraId="40113855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27" w:type="dxa"/>
          </w:tcPr>
          <w:p w14:paraId="6FAADA1C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087E5E15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80" w:type="dxa"/>
          </w:tcPr>
          <w:p w14:paraId="72EC137B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</w:tcPr>
          <w:p w14:paraId="65B45D4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80" w:type="dxa"/>
          </w:tcPr>
          <w:p w14:paraId="536C4A7B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</w:tcPr>
          <w:p w14:paraId="7C724605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2" w:type="dxa"/>
          </w:tcPr>
          <w:p w14:paraId="46F518E4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gridSpan w:val="3"/>
          </w:tcPr>
          <w:p w14:paraId="43C8AC08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2A573F" w:rsidRPr="00713B66" w14:paraId="63551EED" w14:textId="77777777" w:rsidTr="004C4C9D">
        <w:trPr>
          <w:trHeight w:val="338"/>
        </w:trPr>
        <w:tc>
          <w:tcPr>
            <w:tcW w:w="3780" w:type="dxa"/>
          </w:tcPr>
          <w:p w14:paraId="3B401A69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27" w:type="dxa"/>
          </w:tcPr>
          <w:p w14:paraId="2541F5EE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6E845F62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(237)</w:t>
            </w:r>
          </w:p>
        </w:tc>
        <w:tc>
          <w:tcPr>
            <w:tcW w:w="280" w:type="dxa"/>
            <w:vAlign w:val="bottom"/>
          </w:tcPr>
          <w:p w14:paraId="674C2E15" w14:textId="77777777" w:rsidR="002A573F" w:rsidRPr="0096560A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  <w:vAlign w:val="bottom"/>
          </w:tcPr>
          <w:p w14:paraId="7090C2A7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(458)</w:t>
            </w:r>
          </w:p>
        </w:tc>
        <w:tc>
          <w:tcPr>
            <w:tcW w:w="280" w:type="dxa"/>
            <w:vAlign w:val="bottom"/>
          </w:tcPr>
          <w:p w14:paraId="7C887780" w14:textId="77777777" w:rsidR="002A573F" w:rsidRPr="0096560A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1A5D6D00" w14:textId="77777777" w:rsidR="002A573F" w:rsidRPr="0096560A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30"/>
                <w:szCs w:val="30"/>
              </w:rPr>
            </w:pPr>
            <w:r w:rsidRPr="0096560A"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D2B6A73" w14:textId="77777777" w:rsidR="002A573F" w:rsidRPr="0096560A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59F8243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sz w:val="30"/>
                <w:szCs w:val="30"/>
              </w:rPr>
              <w:t>(695)</w:t>
            </w:r>
          </w:p>
        </w:tc>
      </w:tr>
      <w:tr w:rsidR="002A573F" w:rsidRPr="00713B66" w14:paraId="03EA12AD" w14:textId="77777777" w:rsidTr="004C4C9D">
        <w:trPr>
          <w:trHeight w:val="421"/>
        </w:trPr>
        <w:tc>
          <w:tcPr>
            <w:tcW w:w="3780" w:type="dxa"/>
          </w:tcPr>
          <w:p w14:paraId="53905B17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dxa"/>
          </w:tcPr>
          <w:p w14:paraId="640357E5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FE486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(237)</w:t>
            </w:r>
          </w:p>
        </w:tc>
        <w:tc>
          <w:tcPr>
            <w:tcW w:w="280" w:type="dxa"/>
            <w:vAlign w:val="bottom"/>
          </w:tcPr>
          <w:p w14:paraId="66FEDDF1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54ABB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(458)</w:t>
            </w:r>
          </w:p>
        </w:tc>
        <w:tc>
          <w:tcPr>
            <w:tcW w:w="280" w:type="dxa"/>
            <w:vAlign w:val="bottom"/>
          </w:tcPr>
          <w:p w14:paraId="2C60BC28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F044E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36866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3EF4D989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A3542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(695)</w:t>
            </w:r>
          </w:p>
        </w:tc>
      </w:tr>
      <w:tr w:rsidR="002A573F" w:rsidRPr="00992A0B" w14:paraId="5BBC5443" w14:textId="77777777" w:rsidTr="004C4C9D">
        <w:trPr>
          <w:trHeight w:val="198"/>
        </w:trPr>
        <w:tc>
          <w:tcPr>
            <w:tcW w:w="3780" w:type="dxa"/>
          </w:tcPr>
          <w:p w14:paraId="45DB2754" w14:textId="77777777" w:rsidR="002A573F" w:rsidRPr="004C4C9D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HAnsi" w:hAnsiTheme="majorHAnsi" w:cstheme="majorHAns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7" w:type="dxa"/>
          </w:tcPr>
          <w:p w14:paraId="03808900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double" w:sz="4" w:space="0" w:color="auto"/>
            </w:tcBorders>
            <w:vAlign w:val="bottom"/>
          </w:tcPr>
          <w:p w14:paraId="7514836A" w14:textId="77777777" w:rsidR="002A573F" w:rsidRPr="004C4C9D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" w:type="dxa"/>
            <w:vAlign w:val="bottom"/>
          </w:tcPr>
          <w:p w14:paraId="2F025F1D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top w:val="double" w:sz="4" w:space="0" w:color="auto"/>
            </w:tcBorders>
            <w:vAlign w:val="bottom"/>
          </w:tcPr>
          <w:p w14:paraId="09079AB4" w14:textId="77777777" w:rsidR="002A573F" w:rsidRPr="004C4C9D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0" w:type="dxa"/>
            <w:vAlign w:val="bottom"/>
          </w:tcPr>
          <w:p w14:paraId="03C6A397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top w:val="double" w:sz="4" w:space="0" w:color="auto"/>
            </w:tcBorders>
            <w:vAlign w:val="bottom"/>
          </w:tcPr>
          <w:p w14:paraId="767E942B" w14:textId="77777777" w:rsidR="002A573F" w:rsidRPr="004C4C9D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sz w:val="20"/>
                <w:szCs w:val="20"/>
                <w:cs/>
              </w:rPr>
            </w:pPr>
          </w:p>
        </w:tc>
        <w:tc>
          <w:tcPr>
            <w:tcW w:w="252" w:type="dxa"/>
            <w:vAlign w:val="bottom"/>
          </w:tcPr>
          <w:p w14:paraId="71073E4A" w14:textId="77777777" w:rsidR="002A573F" w:rsidRPr="004C4C9D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HAnsi" w:hAnsiTheme="majorHAnsi" w:cstheme="majorHAnsi"/>
                <w:b/>
                <w:bCs/>
                <w:sz w:val="20"/>
              </w:rPr>
            </w:pPr>
          </w:p>
        </w:tc>
        <w:tc>
          <w:tcPr>
            <w:tcW w:w="1062" w:type="dxa"/>
            <w:gridSpan w:val="3"/>
            <w:tcBorders>
              <w:top w:val="double" w:sz="4" w:space="0" w:color="auto"/>
            </w:tcBorders>
            <w:vAlign w:val="bottom"/>
          </w:tcPr>
          <w:p w14:paraId="3DED82B6" w14:textId="77777777" w:rsidR="002A573F" w:rsidRPr="004C4C9D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30FD4" w:rsidRPr="00713B66" w14:paraId="7E80362B" w14:textId="77777777" w:rsidTr="004C4C9D">
        <w:trPr>
          <w:trHeight w:val="408"/>
        </w:trPr>
        <w:tc>
          <w:tcPr>
            <w:tcW w:w="3780" w:type="dxa"/>
          </w:tcPr>
          <w:p w14:paraId="62F96781" w14:textId="77777777" w:rsidR="002A573F" w:rsidRPr="00713B66" w:rsidRDefault="002A573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713B6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dxa"/>
          </w:tcPr>
          <w:p w14:paraId="15049F8D" w14:textId="77777777" w:rsidR="002A573F" w:rsidRPr="00713B66" w:rsidRDefault="002A573F" w:rsidP="00B85971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  <w:vAlign w:val="bottom"/>
          </w:tcPr>
          <w:p w14:paraId="6D6995F9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1,254</w:t>
            </w:r>
          </w:p>
        </w:tc>
        <w:tc>
          <w:tcPr>
            <w:tcW w:w="280" w:type="dxa"/>
            <w:vAlign w:val="bottom"/>
          </w:tcPr>
          <w:p w14:paraId="06AB62AD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29" w:type="dxa"/>
            <w:gridSpan w:val="2"/>
            <w:tcBorders>
              <w:bottom w:val="double" w:sz="4" w:space="0" w:color="auto"/>
            </w:tcBorders>
            <w:vAlign w:val="bottom"/>
          </w:tcPr>
          <w:p w14:paraId="77F54C01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80" w:type="dxa"/>
            <w:vAlign w:val="bottom"/>
          </w:tcPr>
          <w:p w14:paraId="1871B54E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26" w:type="dxa"/>
            <w:gridSpan w:val="2"/>
            <w:tcBorders>
              <w:bottom w:val="double" w:sz="4" w:space="0" w:color="auto"/>
            </w:tcBorders>
            <w:vAlign w:val="bottom"/>
          </w:tcPr>
          <w:p w14:paraId="5D453D63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52" w:type="dxa"/>
            <w:vAlign w:val="bottom"/>
          </w:tcPr>
          <w:p w14:paraId="4450E6D1" w14:textId="77777777" w:rsidR="002A573F" w:rsidRPr="00236866" w:rsidRDefault="002A573F" w:rsidP="00B8597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HAnsi" w:hAnsiTheme="majorHAnsi" w:cstheme="majorHAns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gridSpan w:val="3"/>
            <w:tcBorders>
              <w:bottom w:val="double" w:sz="4" w:space="0" w:color="auto"/>
            </w:tcBorders>
            <w:vAlign w:val="bottom"/>
          </w:tcPr>
          <w:p w14:paraId="6EB3B052" w14:textId="77777777" w:rsidR="002A573F" w:rsidRPr="00236866" w:rsidRDefault="002A573F" w:rsidP="00236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2,168</w:t>
            </w:r>
          </w:p>
        </w:tc>
      </w:tr>
      <w:tr w:rsidR="00256E2F" w:rsidRPr="008D7307" w14:paraId="235457AB" w14:textId="77777777" w:rsidTr="004C4C9D">
        <w:trPr>
          <w:gridAfter w:val="1"/>
          <w:wAfter w:w="8" w:type="dxa"/>
          <w:trHeight w:val="429"/>
          <w:tblHeader/>
        </w:trPr>
        <w:tc>
          <w:tcPr>
            <w:tcW w:w="4304" w:type="dxa"/>
            <w:gridSpan w:val="2"/>
          </w:tcPr>
          <w:p w14:paraId="1B368FF5" w14:textId="7ED34A8C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8D73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39" w:type="dxa"/>
            <w:gridSpan w:val="4"/>
          </w:tcPr>
          <w:p w14:paraId="173D6F77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  <w:gridSpan w:val="2"/>
          </w:tcPr>
          <w:p w14:paraId="2AE9EA52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4"/>
          </w:tcPr>
          <w:p w14:paraId="6ACF0734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D730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E2F" w:rsidRPr="008D7307" w14:paraId="5BFF97D9" w14:textId="77777777" w:rsidTr="004C4C9D">
        <w:trPr>
          <w:gridAfter w:val="1"/>
          <w:wAfter w:w="8" w:type="dxa"/>
          <w:trHeight w:val="418"/>
          <w:tblHeader/>
        </w:trPr>
        <w:tc>
          <w:tcPr>
            <w:tcW w:w="4304" w:type="dxa"/>
            <w:gridSpan w:val="2"/>
          </w:tcPr>
          <w:p w14:paraId="75B405AC" w14:textId="218D6DB3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9" w:type="dxa"/>
            <w:vAlign w:val="center"/>
          </w:tcPr>
          <w:p w14:paraId="164A8D6D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3" w:type="dxa"/>
            <w:gridSpan w:val="2"/>
            <w:vAlign w:val="center"/>
          </w:tcPr>
          <w:p w14:paraId="45203E7A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0109AAC9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94" w:type="dxa"/>
            <w:gridSpan w:val="2"/>
          </w:tcPr>
          <w:p w14:paraId="6AE99A0A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  <w:vAlign w:val="center"/>
          </w:tcPr>
          <w:p w14:paraId="1EC7543E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4" w:type="dxa"/>
            <w:gridSpan w:val="2"/>
            <w:vAlign w:val="center"/>
          </w:tcPr>
          <w:p w14:paraId="5FF78F09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vAlign w:val="center"/>
          </w:tcPr>
          <w:p w14:paraId="3737352C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56E2F" w:rsidRPr="008D7307" w14:paraId="0A78C8CE" w14:textId="77777777" w:rsidTr="004C4C9D">
        <w:trPr>
          <w:gridAfter w:val="1"/>
          <w:wAfter w:w="8" w:type="dxa"/>
          <w:trHeight w:val="418"/>
          <w:tblHeader/>
        </w:trPr>
        <w:tc>
          <w:tcPr>
            <w:tcW w:w="4304" w:type="dxa"/>
            <w:gridSpan w:val="2"/>
          </w:tcPr>
          <w:p w14:paraId="777148E1" w14:textId="77777777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53" w:type="dxa"/>
            <w:gridSpan w:val="10"/>
          </w:tcPr>
          <w:p w14:paraId="5005D2E7" w14:textId="0FDB9AC0" w:rsidR="00256E2F" w:rsidRPr="008D7307" w:rsidRDefault="00256E2F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6560A" w:rsidRPr="008D730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8D730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3767" w:rsidRPr="008D7307" w14:paraId="7FAB352A" w14:textId="77777777" w:rsidTr="004C4C9D">
        <w:trPr>
          <w:gridAfter w:val="1"/>
          <w:wAfter w:w="8" w:type="dxa"/>
          <w:trHeight w:val="418"/>
        </w:trPr>
        <w:tc>
          <w:tcPr>
            <w:tcW w:w="4304" w:type="dxa"/>
            <w:gridSpan w:val="2"/>
          </w:tcPr>
          <w:p w14:paraId="56BC34FE" w14:textId="7547565E" w:rsidR="00863767" w:rsidRPr="008D7307" w:rsidRDefault="00850433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29" w:type="dxa"/>
          </w:tcPr>
          <w:p w14:paraId="0D49C9EB" w14:textId="42363904" w:rsidR="00863767" w:rsidRPr="0011209C" w:rsidRDefault="0086376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3" w:type="dxa"/>
            <w:gridSpan w:val="2"/>
          </w:tcPr>
          <w:p w14:paraId="62D40773" w14:textId="77777777" w:rsidR="00863767" w:rsidRPr="008D7307" w:rsidRDefault="00863767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7B2EA0C3" w14:textId="01709882" w:rsidR="00863767" w:rsidRPr="009B477D" w:rsidRDefault="008D730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1209C">
              <w:rPr>
                <w:rFonts w:asciiTheme="majorBidi" w:hAnsiTheme="majorBidi" w:cstheme="majorBidi"/>
                <w:sz w:val="30"/>
                <w:szCs w:val="30"/>
              </w:rPr>
              <w:t>4,496</w:t>
            </w:r>
          </w:p>
        </w:tc>
        <w:tc>
          <w:tcPr>
            <w:tcW w:w="294" w:type="dxa"/>
            <w:gridSpan w:val="2"/>
          </w:tcPr>
          <w:p w14:paraId="46DA5ED0" w14:textId="77777777" w:rsidR="00863767" w:rsidRPr="008D7307" w:rsidRDefault="00863767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427422B6" w14:textId="333C65A6" w:rsidR="00863767" w:rsidRPr="009B477D" w:rsidRDefault="0086376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120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4" w:type="dxa"/>
            <w:gridSpan w:val="2"/>
          </w:tcPr>
          <w:p w14:paraId="7C646F17" w14:textId="77777777" w:rsidR="00863767" w:rsidRPr="008D7307" w:rsidRDefault="00863767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3406B06E" w14:textId="0F18C056" w:rsidR="00863767" w:rsidRPr="0011209C" w:rsidRDefault="008D730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4,496</w:t>
            </w:r>
          </w:p>
        </w:tc>
      </w:tr>
      <w:tr w:rsidR="00863767" w:rsidRPr="008D7307" w14:paraId="33922D6A" w14:textId="77777777" w:rsidTr="004C4C9D">
        <w:trPr>
          <w:gridAfter w:val="1"/>
          <w:wAfter w:w="8" w:type="dxa"/>
          <w:trHeight w:val="418"/>
        </w:trPr>
        <w:tc>
          <w:tcPr>
            <w:tcW w:w="4304" w:type="dxa"/>
            <w:gridSpan w:val="2"/>
          </w:tcPr>
          <w:p w14:paraId="662377DA" w14:textId="77777777" w:rsidR="00863767" w:rsidRPr="008D7307" w:rsidRDefault="00863767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8D73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29" w:type="dxa"/>
          </w:tcPr>
          <w:p w14:paraId="79B9E01A" w14:textId="4CC949DC" w:rsidR="00863767" w:rsidRPr="0011209C" w:rsidRDefault="00730FD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1209C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93" w:type="dxa"/>
            <w:gridSpan w:val="2"/>
          </w:tcPr>
          <w:p w14:paraId="6AD73396" w14:textId="77777777" w:rsidR="00863767" w:rsidRPr="008D7307" w:rsidRDefault="00863767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5CE3024B" w14:textId="08BF6992" w:rsidR="00863767" w:rsidRPr="0011209C" w:rsidRDefault="0086376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sz w:val="30"/>
                <w:szCs w:val="30"/>
              </w:rPr>
              <w:t>7,607</w:t>
            </w:r>
          </w:p>
        </w:tc>
        <w:tc>
          <w:tcPr>
            <w:tcW w:w="294" w:type="dxa"/>
            <w:gridSpan w:val="2"/>
          </w:tcPr>
          <w:p w14:paraId="0BDBDA61" w14:textId="77777777" w:rsidR="00863767" w:rsidRPr="008D7307" w:rsidRDefault="00863767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9" w:type="dxa"/>
          </w:tcPr>
          <w:p w14:paraId="0C557AA2" w14:textId="3D0CA1D2" w:rsidR="00863767" w:rsidRPr="009B477D" w:rsidRDefault="0086376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1209C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94" w:type="dxa"/>
            <w:gridSpan w:val="2"/>
          </w:tcPr>
          <w:p w14:paraId="464E3F97" w14:textId="77777777" w:rsidR="00863767" w:rsidRPr="008D7307" w:rsidRDefault="00863767" w:rsidP="0086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42EA5A2C" w14:textId="33E970FA" w:rsidR="00863767" w:rsidRPr="009B477D" w:rsidRDefault="0086376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120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0FD4" w:rsidRPr="008D7307" w14:paraId="72F6578E" w14:textId="77777777" w:rsidTr="004C4C9D">
        <w:trPr>
          <w:gridAfter w:val="1"/>
          <w:wAfter w:w="8" w:type="dxa"/>
          <w:trHeight w:val="418"/>
        </w:trPr>
        <w:tc>
          <w:tcPr>
            <w:tcW w:w="4304" w:type="dxa"/>
            <w:gridSpan w:val="2"/>
          </w:tcPr>
          <w:p w14:paraId="09E516C6" w14:textId="77777777" w:rsidR="00730FD4" w:rsidRPr="008D7307" w:rsidRDefault="00730FD4" w:rsidP="0073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73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4A7668C" w14:textId="6123648C" w:rsidR="00730FD4" w:rsidRPr="0011209C" w:rsidRDefault="00730FD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93" w:type="dxa"/>
            <w:gridSpan w:val="2"/>
          </w:tcPr>
          <w:p w14:paraId="1515E0AE" w14:textId="77777777" w:rsidR="00730FD4" w:rsidRPr="004C4C9D" w:rsidRDefault="00730FD4" w:rsidP="0073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3592232" w14:textId="007DA66B" w:rsidR="00730FD4" w:rsidRPr="0011209C" w:rsidRDefault="00E116D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12,103</w:t>
            </w:r>
          </w:p>
        </w:tc>
        <w:tc>
          <w:tcPr>
            <w:tcW w:w="294" w:type="dxa"/>
            <w:gridSpan w:val="2"/>
          </w:tcPr>
          <w:p w14:paraId="0D81875F" w14:textId="77777777" w:rsidR="00730FD4" w:rsidRPr="004C4C9D" w:rsidRDefault="00730FD4" w:rsidP="0073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3D330B9F" w14:textId="432967E1" w:rsidR="00730FD4" w:rsidRPr="004C4C9D" w:rsidRDefault="00730FD4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94" w:type="dxa"/>
            <w:gridSpan w:val="2"/>
          </w:tcPr>
          <w:p w14:paraId="6A51B0DF" w14:textId="77777777" w:rsidR="00730FD4" w:rsidRPr="004C4C9D" w:rsidRDefault="00730FD4" w:rsidP="00730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AFB3A3F" w14:textId="5EA30B09" w:rsidR="00730FD4" w:rsidRPr="0011209C" w:rsidRDefault="008D730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4,496</w:t>
            </w:r>
          </w:p>
        </w:tc>
      </w:tr>
    </w:tbl>
    <w:p w14:paraId="4A726BFB" w14:textId="12C31BD4" w:rsidR="002D3F82" w:rsidRPr="004C4C9D" w:rsidRDefault="002D3F82" w:rsidP="006917F2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p w14:paraId="052E1124" w14:textId="2BB9A01A" w:rsidR="0062566B" w:rsidRPr="0062566B" w:rsidRDefault="0062566B" w:rsidP="00625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566B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730FD4">
        <w:rPr>
          <w:rFonts w:asciiTheme="majorBidi" w:hAnsiTheme="majorBidi" w:cstheme="majorBidi"/>
          <w:sz w:val="30"/>
          <w:szCs w:val="30"/>
        </w:rPr>
        <w:t xml:space="preserve">2567 </w:t>
      </w:r>
      <w:r w:rsidRPr="0062566B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4C4C9D">
        <w:rPr>
          <w:rFonts w:asciiTheme="majorBidi" w:hAnsiTheme="majorBidi" w:cstheme="majorBidi"/>
          <w:spacing w:val="-4"/>
          <w:sz w:val="30"/>
          <w:szCs w:val="30"/>
          <w:cs/>
        </w:rPr>
        <w:t>ปัจจุบันนั้น</w:t>
      </w:r>
      <w:r w:rsidRPr="004C4C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0FD4" w:rsidRPr="004C4C9D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กลุ่มบริษัทและบริษัทยั</w:t>
      </w:r>
      <w:r w:rsidRPr="004C4C9D">
        <w:rPr>
          <w:rFonts w:asciiTheme="majorBidi" w:hAnsiTheme="majorBidi" w:cstheme="majorBidi"/>
          <w:spacing w:val="-4"/>
          <w:sz w:val="30"/>
          <w:szCs w:val="30"/>
          <w:cs/>
        </w:rPr>
        <w:t>งมิได้รับรู้รายการดังกล่าวเป็นสินทรัพย์ภาษีเงินได้รอการตัดบัญชีเนื่องจากยังไม่มี</w:t>
      </w:r>
      <w:r w:rsidRPr="0062566B">
        <w:rPr>
          <w:rFonts w:asciiTheme="majorBidi" w:hAnsiTheme="majorBidi" w:cstheme="majorBidi"/>
          <w:sz w:val="30"/>
          <w:szCs w:val="30"/>
          <w:cs/>
        </w:rPr>
        <w:t>ความเป็นได้ค่อนข้างแน่</w:t>
      </w:r>
      <w:r w:rsidR="00730FD4">
        <w:rPr>
          <w:rFonts w:asciiTheme="majorBidi" w:hAnsiTheme="majorBidi" w:cstheme="majorBidi" w:hint="cs"/>
          <w:sz w:val="30"/>
          <w:szCs w:val="30"/>
          <w:cs/>
        </w:rPr>
        <w:t>ว่ากลุ่มบริษัทและบริษัทจ</w:t>
      </w:r>
      <w:r w:rsidRPr="0062566B">
        <w:rPr>
          <w:rFonts w:asciiTheme="majorBidi" w:hAnsiTheme="majorBidi" w:cstheme="majorBidi"/>
          <w:sz w:val="30"/>
          <w:szCs w:val="30"/>
          <w:cs/>
        </w:rPr>
        <w:t xml:space="preserve">ะมีกำไรทางภาษีเพียงพอที่จะใช้ประโยชน์ทางภาษีดังกล่าว </w:t>
      </w:r>
      <w:r w:rsidRPr="0062566B">
        <w:rPr>
          <w:rFonts w:asciiTheme="majorBidi" w:hAnsiTheme="majorBidi" w:cstheme="majorBidi"/>
          <w:sz w:val="30"/>
          <w:szCs w:val="30"/>
        </w:rPr>
        <w:t xml:space="preserve"> </w:t>
      </w:r>
    </w:p>
    <w:p w14:paraId="61EC168B" w14:textId="0B3FC06B" w:rsidR="0062566B" w:rsidRPr="004C4C9D" w:rsidRDefault="0062566B" w:rsidP="00625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</w:rPr>
      </w:pPr>
    </w:p>
    <w:p w14:paraId="74412A25" w14:textId="1F02EB5E" w:rsidR="0062566B" w:rsidRPr="0062566B" w:rsidRDefault="0062566B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</w:rPr>
      </w:pPr>
      <w:r>
        <w:rPr>
          <w:rFonts w:asciiTheme="majorHAnsi" w:hAnsiTheme="majorHAnsi" w:hint="cs"/>
          <w:b/>
          <w:bCs/>
          <w:cs/>
          <w:lang w:val="en-US"/>
        </w:rPr>
        <w:t>กำไรต่อหุ้น</w:t>
      </w:r>
      <w:r w:rsidR="004B3579">
        <w:rPr>
          <w:rFonts w:asciiTheme="majorHAnsi" w:hAnsiTheme="majorHAnsi" w:hint="cs"/>
          <w:b/>
          <w:bCs/>
          <w:cs/>
          <w:lang w:val="en-US"/>
        </w:rPr>
        <w:t>ขั้นพื้นฐาน</w:t>
      </w:r>
    </w:p>
    <w:p w14:paraId="39EAEB59" w14:textId="045379E5" w:rsidR="0062566B" w:rsidRPr="004C4C9D" w:rsidRDefault="0062566B" w:rsidP="0062566B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tbl>
      <w:tblPr>
        <w:tblW w:w="9393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081"/>
        <w:gridCol w:w="270"/>
        <w:gridCol w:w="1080"/>
        <w:gridCol w:w="270"/>
        <w:gridCol w:w="1080"/>
      </w:tblGrid>
      <w:tr w:rsidR="0062566B" w:rsidRPr="0062566B" w14:paraId="4257AA98" w14:textId="77777777" w:rsidTr="004C4C9D">
        <w:trPr>
          <w:tblHeader/>
        </w:trPr>
        <w:tc>
          <w:tcPr>
            <w:tcW w:w="4230" w:type="dxa"/>
          </w:tcPr>
          <w:p w14:paraId="302D95FF" w14:textId="52C092EC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5FE016BA" w14:textId="21E4E070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D4B52A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36CCB3" w14:textId="4C23D475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HAnsi" w:hAnsiTheme="majorHAnsi" w:cstheme="majorHAnsi"/>
                <w:bCs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B92" w:rsidRPr="0062566B" w14:paraId="4020B809" w14:textId="77777777" w:rsidTr="004C4C9D">
        <w:trPr>
          <w:tblHeader/>
        </w:trPr>
        <w:tc>
          <w:tcPr>
            <w:tcW w:w="4230" w:type="dxa"/>
          </w:tcPr>
          <w:p w14:paraId="38387292" w14:textId="01E42FAE" w:rsidR="0062566B" w:rsidRPr="004C4C9D" w:rsidRDefault="00116EF0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C4C9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</w:rPr>
              <w:t xml:space="preserve">31 </w:t>
            </w:r>
            <w:r w:rsidRPr="004C4C9D">
              <w:rPr>
                <w:rFonts w:asciiTheme="majorHAnsi" w:hAnsiTheme="majorHAnsi" w:cstheme="majorHAnsi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3" w:type="dxa"/>
            <w:vAlign w:val="center"/>
          </w:tcPr>
          <w:p w14:paraId="68900D59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center"/>
          </w:tcPr>
          <w:p w14:paraId="795D0604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0BCBCDF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A65C66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33A767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58A9BA09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52DE24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</w:tr>
      <w:tr w:rsidR="0062566B" w:rsidRPr="0062566B" w14:paraId="473D1B08" w14:textId="77777777" w:rsidTr="004C4C9D">
        <w:trPr>
          <w:tblHeader/>
        </w:trPr>
        <w:tc>
          <w:tcPr>
            <w:tcW w:w="4230" w:type="dxa"/>
          </w:tcPr>
          <w:p w14:paraId="42410A83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HAnsi" w:hAnsiTheme="majorHAnsi" w:cstheme="majorHAns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43D1AE1" w14:textId="557FCBAB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(</w:t>
            </w:r>
            <w:r w:rsidR="00D32C7F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566B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บาท</w:t>
            </w:r>
            <w:r w:rsidR="00C673B2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="00C673B2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</w:rPr>
              <w:t xml:space="preserve">/ </w:t>
            </w:r>
            <w:r w:rsidR="00C673B2">
              <w:rPr>
                <w:rFonts w:asciiTheme="majorHAnsi" w:hAnsiTheme="majorHAnsi" w:cstheme="majorHAnsi" w:hint="cs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="00C673B2" w:rsidRPr="0062566B">
              <w:rPr>
                <w:rFonts w:asciiTheme="majorHAnsi" w:hAnsiTheme="majorHAnsi" w:cstheme="majorHAns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F3B92" w:rsidRPr="0062566B" w14:paraId="40F4D617" w14:textId="77777777" w:rsidTr="004C4C9D">
        <w:tc>
          <w:tcPr>
            <w:tcW w:w="4230" w:type="dxa"/>
          </w:tcPr>
          <w:p w14:paraId="36935A9D" w14:textId="22B54999" w:rsidR="0062566B" w:rsidRPr="0062566B" w:rsidRDefault="0062566B" w:rsidP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HAnsi" w:hAnsiTheme="majorHAnsi" w:cstheme="majorHAnsi"/>
                <w:sz w:val="30"/>
                <w:szCs w:val="30"/>
              </w:rPr>
            </w:pPr>
            <w:r w:rsidRPr="0062566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D32C7F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br/>
            </w:r>
            <w:r w:rsidRPr="0062566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4E08186B" w14:textId="4FC5B7C0" w:rsidR="0062566B" w:rsidRPr="00D32C7F" w:rsidRDefault="007F3B92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F3B92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</w:t>
            </w:r>
            <w:r w:rsidR="00730FD4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  <w:lang w:bidi="th-TH"/>
              </w:rPr>
              <w:t>256</w:t>
            </w:r>
          </w:p>
        </w:tc>
        <w:tc>
          <w:tcPr>
            <w:tcW w:w="269" w:type="dxa"/>
          </w:tcPr>
          <w:p w14:paraId="279DA37B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5955AA8" w14:textId="676463A1" w:rsidR="0062566B" w:rsidRPr="00D32C7F" w:rsidRDefault="00D32C7F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27,15</w:t>
            </w: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DC3C8FB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0218E1" w14:textId="78697F71" w:rsidR="0062566B" w:rsidRPr="004C4C9D" w:rsidRDefault="007F3B92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7F3B92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32,05</w:t>
            </w: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A814575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526B8D" w14:textId="46EA9F70" w:rsidR="0062566B" w:rsidRPr="00D32C7F" w:rsidRDefault="00D32C7F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24,428</w:t>
            </w:r>
          </w:p>
        </w:tc>
      </w:tr>
      <w:tr w:rsidR="007F3B92" w:rsidRPr="0062566B" w14:paraId="214F3127" w14:textId="77777777" w:rsidTr="004C4C9D">
        <w:tc>
          <w:tcPr>
            <w:tcW w:w="4230" w:type="dxa"/>
          </w:tcPr>
          <w:p w14:paraId="16BD84F9" w14:textId="528A8B0D" w:rsidR="0062566B" w:rsidRPr="0062566B" w:rsidRDefault="0062566B" w:rsidP="0062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HAnsi" w:hAnsiTheme="majorHAnsi" w:cstheme="majorHAnsi"/>
                <w:sz w:val="30"/>
                <w:szCs w:val="30"/>
                <w:shd w:val="clear" w:color="auto" w:fill="E0E0E0"/>
                <w:cs/>
              </w:rPr>
            </w:pPr>
            <w:r w:rsidRPr="0062566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1713E6"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A2FD8D" w14:textId="06297C66" w:rsidR="0062566B" w:rsidRPr="00D32C7F" w:rsidRDefault="007F3B92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69" w:type="dxa"/>
          </w:tcPr>
          <w:p w14:paraId="2AE5F3CC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6B066" w14:textId="115D5652" w:rsidR="0062566B" w:rsidRPr="00D32C7F" w:rsidRDefault="00D32C7F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0" w:type="dxa"/>
          </w:tcPr>
          <w:p w14:paraId="2B6A2A59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E76463" w14:textId="28E704B9" w:rsidR="0062566B" w:rsidRPr="00D32C7F" w:rsidRDefault="007F3B92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270" w:type="dxa"/>
          </w:tcPr>
          <w:p w14:paraId="2202EB74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F9189" w14:textId="2C60BF4A" w:rsidR="0062566B" w:rsidRPr="00D32C7F" w:rsidRDefault="00D32C7F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800,000</w:t>
            </w:r>
          </w:p>
        </w:tc>
      </w:tr>
      <w:tr w:rsidR="007F3B92" w:rsidRPr="0062566B" w14:paraId="5F81B83B" w14:textId="77777777" w:rsidTr="004C4C9D">
        <w:tc>
          <w:tcPr>
            <w:tcW w:w="4230" w:type="dxa"/>
          </w:tcPr>
          <w:p w14:paraId="7001BEF7" w14:textId="77777777" w:rsidR="0062566B" w:rsidRPr="0062566B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62566B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62566B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07EA8B" w14:textId="692BD8AD" w:rsidR="0062566B" w:rsidRPr="004C4C9D" w:rsidRDefault="009A3E2E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69" w:type="dxa"/>
          </w:tcPr>
          <w:p w14:paraId="60BD7DAF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B7C56" w14:textId="6FC74E6F" w:rsidR="0062566B" w:rsidRPr="00D32C7F" w:rsidRDefault="00D32C7F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622DE04F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031436" w14:textId="5583467D" w:rsidR="0062566B" w:rsidRPr="00D32C7F" w:rsidRDefault="009A3E2E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14:paraId="322B2978" w14:textId="77777777" w:rsidR="0062566B" w:rsidRPr="00D32C7F" w:rsidRDefault="0062566B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E2AFDE" w14:textId="01E88E93" w:rsidR="0062566B" w:rsidRPr="00D32C7F" w:rsidRDefault="00D32C7F" w:rsidP="00B859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D32C7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0.03</w:t>
            </w:r>
          </w:p>
        </w:tc>
      </w:tr>
    </w:tbl>
    <w:p w14:paraId="1C446DE0" w14:textId="563FBC4F" w:rsidR="00A90E0A" w:rsidRPr="004C4C9D" w:rsidRDefault="00A90E0A" w:rsidP="0062566B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  <w:lang w:val="en-US"/>
        </w:rPr>
      </w:pPr>
    </w:p>
    <w:p w14:paraId="6176467F" w14:textId="77777777" w:rsidR="009D5A6C" w:rsidRDefault="009D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sz w:val="30"/>
          <w:szCs w:val="30"/>
          <w:cs/>
          <w:lang w:val="th-TH"/>
        </w:rPr>
      </w:pPr>
      <w:r>
        <w:rPr>
          <w:rFonts w:asciiTheme="majorHAnsi" w:hAnsiTheme="majorHAnsi" w:cstheme="majorHAnsi"/>
          <w:b/>
          <w:bCs/>
          <w:cs/>
        </w:rPr>
        <w:br w:type="page"/>
      </w:r>
    </w:p>
    <w:p w14:paraId="76FA98EF" w14:textId="3B73B868" w:rsidR="00AC0128" w:rsidRPr="00E00820" w:rsidRDefault="00AC0128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E00820">
        <w:rPr>
          <w:rFonts w:asciiTheme="majorHAnsi" w:hAnsiTheme="majorHAnsi" w:cstheme="majorHAnsi" w:hint="cs"/>
          <w:b/>
          <w:bCs/>
          <w:cs/>
        </w:rPr>
        <w:t>เงินปันผล</w:t>
      </w:r>
    </w:p>
    <w:p w14:paraId="459AE34F" w14:textId="0D24808E" w:rsidR="00AC0128" w:rsidRPr="004C4C9D" w:rsidRDefault="00AC0128" w:rsidP="00AC012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  <w:sz w:val="28"/>
          <w:szCs w:val="28"/>
        </w:rPr>
      </w:pPr>
    </w:p>
    <w:p w14:paraId="4C64749E" w14:textId="4CB40A14" w:rsidR="0062566B" w:rsidRDefault="009B5F2E" w:rsidP="0062566B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30"/>
          <w:szCs w:val="30"/>
        </w:rPr>
      </w:pPr>
      <w:r>
        <w:rPr>
          <w:rFonts w:asciiTheme="minorBidi" w:hAnsiTheme="minorBidi" w:cstheme="minorBidi" w:hint="cs"/>
          <w:sz w:val="30"/>
          <w:szCs w:val="30"/>
          <w:cs/>
        </w:rPr>
        <w:t>เงินปันผลที่</w:t>
      </w:r>
      <w:r w:rsidR="0062566B" w:rsidRPr="005E7E08">
        <w:rPr>
          <w:rFonts w:asciiTheme="minorBidi" w:hAnsiTheme="minorBidi" w:cstheme="minorBidi"/>
          <w:sz w:val="30"/>
          <w:szCs w:val="30"/>
          <w:cs/>
        </w:rPr>
        <w:t>บริษัท</w:t>
      </w:r>
      <w:r w:rsidRPr="005E7E08">
        <w:rPr>
          <w:rFonts w:asciiTheme="minorBidi" w:hAnsiTheme="minorBidi" w:cstheme="minorBidi"/>
          <w:sz w:val="30"/>
          <w:szCs w:val="30"/>
          <w:cs/>
        </w:rPr>
        <w:t>จ่ายให้ผู้ถือหุ้น มีดังนี้</w:t>
      </w:r>
    </w:p>
    <w:p w14:paraId="31F38FA3" w14:textId="77777777" w:rsidR="00992A0B" w:rsidRPr="004C4C9D" w:rsidRDefault="00992A0B" w:rsidP="0062566B">
      <w:pPr>
        <w:pStyle w:val="ListParagraph"/>
        <w:tabs>
          <w:tab w:val="left" w:pos="2700"/>
          <w:tab w:val="left" w:pos="3060"/>
        </w:tabs>
        <w:spacing w:after="0" w:line="240" w:lineRule="auto"/>
        <w:ind w:left="540"/>
        <w:jc w:val="thaiDistribute"/>
        <w:rPr>
          <w:rFonts w:asciiTheme="minorBidi" w:hAnsiTheme="minorBidi" w:cstheme="minorBidi"/>
          <w:sz w:val="28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710"/>
        <w:gridCol w:w="1908"/>
        <w:gridCol w:w="1872"/>
        <w:gridCol w:w="236"/>
        <w:gridCol w:w="1474"/>
      </w:tblGrid>
      <w:tr w:rsidR="00AC0128" w:rsidRPr="00E00820" w14:paraId="14C62E68" w14:textId="77777777" w:rsidTr="002055BF">
        <w:trPr>
          <w:tblHeader/>
        </w:trPr>
        <w:tc>
          <w:tcPr>
            <w:tcW w:w="2340" w:type="dxa"/>
            <w:vAlign w:val="bottom"/>
          </w:tcPr>
          <w:p w14:paraId="6FE59B4F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8425C0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4160E656" w14:textId="0805C0D1" w:rsidR="00AC0128" w:rsidRPr="00E00820" w:rsidRDefault="00AC0128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1872" w:type="dxa"/>
            <w:vAlign w:val="bottom"/>
          </w:tcPr>
          <w:p w14:paraId="3D713A99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3BE1D2C1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615F016A" w14:textId="77777777" w:rsidR="00AC0128" w:rsidRPr="00E00820" w:rsidDel="00D43E7A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จำนวนเงิน</w:t>
            </w:r>
          </w:p>
        </w:tc>
      </w:tr>
      <w:tr w:rsidR="00AC0128" w:rsidRPr="00E00820" w14:paraId="01B7881A" w14:textId="77777777" w:rsidTr="002055BF">
        <w:trPr>
          <w:tblHeader/>
        </w:trPr>
        <w:tc>
          <w:tcPr>
            <w:tcW w:w="2340" w:type="dxa"/>
          </w:tcPr>
          <w:p w14:paraId="11EEF8AB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7C66408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0F84B51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72" w:type="dxa"/>
          </w:tcPr>
          <w:p w14:paraId="406E360C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F1C391C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58C7BD57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C0128" w:rsidRPr="00E00820" w14:paraId="0EAAF9A7" w14:textId="77777777" w:rsidTr="002055BF">
        <w:trPr>
          <w:tblHeader/>
        </w:trPr>
        <w:tc>
          <w:tcPr>
            <w:tcW w:w="2340" w:type="dxa"/>
          </w:tcPr>
          <w:p w14:paraId="78ED0A95" w14:textId="643198DE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 xml:space="preserve">ปี </w:t>
            </w:r>
            <w:r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256</w:t>
            </w:r>
            <w:r w:rsidR="00CC191F" w:rsidRPr="00E00820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38BBFEBA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1F27F512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5AF182A9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2E8666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9E704AB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AC0128" w:rsidRPr="00E00820" w14:paraId="6BF1FC96" w14:textId="77777777" w:rsidTr="002055BF">
        <w:trPr>
          <w:tblHeader/>
        </w:trPr>
        <w:tc>
          <w:tcPr>
            <w:tcW w:w="2340" w:type="dxa"/>
          </w:tcPr>
          <w:p w14:paraId="503833DD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14:paraId="172A87F8" w14:textId="15E2A00A" w:rsidR="00AC0128" w:rsidRPr="00E00820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6 </w:t>
            </w: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เมษายน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908" w:type="dxa"/>
          </w:tcPr>
          <w:p w14:paraId="55AEF109" w14:textId="677D5A1A" w:rsidR="00AC0128" w:rsidRPr="00E00820" w:rsidRDefault="00D030BB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E00820">
              <w:rPr>
                <w:rFonts w:asciiTheme="majorHAnsi" w:hAnsiTheme="majorHAnsi"/>
                <w:sz w:val="30"/>
                <w:szCs w:val="30"/>
                <w:cs/>
              </w:rPr>
              <w:t xml:space="preserve">พฤษภาคม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2563</w:t>
            </w:r>
          </w:p>
        </w:tc>
        <w:tc>
          <w:tcPr>
            <w:tcW w:w="1872" w:type="dxa"/>
            <w:tcBorders>
              <w:bottom w:val="double" w:sz="4" w:space="0" w:color="auto"/>
            </w:tcBorders>
          </w:tcPr>
          <w:p w14:paraId="3361CC19" w14:textId="5C619C1F" w:rsidR="00AC0128" w:rsidRPr="00E00820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0.0274</w:t>
            </w:r>
          </w:p>
        </w:tc>
        <w:tc>
          <w:tcPr>
            <w:tcW w:w="236" w:type="dxa"/>
          </w:tcPr>
          <w:p w14:paraId="49DFAF27" w14:textId="77777777" w:rsidR="00AC0128" w:rsidRPr="00E00820" w:rsidRDefault="00AC0128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54F3D5E" w14:textId="2C7FBDB6" w:rsidR="00AC0128" w:rsidRPr="00E00820" w:rsidRDefault="00D030BB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21.92</w:t>
            </w:r>
          </w:p>
        </w:tc>
      </w:tr>
      <w:tr w:rsidR="002055BF" w:rsidRPr="004F67BE" w14:paraId="47E96957" w14:textId="77777777" w:rsidTr="002055BF">
        <w:trPr>
          <w:tblHeader/>
        </w:trPr>
        <w:tc>
          <w:tcPr>
            <w:tcW w:w="2340" w:type="dxa"/>
          </w:tcPr>
          <w:p w14:paraId="5DE13965" w14:textId="77777777" w:rsidR="002055BF" w:rsidRPr="004F67BE" w:rsidRDefault="002055BF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463C6D0" w14:textId="77777777" w:rsidR="002055BF" w:rsidRPr="004F67BE" w:rsidRDefault="002055BF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2CEDB5A" w14:textId="77777777" w:rsidR="002055BF" w:rsidRPr="004F67BE" w:rsidRDefault="002055BF" w:rsidP="00D03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right="-52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872" w:type="dxa"/>
          </w:tcPr>
          <w:p w14:paraId="74C1D19A" w14:textId="77777777" w:rsidR="002055BF" w:rsidRPr="004F67BE" w:rsidRDefault="002055BF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92ECD7" w14:textId="77777777" w:rsidR="002055BF" w:rsidRPr="004F67BE" w:rsidRDefault="002055BF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194E387" w14:textId="77777777" w:rsidR="002055BF" w:rsidRPr="004F67BE" w:rsidRDefault="002055BF" w:rsidP="00A26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0F6C22" w:rsidRPr="00E00820" w14:paraId="6E4FD721" w14:textId="77777777" w:rsidTr="002055BF">
        <w:trPr>
          <w:tblHeader/>
        </w:trPr>
        <w:tc>
          <w:tcPr>
            <w:tcW w:w="2340" w:type="dxa"/>
          </w:tcPr>
          <w:p w14:paraId="21932C34" w14:textId="5C7A9BA8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E00820">
              <w:rPr>
                <w:rFonts w:asciiTheme="majorHAnsi" w:hAnsiTheme="majorHAnsi"/>
                <w:i/>
                <w:iCs/>
                <w:sz w:val="30"/>
                <w:szCs w:val="30"/>
                <w:cs/>
              </w:rPr>
              <w:t>ปี</w:t>
            </w:r>
            <w:r w:rsidRPr="00E00820">
              <w:rPr>
                <w:rFonts w:asciiTheme="majorHAnsi" w:hAnsiTheme="majorHAnsi"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</w:tcPr>
          <w:p w14:paraId="26138096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538CF16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F6D5B9A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601045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D5CDB23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0F6C22" w:rsidRPr="00E00820" w14:paraId="7EA7A740" w14:textId="77777777" w:rsidTr="002055BF">
        <w:trPr>
          <w:tblHeader/>
        </w:trPr>
        <w:tc>
          <w:tcPr>
            <w:tcW w:w="2340" w:type="dxa"/>
          </w:tcPr>
          <w:p w14:paraId="53C98BC3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14:paraId="7603AA54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25 </w:t>
            </w: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เมษายน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908" w:type="dxa"/>
          </w:tcPr>
          <w:p w14:paraId="05AA4757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 xml:space="preserve">24 </w:t>
            </w:r>
            <w:r w:rsidRPr="00E00820">
              <w:rPr>
                <w:rFonts w:asciiTheme="majorHAnsi" w:hAnsiTheme="majorHAnsi" w:cstheme="majorHAnsi" w:hint="cs"/>
                <w:sz w:val="30"/>
                <w:szCs w:val="30"/>
                <w:cs/>
              </w:rPr>
              <w:t xml:space="preserve">พฤษภาคม </w:t>
            </w: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2562</w:t>
            </w:r>
          </w:p>
        </w:tc>
        <w:tc>
          <w:tcPr>
            <w:tcW w:w="1872" w:type="dxa"/>
            <w:tcBorders>
              <w:bottom w:val="double" w:sz="4" w:space="0" w:color="auto"/>
            </w:tcBorders>
          </w:tcPr>
          <w:p w14:paraId="707F7A97" w14:textId="3FED62B1" w:rsidR="000F6C22" w:rsidRPr="00E00820" w:rsidRDefault="00CC191F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/>
                <w:sz w:val="30"/>
                <w:szCs w:val="30"/>
              </w:rPr>
              <w:t>0</w:t>
            </w:r>
            <w:r w:rsidR="000F6C22" w:rsidRPr="00E00820">
              <w:rPr>
                <w:rFonts w:asciiTheme="majorHAnsi" w:hAnsiTheme="majorHAnsi"/>
                <w:sz w:val="30"/>
                <w:szCs w:val="30"/>
                <w:cs/>
              </w:rPr>
              <w:t>.</w:t>
            </w:r>
            <w:r w:rsidRPr="00E00820">
              <w:rPr>
                <w:rFonts w:asciiTheme="majorHAnsi" w:hAnsiTheme="majorHAnsi"/>
                <w:sz w:val="30"/>
                <w:szCs w:val="30"/>
              </w:rPr>
              <w:t>0375</w:t>
            </w:r>
          </w:p>
        </w:tc>
        <w:tc>
          <w:tcPr>
            <w:tcW w:w="236" w:type="dxa"/>
          </w:tcPr>
          <w:p w14:paraId="658EF694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8967232" w14:textId="77777777" w:rsidR="000F6C22" w:rsidRPr="00E00820" w:rsidRDefault="000F6C22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E00820">
              <w:rPr>
                <w:rFonts w:asciiTheme="majorHAnsi" w:hAnsiTheme="majorHAnsi" w:cstheme="majorHAnsi"/>
                <w:sz w:val="30"/>
                <w:szCs w:val="30"/>
              </w:rPr>
              <w:t>30.00</w:t>
            </w:r>
          </w:p>
        </w:tc>
      </w:tr>
    </w:tbl>
    <w:p w14:paraId="534AA7B8" w14:textId="4F8260BC" w:rsidR="00965C7D" w:rsidRPr="00E00820" w:rsidRDefault="00965C7D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E00820">
        <w:rPr>
          <w:rFonts w:asciiTheme="majorHAnsi" w:hAnsiTheme="majorHAnsi" w:cstheme="majorHAnsi"/>
          <w:b/>
          <w:bCs/>
          <w:cs/>
        </w:rPr>
        <w:t>เครื่องมือทางการเงิน</w:t>
      </w:r>
    </w:p>
    <w:p w14:paraId="423864B2" w14:textId="594DC010" w:rsidR="00965C7D" w:rsidRPr="004C4C9D" w:rsidRDefault="00965C7D" w:rsidP="00965C7D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  <w:lang w:val="en-US"/>
        </w:rPr>
      </w:pPr>
    </w:p>
    <w:p w14:paraId="1D4243FF" w14:textId="0F664403" w:rsidR="00B85971" w:rsidRPr="00B85971" w:rsidRDefault="00B85971" w:rsidP="00B85971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859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8597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14BE68D" w14:textId="77777777" w:rsidR="00B85971" w:rsidRPr="00B85971" w:rsidRDefault="00B85971" w:rsidP="00B85971">
      <w:pPr>
        <w:pStyle w:val="ListParagraph"/>
        <w:tabs>
          <w:tab w:val="left" w:pos="540"/>
          <w:tab w:val="left" w:pos="81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73D5F" w14:textId="2F28C31E" w:rsidR="00B85971" w:rsidRPr="00B85971" w:rsidRDefault="00B85971" w:rsidP="00B85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597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85971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>
        <w:rPr>
          <w:rFonts w:asciiTheme="majorBidi" w:hAnsiTheme="majorBidi" w:cstheme="majorBidi" w:hint="cs"/>
          <w:sz w:val="30"/>
          <w:szCs w:val="30"/>
          <w:cs/>
        </w:rPr>
        <w:t>ล</w:t>
      </w:r>
    </w:p>
    <w:p w14:paraId="16CE0E44" w14:textId="7A06021E" w:rsidR="00B85971" w:rsidRPr="00B85971" w:rsidRDefault="00B85971" w:rsidP="00965C7D">
      <w:pPr>
        <w:pStyle w:val="BodyText2"/>
        <w:tabs>
          <w:tab w:val="left" w:pos="540"/>
        </w:tabs>
        <w:rPr>
          <w:rFonts w:asciiTheme="majorHAnsi" w:hAnsiTheme="majorHAnsi"/>
          <w:b/>
          <w:bCs/>
          <w:lang w:val="en-US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85971" w:rsidRPr="00E00820" w14:paraId="4023E767" w14:textId="77777777" w:rsidTr="00B85971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6A23C679" w14:textId="77777777" w:rsidR="00B85971" w:rsidRPr="00E00820" w:rsidRDefault="00B85971" w:rsidP="00B8597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20870" w14:textId="77777777" w:rsidR="00B85971" w:rsidRPr="00E00820" w:rsidRDefault="00B85971" w:rsidP="00B8597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0C8AB3E4" w14:textId="77777777" w:rsidR="00B85971" w:rsidRPr="00E00820" w:rsidRDefault="00B85971" w:rsidP="00B85971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008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5971" w:rsidRPr="00E00820" w14:paraId="596ED130" w14:textId="77777777" w:rsidTr="00B85971">
        <w:trPr>
          <w:cantSplit/>
          <w:trHeight w:val="20"/>
          <w:tblHeader/>
        </w:trPr>
        <w:tc>
          <w:tcPr>
            <w:tcW w:w="2970" w:type="dxa"/>
            <w:hideMark/>
          </w:tcPr>
          <w:p w14:paraId="3C712F63" w14:textId="77777777" w:rsidR="00B85971" w:rsidRPr="00E00820" w:rsidRDefault="00B85971" w:rsidP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33C20E" w14:textId="77777777" w:rsidR="00B85971" w:rsidRPr="00E00820" w:rsidRDefault="00B85971" w:rsidP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5A86BCE" w14:textId="77777777" w:rsidR="00B85971" w:rsidRPr="00E00820" w:rsidRDefault="00B85971" w:rsidP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493C73B6" w14:textId="77777777" w:rsidR="00B85971" w:rsidRPr="00E00820" w:rsidRDefault="00B85971" w:rsidP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F2FD799" w14:textId="77777777" w:rsidR="00B85971" w:rsidRPr="00E00820" w:rsidRDefault="00B85971" w:rsidP="00B8597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85971" w:rsidRPr="00E00820" w14:paraId="3984CE47" w14:textId="77777777" w:rsidTr="00B85971">
        <w:trPr>
          <w:cantSplit/>
          <w:trHeight w:val="20"/>
          <w:tblHeader/>
        </w:trPr>
        <w:tc>
          <w:tcPr>
            <w:tcW w:w="2970" w:type="dxa"/>
            <w:hideMark/>
          </w:tcPr>
          <w:p w14:paraId="0B5BF8A8" w14:textId="77777777" w:rsidR="00B85971" w:rsidRPr="00E00820" w:rsidRDefault="00B85971" w:rsidP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5EECD1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AFF912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F31E00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5CD2C695" w14:textId="77777777" w:rsidR="00B85971" w:rsidRPr="00E00820" w:rsidRDefault="00B85971" w:rsidP="00B8597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D192137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681C01B6" w14:textId="77777777" w:rsidR="00B85971" w:rsidRPr="00E00820" w:rsidRDefault="00B85971" w:rsidP="00B8597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57A8EF1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19CA75A4" w14:textId="77777777" w:rsidR="00B85971" w:rsidRPr="00E00820" w:rsidRDefault="00B85971" w:rsidP="00B8597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E00820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70FD000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04AB450E" w14:textId="77777777" w:rsidR="00B85971" w:rsidRPr="00E00820" w:rsidRDefault="00B85971" w:rsidP="00B8597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85971" w:rsidRPr="00E00820" w14:paraId="3CC681FC" w14:textId="77777777" w:rsidTr="00B85971">
        <w:trPr>
          <w:cantSplit/>
          <w:trHeight w:val="297"/>
          <w:tblHeader/>
        </w:trPr>
        <w:tc>
          <w:tcPr>
            <w:tcW w:w="2970" w:type="dxa"/>
          </w:tcPr>
          <w:p w14:paraId="36EA495E" w14:textId="77777777" w:rsidR="00B85971" w:rsidRPr="00E00820" w:rsidRDefault="00B85971" w:rsidP="00B85971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0D713D" w14:textId="77777777" w:rsidR="00B85971" w:rsidRPr="00E00820" w:rsidRDefault="00B85971" w:rsidP="00B8597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FBE260B" w14:textId="77777777" w:rsidR="00B85971" w:rsidRPr="00E00820" w:rsidRDefault="00B85971" w:rsidP="00B85971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85971" w:rsidRPr="00E00820" w14:paraId="157A64F8" w14:textId="77777777" w:rsidTr="00B85971">
        <w:trPr>
          <w:cantSplit/>
          <w:trHeight w:val="20"/>
        </w:trPr>
        <w:tc>
          <w:tcPr>
            <w:tcW w:w="2970" w:type="dxa"/>
            <w:hideMark/>
          </w:tcPr>
          <w:p w14:paraId="2675827B" w14:textId="2B2ECF27" w:rsidR="00B85971" w:rsidRPr="00E00820" w:rsidRDefault="00B8597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051B6BAC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FE67CD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45E0CD6F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C35EA5F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1B6D308E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46EC7C98" w14:textId="77777777" w:rsidR="00B85971" w:rsidRPr="00E00820" w:rsidRDefault="00B85971" w:rsidP="00B859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4B838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0DCC36DB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E61226F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F72E2FA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85971" w:rsidRPr="00E00820" w14:paraId="0F8F6141" w14:textId="77777777" w:rsidTr="00B85971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38030E6" w14:textId="77777777" w:rsidR="00B85971" w:rsidRPr="00E00820" w:rsidRDefault="00B85971" w:rsidP="00B8597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37E0A0E0" w14:textId="77777777" w:rsidR="00B85971" w:rsidRPr="00E00820" w:rsidRDefault="00B85971" w:rsidP="00B85971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88897E" w14:textId="2D1821D6" w:rsidR="00B85971" w:rsidRPr="00E00820" w:rsidRDefault="00B33F91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122,940</w:t>
            </w:r>
          </w:p>
        </w:tc>
        <w:tc>
          <w:tcPr>
            <w:tcW w:w="182" w:type="dxa"/>
            <w:vAlign w:val="bottom"/>
          </w:tcPr>
          <w:p w14:paraId="740F71A0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0F86F293" w14:textId="698E2F5A" w:rsidR="00B85971" w:rsidRPr="00E00820" w:rsidRDefault="00B33F91" w:rsidP="00B8597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4714B729" w14:textId="77777777" w:rsidR="00B85971" w:rsidRPr="00E00820" w:rsidRDefault="00B85971" w:rsidP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0C37DDC" w14:textId="0EBB8C01" w:rsidR="00B85971" w:rsidRPr="00E00820" w:rsidRDefault="00B33F91" w:rsidP="00B8597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C00BDB" w14:textId="77777777" w:rsidR="00B85971" w:rsidRPr="00E00820" w:rsidRDefault="00B85971" w:rsidP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093AD78" w14:textId="7348001B" w:rsidR="00B85971" w:rsidRPr="00E00820" w:rsidRDefault="00B33F91" w:rsidP="00B8597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  <w:tc>
          <w:tcPr>
            <w:tcW w:w="180" w:type="dxa"/>
            <w:vAlign w:val="bottom"/>
          </w:tcPr>
          <w:p w14:paraId="6C72C2E3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9AB66B2" w14:textId="21163D4A" w:rsidR="00B85971" w:rsidRPr="00E00820" w:rsidRDefault="00B33F91" w:rsidP="00B8597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123,635</w:t>
            </w:r>
          </w:p>
        </w:tc>
      </w:tr>
    </w:tbl>
    <w:p w14:paraId="0A92C2FF" w14:textId="77777777" w:rsidR="00B85971" w:rsidRPr="00E00820" w:rsidRDefault="00B85971" w:rsidP="00B85971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B85971" w:rsidRPr="00E00820" w14:paraId="57346511" w14:textId="77777777" w:rsidTr="00B85971">
        <w:trPr>
          <w:cantSplit/>
          <w:trHeight w:val="20"/>
        </w:trPr>
        <w:tc>
          <w:tcPr>
            <w:tcW w:w="2970" w:type="dxa"/>
            <w:hideMark/>
          </w:tcPr>
          <w:p w14:paraId="3B4F75F2" w14:textId="77777777" w:rsidR="00B85971" w:rsidRPr="00E00820" w:rsidRDefault="00B85971" w:rsidP="00B85971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26C9F6D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C2D029F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5CA687F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117CF10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96F8DA0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79913DC" w14:textId="77777777" w:rsidR="00B85971" w:rsidRPr="00E00820" w:rsidRDefault="00B85971" w:rsidP="00B8597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9BA582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C2923BF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4D4715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0CACAB4D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85971" w:rsidRPr="00E00820" w14:paraId="6D605143" w14:textId="77777777" w:rsidTr="00B85971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10161615" w14:textId="77777777" w:rsidR="00B85971" w:rsidRPr="00E00820" w:rsidRDefault="00B85971" w:rsidP="00B85971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3A59D7C8" w14:textId="77777777" w:rsidR="00B85971" w:rsidRPr="00E00820" w:rsidRDefault="00B85971" w:rsidP="00B85971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3B7D752" w14:textId="77777777" w:rsidR="00B85971" w:rsidRPr="00E00820" w:rsidRDefault="00B85971" w:rsidP="00B85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143,700</w:t>
            </w:r>
          </w:p>
        </w:tc>
        <w:tc>
          <w:tcPr>
            <w:tcW w:w="182" w:type="dxa"/>
            <w:vAlign w:val="bottom"/>
          </w:tcPr>
          <w:p w14:paraId="5ECC1916" w14:textId="77777777" w:rsidR="00B85971" w:rsidRPr="00E00820" w:rsidRDefault="00B85971" w:rsidP="00B8597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6EB58F4" w14:textId="77777777" w:rsidR="00B85971" w:rsidRPr="00E00820" w:rsidRDefault="00B85971" w:rsidP="00B8597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1DC05B10" w14:textId="77777777" w:rsidR="00B85971" w:rsidRPr="00E00820" w:rsidRDefault="00B85971" w:rsidP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77724728" w14:textId="77777777" w:rsidR="00B85971" w:rsidRPr="00E00820" w:rsidRDefault="00B85971" w:rsidP="00B85971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20BB45" w14:textId="77777777" w:rsidR="00B85971" w:rsidRPr="00E00820" w:rsidRDefault="00B85971" w:rsidP="00B8597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0BD3C14" w14:textId="77777777" w:rsidR="00B85971" w:rsidRPr="00E00820" w:rsidRDefault="00B85971" w:rsidP="00B8597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  <w:tc>
          <w:tcPr>
            <w:tcW w:w="180" w:type="dxa"/>
            <w:vAlign w:val="bottom"/>
          </w:tcPr>
          <w:p w14:paraId="56B6A867" w14:textId="77777777" w:rsidR="00B85971" w:rsidRPr="00E00820" w:rsidRDefault="00B85971" w:rsidP="00B8597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86748CA" w14:textId="77777777" w:rsidR="00B85971" w:rsidRPr="00E00820" w:rsidRDefault="00B85971" w:rsidP="00B8597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143,520</w:t>
            </w:r>
          </w:p>
        </w:tc>
      </w:tr>
    </w:tbl>
    <w:p w14:paraId="231A560D" w14:textId="77777777" w:rsidR="00B85971" w:rsidRPr="00E00820" w:rsidRDefault="00B85971" w:rsidP="00B85971">
      <w:pPr>
        <w:pStyle w:val="BodyText2"/>
        <w:tabs>
          <w:tab w:val="left" w:pos="540"/>
        </w:tabs>
        <w:rPr>
          <w:rFonts w:asciiTheme="majorHAnsi" w:hAnsiTheme="majorHAnsi" w:cstheme="majorHAnsi"/>
          <w:b/>
          <w:bCs/>
          <w:lang w:val="en-GB"/>
        </w:rPr>
      </w:pPr>
    </w:p>
    <w:p w14:paraId="6D91E182" w14:textId="7DBCBB0F" w:rsidR="00B85971" w:rsidRPr="00E00820" w:rsidRDefault="00B85971" w:rsidP="00812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HAnsi" w:hAnsiTheme="majorHAnsi" w:cstheme="majorHAnsi"/>
        </w:rPr>
      </w:pPr>
      <w:r w:rsidRPr="00E00820">
        <w:rPr>
          <w:rFonts w:asciiTheme="majorHAnsi" w:hAnsiTheme="majorHAnsi"/>
          <w:i/>
          <w:iCs/>
          <w:sz w:val="30"/>
          <w:szCs w:val="30"/>
        </w:rPr>
        <w:tab/>
      </w:r>
      <w:r w:rsidRPr="00E00820">
        <w:rPr>
          <w:rFonts w:asciiTheme="majorHAnsi" w:hAnsiTheme="majorHAnsi" w:cstheme="majorHAnsi" w:hint="cs"/>
          <w:sz w:val="30"/>
          <w:szCs w:val="30"/>
          <w:cs/>
        </w:rPr>
        <w:t>เงินกู้ยืมระยะยาวจากสถาบันการเงิน</w:t>
      </w:r>
      <w:r w:rsidRPr="00E00820">
        <w:rPr>
          <w:rFonts w:asciiTheme="majorHAnsi" w:hAnsiTheme="majorHAnsi" w:cstheme="majorHAnsi"/>
          <w:sz w:val="30"/>
          <w:szCs w:val="30"/>
          <w:cs/>
        </w:rPr>
        <w:t>ข้างต้นแสดงเป็นส่วนหนึ่งของส่วนงาน</w:t>
      </w:r>
      <w:r w:rsidRPr="00E00820">
        <w:rPr>
          <w:rFonts w:asciiTheme="majorHAnsi" w:hAnsiTheme="majorHAnsi"/>
          <w:sz w:val="30"/>
          <w:szCs w:val="30"/>
          <w:cs/>
        </w:rPr>
        <w:t>บริการรับเหมาก่อสร้าง</w:t>
      </w:r>
    </w:p>
    <w:p w14:paraId="3AF335D3" w14:textId="77777777" w:rsidR="005E7E08" w:rsidRDefault="005E7E08" w:rsidP="00965C7D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4313F75B" w14:textId="77777777" w:rsidR="009D5A6C" w:rsidRDefault="009D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br w:type="page"/>
      </w:r>
    </w:p>
    <w:p w14:paraId="3C17212D" w14:textId="117B5260" w:rsidR="00B85971" w:rsidRPr="002055BF" w:rsidRDefault="00B85971" w:rsidP="00B8597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 w:rsidRPr="002055BF">
        <w:rPr>
          <w:rFonts w:asciiTheme="majorHAnsi" w:hAnsiTheme="majorHAnsi" w:cstheme="majorHAnsi"/>
          <w:b/>
          <w:bCs/>
          <w:i/>
          <w:iCs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 </w:t>
      </w:r>
    </w:p>
    <w:p w14:paraId="5E6083E0" w14:textId="77777777" w:rsidR="00B85971" w:rsidRPr="00E00820" w:rsidRDefault="00B85971" w:rsidP="00B85971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85971" w:rsidRPr="00E00820" w14:paraId="4C1214B9" w14:textId="77777777" w:rsidTr="00B85971">
        <w:trPr>
          <w:trHeight w:val="495"/>
          <w:tblHeader/>
        </w:trPr>
        <w:tc>
          <w:tcPr>
            <w:tcW w:w="2880" w:type="dxa"/>
            <w:shd w:val="clear" w:color="auto" w:fill="auto"/>
          </w:tcPr>
          <w:p w14:paraId="37B021FC" w14:textId="77777777" w:rsidR="00B85971" w:rsidRPr="00E00820" w:rsidRDefault="00B85971" w:rsidP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7B1492D1" w14:textId="77777777" w:rsidR="00B85971" w:rsidRPr="00E00820" w:rsidRDefault="00B85971" w:rsidP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5F5146B2" w14:textId="77777777" w:rsidR="00B85971" w:rsidRPr="00E00820" w:rsidRDefault="00B85971" w:rsidP="00B8597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85971" w:rsidRPr="00E00820" w14:paraId="7F2973A0" w14:textId="77777777" w:rsidTr="00B85971">
        <w:tc>
          <w:tcPr>
            <w:tcW w:w="2880" w:type="dxa"/>
            <w:shd w:val="clear" w:color="auto" w:fill="auto"/>
          </w:tcPr>
          <w:p w14:paraId="6CB1D2EC" w14:textId="77777777" w:rsidR="00B85971" w:rsidRPr="00905142" w:rsidRDefault="00B85971" w:rsidP="00B859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</w:pPr>
            <w:r w:rsidRPr="00905142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7CF5A024" w14:textId="77777777" w:rsidR="00B85971" w:rsidRPr="00E00820" w:rsidRDefault="00B85971" w:rsidP="00B859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  <w:shd w:val="clear" w:color="auto" w:fill="auto"/>
          </w:tcPr>
          <w:p w14:paraId="760D8162" w14:textId="77777777" w:rsidR="00B85971" w:rsidRPr="00E00820" w:rsidRDefault="00B85971" w:rsidP="00B8597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การคิดลดกระแสเงินสด</w:t>
            </w:r>
            <w:r w:rsidRPr="00E00820">
              <w:rPr>
                <w:rFonts w:ascii="Angsana New" w:hAnsi="Angsana New" w:cs="Times New Roman"/>
                <w:i/>
                <w:iCs/>
                <w:sz w:val="30"/>
                <w:szCs w:val="30"/>
                <w:rtl/>
              </w:rPr>
              <w:t xml:space="preserve"> </w:t>
            </w:r>
            <w:r w:rsidRPr="00E00820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มินมูลค่ายุติธรรมโดยพิจารณาจากกระแสเงินสดในอนาคตซึ่งคิดลดด้วยอัตราดอกเบี้ยเงินกู้ยืมที่อัตราตลาด</w:t>
            </w:r>
          </w:p>
        </w:tc>
      </w:tr>
    </w:tbl>
    <w:p w14:paraId="4B0A92AF" w14:textId="6FAA2FD8" w:rsidR="00992A0B" w:rsidRDefault="00992A0B" w:rsidP="00B8597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6EFA5D5D" w14:textId="15DCA835" w:rsidR="00992A0B" w:rsidRDefault="00992A0B" w:rsidP="00B8597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4D2DB0A0" w14:textId="6CDDCCE1" w:rsidR="00992A0B" w:rsidRDefault="00992A0B" w:rsidP="00B8597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1409BD04" w14:textId="54A4FDDF" w:rsidR="00992A0B" w:rsidRDefault="00992A0B" w:rsidP="00B8597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lang w:val="en-US" w:bidi="th-TH"/>
        </w:rPr>
      </w:pPr>
    </w:p>
    <w:p w14:paraId="58AC2F6C" w14:textId="77777777" w:rsidR="00992A0B" w:rsidRDefault="00992A0B" w:rsidP="00B85971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b/>
          <w:bCs/>
          <w:sz w:val="30"/>
          <w:szCs w:val="30"/>
          <w:cs/>
          <w:lang w:bidi="th-TH"/>
        </w:rPr>
      </w:pPr>
    </w:p>
    <w:p w14:paraId="73036F49" w14:textId="11069C02" w:rsidR="00B85971" w:rsidRPr="00A90E0A" w:rsidRDefault="00B85971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sz w:val="30"/>
          <w:szCs w:val="30"/>
        </w:rPr>
      </w:pPr>
    </w:p>
    <w:p w14:paraId="42386BA5" w14:textId="5BC7C5E6" w:rsidR="00D45460" w:rsidRPr="00EB087A" w:rsidRDefault="00EB087A" w:rsidP="00AD3F21">
      <w:pPr>
        <w:pStyle w:val="ListParagraph"/>
        <w:numPr>
          <w:ilvl w:val="1"/>
          <w:numId w:val="38"/>
        </w:numPr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  <w:r w:rsidRPr="00EB087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9FFED69" w14:textId="73CADD7A" w:rsidR="00EB087A" w:rsidRDefault="00EB087A" w:rsidP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</w:rPr>
      </w:pPr>
    </w:p>
    <w:p w14:paraId="419F2ED6" w14:textId="018E8888" w:rsidR="0076420A" w:rsidRDefault="00EB087A" w:rsidP="0076420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B087A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74DB8C0B" w14:textId="77777777" w:rsidR="00EB087A" w:rsidRPr="00EB087A" w:rsidRDefault="00EB087A" w:rsidP="00EB0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25987A8F" w14:textId="7CE734DD" w:rsidR="00EB087A" w:rsidRPr="00EB087A" w:rsidRDefault="00EB087A" w:rsidP="00EB087A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EB087A">
        <w:rPr>
          <w:rFonts w:asciiTheme="majorHAnsi" w:hAnsiTheme="majorHAnsi" w:cstheme="majorHAns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>
        <w:rPr>
          <w:rFonts w:asciiTheme="majorHAnsi" w:hAnsiTheme="majorHAnsi" w:cstheme="majorHAnsi"/>
          <w:sz w:val="30"/>
          <w:szCs w:val="30"/>
        </w:rPr>
        <w:br/>
      </w:r>
      <w:r w:rsidRPr="00EB087A">
        <w:rPr>
          <w:rFonts w:asciiTheme="majorHAnsi" w:hAnsiTheme="majorHAnsi" w:cstheme="majorHAnsi"/>
          <w:sz w:val="30"/>
          <w:szCs w:val="30"/>
          <w:cs/>
        </w:rPr>
        <w:t>ความเสี่ยงของกลุ่มบริษัท</w:t>
      </w:r>
      <w:r w:rsidRPr="00EB087A">
        <w:rPr>
          <w:rFonts w:asciiTheme="majorHAnsi" w:hAnsiTheme="majorHAnsi" w:cstheme="majorHAnsi"/>
          <w:sz w:val="30"/>
          <w:szCs w:val="30"/>
        </w:rPr>
        <w:t xml:space="preserve"> </w:t>
      </w:r>
      <w:r w:rsidRPr="00EB087A">
        <w:rPr>
          <w:rFonts w:asciiTheme="majorHAnsi" w:hAnsiTheme="majorHAnsi" w:cstheme="majorHAns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B0246C5" w14:textId="77777777" w:rsidR="005E7E08" w:rsidRPr="00EB087A" w:rsidRDefault="005E7E08" w:rsidP="00EB087A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54F9FE7" w14:textId="5B9E8B3E" w:rsidR="00EB087A" w:rsidRPr="00EB087A" w:rsidRDefault="00EB087A" w:rsidP="00EB087A">
      <w:pPr>
        <w:spacing w:line="240" w:lineRule="auto"/>
        <w:ind w:left="540" w:right="-7"/>
        <w:jc w:val="thaiDistribute"/>
        <w:rPr>
          <w:rFonts w:asciiTheme="majorHAnsi" w:hAnsiTheme="majorHAnsi" w:cstheme="majorHAnsi"/>
          <w:sz w:val="30"/>
          <w:szCs w:val="30"/>
        </w:rPr>
      </w:pPr>
      <w:r w:rsidRPr="00992A0B">
        <w:rPr>
          <w:rFonts w:asciiTheme="majorHAnsi" w:hAnsiTheme="majorHAnsi" w:cstheme="majorHAns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>
        <w:rPr>
          <w:rFonts w:asciiTheme="majorHAnsi" w:hAnsiTheme="majorHAnsi" w:cstheme="majorHAnsi"/>
          <w:sz w:val="30"/>
          <w:szCs w:val="30"/>
        </w:rPr>
        <w:br/>
      </w:r>
      <w:r w:rsidRPr="00EB087A">
        <w:rPr>
          <w:rFonts w:asciiTheme="majorHAnsi" w:hAnsiTheme="majorHAnsi" w:cstheme="majorHAns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>
        <w:rPr>
          <w:rFonts w:asciiTheme="majorHAnsi" w:hAnsiTheme="majorHAnsi" w:cstheme="majorHAnsi"/>
          <w:sz w:val="30"/>
          <w:szCs w:val="30"/>
        </w:rPr>
        <w:br/>
      </w:r>
      <w:r w:rsidRPr="00EB087A">
        <w:rPr>
          <w:rFonts w:asciiTheme="majorHAnsi" w:hAnsiTheme="majorHAnsi" w:cstheme="majorHAns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</w:t>
      </w:r>
      <w:r>
        <w:rPr>
          <w:rFonts w:asciiTheme="majorHAnsi" w:hAnsiTheme="majorHAnsi" w:cstheme="majorHAnsi"/>
          <w:sz w:val="30"/>
          <w:szCs w:val="30"/>
        </w:rPr>
        <w:br/>
      </w:r>
      <w:r w:rsidRPr="00EB087A">
        <w:rPr>
          <w:rFonts w:asciiTheme="majorHAnsi" w:hAnsiTheme="majorHAnsi" w:cstheme="majorHAnsi"/>
          <w:sz w:val="30"/>
          <w:szCs w:val="30"/>
          <w:cs/>
        </w:rPr>
        <w:t>ในกรณีพิเศษและจะรายงานผลที่ได้ต่อคณะกรรมการตรวจสอบ</w:t>
      </w:r>
    </w:p>
    <w:p w14:paraId="2F626FF4" w14:textId="77777777" w:rsidR="00BA1DF3" w:rsidRPr="00EB087A" w:rsidRDefault="00BA1DF3" w:rsidP="00EB0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</w:pPr>
    </w:p>
    <w:p w14:paraId="4821E261" w14:textId="79B4466F" w:rsidR="00EB087A" w:rsidRPr="00EB087A" w:rsidRDefault="00EB087A" w:rsidP="00EB0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HAnsi" w:hAnsiTheme="majorHAnsi" w:cstheme="majorHAnsi"/>
          <w:sz w:val="30"/>
          <w:szCs w:val="30"/>
        </w:rPr>
      </w:pPr>
      <w:r w:rsidRPr="00EB087A">
        <w:rPr>
          <w:rFonts w:asciiTheme="majorHAnsi" w:hAnsiTheme="majorHAnsi" w:cstheme="majorHAnsi"/>
          <w:b/>
          <w:bCs/>
          <w:i/>
          <w:iCs/>
          <w:sz w:val="30"/>
          <w:szCs w:val="30"/>
        </w:rPr>
        <w:t>(</w:t>
      </w:r>
      <w:r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ข</w:t>
      </w:r>
      <w:r w:rsidRPr="00EB087A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.1) </w:t>
      </w:r>
      <w:r w:rsidRPr="00EB087A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89F7546" w14:textId="77777777" w:rsidR="00EB087A" w:rsidRPr="00EB087A" w:rsidRDefault="00EB087A" w:rsidP="00EB087A">
      <w:pPr>
        <w:pStyle w:val="ListParagraph"/>
        <w:tabs>
          <w:tab w:val="left" w:pos="540"/>
          <w:tab w:val="left" w:pos="810"/>
        </w:tabs>
        <w:spacing w:after="0" w:line="240" w:lineRule="auto"/>
        <w:ind w:left="540" w:right="-7"/>
        <w:jc w:val="both"/>
        <w:rPr>
          <w:rFonts w:asciiTheme="majorHAnsi" w:hAnsiTheme="majorHAnsi" w:cstheme="majorHAnsi"/>
          <w:i/>
          <w:iCs/>
          <w:sz w:val="30"/>
          <w:szCs w:val="30"/>
          <w:lang w:val="en-US"/>
        </w:rPr>
      </w:pPr>
    </w:p>
    <w:p w14:paraId="3E2F0AD0" w14:textId="231C772C" w:rsidR="00EB087A" w:rsidRPr="00EB087A" w:rsidRDefault="00EB087A" w:rsidP="00EB087A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EB087A">
        <w:rPr>
          <w:rFonts w:asciiTheme="majorHAnsi" w:hAnsiTheme="majorHAnsi" w:cstheme="majorHAns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EB087A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Pr="00EB087A">
        <w:rPr>
          <w:rFonts w:asciiTheme="majorHAnsi" w:hAnsiTheme="majorHAnsi" w:cstheme="majorHAns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DBEA24F" w14:textId="15DBCF8C" w:rsidR="00564797" w:rsidRDefault="00564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cs/>
        </w:rPr>
      </w:pPr>
    </w:p>
    <w:p w14:paraId="056574E3" w14:textId="02CBB31C" w:rsidR="00EB087A" w:rsidRPr="00EB087A" w:rsidRDefault="00EB087A" w:rsidP="00EB087A">
      <w:pPr>
        <w:pStyle w:val="block"/>
        <w:spacing w:after="0" w:line="240" w:lineRule="auto"/>
        <w:ind w:left="1260" w:right="-7" w:hanging="270"/>
        <w:jc w:val="both"/>
        <w:rPr>
          <w:rFonts w:asciiTheme="majorHAnsi" w:hAnsiTheme="majorHAnsi" w:cstheme="majorHAnsi"/>
          <w:i/>
          <w:iCs/>
          <w:sz w:val="30"/>
          <w:szCs w:val="30"/>
          <w:cs/>
          <w:lang w:bidi="th-TH"/>
        </w:rPr>
      </w:pPr>
      <w:r w:rsidRPr="00EB087A">
        <w:rPr>
          <w:rFonts w:asciiTheme="majorHAnsi" w:hAnsiTheme="majorHAnsi" w:cstheme="majorHAnsi"/>
          <w:sz w:val="30"/>
          <w:szCs w:val="30"/>
        </w:rPr>
        <w:t>(</w:t>
      </w:r>
      <w:r>
        <w:rPr>
          <w:rFonts w:asciiTheme="majorHAnsi" w:hAnsiTheme="majorHAnsi" w:cstheme="majorHAnsi" w:hint="cs"/>
          <w:sz w:val="30"/>
          <w:szCs w:val="30"/>
          <w:cs/>
          <w:lang w:val="en-US" w:bidi="th-TH"/>
        </w:rPr>
        <w:t>ข</w:t>
      </w:r>
      <w:r w:rsidRPr="00EB087A">
        <w:rPr>
          <w:rFonts w:asciiTheme="majorHAnsi" w:hAnsiTheme="majorHAnsi" w:cstheme="majorHAnsi"/>
          <w:sz w:val="30"/>
          <w:szCs w:val="30"/>
        </w:rPr>
        <w:t>.1.1</w:t>
      </w:r>
      <w:proofErr w:type="gramStart"/>
      <w:r w:rsidRPr="00EB087A">
        <w:rPr>
          <w:rFonts w:asciiTheme="majorHAnsi" w:hAnsiTheme="majorHAnsi" w:cstheme="majorHAnsi"/>
          <w:sz w:val="30"/>
          <w:szCs w:val="30"/>
        </w:rPr>
        <w:t>)</w:t>
      </w:r>
      <w:r w:rsidRPr="00EB087A">
        <w:rPr>
          <w:rFonts w:asciiTheme="majorHAnsi" w:hAnsiTheme="majorHAnsi" w:cstheme="majorHAnsi"/>
          <w:i/>
          <w:iCs/>
          <w:sz w:val="30"/>
          <w:szCs w:val="30"/>
        </w:rPr>
        <w:t xml:space="preserve">  </w:t>
      </w:r>
      <w:r w:rsidRPr="00EB087A">
        <w:rPr>
          <w:rFonts w:asciiTheme="majorHAnsi" w:hAnsiTheme="majorHAnsi" w:cstheme="majorHAnsi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  <w:proofErr w:type="gramEnd"/>
    </w:p>
    <w:p w14:paraId="07E25DD4" w14:textId="3A00AD83" w:rsidR="00D45460" w:rsidRPr="00EB087A" w:rsidRDefault="00D45460" w:rsidP="001E516D">
      <w:pPr>
        <w:pStyle w:val="block"/>
        <w:spacing w:after="0" w:line="240" w:lineRule="auto"/>
        <w:ind w:right="-7"/>
        <w:jc w:val="both"/>
        <w:rPr>
          <w:rFonts w:asciiTheme="majorHAnsi" w:hAnsiTheme="majorHAnsi" w:cstheme="majorHAnsi"/>
          <w:i/>
          <w:iCs/>
          <w:sz w:val="30"/>
          <w:szCs w:val="30"/>
          <w:lang w:bidi="th-TH"/>
        </w:rPr>
      </w:pPr>
    </w:p>
    <w:p w14:paraId="65A64F0B" w14:textId="5A4FFDDE" w:rsidR="00EB087A" w:rsidRPr="00EB087A" w:rsidRDefault="00EB087A" w:rsidP="00EB087A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EB087A">
        <w:rPr>
          <w:rFonts w:asciiTheme="majorHAnsi" w:hAnsiTheme="majorHAnsi" w:cstheme="majorHAns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</w:t>
      </w:r>
      <w:r>
        <w:rPr>
          <w:rFonts w:asciiTheme="majorHAnsi" w:hAnsiTheme="majorHAnsi" w:cstheme="majorHAnsi"/>
          <w:sz w:val="30"/>
          <w:szCs w:val="30"/>
          <w:cs/>
        </w:rPr>
        <w:br/>
      </w:r>
      <w:r w:rsidRPr="00EB087A">
        <w:rPr>
          <w:rFonts w:asciiTheme="majorHAnsi" w:hAnsiTheme="majorHAnsi" w:cstheme="majorHAns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EB087A">
        <w:rPr>
          <w:rFonts w:asciiTheme="majorHAnsi" w:hAnsiTheme="majorHAnsi" w:cstheme="majorHAnsi"/>
          <w:sz w:val="30"/>
          <w:szCs w:val="30"/>
        </w:rPr>
        <w:t xml:space="preserve"> </w:t>
      </w:r>
      <w:r w:rsidRPr="00EB087A">
        <w:rPr>
          <w:rFonts w:asciiTheme="majorHAnsi" w:hAnsiTheme="majorHAnsi" w:cstheme="majorHAnsi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="00564797">
        <w:rPr>
          <w:rFonts w:asciiTheme="majorHAnsi" w:hAnsiTheme="majorHAnsi" w:cstheme="majorHAnsi" w:hint="cs"/>
          <w:sz w:val="30"/>
          <w:szCs w:val="30"/>
          <w:cs/>
        </w:rPr>
        <w:t xml:space="preserve"> </w:t>
      </w:r>
      <w:r w:rsidR="00564797">
        <w:rPr>
          <w:rFonts w:asciiTheme="majorHAnsi" w:hAnsiTheme="majorHAnsi" w:cstheme="majorHAnsi"/>
          <w:sz w:val="30"/>
          <w:szCs w:val="30"/>
        </w:rPr>
        <w:t>18</w:t>
      </w:r>
    </w:p>
    <w:p w14:paraId="3833530E" w14:textId="77777777" w:rsidR="00EB087A" w:rsidRPr="00EB087A" w:rsidRDefault="00EB087A" w:rsidP="00EB0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  <w:lang w:val="en-GB"/>
        </w:rPr>
      </w:pPr>
    </w:p>
    <w:p w14:paraId="240615CE" w14:textId="28EDA742" w:rsidR="00EB087A" w:rsidRDefault="008A6624" w:rsidP="00EB087A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  <w:shd w:val="clear" w:color="auto" w:fill="E0E0E0"/>
          <w:cs/>
        </w:rPr>
      </w:pPr>
      <w:r>
        <w:rPr>
          <w:rFonts w:asciiTheme="majorHAnsi" w:hAnsiTheme="majorHAnsi" w:cstheme="majorHAnsi" w:hint="cs"/>
          <w:sz w:val="30"/>
          <w:szCs w:val="30"/>
          <w:cs/>
        </w:rPr>
        <w:t>ฝ่ายบริหารได้กำหนดนโยบายด้</w:t>
      </w:r>
      <w:r w:rsidRPr="008A6624">
        <w:rPr>
          <w:rFonts w:asciiTheme="majorHAnsi" w:hAnsiTheme="majorHAnsi"/>
          <w:sz w:val="30"/>
          <w:szCs w:val="30"/>
          <w:cs/>
        </w:rPr>
        <w:t>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ให้บริการ</w:t>
      </w:r>
    </w:p>
    <w:p w14:paraId="1F24C17B" w14:textId="77777777" w:rsidR="00564797" w:rsidRPr="00EB087A" w:rsidRDefault="00564797" w:rsidP="00EB087A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677520F8" w14:textId="68090AD0" w:rsidR="00EB087A" w:rsidRPr="00EB087A" w:rsidRDefault="00EB087A" w:rsidP="00EB087A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EB087A">
        <w:rPr>
          <w:rFonts w:asciiTheme="majorHAnsi" w:hAnsiTheme="majorHAnsi" w:cstheme="majorHAnsi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564797">
        <w:rPr>
          <w:rFonts w:asciiTheme="majorHAnsi" w:hAnsiTheme="majorHAnsi" w:cstheme="majorHAnsi"/>
          <w:sz w:val="30"/>
          <w:szCs w:val="30"/>
        </w:rPr>
        <w:t xml:space="preserve"> </w:t>
      </w:r>
      <w:r w:rsidR="0053291E">
        <w:rPr>
          <w:rFonts w:asciiTheme="majorHAnsi" w:hAnsiTheme="majorHAnsi" w:cstheme="majorHAnsi"/>
          <w:sz w:val="30"/>
          <w:szCs w:val="30"/>
        </w:rPr>
        <w:t>90</w:t>
      </w:r>
      <w:r w:rsidR="00071937">
        <w:rPr>
          <w:rFonts w:asciiTheme="majorHAnsi" w:hAnsiTheme="majorHAnsi" w:cstheme="majorHAnsi"/>
          <w:sz w:val="30"/>
          <w:szCs w:val="30"/>
        </w:rPr>
        <w:t xml:space="preserve"> </w:t>
      </w:r>
      <w:r w:rsidR="00071937">
        <w:rPr>
          <w:rFonts w:asciiTheme="majorHAnsi" w:hAnsiTheme="majorHAnsi" w:cstheme="majorHAnsi" w:hint="cs"/>
          <w:sz w:val="30"/>
          <w:szCs w:val="30"/>
          <w:cs/>
        </w:rPr>
        <w:t>วัน</w:t>
      </w:r>
    </w:p>
    <w:p w14:paraId="137EAA14" w14:textId="77777777" w:rsidR="00EB087A" w:rsidRPr="00EB087A" w:rsidRDefault="00EB087A" w:rsidP="00EB0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7D4F8EE3" w14:textId="3064B11F" w:rsidR="00EB087A" w:rsidRDefault="00EB087A" w:rsidP="00A437D6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  <w:r w:rsidRPr="00EB087A">
        <w:rPr>
          <w:rFonts w:asciiTheme="majorHAnsi" w:hAnsiTheme="majorHAnsi" w:cstheme="majorHAnsi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</w:t>
      </w:r>
      <w:r>
        <w:rPr>
          <w:rFonts w:asciiTheme="majorHAnsi" w:hAnsiTheme="majorHAnsi" w:cstheme="majorHAnsi"/>
          <w:sz w:val="30"/>
          <w:szCs w:val="30"/>
        </w:rPr>
        <w:br/>
      </w:r>
      <w:r w:rsidRPr="00EB087A">
        <w:rPr>
          <w:rFonts w:asciiTheme="majorHAnsi" w:hAnsiTheme="majorHAnsi" w:cstheme="majorHAnsi"/>
          <w:sz w:val="30"/>
          <w:szCs w:val="30"/>
          <w:cs/>
        </w:rPr>
        <w:t>จะเกิดขึ้นสำหรับลูกหนี้การค้าและสินทรัพย์ที่เกิดจากสัญญา</w:t>
      </w:r>
    </w:p>
    <w:p w14:paraId="21EBBEEA" w14:textId="77777777" w:rsidR="00992A0B" w:rsidRDefault="00992A0B" w:rsidP="00A437D6">
      <w:pPr>
        <w:tabs>
          <w:tab w:val="clear" w:pos="907"/>
          <w:tab w:val="left" w:pos="1080"/>
        </w:tabs>
        <w:ind w:left="1620"/>
        <w:jc w:val="thaiDistribute"/>
        <w:rPr>
          <w:rFonts w:asciiTheme="majorHAnsi" w:hAnsiTheme="majorHAnsi" w:cstheme="majorHAnsi"/>
          <w:sz w:val="30"/>
          <w:szCs w:val="30"/>
        </w:rPr>
      </w:pPr>
    </w:p>
    <w:bookmarkEnd w:id="9"/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AE3966" w:rsidRPr="00E00820" w14:paraId="06356918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0943946" w14:textId="77777777" w:rsidR="00D02931" w:rsidRPr="00E00820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661F28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250861A" w14:textId="66866FF0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E3966" w:rsidRPr="00E00820" w14:paraId="61B282D4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12DC67F9" w14:textId="77777777" w:rsidR="00D02931" w:rsidRPr="00E00820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C8D869D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C71EFA1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4A02CEFA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0EC61F7C" w14:textId="39262F03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AE3966" w:rsidRPr="00E00820" w14:paraId="4CAB647E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056B5234" w14:textId="77777777" w:rsidR="00D02931" w:rsidRPr="00E00820" w:rsidRDefault="00D02931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3D5598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290968FF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90DC661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0806CBA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9D7EE37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D34F" w14:textId="49E28514" w:rsidR="00D02931" w:rsidRPr="00E00820" w:rsidRDefault="00D02931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03D50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D0811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AE3966" w:rsidRPr="00E00820" w14:paraId="03709E10" w14:textId="77777777" w:rsidTr="00D02931">
        <w:trPr>
          <w:trHeight w:val="432"/>
        </w:trPr>
        <w:tc>
          <w:tcPr>
            <w:tcW w:w="1260" w:type="dxa"/>
            <w:vAlign w:val="bottom"/>
          </w:tcPr>
          <w:p w14:paraId="21395079" w14:textId="629D0B17" w:rsidR="004D0C89" w:rsidRPr="00E00820" w:rsidRDefault="004D0C89" w:rsidP="00412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3501121" w14:textId="2864AF0D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4BB7514F" w14:textId="571532F0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2ED0FF36" w14:textId="0BB09095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33C6672F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22DB7883" w14:textId="7D334AB8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29C29465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58AAEE6A" w14:textId="73FBC00A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79EDC3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7A78A4A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0893485" w14:textId="3D39AC6B" w:rsidR="004D0C89" w:rsidRPr="00E00820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74DAADF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1AB0AE42" w14:textId="37FAA35A" w:rsidR="004D0C89" w:rsidRPr="00E00820" w:rsidRDefault="003D2A7D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="004D0C89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A0FDAD3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719C896" w14:textId="58326413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D2E055E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07EECDA" w14:textId="7133E829" w:rsidR="00C02904" w:rsidRPr="00E00820" w:rsidRDefault="00C02904" w:rsidP="00C02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33C2329" w14:textId="4AB44319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56D0B3F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98FD2B" w14:textId="77777777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330D539" w14:textId="6355332C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E3966" w:rsidRPr="00E00820" w14:paraId="69AF0C1D" w14:textId="77777777" w:rsidTr="00E23023">
        <w:tc>
          <w:tcPr>
            <w:tcW w:w="1260" w:type="dxa"/>
          </w:tcPr>
          <w:p w14:paraId="0F4F6301" w14:textId="77777777" w:rsidR="00307F2E" w:rsidRPr="00E00820" w:rsidRDefault="00307F2E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7395E79D" w14:textId="779657C2" w:rsidR="00307F2E" w:rsidRPr="00E00820" w:rsidRDefault="00EB087A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D447D33" w14:textId="58E37276" w:rsidR="00D02931" w:rsidRPr="00E00820" w:rsidRDefault="00307F2E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1783C99F" w14:textId="77777777" w:rsidR="00D02931" w:rsidRPr="00E00820" w:rsidRDefault="00D02931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E33F0F0" w14:textId="79F05B3C" w:rsidR="00D02931" w:rsidRPr="00E00820" w:rsidRDefault="00D02931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E00820" w14:paraId="7AEA4484" w14:textId="77777777" w:rsidTr="00E23023">
        <w:tc>
          <w:tcPr>
            <w:tcW w:w="1260" w:type="dxa"/>
          </w:tcPr>
          <w:p w14:paraId="76617C66" w14:textId="77777777" w:rsidR="00180CC6" w:rsidRPr="00E00820" w:rsidRDefault="00180CC6" w:rsidP="00307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14EE4DD8" w14:textId="77777777" w:rsidR="00180CC6" w:rsidRPr="00E00820" w:rsidRDefault="00180CC6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152D0374" w14:textId="14E9164B" w:rsidR="00180CC6" w:rsidRPr="00E00820" w:rsidRDefault="00180CC6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AE3966" w:rsidRPr="00E00820" w14:paraId="53506EF2" w14:textId="77777777" w:rsidTr="00437186">
        <w:tc>
          <w:tcPr>
            <w:tcW w:w="1260" w:type="dxa"/>
          </w:tcPr>
          <w:p w14:paraId="38CD68FC" w14:textId="77777777" w:rsidR="004D0C89" w:rsidRPr="00E00820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126C81B1" w14:textId="36175966" w:rsidR="004D0C89" w:rsidRPr="00E00820" w:rsidRDefault="004D0C89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5C51D61D" w14:textId="77777777" w:rsidR="004D0C89" w:rsidRPr="00E00820" w:rsidRDefault="004D0C89" w:rsidP="00E21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124458D" w14:textId="77777777" w:rsidR="00540B7B" w:rsidRDefault="00540B7B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67B81E68" w14:textId="678CD1C4" w:rsidR="00535939" w:rsidRPr="00E00820" w:rsidRDefault="0053593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0278943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9352F8D" w14:textId="77777777" w:rsidR="0026191A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D7378CD" w14:textId="77764B34" w:rsidR="00CB7BEA" w:rsidRPr="00E00820" w:rsidRDefault="00CB7BE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0.1</w:t>
            </w:r>
            <w:r w:rsidR="00E04839">
              <w:rPr>
                <w:rFonts w:asciiTheme="majorHAnsi" w:hAnsiTheme="majorHAnsi"/>
                <w:sz w:val="22"/>
                <w:szCs w:val="22"/>
              </w:rPr>
              <w:t>0</w:t>
            </w:r>
          </w:p>
        </w:tc>
        <w:tc>
          <w:tcPr>
            <w:tcW w:w="236" w:type="dxa"/>
          </w:tcPr>
          <w:p w14:paraId="76652E1B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0CF0C25F" w14:textId="77777777" w:rsidR="0026191A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1EE19C0" w14:textId="2519B115" w:rsidR="00CB7BEA" w:rsidRPr="00E00820" w:rsidRDefault="00E0483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2.20</w:t>
            </w:r>
          </w:p>
        </w:tc>
        <w:tc>
          <w:tcPr>
            <w:tcW w:w="236" w:type="dxa"/>
          </w:tcPr>
          <w:p w14:paraId="6528F6E4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04E2BACC" w14:textId="77777777" w:rsidR="0026191A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5ECD50" w14:textId="244297D2" w:rsidR="00CB7BEA" w:rsidRPr="00E00820" w:rsidRDefault="007979E2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15.10</w:t>
            </w:r>
          </w:p>
        </w:tc>
        <w:tc>
          <w:tcPr>
            <w:tcW w:w="236" w:type="dxa"/>
          </w:tcPr>
          <w:p w14:paraId="5CD0C192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7F2C3605" w14:textId="77777777" w:rsidR="0026191A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DF76BEE" w14:textId="5ABF433C" w:rsidR="00CB7BEA" w:rsidRPr="00E00820" w:rsidRDefault="00CB7BE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90.38</w:t>
            </w:r>
          </w:p>
        </w:tc>
        <w:tc>
          <w:tcPr>
            <w:tcW w:w="239" w:type="dxa"/>
          </w:tcPr>
          <w:p w14:paraId="5EA79890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B47AB04" w14:textId="77777777" w:rsidR="0026191A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7F43238" w14:textId="47789896" w:rsidR="00CB7BEA" w:rsidRPr="00E00820" w:rsidRDefault="00CB7BE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CBC4FF6" w14:textId="77777777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43908794" w14:textId="77777777" w:rsidR="0026191A" w:rsidRDefault="0026191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6D33A7" w14:textId="2AB735A2" w:rsidR="00CB7BEA" w:rsidRPr="00E00820" w:rsidRDefault="00CB7BEA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100</w:t>
            </w:r>
            <w:r>
              <w:rPr>
                <w:rFonts w:asciiTheme="majorHAnsi" w:hAnsiTheme="majorHAnsi"/>
                <w:sz w:val="22"/>
                <w:szCs w:val="22"/>
              </w:rPr>
              <w:t>.00</w:t>
            </w:r>
          </w:p>
        </w:tc>
        <w:tc>
          <w:tcPr>
            <w:tcW w:w="240" w:type="dxa"/>
          </w:tcPr>
          <w:p w14:paraId="0FB7E023" w14:textId="205127B6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1E37875B" w14:textId="149CF9C6" w:rsidR="004D0C89" w:rsidRPr="00E00820" w:rsidRDefault="004D0C89" w:rsidP="003F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AE3966" w:rsidRPr="00E00820" w14:paraId="5C6E2665" w14:textId="77777777" w:rsidTr="00E23023">
        <w:tc>
          <w:tcPr>
            <w:tcW w:w="1260" w:type="dxa"/>
          </w:tcPr>
          <w:p w14:paraId="4272E97D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4D74365A" w14:textId="77777777" w:rsidR="00D02931" w:rsidRPr="00E00820" w:rsidRDefault="00D02931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0AF7B883" w14:textId="77D3452F" w:rsidR="00D02931" w:rsidRPr="00E00820" w:rsidRDefault="00D02931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E00820" w14:paraId="53AFCDF6" w14:textId="77777777" w:rsidTr="00E23023">
        <w:tc>
          <w:tcPr>
            <w:tcW w:w="1260" w:type="dxa"/>
          </w:tcPr>
          <w:p w14:paraId="0B520B4F" w14:textId="77777777" w:rsidR="00180CC6" w:rsidRPr="00E00820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65889191" w14:textId="77777777" w:rsidR="00180CC6" w:rsidRPr="00E00820" w:rsidRDefault="00180CC6" w:rsidP="00B4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3454689" w14:textId="7F120EF0" w:rsidR="00180CC6" w:rsidRPr="00E00820" w:rsidRDefault="00180CC6" w:rsidP="00D02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B7BEA" w:rsidRPr="00E00820" w14:paraId="04E695E0" w14:textId="77777777" w:rsidTr="00D02931">
        <w:tc>
          <w:tcPr>
            <w:tcW w:w="1260" w:type="dxa"/>
          </w:tcPr>
          <w:p w14:paraId="6C192B90" w14:textId="77777777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FBD1F4B" w14:textId="311E225E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12583E45" w14:textId="77777777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51A8519C" w14:textId="0DA64BC3" w:rsidR="00CB7BEA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56650DF" w14:textId="58CFC93E" w:rsidR="00CB7BEA" w:rsidRPr="00E00820" w:rsidRDefault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</w:t>
            </w:r>
            <w:r w:rsidR="00564797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24</w:t>
            </w:r>
            <w:r w:rsidR="00564797">
              <w:rPr>
                <w:rFonts w:asciiTheme="majorHAnsi" w:hAnsiTheme="majorHAnsi"/>
                <w:b/>
                <w:bCs/>
                <w:sz w:val="22"/>
                <w:szCs w:val="22"/>
              </w:rPr>
              <w:t>,091</w:t>
            </w:r>
          </w:p>
        </w:tc>
        <w:tc>
          <w:tcPr>
            <w:tcW w:w="245" w:type="dxa"/>
          </w:tcPr>
          <w:p w14:paraId="424EAEA3" w14:textId="77777777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183A694E" w14:textId="77777777" w:rsidR="00CB7BEA" w:rsidRPr="004C4C9D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1393F92" w14:textId="03C7C880" w:rsidR="00CB7BEA" w:rsidRPr="00A52D39" w:rsidRDefault="007979E2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4C4C9D">
              <w:rPr>
                <w:rFonts w:asciiTheme="majorHAnsi" w:hAnsiTheme="majorHAnsi"/>
                <w:sz w:val="22"/>
                <w:szCs w:val="22"/>
              </w:rPr>
              <w:t>201,816</w:t>
            </w:r>
          </w:p>
        </w:tc>
        <w:tc>
          <w:tcPr>
            <w:tcW w:w="236" w:type="dxa"/>
          </w:tcPr>
          <w:p w14:paraId="6F34C3E0" w14:textId="77777777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1AB481E" w14:textId="77777777" w:rsidR="00CB7BEA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C48A598" w14:textId="3E7E754A" w:rsidR="00CB7BEA" w:rsidRPr="00E00820" w:rsidRDefault="007979E2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7979E2">
              <w:rPr>
                <w:rFonts w:asciiTheme="majorHAnsi" w:hAnsiTheme="majorHAnsi"/>
                <w:sz w:val="22"/>
                <w:szCs w:val="22"/>
              </w:rPr>
              <w:t>42,683</w:t>
            </w:r>
          </w:p>
        </w:tc>
        <w:tc>
          <w:tcPr>
            <w:tcW w:w="236" w:type="dxa"/>
          </w:tcPr>
          <w:p w14:paraId="2F14F831" w14:textId="02145E36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297B3CD7" w14:textId="77777777" w:rsidR="00CB7BEA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A05A517" w14:textId="38E337DC" w:rsidR="00CB7BEA" w:rsidRPr="00E00820" w:rsidRDefault="007979E2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7979E2">
              <w:rPr>
                <w:rFonts w:asciiTheme="majorHAnsi" w:hAnsiTheme="majorHAnsi"/>
                <w:sz w:val="22"/>
                <w:szCs w:val="22"/>
              </w:rPr>
              <w:t>5,200</w:t>
            </w:r>
          </w:p>
        </w:tc>
        <w:tc>
          <w:tcPr>
            <w:tcW w:w="236" w:type="dxa"/>
          </w:tcPr>
          <w:p w14:paraId="1E422817" w14:textId="77777777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19129B6" w14:textId="77777777" w:rsidR="00CB7BEA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059B3A5A" w14:textId="18FA28ED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551</w:t>
            </w:r>
          </w:p>
        </w:tc>
        <w:tc>
          <w:tcPr>
            <w:tcW w:w="239" w:type="dxa"/>
          </w:tcPr>
          <w:p w14:paraId="0BFB46B3" w14:textId="77777777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79CDDC1" w14:textId="77777777" w:rsidR="00CB7BEA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F1A3DC0" w14:textId="67F41DB6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</w:tcPr>
          <w:p w14:paraId="5192C66C" w14:textId="77777777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1B24BED6" w14:textId="77777777" w:rsidR="00CB7BEA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FF4E06E" w14:textId="6BB9EAE9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8,254</w:t>
            </w:r>
          </w:p>
        </w:tc>
        <w:tc>
          <w:tcPr>
            <w:tcW w:w="240" w:type="dxa"/>
          </w:tcPr>
          <w:p w14:paraId="5204B651" w14:textId="4C637E66" w:rsidR="00CB7BEA" w:rsidRPr="00E00820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02DE6BAC" w14:textId="77777777" w:rsidR="00CB7BEA" w:rsidRDefault="00CB7BEA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CBFCB4A" w14:textId="62EADD18" w:rsidR="00CB7BEA" w:rsidRPr="00E00820" w:rsidRDefault="007979E2" w:rsidP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979E2">
              <w:rPr>
                <w:rFonts w:asciiTheme="majorHAnsi" w:hAnsiTheme="majorHAnsi"/>
                <w:b/>
                <w:bCs/>
                <w:sz w:val="22"/>
                <w:szCs w:val="22"/>
              </w:rPr>
              <w:t>258,504</w:t>
            </w:r>
          </w:p>
        </w:tc>
      </w:tr>
      <w:tr w:rsidR="00760E23" w:rsidRPr="00E00820" w14:paraId="103BE6E0" w14:textId="77777777" w:rsidTr="00F551E2">
        <w:tc>
          <w:tcPr>
            <w:tcW w:w="1260" w:type="dxa"/>
          </w:tcPr>
          <w:p w14:paraId="487A484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1634E54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064CA1D3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329141F0" w14:textId="77777777" w:rsidR="00540B7B" w:rsidRDefault="00540B7B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0CC88C4" w14:textId="099B51DB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1A7A218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407D8195" w14:textId="77777777" w:rsidR="0026191A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7A65E7FA" w14:textId="61041A91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(200)</w:t>
            </w:r>
          </w:p>
        </w:tc>
        <w:tc>
          <w:tcPr>
            <w:tcW w:w="236" w:type="dxa"/>
          </w:tcPr>
          <w:p w14:paraId="63E6947B" w14:textId="77777777" w:rsidR="00760E23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32815BA8" w14:textId="26A004D8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31A1A0AC" w14:textId="77777777" w:rsidR="0026191A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25E7889F" w14:textId="1B774C74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(941)</w:t>
            </w:r>
          </w:p>
        </w:tc>
        <w:tc>
          <w:tcPr>
            <w:tcW w:w="236" w:type="dxa"/>
          </w:tcPr>
          <w:p w14:paraId="3E710844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43BD4EA8" w14:textId="77777777" w:rsidR="0026191A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4C819440" w14:textId="78710A63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(785)</w:t>
            </w:r>
          </w:p>
        </w:tc>
        <w:tc>
          <w:tcPr>
            <w:tcW w:w="236" w:type="dxa"/>
          </w:tcPr>
          <w:p w14:paraId="2221338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ECC75C1" w14:textId="77777777" w:rsidR="0026191A" w:rsidRDefault="0026191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97B873B" w14:textId="57288AFA" w:rsidR="00CB7BEA" w:rsidRPr="00E00820" w:rsidRDefault="00CB7BE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(498)</w:t>
            </w:r>
          </w:p>
        </w:tc>
        <w:tc>
          <w:tcPr>
            <w:tcW w:w="239" w:type="dxa"/>
          </w:tcPr>
          <w:p w14:paraId="02FFA8C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1D81697C" w14:textId="77777777" w:rsidR="0026191A" w:rsidRDefault="0026191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5558244" w14:textId="08B8886D" w:rsidR="00CB7BEA" w:rsidRPr="00E00820" w:rsidRDefault="00CB7BEA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4C733B4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484B4053" w14:textId="77777777" w:rsidR="0026191A" w:rsidRDefault="0026191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689B291" w14:textId="75893FB9" w:rsidR="00CB7BEA" w:rsidRPr="00E00820" w:rsidRDefault="00CB7B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(8,254)</w:t>
            </w:r>
          </w:p>
        </w:tc>
        <w:tc>
          <w:tcPr>
            <w:tcW w:w="240" w:type="dxa"/>
          </w:tcPr>
          <w:p w14:paraId="4B94513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5136F7D5" w14:textId="77777777" w:rsidR="0026191A" w:rsidRDefault="0026191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8A07F2F" w14:textId="0DDDB646" w:rsidR="00CB7BEA" w:rsidRPr="00E00820" w:rsidRDefault="00CB7BE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97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 w:rsidRPr="00CB7BEA">
              <w:rPr>
                <w:rFonts w:asciiTheme="majorHAnsi" w:hAnsiTheme="majorHAnsi"/>
                <w:b/>
                <w:bCs/>
                <w:sz w:val="22"/>
                <w:szCs w:val="22"/>
              </w:rPr>
              <w:t>(10,678)</w:t>
            </w:r>
          </w:p>
        </w:tc>
      </w:tr>
      <w:tr w:rsidR="00760E23" w:rsidRPr="00E00820" w14:paraId="5BEF4577" w14:textId="77777777" w:rsidTr="002B332C">
        <w:tc>
          <w:tcPr>
            <w:tcW w:w="1260" w:type="dxa"/>
          </w:tcPr>
          <w:p w14:paraId="3076C5B1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78AE46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066919B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</w:tcPr>
          <w:p w14:paraId="090D24B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5" w:type="dxa"/>
          </w:tcPr>
          <w:p w14:paraId="5846CED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F79A45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77" w:type="dxa"/>
          </w:tcPr>
          <w:p w14:paraId="68A3353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583E3A81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89" w:type="dxa"/>
          </w:tcPr>
          <w:p w14:paraId="66573C6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6" w:type="dxa"/>
          </w:tcPr>
          <w:p w14:paraId="3BB6326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4" w:type="dxa"/>
          </w:tcPr>
          <w:p w14:paraId="57B9AA6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39" w:type="dxa"/>
          </w:tcPr>
          <w:p w14:paraId="08CC439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49" w:type="dxa"/>
          </w:tcPr>
          <w:p w14:paraId="1F48999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3F3A25FA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62" w:type="dxa"/>
          </w:tcPr>
          <w:p w14:paraId="34CFD10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240" w:type="dxa"/>
          </w:tcPr>
          <w:p w14:paraId="2392878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762" w:type="dxa"/>
          </w:tcPr>
          <w:p w14:paraId="47672B2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12"/>
                <w:szCs w:val="12"/>
              </w:rPr>
            </w:pPr>
          </w:p>
        </w:tc>
      </w:tr>
      <w:tr w:rsidR="00760E23" w:rsidRPr="00E00820" w14:paraId="56A023EB" w14:textId="77777777" w:rsidTr="002B332C">
        <w:tc>
          <w:tcPr>
            <w:tcW w:w="1260" w:type="dxa"/>
          </w:tcPr>
          <w:p w14:paraId="0EB012EC" w14:textId="77777777" w:rsidR="00760E23" w:rsidRPr="00E00820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2AEABC7A" w14:textId="77777777" w:rsidR="00760E23" w:rsidRPr="00E00820" w:rsidRDefault="00760E23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6567D06" w14:textId="09E25452" w:rsidR="00760E23" w:rsidRPr="00E00820" w:rsidRDefault="00760E23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3F070A26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0C1D2BC6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62507D8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65AADD28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F332C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1AEEED2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0DDA19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3D74C97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62F3D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2332404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59D79E5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3FE2F15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522A4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6B2C565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F9D13B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70DC8325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E00820" w14:paraId="0283C1A8" w14:textId="77777777" w:rsidTr="00746920">
        <w:tc>
          <w:tcPr>
            <w:tcW w:w="1260" w:type="dxa"/>
          </w:tcPr>
          <w:p w14:paraId="52967FC1" w14:textId="77777777" w:rsidR="00180CC6" w:rsidRPr="00E00820" w:rsidRDefault="00180CC6" w:rsidP="0076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2AFFCCE" w14:textId="77777777" w:rsidR="00180CC6" w:rsidRPr="00E00820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6D41DB0" w14:textId="16B88CCD" w:rsidR="00180CC6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60E23" w:rsidRPr="00E00820" w14:paraId="6E8DC165" w14:textId="77777777" w:rsidTr="00F551E2">
        <w:tc>
          <w:tcPr>
            <w:tcW w:w="1260" w:type="dxa"/>
          </w:tcPr>
          <w:p w14:paraId="5D1983E0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36E51BB1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0E641DAF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1D387E2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10C39E" w14:textId="36682265" w:rsidR="00760E23" w:rsidRPr="00E00820" w:rsidRDefault="0056479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707,292</w:t>
            </w:r>
          </w:p>
        </w:tc>
        <w:tc>
          <w:tcPr>
            <w:tcW w:w="245" w:type="dxa"/>
          </w:tcPr>
          <w:p w14:paraId="6D2D480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4EA8AE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0C1F2449" w14:textId="6A485B3B" w:rsidR="00A53904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233,034</w:t>
            </w:r>
          </w:p>
        </w:tc>
        <w:tc>
          <w:tcPr>
            <w:tcW w:w="236" w:type="dxa"/>
          </w:tcPr>
          <w:p w14:paraId="21BFBE9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71985CE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0AA8AD78" w14:textId="7177BA96" w:rsidR="00A53904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42,433</w:t>
            </w:r>
          </w:p>
        </w:tc>
        <w:tc>
          <w:tcPr>
            <w:tcW w:w="236" w:type="dxa"/>
          </w:tcPr>
          <w:p w14:paraId="04139D6E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8E4E396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8718FD9" w14:textId="13B08A28" w:rsidR="00A53904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2,027</w:t>
            </w:r>
          </w:p>
        </w:tc>
        <w:tc>
          <w:tcPr>
            <w:tcW w:w="236" w:type="dxa"/>
          </w:tcPr>
          <w:p w14:paraId="57A83DE4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6C5B274C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FFF75C8" w14:textId="56DE38FA" w:rsidR="00760E23" w:rsidRPr="00E00820" w:rsidRDefault="00A53904" w:rsidP="002B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1,617</w:t>
            </w:r>
          </w:p>
        </w:tc>
        <w:tc>
          <w:tcPr>
            <w:tcW w:w="239" w:type="dxa"/>
          </w:tcPr>
          <w:p w14:paraId="06567E82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3F3FF6A7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3E62BB4" w14:textId="6FF157C4" w:rsidR="00760E23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4,771</w:t>
            </w:r>
          </w:p>
        </w:tc>
        <w:tc>
          <w:tcPr>
            <w:tcW w:w="240" w:type="dxa"/>
          </w:tcPr>
          <w:p w14:paraId="0027535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7FB5C862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BD5613E" w14:textId="7D08A043" w:rsidR="00760E23" w:rsidRPr="00E00820" w:rsidRDefault="00A53904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(7,293)</w:t>
            </w:r>
          </w:p>
        </w:tc>
        <w:tc>
          <w:tcPr>
            <w:tcW w:w="240" w:type="dxa"/>
          </w:tcPr>
          <w:p w14:paraId="440089AD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63AE78F4" w14:textId="77777777" w:rsidR="00760E23" w:rsidRPr="00E00820" w:rsidRDefault="00760E23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76310F1" w14:textId="343FD9F5" w:rsidR="00760E23" w:rsidRPr="00E00820" w:rsidRDefault="00A53904" w:rsidP="0040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276,589</w:t>
            </w:r>
          </w:p>
        </w:tc>
      </w:tr>
    </w:tbl>
    <w:p w14:paraId="7B2E838D" w14:textId="5465D2A1" w:rsidR="00564797" w:rsidRDefault="00564797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6"/>
        <w:gridCol w:w="934"/>
        <w:gridCol w:w="245"/>
        <w:gridCol w:w="835"/>
        <w:gridCol w:w="236"/>
        <w:gridCol w:w="777"/>
        <w:gridCol w:w="236"/>
        <w:gridCol w:w="789"/>
        <w:gridCol w:w="236"/>
        <w:gridCol w:w="834"/>
        <w:gridCol w:w="239"/>
        <w:gridCol w:w="849"/>
        <w:gridCol w:w="240"/>
        <w:gridCol w:w="862"/>
        <w:gridCol w:w="240"/>
        <w:gridCol w:w="762"/>
      </w:tblGrid>
      <w:tr w:rsidR="00D02931" w:rsidRPr="00E00820" w14:paraId="7685A37B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350AB415" w14:textId="273A3DCE" w:rsidR="00D02931" w:rsidRPr="00E00820" w:rsidRDefault="00564797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vAlign w:val="bottom"/>
          </w:tcPr>
          <w:p w14:paraId="76AB4B43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14" w:type="dxa"/>
            <w:gridSpan w:val="15"/>
            <w:vAlign w:val="bottom"/>
          </w:tcPr>
          <w:p w14:paraId="24734E0A" w14:textId="6432BCB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02931" w:rsidRPr="00E00820" w14:paraId="052CCB2F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7FDD9B51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9C7985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54EED056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68BB582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35" w:type="dxa"/>
            <w:gridSpan w:val="13"/>
            <w:tcBorders>
              <w:bottom w:val="single" w:sz="4" w:space="0" w:color="auto"/>
            </w:tcBorders>
            <w:vAlign w:val="bottom"/>
          </w:tcPr>
          <w:p w14:paraId="76325D2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D02931" w:rsidRPr="00E00820" w14:paraId="236335DC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227B8319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7611252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6208D57D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45" w:type="dxa"/>
            <w:vAlign w:val="bottom"/>
          </w:tcPr>
          <w:p w14:paraId="07F30670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114AAAFE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88E7D81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62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1B6A7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8D0A6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9620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D02931" w:rsidRPr="00E00820" w14:paraId="2B6B1924" w14:textId="77777777" w:rsidTr="00E23023">
        <w:trPr>
          <w:trHeight w:val="432"/>
        </w:trPr>
        <w:tc>
          <w:tcPr>
            <w:tcW w:w="1260" w:type="dxa"/>
            <w:vAlign w:val="bottom"/>
          </w:tcPr>
          <w:p w14:paraId="182B189E" w14:textId="0364633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85C246A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934" w:type="dxa"/>
            <w:vAlign w:val="bottom"/>
          </w:tcPr>
          <w:p w14:paraId="11EDC722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สินทรัพย์ที่</w:t>
            </w:r>
          </w:p>
          <w:p w14:paraId="69FD27E9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b/>
                <w:bCs/>
                <w:spacing w:val="-4"/>
                <w:sz w:val="22"/>
                <w:szCs w:val="22"/>
                <w:cs/>
              </w:rPr>
              <w:t>เกิดจากสัญญา</w:t>
            </w:r>
          </w:p>
        </w:tc>
        <w:tc>
          <w:tcPr>
            <w:tcW w:w="245" w:type="dxa"/>
            <w:vAlign w:val="bottom"/>
          </w:tcPr>
          <w:p w14:paraId="2FF0F734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5" w:type="dxa"/>
            <w:vAlign w:val="bottom"/>
          </w:tcPr>
          <w:p w14:paraId="4A484C66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vAlign w:val="bottom"/>
          </w:tcPr>
          <w:p w14:paraId="52A7BBF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vAlign w:val="bottom"/>
          </w:tcPr>
          <w:p w14:paraId="07E30DE9" w14:textId="55B4DD5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น้อยกว่า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995DF1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2B5A62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DB47B43" w14:textId="7555CC6F" w:rsidR="00D02931" w:rsidRPr="00E00820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3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E9A9A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vAlign w:val="bottom"/>
          </w:tcPr>
          <w:p w14:paraId="721E7695" w14:textId="04800E86" w:rsidR="00D02931" w:rsidRPr="00E00820" w:rsidRDefault="003D2A7D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6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- 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="00D02931"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5B82958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516C825" w14:textId="3256EE83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มากกว่า </w:t>
            </w:r>
            <w:r w:rsidR="003D2A7D" w:rsidRPr="00E00820">
              <w:rPr>
                <w:rFonts w:asciiTheme="majorHAnsi" w:hAnsiTheme="majorHAnsi"/>
                <w:sz w:val="22"/>
                <w:szCs w:val="22"/>
              </w:rPr>
              <w:t>12</w:t>
            </w:r>
            <w:r w:rsidRPr="00E00820">
              <w:rPr>
                <w:rFonts w:asciiTheme="majorHAnsi" w:hAnsiTheme="majorHAns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6090F9A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4A870D3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sz w:val="22"/>
                <w:szCs w:val="22"/>
                <w:cs/>
              </w:rPr>
              <w:t>ลูกหนี้การค้าที่ตั้งค่าเผื่อผลขาดทุนจากการด้อยค่าเต็มจำนวน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CFCF504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F50744B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C8A32EA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CD03AC4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D02931" w:rsidRPr="00E00820" w14:paraId="6E8DB413" w14:textId="77777777" w:rsidTr="00E23023">
        <w:tc>
          <w:tcPr>
            <w:tcW w:w="1260" w:type="dxa"/>
          </w:tcPr>
          <w:p w14:paraId="3D3E5CA4" w14:textId="77777777" w:rsidR="00180CC6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1C74D380" w14:textId="2F8AEC2B" w:rsidR="00180CC6" w:rsidRPr="00E00820" w:rsidRDefault="00EB087A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>
              <w:rPr>
                <w:rFonts w:asciiTheme="majorHAnsi" w:hAnsiTheme="majorHAnsi" w:hint="cs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46B04CCD" w14:textId="1F5F2B75" w:rsidR="00D02931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    2563</w:t>
            </w:r>
          </w:p>
        </w:tc>
        <w:tc>
          <w:tcPr>
            <w:tcW w:w="236" w:type="dxa"/>
          </w:tcPr>
          <w:p w14:paraId="747F1C53" w14:textId="77777777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B6EA3C6" w14:textId="05532285" w:rsidR="00D02931" w:rsidRPr="00E00820" w:rsidRDefault="00D02931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</w:tr>
      <w:tr w:rsidR="00180CC6" w:rsidRPr="00E00820" w14:paraId="1C4EE3F0" w14:textId="77777777" w:rsidTr="00E23023">
        <w:tc>
          <w:tcPr>
            <w:tcW w:w="1260" w:type="dxa"/>
          </w:tcPr>
          <w:p w14:paraId="54489160" w14:textId="77777777" w:rsidR="00180CC6" w:rsidRPr="00E00820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7EFDF686" w14:textId="77777777" w:rsidR="00180CC6" w:rsidRPr="00E00820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6FE76D09" w14:textId="61600D19" w:rsidR="00180CC6" w:rsidRPr="00E00820" w:rsidRDefault="00180CC6" w:rsidP="00E2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22067A" w:rsidRPr="00E00820" w14:paraId="11F5FD79" w14:textId="77777777" w:rsidTr="00437186">
        <w:tc>
          <w:tcPr>
            <w:tcW w:w="1260" w:type="dxa"/>
          </w:tcPr>
          <w:p w14:paraId="4D42323D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อัตราขาดทุน</w:t>
            </w:r>
          </w:p>
          <w:p w14:paraId="7F8E396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0E3C3BAC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DF100FC" w14:textId="77777777" w:rsidR="00540B7B" w:rsidRDefault="00540B7B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8627262" w14:textId="11BF9C1E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3CAF816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3A155008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144C2D2" w14:textId="14FEF2F9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0.79</w:t>
            </w:r>
          </w:p>
        </w:tc>
        <w:tc>
          <w:tcPr>
            <w:tcW w:w="236" w:type="dxa"/>
          </w:tcPr>
          <w:p w14:paraId="45F2B16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5A92E77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2B989048" w14:textId="377AB5CB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2.17</w:t>
            </w:r>
          </w:p>
        </w:tc>
        <w:tc>
          <w:tcPr>
            <w:tcW w:w="236" w:type="dxa"/>
          </w:tcPr>
          <w:p w14:paraId="16E3F413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170A0611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0E79CCFC" w14:textId="1D492F58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56.</w:t>
            </w:r>
            <w:r w:rsidR="009A3E2E">
              <w:rPr>
                <w:rFonts w:asciiTheme="majorHAnsi" w:hAnsiTheme="majorHAnsi"/>
                <w:sz w:val="22"/>
                <w:szCs w:val="22"/>
              </w:rPr>
              <w:t>80</w:t>
            </w:r>
          </w:p>
        </w:tc>
        <w:tc>
          <w:tcPr>
            <w:tcW w:w="236" w:type="dxa"/>
          </w:tcPr>
          <w:p w14:paraId="71B987C8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4217E622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44C5EFC" w14:textId="29E48271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10E4CC6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72B0C910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490AF7B" w14:textId="031E6AA5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1DA8FCDE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149F2CD4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60DAE86E" w14:textId="54A39324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100</w:t>
            </w:r>
          </w:p>
        </w:tc>
        <w:tc>
          <w:tcPr>
            <w:tcW w:w="240" w:type="dxa"/>
          </w:tcPr>
          <w:p w14:paraId="49139F99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4548B935" w14:textId="75E00D6D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22067A" w:rsidRPr="00E00820" w14:paraId="2B369861" w14:textId="77777777" w:rsidTr="00E23023">
        <w:tc>
          <w:tcPr>
            <w:tcW w:w="1260" w:type="dxa"/>
          </w:tcPr>
          <w:p w14:paraId="2509CEEB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0453DD8C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12"/>
                <w:szCs w:val="12"/>
              </w:rPr>
            </w:pPr>
          </w:p>
        </w:tc>
        <w:tc>
          <w:tcPr>
            <w:tcW w:w="8314" w:type="dxa"/>
            <w:gridSpan w:val="15"/>
          </w:tcPr>
          <w:p w14:paraId="206704F9" w14:textId="03074B1F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12"/>
                <w:szCs w:val="12"/>
              </w:rPr>
            </w:pPr>
          </w:p>
        </w:tc>
      </w:tr>
      <w:tr w:rsidR="00180CC6" w:rsidRPr="00E00820" w14:paraId="0BB26416" w14:textId="77777777" w:rsidTr="00E23023">
        <w:tc>
          <w:tcPr>
            <w:tcW w:w="1260" w:type="dxa"/>
          </w:tcPr>
          <w:p w14:paraId="203AC71F" w14:textId="77777777" w:rsidR="00180CC6" w:rsidRPr="00E00820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9F5AA09" w14:textId="77777777" w:rsidR="00180CC6" w:rsidRPr="00E00820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3088D078" w14:textId="49D9A2AD" w:rsidR="00180CC6" w:rsidRPr="00E00820" w:rsidRDefault="00180CC6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i/>
                <w:iCs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2067A" w:rsidRPr="00E00820" w14:paraId="40785DDA" w14:textId="77777777" w:rsidTr="00E23023">
        <w:tc>
          <w:tcPr>
            <w:tcW w:w="1260" w:type="dxa"/>
          </w:tcPr>
          <w:p w14:paraId="6880857F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258E452F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5E00F31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6B793D2" w14:textId="77777777" w:rsidR="00540B7B" w:rsidRDefault="00540B7B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745ABC2" w14:textId="0BAEB277" w:rsidR="00CB7BEA" w:rsidRPr="00E00820" w:rsidRDefault="00CB7BE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16DAF178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C671BA1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686E40B7" w14:textId="0061D3F8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18,57</w:t>
            </w:r>
            <w:r w:rsidR="00564797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68B58831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26236228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736A63B" w14:textId="5818A87A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18,676</w:t>
            </w:r>
          </w:p>
        </w:tc>
        <w:tc>
          <w:tcPr>
            <w:tcW w:w="236" w:type="dxa"/>
          </w:tcPr>
          <w:p w14:paraId="2693E486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7B678C6F" w14:textId="77777777" w:rsidR="0026191A" w:rsidRDefault="0026191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2B2C046" w14:textId="26EC55C1" w:rsidR="00CB7BEA" w:rsidRPr="00E00820" w:rsidRDefault="00CB7BE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12</w:t>
            </w:r>
            <w:r w:rsidR="009A3E2E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6E86FDDE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5CACA8A7" w14:textId="77777777" w:rsidR="0026191A" w:rsidRDefault="0026191A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BC60F94" w14:textId="66CEFF95" w:rsidR="00CB7BEA" w:rsidRPr="00E00820" w:rsidRDefault="00CB7BEA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8508A32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7FA67B44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14D24315" w14:textId="30D3D498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16448D4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230D2C8B" w14:textId="77777777" w:rsidR="0026191A" w:rsidRDefault="0026191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6EBC0FE" w14:textId="625C10D8" w:rsidR="00CB7BEA" w:rsidRPr="00E00820" w:rsidRDefault="00CB7BE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4,847</w:t>
            </w:r>
          </w:p>
        </w:tc>
        <w:tc>
          <w:tcPr>
            <w:tcW w:w="240" w:type="dxa"/>
          </w:tcPr>
          <w:p w14:paraId="2D57A70B" w14:textId="77777777" w:rsidR="0022067A" w:rsidRPr="00E00820" w:rsidRDefault="0022067A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169567E0" w14:textId="77777777" w:rsidR="0026191A" w:rsidRDefault="0026191A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B9C911F" w14:textId="440D7330" w:rsidR="00CB7BEA" w:rsidRPr="00E00820" w:rsidRDefault="00CB7BEA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B7BEA">
              <w:rPr>
                <w:rFonts w:asciiTheme="majorHAnsi" w:hAnsiTheme="majorHAnsi"/>
                <w:b/>
                <w:bCs/>
                <w:sz w:val="22"/>
                <w:szCs w:val="22"/>
              </w:rPr>
              <w:t>42,21</w:t>
            </w:r>
            <w:r w:rsidR="00564797">
              <w:rPr>
                <w:rFonts w:asciiTheme="majorHAnsi" w:hAnsiTheme="majorHAnsi"/>
                <w:b/>
                <w:bCs/>
                <w:sz w:val="22"/>
                <w:szCs w:val="22"/>
              </w:rPr>
              <w:t>9</w:t>
            </w:r>
          </w:p>
        </w:tc>
      </w:tr>
      <w:tr w:rsidR="00557850" w:rsidRPr="00E00820" w14:paraId="483BE4D5" w14:textId="77777777" w:rsidTr="00F551E2">
        <w:tc>
          <w:tcPr>
            <w:tcW w:w="1260" w:type="dxa"/>
          </w:tcPr>
          <w:p w14:paraId="473FE18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ค่าเผื่อผลขาดทุน</w:t>
            </w:r>
          </w:p>
          <w:p w14:paraId="78BC526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59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6BB15EF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6ED57483" w14:textId="77777777" w:rsidR="00540B7B" w:rsidRDefault="00540B7B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B5710B5" w14:textId="0DE3BF34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628ADCB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7EC57DE6" w14:textId="77777777" w:rsidR="00532C07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490C97DB" w14:textId="5308C4B7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(14</w:t>
            </w:r>
            <w:r w:rsidR="00564797">
              <w:rPr>
                <w:rFonts w:asciiTheme="majorHAnsi" w:hAnsiTheme="majorHAnsi"/>
                <w:sz w:val="22"/>
                <w:szCs w:val="22"/>
              </w:rPr>
              <w:t>7</w:t>
            </w:r>
            <w:r w:rsidRPr="00CB7BEA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032A903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4E4D7BFC" w14:textId="77777777" w:rsidR="00532C07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699390A3" w14:textId="4E095703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(406)</w:t>
            </w:r>
          </w:p>
        </w:tc>
        <w:tc>
          <w:tcPr>
            <w:tcW w:w="236" w:type="dxa"/>
          </w:tcPr>
          <w:p w14:paraId="5D20AD2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58523EBE" w14:textId="77777777" w:rsidR="00532C07" w:rsidRDefault="00532C07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  <w:p w14:paraId="1086829D" w14:textId="643C52F9" w:rsidR="00CB7BEA" w:rsidRPr="00E00820" w:rsidRDefault="00CB7BEA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(71)</w:t>
            </w:r>
          </w:p>
        </w:tc>
        <w:tc>
          <w:tcPr>
            <w:tcW w:w="236" w:type="dxa"/>
          </w:tcPr>
          <w:p w14:paraId="134D8AB1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54E2B9DE" w14:textId="77777777" w:rsidR="00532C07" w:rsidRDefault="00532C07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AD12E5E" w14:textId="19015EE1" w:rsidR="00CB7BEA" w:rsidRPr="00E00820" w:rsidRDefault="00CB7BEA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35EC962E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294C0E9D" w14:textId="77777777" w:rsidR="00532C07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47E86297" w14:textId="65D96D22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391B06C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6BB47CF6" w14:textId="77777777" w:rsidR="00532C07" w:rsidRDefault="00532C07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60446F7" w14:textId="19A93054" w:rsidR="00CB7BEA" w:rsidRPr="00E00820" w:rsidRDefault="00CB7BEA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B7BEA">
              <w:rPr>
                <w:rFonts w:asciiTheme="majorHAnsi" w:hAnsiTheme="majorHAnsi"/>
                <w:sz w:val="22"/>
                <w:szCs w:val="22"/>
              </w:rPr>
              <w:t>(4,847)</w:t>
            </w:r>
          </w:p>
        </w:tc>
        <w:tc>
          <w:tcPr>
            <w:tcW w:w="240" w:type="dxa"/>
          </w:tcPr>
          <w:p w14:paraId="1D236D5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422002AD" w14:textId="77777777" w:rsidR="00532C07" w:rsidRDefault="00532C07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755F8F0" w14:textId="126F8543" w:rsidR="00CB7BEA" w:rsidRPr="00E00820" w:rsidRDefault="00CB7BEA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B7BEA">
              <w:rPr>
                <w:rFonts w:asciiTheme="majorHAnsi" w:hAnsiTheme="majorHAnsi"/>
                <w:b/>
                <w:bCs/>
                <w:sz w:val="22"/>
                <w:szCs w:val="22"/>
              </w:rPr>
              <w:t>(5,47</w:t>
            </w:r>
            <w:r w:rsidR="00564797">
              <w:rPr>
                <w:rFonts w:asciiTheme="majorHAnsi" w:hAnsiTheme="majorHAnsi"/>
                <w:b/>
                <w:bCs/>
                <w:sz w:val="22"/>
                <w:szCs w:val="22"/>
              </w:rPr>
              <w:t>1</w:t>
            </w:r>
            <w:r w:rsidRPr="00CB7BEA">
              <w:rPr>
                <w:rFonts w:asciiTheme="majorHAnsi" w:hAnsiTheme="majorHAnsi"/>
                <w:b/>
                <w:bCs/>
                <w:sz w:val="22"/>
                <w:szCs w:val="22"/>
              </w:rPr>
              <w:t>)</w:t>
            </w:r>
          </w:p>
        </w:tc>
      </w:tr>
      <w:tr w:rsidR="00557850" w:rsidRPr="00E00820" w14:paraId="5EBF1CE0" w14:textId="77777777" w:rsidTr="002B332C">
        <w:tc>
          <w:tcPr>
            <w:tcW w:w="1260" w:type="dxa"/>
          </w:tcPr>
          <w:p w14:paraId="01D7ACDB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A0EFDE3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3C2ECD60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A89B988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09F988F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AC6CFB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02DDBA85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4931EC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060CE7A8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1FD5FF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386179CB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E8A38A4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67ABA186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E60897E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18876B43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E2A9D91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63EB8E4D" w14:textId="77777777" w:rsidR="00557850" w:rsidRPr="00E00820" w:rsidRDefault="00557850" w:rsidP="0022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557850" w:rsidRPr="00E00820" w14:paraId="4CE8CB36" w14:textId="77777777" w:rsidTr="00F551E2">
        <w:tc>
          <w:tcPr>
            <w:tcW w:w="1260" w:type="dxa"/>
          </w:tcPr>
          <w:p w14:paraId="3C4BF235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</w:p>
          <w:p w14:paraId="4897C0C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  <w:p w14:paraId="00CB973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2562</w:t>
            </w:r>
          </w:p>
        </w:tc>
        <w:tc>
          <w:tcPr>
            <w:tcW w:w="236" w:type="dxa"/>
          </w:tcPr>
          <w:p w14:paraId="1D74FBA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</w:tcPr>
          <w:p w14:paraId="2BE764B4" w14:textId="17FDD443" w:rsidR="00400A15" w:rsidRPr="00E00820" w:rsidRDefault="00400A15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70F185B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</w:tcPr>
          <w:p w14:paraId="49263DC7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1CCDD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</w:tcPr>
          <w:p w14:paraId="7B127791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81DF2E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</w:tcPr>
          <w:p w14:paraId="275B919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ED62A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</w:tcPr>
          <w:p w14:paraId="73EEE38E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9" w:type="dxa"/>
          </w:tcPr>
          <w:p w14:paraId="2E9CA9A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</w:tcPr>
          <w:p w14:paraId="4B25819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8E9B62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</w:tcPr>
          <w:p w14:paraId="38FED64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6E69D6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</w:tcPr>
          <w:p w14:paraId="5DDEF1A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180CC6" w:rsidRPr="00E00820" w14:paraId="4D3C9772" w14:textId="77777777" w:rsidTr="00746920">
        <w:tc>
          <w:tcPr>
            <w:tcW w:w="1260" w:type="dxa"/>
          </w:tcPr>
          <w:p w14:paraId="2A4FDEAF" w14:textId="77777777" w:rsidR="00180CC6" w:rsidRPr="00E00820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51E9CF1" w14:textId="77777777" w:rsidR="00180CC6" w:rsidRPr="00E00820" w:rsidRDefault="00180CC6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14" w:type="dxa"/>
            <w:gridSpan w:val="15"/>
          </w:tcPr>
          <w:p w14:paraId="4FCED7E0" w14:textId="3E8025A3" w:rsidR="00180CC6" w:rsidRPr="00E00820" w:rsidRDefault="00180CC6" w:rsidP="00180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57850" w:rsidRPr="00E00820" w14:paraId="70F6868B" w14:textId="77777777" w:rsidTr="00F551E2">
        <w:tc>
          <w:tcPr>
            <w:tcW w:w="1260" w:type="dxa"/>
          </w:tcPr>
          <w:p w14:paraId="19C8BE05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มูลค่ารวม</w:t>
            </w:r>
          </w:p>
          <w:p w14:paraId="452E92C5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HAnsi" w:hAnsiTheme="majorHAnsi"/>
                <w:spacing w:val="-4"/>
                <w:sz w:val="22"/>
                <w:szCs w:val="22"/>
              </w:rPr>
            </w:pPr>
            <w:r w:rsidRPr="00E00820">
              <w:rPr>
                <w:rFonts w:asciiTheme="majorHAnsi" w:hAnsiTheme="majorHAnsi" w:hint="cs"/>
                <w:spacing w:val="-4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236" w:type="dxa"/>
          </w:tcPr>
          <w:p w14:paraId="26C157F3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257CA96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D03B701" w14:textId="1DA54E8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145,065</w:t>
            </w:r>
          </w:p>
        </w:tc>
        <w:tc>
          <w:tcPr>
            <w:tcW w:w="245" w:type="dxa"/>
          </w:tcPr>
          <w:p w14:paraId="72908B6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</w:tcPr>
          <w:p w14:paraId="2E402FA1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</w:p>
          <w:p w14:paraId="6F70053C" w14:textId="12F41741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72,280</w:t>
            </w:r>
          </w:p>
        </w:tc>
        <w:tc>
          <w:tcPr>
            <w:tcW w:w="236" w:type="dxa"/>
          </w:tcPr>
          <w:p w14:paraId="3785AF2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14:paraId="1E9D5BC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15D70816" w14:textId="5C4F6D80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24,951</w:t>
            </w:r>
          </w:p>
        </w:tc>
        <w:tc>
          <w:tcPr>
            <w:tcW w:w="236" w:type="dxa"/>
          </w:tcPr>
          <w:p w14:paraId="755DF434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</w:tcPr>
          <w:p w14:paraId="306E6248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</w:rPr>
            </w:pPr>
          </w:p>
          <w:p w14:paraId="15BD3382" w14:textId="782A2260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737</w:t>
            </w:r>
          </w:p>
        </w:tc>
        <w:tc>
          <w:tcPr>
            <w:tcW w:w="236" w:type="dxa"/>
          </w:tcPr>
          <w:p w14:paraId="166DC36B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14:paraId="0BEE9466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5ABFCD31" w14:textId="40958F3A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1,034</w:t>
            </w:r>
          </w:p>
        </w:tc>
        <w:tc>
          <w:tcPr>
            <w:tcW w:w="239" w:type="dxa"/>
          </w:tcPr>
          <w:p w14:paraId="0B2FBD3A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</w:tcPr>
          <w:p w14:paraId="417B072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  <w:p w14:paraId="27CF3087" w14:textId="53E1B717" w:rsidR="00557850" w:rsidRPr="00E00820" w:rsidRDefault="00B8403C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  <w:cs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3,373</w:t>
            </w:r>
          </w:p>
        </w:tc>
        <w:tc>
          <w:tcPr>
            <w:tcW w:w="240" w:type="dxa"/>
          </w:tcPr>
          <w:p w14:paraId="52856317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62" w:type="dxa"/>
            <w:tcBorders>
              <w:bottom w:val="double" w:sz="4" w:space="0" w:color="auto"/>
            </w:tcBorders>
          </w:tcPr>
          <w:p w14:paraId="62373E19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7C562FA0" w14:textId="1F0D48E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00820">
              <w:rPr>
                <w:rFonts w:asciiTheme="majorHAnsi" w:hAnsiTheme="majorHAnsi"/>
                <w:sz w:val="22"/>
                <w:szCs w:val="22"/>
              </w:rPr>
              <w:t>(</w:t>
            </w:r>
            <w:r w:rsidR="00B8403C" w:rsidRPr="00E00820">
              <w:rPr>
                <w:rFonts w:asciiTheme="majorHAnsi" w:hAnsiTheme="majorHAnsi"/>
                <w:sz w:val="22"/>
                <w:szCs w:val="22"/>
              </w:rPr>
              <w:t>5,144</w:t>
            </w:r>
            <w:r w:rsidRPr="00E00820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116E1892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double" w:sz="4" w:space="0" w:color="auto"/>
            </w:tcBorders>
          </w:tcPr>
          <w:p w14:paraId="47B14DDD" w14:textId="77777777" w:rsidR="00557850" w:rsidRPr="00E00820" w:rsidRDefault="00557850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804F34B" w14:textId="18DA0651" w:rsidR="00557850" w:rsidRPr="00E00820" w:rsidRDefault="00B8403C" w:rsidP="005D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00820">
              <w:rPr>
                <w:rFonts w:asciiTheme="majorHAnsi" w:hAnsiTheme="majorHAnsi"/>
                <w:b/>
                <w:bCs/>
                <w:sz w:val="22"/>
                <w:szCs w:val="22"/>
              </w:rPr>
              <w:t>97,231</w:t>
            </w:r>
          </w:p>
        </w:tc>
      </w:tr>
    </w:tbl>
    <w:p w14:paraId="405142BD" w14:textId="087A1FC2" w:rsidR="00290FE2" w:rsidRPr="00E00820" w:rsidRDefault="00290FE2" w:rsidP="00E21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HAnsi" w:hAnsiTheme="majorHAnsi"/>
          <w:sz w:val="30"/>
          <w:szCs w:val="30"/>
        </w:rPr>
      </w:pPr>
    </w:p>
    <w:p w14:paraId="65A699C9" w14:textId="5DC522E7" w:rsidR="0076420A" w:rsidRPr="004C4C9D" w:rsidRDefault="0076420A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 w:rsidRPr="0076420A"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9A3E2E" w:rsidRPr="004C4C9D">
        <w:rPr>
          <w:rFonts w:asciiTheme="majorBidi" w:hAnsiTheme="majorBidi" w:cstheme="majorBidi"/>
          <w:sz w:val="30"/>
          <w:szCs w:val="30"/>
        </w:rPr>
        <w:t>5</w:t>
      </w:r>
      <w:r w:rsidRPr="0076420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6420A">
        <w:rPr>
          <w:rFonts w:asciiTheme="majorBidi" w:hAnsiTheme="majorBidi" w:cstheme="majorBidi" w:hint="cs"/>
          <w:sz w:val="30"/>
          <w:szCs w:val="30"/>
          <w:cs/>
        </w:rPr>
        <w:t xml:space="preserve"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</w:t>
      </w:r>
      <w:r w:rsidRPr="004C4C9D">
        <w:rPr>
          <w:rFonts w:asciiTheme="majorBidi" w:hAnsiTheme="majorBidi" w:cstheme="majorBidi"/>
          <w:spacing w:val="-4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795B6B8" w14:textId="658F6D9C" w:rsidR="0076420A" w:rsidRPr="004C4C9D" w:rsidRDefault="0076420A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C425B3" w14:textId="77777777" w:rsidR="0076420A" w:rsidRDefault="0076420A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HAnsi" w:hAnsiTheme="majorHAnsi"/>
          <w:sz w:val="30"/>
          <w:szCs w:val="30"/>
        </w:rPr>
      </w:pPr>
      <w:r w:rsidRPr="00E00820">
        <w:rPr>
          <w:rFonts w:asciiTheme="majorHAnsi" w:hAnsiTheme="majorHAns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E00820">
        <w:rPr>
          <w:rFonts w:asciiTheme="majorHAnsi" w:hAnsiTheme="majorHAnsi"/>
          <w:sz w:val="30"/>
          <w:szCs w:val="30"/>
        </w:rPr>
        <w:t>7</w:t>
      </w:r>
      <w:r w:rsidRPr="00E00820">
        <w:rPr>
          <w:rFonts w:asciiTheme="majorHAnsi" w:hAnsiTheme="majorHAnsi"/>
          <w:sz w:val="30"/>
          <w:szCs w:val="30"/>
          <w:cs/>
        </w:rPr>
        <w:t xml:space="preserve"> วัน ถึง </w:t>
      </w:r>
      <w:r w:rsidRPr="00E00820">
        <w:rPr>
          <w:rFonts w:asciiTheme="majorHAnsi" w:hAnsiTheme="majorHAnsi"/>
          <w:sz w:val="30"/>
          <w:szCs w:val="30"/>
        </w:rPr>
        <w:t>60</w:t>
      </w:r>
      <w:r w:rsidRPr="00E00820">
        <w:rPr>
          <w:rFonts w:asciiTheme="majorHAnsi" w:hAnsiTheme="majorHAnsi"/>
          <w:sz w:val="30"/>
          <w:szCs w:val="30"/>
          <w:cs/>
        </w:rPr>
        <w:t xml:space="preserve"> วัน</w:t>
      </w:r>
    </w:p>
    <w:p w14:paraId="30DE36E3" w14:textId="77777777" w:rsidR="00071937" w:rsidRDefault="000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  <w:lang w:val="en-GB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p w14:paraId="0CC5AC14" w14:textId="6ED8F07A" w:rsidR="00B12116" w:rsidRPr="00B12116" w:rsidRDefault="00071937" w:rsidP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Del="00071937">
        <w:rPr>
          <w:rFonts w:asciiTheme="majorHAnsi" w:hAnsiTheme="majorHAnsi" w:cstheme="majorHAnsi"/>
          <w:sz w:val="30"/>
          <w:szCs w:val="30"/>
          <w:lang w:bidi="th-TH"/>
        </w:rPr>
        <w:t xml:space="preserve"> </w:t>
      </w:r>
      <w:r w:rsidR="00B12116" w:rsidRPr="00B12116">
        <w:rPr>
          <w:rFonts w:asciiTheme="majorBidi" w:hAnsiTheme="majorBidi" w:cstheme="majorBidi"/>
          <w:sz w:val="30"/>
          <w:szCs w:val="30"/>
        </w:rPr>
        <w:t>(</w:t>
      </w:r>
      <w:r w:rsidR="00B12116" w:rsidRPr="00B1211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B12116" w:rsidRPr="00B12116">
        <w:rPr>
          <w:rFonts w:asciiTheme="majorBidi" w:hAnsiTheme="majorBidi" w:cstheme="majorBidi"/>
          <w:sz w:val="30"/>
          <w:szCs w:val="30"/>
        </w:rPr>
        <w:t>.1.</w:t>
      </w:r>
      <w:r w:rsidR="00B12116" w:rsidRPr="00B1211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B12116" w:rsidRPr="00B12116">
        <w:rPr>
          <w:rFonts w:asciiTheme="majorBidi" w:hAnsiTheme="majorBidi" w:cstheme="majorBidi"/>
          <w:sz w:val="30"/>
          <w:szCs w:val="30"/>
        </w:rPr>
        <w:t>)</w:t>
      </w:r>
      <w:r w:rsidR="00B12116" w:rsidRPr="00B1211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2116" w:rsidRPr="00B1211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16673EA1" w14:textId="77777777" w:rsidR="00B12116" w:rsidRPr="00790659" w:rsidRDefault="00B12116" w:rsidP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B12116">
        <w:rPr>
          <w:rFonts w:asciiTheme="majorBidi" w:hAnsiTheme="majorBidi" w:cstheme="majorBidi"/>
          <w:sz w:val="30"/>
          <w:szCs w:val="30"/>
        </w:rPr>
        <w:tab/>
      </w:r>
    </w:p>
    <w:p w14:paraId="11DA6548" w14:textId="6DA9D535" w:rsidR="00B12116" w:rsidRPr="00B12116" w:rsidRDefault="00B12116" w:rsidP="00B12116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12116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28599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12116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B12116">
        <w:rPr>
          <w:rFonts w:asciiTheme="majorBidi" w:hAnsiTheme="majorBidi" w:cstheme="majorBidi"/>
          <w:sz w:val="30"/>
          <w:szCs w:val="30"/>
          <w:cs/>
          <w:lang w:bidi="th-TH"/>
        </w:rPr>
        <w:t>ถูก</w:t>
      </w:r>
      <w:r w:rsidRPr="00B12116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จำกัดเนื่องจากคู่สัญญาเป็นธนาคารและสถาบันการเงินที่มี</w:t>
      </w:r>
      <w:r w:rsidRPr="004C4C9D">
        <w:rPr>
          <w:rFonts w:asciiTheme="majorBidi" w:hAnsiTheme="majorBidi" w:cstheme="majorBidi"/>
          <w:sz w:val="30"/>
          <w:szCs w:val="30"/>
          <w:cs/>
          <w:lang w:bidi="th-TH"/>
        </w:rPr>
        <w:t>อันดับความน่าเชื่อถือ</w:t>
      </w:r>
      <w:r w:rsidRPr="00B12116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28599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12116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2D098AB5" w14:textId="77777777" w:rsidR="00B12116" w:rsidRPr="004C4C9D" w:rsidRDefault="00B12116" w:rsidP="00B12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450"/>
        <w:rPr>
          <w:rFonts w:asciiTheme="majorBidi" w:hAnsiTheme="majorBidi" w:cstheme="majorBidi"/>
          <w:sz w:val="30"/>
          <w:szCs w:val="30"/>
          <w:lang w:val="en-GB" w:bidi="ar-SA"/>
        </w:rPr>
      </w:pPr>
    </w:p>
    <w:p w14:paraId="0C82004D" w14:textId="0CE07798" w:rsidR="00B12116" w:rsidRPr="002C38B1" w:rsidRDefault="00B12116" w:rsidP="00B12116">
      <w:pPr>
        <w:pStyle w:val="block"/>
        <w:spacing w:after="0" w:line="240" w:lineRule="auto"/>
        <w:ind w:left="1440" w:right="-7" w:hanging="45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  <w:lang w:val="en-US" w:bidi="th-TH"/>
        </w:rPr>
      </w:pPr>
      <w:r w:rsidRPr="00B12116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12116">
        <w:rPr>
          <w:rFonts w:asciiTheme="majorBidi" w:hAnsiTheme="majorBidi" w:cstheme="majorBidi"/>
          <w:sz w:val="30"/>
          <w:szCs w:val="30"/>
        </w:rPr>
        <w:t>.1.</w:t>
      </w:r>
      <w:r w:rsidRPr="00B1211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B12116">
        <w:rPr>
          <w:rFonts w:asciiTheme="majorBidi" w:hAnsiTheme="majorBidi" w:cstheme="majorBidi"/>
          <w:sz w:val="30"/>
          <w:szCs w:val="30"/>
        </w:rPr>
        <w:t>)</w:t>
      </w:r>
      <w:r w:rsidRPr="00B1211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12116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  <w:r w:rsidR="00995BDD">
        <w:rPr>
          <w:rFonts w:asciiTheme="majorBidi" w:hAnsiTheme="majorBidi" w:cstheme="majorBidi"/>
          <w:sz w:val="30"/>
          <w:szCs w:val="30"/>
        </w:rPr>
        <w:t xml:space="preserve"> </w:t>
      </w:r>
    </w:p>
    <w:p w14:paraId="7252440B" w14:textId="77777777" w:rsidR="00B12116" w:rsidRPr="00B12116" w:rsidRDefault="00B12116" w:rsidP="00B12116">
      <w:pPr>
        <w:ind w:left="1440" w:hanging="45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14:paraId="59094210" w14:textId="5428AC1D" w:rsidR="00B12116" w:rsidRDefault="00B12116" w:rsidP="004C4C9D">
      <w:pPr>
        <w:tabs>
          <w:tab w:val="clear" w:pos="907"/>
          <w:tab w:val="left" w:pos="1080"/>
        </w:tabs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4C9D">
        <w:rPr>
          <w:rFonts w:asciiTheme="majorBidi" w:hAnsiTheme="majorBidi" w:cstheme="majorBidi"/>
          <w:spacing w:val="-8"/>
          <w:sz w:val="30"/>
          <w:szCs w:val="30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4C4C9D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4C4C9D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4C4C9D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5711B0">
        <w:rPr>
          <w:rFonts w:asciiTheme="majorBidi" w:hAnsiTheme="majorBidi" w:cstheme="majorBidi"/>
          <w:sz w:val="30"/>
          <w:szCs w:val="30"/>
        </w:rPr>
        <w:t xml:space="preserve"> </w:t>
      </w:r>
      <w:r w:rsidRPr="004C4C9D">
        <w:rPr>
          <w:rFonts w:asciiTheme="majorBidi" w:hAnsiTheme="majorBidi" w:cstheme="majorBidi"/>
          <w:sz w:val="30"/>
          <w:szCs w:val="30"/>
          <w:cs/>
        </w:rPr>
        <w:t>กลุ่มบริษัทค้ำประกันวงเงินสินเชื่อกับธนาคารสำหรับบริษัทย่อย</w:t>
      </w:r>
      <w:r w:rsidR="00863767" w:rsidRPr="004C4C9D">
        <w:rPr>
          <w:rFonts w:asciiTheme="majorBidi" w:hAnsiTheme="majorBidi" w:cstheme="majorBidi"/>
          <w:sz w:val="30"/>
          <w:szCs w:val="30"/>
          <w:cs/>
        </w:rPr>
        <w:t>หลาย</w:t>
      </w:r>
      <w:r w:rsidRPr="004C4C9D">
        <w:rPr>
          <w:rFonts w:asciiTheme="majorBidi" w:hAnsiTheme="majorBidi" w:cstheme="majorBidi"/>
          <w:sz w:val="30"/>
          <w:szCs w:val="30"/>
          <w:cs/>
        </w:rPr>
        <w:t xml:space="preserve">แห่ง </w:t>
      </w:r>
      <w:r w:rsidRPr="004C4C9D">
        <w:rPr>
          <w:rFonts w:asciiTheme="majorBidi" w:hAnsiTheme="majorBidi" w:cstheme="majorBidi"/>
          <w:sz w:val="30"/>
          <w:szCs w:val="30"/>
        </w:rPr>
        <w:t>(</w:t>
      </w:r>
      <w:r w:rsidRPr="004C4C9D">
        <w:rPr>
          <w:rFonts w:asciiTheme="majorBidi" w:hAnsiTheme="majorBidi" w:cstheme="majorBidi"/>
          <w:sz w:val="30"/>
          <w:szCs w:val="30"/>
          <w:cs/>
        </w:rPr>
        <w:t>ดูหมายเหตุ ข้อ</w:t>
      </w:r>
      <w:r w:rsidRPr="004C4C9D">
        <w:rPr>
          <w:rFonts w:asciiTheme="majorBidi" w:hAnsiTheme="majorBidi" w:cstheme="majorBidi"/>
          <w:sz w:val="30"/>
          <w:szCs w:val="30"/>
        </w:rPr>
        <w:t xml:space="preserve"> </w:t>
      </w:r>
      <w:r w:rsidR="00981205" w:rsidRPr="004C4C9D">
        <w:rPr>
          <w:rFonts w:asciiTheme="majorBidi" w:hAnsiTheme="majorBidi" w:cstheme="majorBidi"/>
          <w:sz w:val="30"/>
          <w:szCs w:val="30"/>
        </w:rPr>
        <w:t>16</w:t>
      </w:r>
      <w:r w:rsidRPr="004C4C9D">
        <w:rPr>
          <w:rFonts w:asciiTheme="majorBidi" w:hAnsiTheme="majorBidi" w:cstheme="majorBidi"/>
          <w:sz w:val="30"/>
          <w:szCs w:val="30"/>
        </w:rPr>
        <w:t>)</w:t>
      </w:r>
    </w:p>
    <w:p w14:paraId="7FE1CC9F" w14:textId="77777777" w:rsidR="00B12116" w:rsidRDefault="00B12116" w:rsidP="00B12116">
      <w:pPr>
        <w:pStyle w:val="ListParagraph"/>
        <w:spacing w:line="240" w:lineRule="auto"/>
        <w:ind w:left="900" w:hanging="45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</w:p>
    <w:p w14:paraId="06D5F7CB" w14:textId="1C699F86" w:rsidR="00B12116" w:rsidRPr="00B12116" w:rsidRDefault="00B12116" w:rsidP="00825EE4">
      <w:pPr>
        <w:pStyle w:val="ListParagraph"/>
        <w:spacing w:after="0" w:line="240" w:lineRule="auto"/>
        <w:ind w:left="900" w:hanging="360"/>
        <w:rPr>
          <w:rFonts w:asciiTheme="majorHAnsi" w:hAnsiTheme="majorHAnsi" w:cstheme="majorHAnsi"/>
          <w:b/>
          <w:bCs/>
          <w:sz w:val="30"/>
          <w:szCs w:val="30"/>
        </w:rPr>
      </w:pPr>
      <w:r w:rsidRPr="00B12116">
        <w:rPr>
          <w:rFonts w:asciiTheme="majorHAnsi" w:hAnsiTheme="majorHAnsi" w:cstheme="majorHAnsi"/>
          <w:b/>
          <w:bCs/>
          <w:i/>
          <w:iCs/>
          <w:sz w:val="30"/>
          <w:szCs w:val="30"/>
        </w:rPr>
        <w:t>(</w:t>
      </w:r>
      <w:r>
        <w:rPr>
          <w:rFonts w:asciiTheme="majorHAnsi" w:hAnsiTheme="majorHAnsi" w:cstheme="majorHAnsi" w:hint="cs"/>
          <w:b/>
          <w:bCs/>
          <w:i/>
          <w:iCs/>
          <w:sz w:val="30"/>
          <w:szCs w:val="30"/>
          <w:cs/>
        </w:rPr>
        <w:t>ข</w:t>
      </w:r>
      <w:r w:rsidRPr="00B12116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.2) </w:t>
      </w:r>
      <w:r w:rsidRPr="00B12116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598FCCF5" w14:textId="77777777" w:rsidR="00B12116" w:rsidRPr="00B12116" w:rsidRDefault="00B12116" w:rsidP="00B12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4C3EB22E" w14:textId="71F35AFD" w:rsidR="00FC7C33" w:rsidRDefault="00825EE4" w:rsidP="00B12116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825EE4">
        <w:rPr>
          <w:rFonts w:asciiTheme="majorHAnsi" w:hAnsiTheme="majorHAnsi"/>
          <w:sz w:val="30"/>
          <w:szCs w:val="30"/>
          <w:cs/>
        </w:rPr>
        <w:t>กลุ่ม</w:t>
      </w:r>
      <w:r w:rsidR="00995BDD">
        <w:rPr>
          <w:rFonts w:asciiTheme="majorHAnsi" w:hAnsiTheme="majorHAnsi"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  <w:r>
        <w:rPr>
          <w:rFonts w:asciiTheme="majorHAnsi" w:hAnsiTheme="majorHAnsi"/>
          <w:sz w:val="30"/>
          <w:szCs w:val="30"/>
        </w:rPr>
        <w:t xml:space="preserve"> </w:t>
      </w:r>
      <w:r w:rsidRPr="00825EE4">
        <w:rPr>
          <w:rFonts w:asciiTheme="majorHAnsi" w:hAnsiTheme="majorHAnsi"/>
          <w:sz w:val="30"/>
          <w:szCs w:val="30"/>
          <w:cs/>
        </w:rPr>
        <w:t xml:space="preserve">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</w:t>
      </w:r>
    </w:p>
    <w:p w14:paraId="6AB0F05F" w14:textId="77777777" w:rsidR="00825EE4" w:rsidRDefault="00825EE4" w:rsidP="00B12116">
      <w:pPr>
        <w:tabs>
          <w:tab w:val="clear" w:pos="907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11F3A3B6" w14:textId="55793871" w:rsidR="00B12116" w:rsidRPr="004C4C9D" w:rsidRDefault="00975DAF" w:rsidP="00B12116">
      <w:pPr>
        <w:tabs>
          <w:tab w:val="clear" w:pos="907"/>
        </w:tabs>
        <w:ind w:left="990"/>
        <w:jc w:val="thaiDistribute"/>
        <w:rPr>
          <w:rFonts w:asciiTheme="majorHAnsi" w:hAnsiTheme="majorHAnsi"/>
          <w:sz w:val="30"/>
          <w:szCs w:val="30"/>
        </w:rPr>
      </w:pPr>
      <w:r w:rsidRPr="004C4C9D">
        <w:rPr>
          <w:rFonts w:asciiTheme="majorHAnsi" w:hAnsiTheme="majorHAnsi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C4C9D">
        <w:rPr>
          <w:rFonts w:asciiTheme="majorHAnsi" w:hAnsiTheme="majorHAnsi"/>
          <w:spacing w:val="-6"/>
          <w:sz w:val="30"/>
          <w:szCs w:val="30"/>
        </w:rPr>
        <w:t xml:space="preserve"> </w:t>
      </w:r>
      <w:r w:rsidRPr="004C4C9D">
        <w:rPr>
          <w:rFonts w:asciiTheme="majorHAnsi" w:hAnsiTheme="majorHAnsi"/>
          <w:spacing w:val="-6"/>
          <w:sz w:val="30"/>
          <w:szCs w:val="30"/>
          <w:cs/>
        </w:rPr>
        <w:t>ณ วันที่</w:t>
      </w:r>
      <w:r w:rsidR="0099545C" w:rsidRPr="004C4C9D">
        <w:rPr>
          <w:rFonts w:asciiTheme="majorHAnsi" w:hAnsiTheme="majorHAnsi"/>
          <w:spacing w:val="-6"/>
          <w:sz w:val="30"/>
          <w:szCs w:val="30"/>
        </w:rPr>
        <w:t xml:space="preserve"> 31 </w:t>
      </w:r>
      <w:r w:rsidR="0099545C" w:rsidRPr="004C4C9D">
        <w:rPr>
          <w:rFonts w:asciiTheme="majorHAnsi" w:hAnsiTheme="majorHAnsi"/>
          <w:spacing w:val="-6"/>
          <w:sz w:val="30"/>
          <w:szCs w:val="30"/>
          <w:cs/>
        </w:rPr>
        <w:t xml:space="preserve">ธันวาคม </w:t>
      </w:r>
      <w:r w:rsidR="0099545C" w:rsidRPr="004C4C9D">
        <w:rPr>
          <w:rFonts w:asciiTheme="majorHAnsi" w:hAnsiTheme="majorHAnsi"/>
          <w:spacing w:val="-6"/>
          <w:sz w:val="30"/>
          <w:szCs w:val="30"/>
        </w:rPr>
        <w:t>2563</w:t>
      </w:r>
      <w:r w:rsidR="0099545C">
        <w:rPr>
          <w:rFonts w:asciiTheme="majorHAnsi" w:hAnsiTheme="majorHAnsi" w:hint="cs"/>
          <w:sz w:val="30"/>
          <w:szCs w:val="30"/>
          <w:cs/>
        </w:rPr>
        <w:t xml:space="preserve"> </w:t>
      </w:r>
      <w:r w:rsidRPr="004C4C9D">
        <w:rPr>
          <w:rFonts w:asciiTheme="majorHAnsi" w:hAnsiTheme="majorHAns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</w:t>
      </w:r>
      <w:r w:rsidR="0099545C">
        <w:rPr>
          <w:rFonts w:asciiTheme="majorHAnsi" w:hAnsiTheme="majorHAnsi" w:hint="cs"/>
          <w:sz w:val="30"/>
          <w:szCs w:val="30"/>
          <w:cs/>
        </w:rPr>
        <w:t>ก</w:t>
      </w:r>
      <w:r w:rsidRPr="004C4C9D">
        <w:rPr>
          <w:rFonts w:asciiTheme="majorHAnsi" w:hAnsiTheme="majorHAnsi"/>
          <w:sz w:val="30"/>
          <w:szCs w:val="30"/>
          <w:cs/>
        </w:rPr>
        <w:t>ลบตามสัญญา</w:t>
      </w:r>
      <w:r w:rsidRPr="004C4C9D">
        <w:rPr>
          <w:rFonts w:asciiTheme="majorHAnsi" w:hAnsiTheme="majorHAnsi"/>
          <w:sz w:val="30"/>
          <w:szCs w:val="30"/>
        </w:rPr>
        <w:t xml:space="preserve"> </w:t>
      </w:r>
      <w:r w:rsidR="00B12116" w:rsidRPr="004C4C9D">
        <w:rPr>
          <w:rFonts w:asciiTheme="majorHAnsi" w:hAnsiTheme="majorHAnsi"/>
          <w:sz w:val="30"/>
          <w:szCs w:val="30"/>
        </w:rPr>
        <w:t xml:space="preserve"> </w:t>
      </w:r>
    </w:p>
    <w:p w14:paraId="4624A822" w14:textId="7C169219" w:rsidR="00825EE4" w:rsidRPr="004C4C9D" w:rsidRDefault="00825EE4" w:rsidP="00B12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/>
          <w:sz w:val="30"/>
          <w:szCs w:val="30"/>
        </w:rPr>
      </w:pPr>
    </w:p>
    <w:p w14:paraId="08EFCA7D" w14:textId="44102466" w:rsidR="00071937" w:rsidRDefault="0007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 w:cstheme="majorHAnsi"/>
          <w:sz w:val="30"/>
          <w:szCs w:val="30"/>
        </w:rPr>
      </w:pPr>
      <w:r>
        <w:rPr>
          <w:rFonts w:asciiTheme="majorHAnsi" w:hAnsiTheme="majorHAnsi" w:cstheme="majorHAnsi"/>
          <w:sz w:val="30"/>
          <w:szCs w:val="30"/>
        </w:rPr>
        <w:br w:type="page"/>
      </w:r>
    </w:p>
    <w:tbl>
      <w:tblPr>
        <w:tblStyle w:val="TableGrid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97"/>
      </w:tblGrid>
      <w:tr w:rsidR="0002688C" w:rsidRPr="00B12116" w14:paraId="28B8598F" w14:textId="77777777" w:rsidTr="004C4C9D">
        <w:trPr>
          <w:cantSplit/>
        </w:trPr>
        <w:tc>
          <w:tcPr>
            <w:tcW w:w="2250" w:type="dxa"/>
          </w:tcPr>
          <w:p w14:paraId="7B161656" w14:textId="5411218E" w:rsidR="00B12116" w:rsidRPr="00B12116" w:rsidRDefault="00B12116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1"/>
            <w:hideMark/>
          </w:tcPr>
          <w:p w14:paraId="1963E797" w14:textId="6B987D70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688C" w:rsidRPr="00B12116" w14:paraId="7B0692F3" w14:textId="77777777" w:rsidTr="004C4C9D">
        <w:trPr>
          <w:cantSplit/>
        </w:trPr>
        <w:tc>
          <w:tcPr>
            <w:tcW w:w="2250" w:type="dxa"/>
          </w:tcPr>
          <w:p w14:paraId="43508449" w14:textId="304125C5" w:rsidR="00B12116" w:rsidRPr="00B12116" w:rsidRDefault="00B12116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02EFCD59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A5873B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422" w:type="dxa"/>
            <w:gridSpan w:val="9"/>
            <w:vAlign w:val="bottom"/>
            <w:hideMark/>
          </w:tcPr>
          <w:p w14:paraId="1D41A93F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2688C" w:rsidRPr="00B12116" w14:paraId="675B952A" w14:textId="77777777" w:rsidTr="004C4C9D">
        <w:trPr>
          <w:cantSplit/>
        </w:trPr>
        <w:tc>
          <w:tcPr>
            <w:tcW w:w="2250" w:type="dxa"/>
            <w:vAlign w:val="bottom"/>
            <w:hideMark/>
          </w:tcPr>
          <w:p w14:paraId="464075E7" w14:textId="77777777" w:rsidR="00B12116" w:rsidRPr="00B12116" w:rsidRDefault="00B12116" w:rsidP="00B12116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2" w:type="dxa"/>
            <w:vAlign w:val="bottom"/>
            <w:hideMark/>
          </w:tcPr>
          <w:p w14:paraId="31F8020D" w14:textId="77777777" w:rsidR="00B12116" w:rsidRPr="00B12116" w:rsidRDefault="00B12116" w:rsidP="00B12116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12736C1D" w14:textId="77777777" w:rsidR="00B12116" w:rsidRPr="00B12116" w:rsidRDefault="00B12116" w:rsidP="0021088F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710761A2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43398088" w14:textId="0F1B45A2" w:rsidR="00B12116" w:rsidRPr="00B12116" w:rsidRDefault="00B12116" w:rsidP="00B12116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004C4D7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22002102" w14:textId="77777777" w:rsidR="00B12116" w:rsidRPr="00B12116" w:rsidRDefault="00B12116" w:rsidP="00AD3F21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9FF0657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47A335C9" w14:textId="07F46F77" w:rsidR="00B12116" w:rsidRPr="00B12116" w:rsidRDefault="00B12116" w:rsidP="00AD3F21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="007767E1"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B53355D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2233065B" w14:textId="77777777" w:rsidR="00B12116" w:rsidRPr="00B12116" w:rsidRDefault="00B12116" w:rsidP="00AD3F21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A87952C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  <w:hideMark/>
          </w:tcPr>
          <w:p w14:paraId="5E7270BB" w14:textId="77777777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02688C" w:rsidRPr="00B12116" w14:paraId="18F24912" w14:textId="77777777" w:rsidTr="004C4C9D">
        <w:trPr>
          <w:cantSplit/>
        </w:trPr>
        <w:tc>
          <w:tcPr>
            <w:tcW w:w="2250" w:type="dxa"/>
          </w:tcPr>
          <w:p w14:paraId="3F76674A" w14:textId="77777777" w:rsidR="00B12116" w:rsidRPr="00B12116" w:rsidRDefault="00B12116" w:rsidP="00AD3F21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560" w:type="dxa"/>
            <w:gridSpan w:val="11"/>
            <w:hideMark/>
          </w:tcPr>
          <w:p w14:paraId="3C656577" w14:textId="3854B212" w:rsidR="00B12116" w:rsidRPr="00B12116" w:rsidRDefault="00B12116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B12116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688C" w:rsidRPr="00B12116" w14:paraId="41C034D5" w14:textId="77777777" w:rsidTr="004C4C9D">
        <w:trPr>
          <w:cantSplit/>
        </w:trPr>
        <w:tc>
          <w:tcPr>
            <w:tcW w:w="2250" w:type="dxa"/>
            <w:hideMark/>
          </w:tcPr>
          <w:p w14:paraId="21E9EBEB" w14:textId="6C8A0EEF" w:rsidR="00B12116" w:rsidRPr="00B12116" w:rsidRDefault="00B12116" w:rsidP="00AD3F21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br/>
            </w:r>
          </w:p>
        </w:tc>
        <w:tc>
          <w:tcPr>
            <w:tcW w:w="902" w:type="dxa"/>
          </w:tcPr>
          <w:p w14:paraId="260C4893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8FDB4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4B39B51C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FE5E163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31049A96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AB3DA4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688B8D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E8B4B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F2ABD1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9B6362A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7E489670" w14:textId="77777777" w:rsidR="00B12116" w:rsidRPr="00B12116" w:rsidRDefault="00B12116" w:rsidP="00AD3F21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9A3E2E" w:rsidRPr="00B12116" w14:paraId="0261D067" w14:textId="77777777" w:rsidTr="004C4C9D">
        <w:trPr>
          <w:cantSplit/>
        </w:trPr>
        <w:tc>
          <w:tcPr>
            <w:tcW w:w="2250" w:type="dxa"/>
            <w:hideMark/>
          </w:tcPr>
          <w:p w14:paraId="05B7A9D2" w14:textId="77777777" w:rsidR="009A3E2E" w:rsidRPr="00B12116" w:rsidRDefault="009A3E2E" w:rsidP="009A3E2E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เงินเบิกเกินบัญชี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 </w:t>
            </w:r>
          </w:p>
        </w:tc>
        <w:tc>
          <w:tcPr>
            <w:tcW w:w="902" w:type="dxa"/>
          </w:tcPr>
          <w:p w14:paraId="71FA99FA" w14:textId="78C3F5FD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5F210F8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281CB65" w14:textId="6EBFD19E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863767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6864983D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6313EFD" w14:textId="29CEE8ED" w:rsidR="009A3E2E" w:rsidRPr="004C4C9D" w:rsidRDefault="009A3E2E" w:rsidP="004C4C9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4A6027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25795E7" w14:textId="405FADFD" w:rsidR="009A3E2E" w:rsidRPr="004C4C9D" w:rsidRDefault="009A3E2E" w:rsidP="004C4C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1EA1AD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2D2CE9" w14:textId="3D01830E" w:rsidR="009A3E2E" w:rsidRPr="004C4C9D" w:rsidRDefault="009A3E2E" w:rsidP="004C4C9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720AFED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5C09E34C" w14:textId="0D4398F8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8</w:t>
            </w:r>
          </w:p>
        </w:tc>
      </w:tr>
      <w:tr w:rsidR="009A3E2E" w:rsidRPr="00B12116" w14:paraId="73CE3C0C" w14:textId="77777777" w:rsidTr="004C4C9D">
        <w:trPr>
          <w:cantSplit/>
        </w:trPr>
        <w:tc>
          <w:tcPr>
            <w:tcW w:w="2250" w:type="dxa"/>
            <w:hideMark/>
          </w:tcPr>
          <w:p w14:paraId="7D84A135" w14:textId="16C96BFA" w:rsidR="009A3E2E" w:rsidRPr="00B12116" w:rsidRDefault="009A3E2E" w:rsidP="009A3E2E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="0074492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5C5832C7" w14:textId="77777777" w:rsidR="0074492D" w:rsidRDefault="0074492D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4296B62" w14:textId="74B07ACD" w:rsidR="009A3E2E" w:rsidRPr="00863767" w:rsidRDefault="00BA1DF3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277,024</w:t>
            </w:r>
          </w:p>
        </w:tc>
        <w:tc>
          <w:tcPr>
            <w:tcW w:w="236" w:type="dxa"/>
          </w:tcPr>
          <w:p w14:paraId="24098C8F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3F9EF5D8" w14:textId="77777777" w:rsidR="0074492D" w:rsidRDefault="0074492D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D620A64" w14:textId="31640608" w:rsidR="009A3E2E" w:rsidRPr="00863767" w:rsidRDefault="00BA1DF3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277,024</w:t>
            </w:r>
          </w:p>
        </w:tc>
        <w:tc>
          <w:tcPr>
            <w:tcW w:w="272" w:type="dxa"/>
          </w:tcPr>
          <w:p w14:paraId="553559E5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C4B88F0" w14:textId="77777777" w:rsidR="0074492D" w:rsidRDefault="0074492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AC68F8A" w14:textId="504A4525" w:rsidR="009A3E2E" w:rsidRPr="004C4C9D" w:rsidRDefault="009A3E2E" w:rsidP="004C4C9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E7D89CF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9C922E" w14:textId="77777777" w:rsidR="0074492D" w:rsidRDefault="0074492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11C9A99" w14:textId="08D139A1" w:rsidR="009A3E2E" w:rsidRPr="004C4C9D" w:rsidRDefault="009A3E2E" w:rsidP="004C4C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63B599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5F8525B" w14:textId="77777777" w:rsidR="0074492D" w:rsidRDefault="0074492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93A9C80" w14:textId="5AA0CD7E" w:rsidR="009A3E2E" w:rsidRPr="004C4C9D" w:rsidRDefault="009A3E2E" w:rsidP="004C4C9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892C63F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79E2FBBC" w14:textId="77777777" w:rsidR="0074492D" w:rsidRDefault="0074492D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61CC405E" w14:textId="6548289C" w:rsidR="009A3E2E" w:rsidRPr="00863767" w:rsidRDefault="00BA1DF3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277,024</w:t>
            </w:r>
          </w:p>
        </w:tc>
      </w:tr>
      <w:tr w:rsidR="00564797" w:rsidRPr="00B12116" w14:paraId="79B60269" w14:textId="77777777" w:rsidTr="004C4C9D">
        <w:trPr>
          <w:cantSplit/>
        </w:trPr>
        <w:tc>
          <w:tcPr>
            <w:tcW w:w="2250" w:type="dxa"/>
          </w:tcPr>
          <w:p w14:paraId="16219AA8" w14:textId="1C4AE25C" w:rsidR="00564797" w:rsidRPr="00B12116" w:rsidRDefault="00564797" w:rsidP="00564797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53958E74" w14:textId="77777777" w:rsidR="00564797" w:rsidRPr="004C4C9D" w:rsidRDefault="00564797" w:rsidP="00564797">
            <w:pPr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236CB04" w14:textId="7FC4C842" w:rsidR="00564797" w:rsidRPr="00863767" w:rsidRDefault="00564797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632,0</w:t>
            </w:r>
            <w:r w:rsidR="00BA1DF3">
              <w:rPr>
                <w:rFonts w:asciiTheme="majorHAnsi" w:hAnsiTheme="majorHAnsi" w:cstheme="majorHAnsi"/>
                <w:sz w:val="30"/>
                <w:szCs w:val="30"/>
              </w:rPr>
              <w:t>4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B1723D5" w14:textId="77777777" w:rsidR="00564797" w:rsidRPr="00863767" w:rsidRDefault="00564797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17438974" w14:textId="77777777" w:rsidR="00564797" w:rsidRPr="00863767" w:rsidRDefault="00564797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31C671E1" w14:textId="7BC9032B" w:rsidR="00564797" w:rsidRPr="00863767" w:rsidRDefault="00C03E10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555,5</w:t>
            </w:r>
            <w:r w:rsidR="007E29DC">
              <w:rPr>
                <w:rFonts w:asciiTheme="majorHAnsi" w:hAnsiTheme="majorHAnsi" w:cstheme="majorHAnsi"/>
                <w:sz w:val="30"/>
                <w:szCs w:val="30"/>
              </w:rPr>
              <w:t>7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250B93DD" w14:textId="77777777" w:rsidR="00564797" w:rsidRPr="00863767" w:rsidRDefault="00564797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A5255C8" w14:textId="77777777" w:rsidR="00564797" w:rsidRPr="00564797" w:rsidRDefault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483457EE" w14:textId="282CA27D" w:rsidR="00564797" w:rsidRPr="00564797" w:rsidRDefault="00C03E1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41,752</w:t>
            </w:r>
          </w:p>
        </w:tc>
        <w:tc>
          <w:tcPr>
            <w:tcW w:w="236" w:type="dxa"/>
          </w:tcPr>
          <w:p w14:paraId="1B1E2CB7" w14:textId="77777777" w:rsidR="00564797" w:rsidRPr="00863767" w:rsidRDefault="00564797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71BB92" w14:textId="77777777" w:rsidR="00564797" w:rsidRPr="004C4C9D" w:rsidRDefault="00564797" w:rsidP="004C4C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FA6277E" w14:textId="39769962" w:rsidR="00564797" w:rsidRPr="004C4C9D" w:rsidRDefault="00C03E10" w:rsidP="004C4C9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47,081</w:t>
            </w:r>
          </w:p>
        </w:tc>
        <w:tc>
          <w:tcPr>
            <w:tcW w:w="236" w:type="dxa"/>
          </w:tcPr>
          <w:p w14:paraId="544603C2" w14:textId="77777777" w:rsidR="00564797" w:rsidRPr="00863767" w:rsidRDefault="00564797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FB4012" w14:textId="77777777" w:rsidR="00564797" w:rsidRPr="004C4C9D" w:rsidRDefault="00564797" w:rsidP="004C4C9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D0B1467" w14:textId="2CD5DB84" w:rsidR="00564797" w:rsidRPr="004C4C9D" w:rsidRDefault="00564797" w:rsidP="004C4C9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D1A6E9C" w14:textId="77777777" w:rsidR="00564797" w:rsidRPr="00863767" w:rsidRDefault="00564797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1F4971D4" w14:textId="77777777" w:rsidR="00564797" w:rsidRPr="004C4C9D" w:rsidRDefault="00564797" w:rsidP="00564797">
            <w:pPr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0A12438C" w14:textId="3EF667A6" w:rsidR="00564797" w:rsidRPr="00863767" w:rsidRDefault="005D2E58" w:rsidP="0056479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6</w:t>
            </w:r>
            <w:r w:rsidR="00C03E10">
              <w:rPr>
                <w:rFonts w:asciiTheme="majorHAnsi" w:hAnsiTheme="majorHAnsi" w:cstheme="majorHAnsi"/>
                <w:sz w:val="30"/>
                <w:szCs w:val="30"/>
              </w:rPr>
              <w:t>44,</w:t>
            </w:r>
            <w:r w:rsidR="007E29DC">
              <w:rPr>
                <w:rFonts w:asciiTheme="majorHAnsi" w:hAnsiTheme="majorHAnsi" w:cstheme="majorHAnsi"/>
                <w:sz w:val="30"/>
                <w:szCs w:val="30"/>
              </w:rPr>
              <w:t>41</w:t>
            </w:r>
            <w:r w:rsidR="003901BE">
              <w:rPr>
                <w:rFonts w:asciiTheme="majorHAnsi" w:hAnsiTheme="majorHAnsi" w:cstheme="majorHAnsi"/>
                <w:sz w:val="30"/>
                <w:szCs w:val="30"/>
              </w:rPr>
              <w:t>0</w:t>
            </w:r>
          </w:p>
        </w:tc>
      </w:tr>
      <w:tr w:rsidR="009A3E2E" w:rsidRPr="00B12116" w14:paraId="68F256E0" w14:textId="77777777" w:rsidTr="004C4C9D">
        <w:trPr>
          <w:cantSplit/>
        </w:trPr>
        <w:tc>
          <w:tcPr>
            <w:tcW w:w="2250" w:type="dxa"/>
          </w:tcPr>
          <w:p w14:paraId="08EDD92D" w14:textId="0DF3223A" w:rsidR="009A3E2E" w:rsidRPr="00B12116" w:rsidRDefault="009A3E2E" w:rsidP="009A3E2E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เงินกู้ยืมระยะสั้นจากบุคคล</w:t>
            </w:r>
            <w:r w:rsidR="00071937">
              <w:rPr>
                <w:rFonts w:asciiTheme="majorHAnsi" w:hAnsiTheme="majorHAnsi" w:cstheme="majorHAns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2" w:type="dxa"/>
          </w:tcPr>
          <w:p w14:paraId="70E15CF2" w14:textId="77777777" w:rsidR="009A3E2E" w:rsidRPr="004C4C9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7B141F4" w14:textId="10B795D2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20</w:t>
            </w: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63C06BB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2D926CC3" w14:textId="77777777" w:rsidR="009A3E2E" w:rsidRPr="004C4C9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7DB0CA6" w14:textId="4374B328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20</w:t>
            </w: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BF18B3">
              <w:rPr>
                <w:rFonts w:asciiTheme="majorHAnsi" w:hAnsiTheme="majorHAnsi" w:cstheme="majorHAnsi"/>
                <w:sz w:val="30"/>
                <w:szCs w:val="30"/>
              </w:rPr>
              <w:t>284</w:t>
            </w:r>
          </w:p>
        </w:tc>
        <w:tc>
          <w:tcPr>
            <w:tcW w:w="272" w:type="dxa"/>
          </w:tcPr>
          <w:p w14:paraId="0981188C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E159C4D" w14:textId="77777777" w:rsidR="009A3E2E" w:rsidRPr="004C4C9D" w:rsidRDefault="009A3E2E" w:rsidP="004C4C9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389756FA" w14:textId="0E19F8E3" w:rsidR="009A3E2E" w:rsidRPr="004C4C9D" w:rsidRDefault="009A3E2E" w:rsidP="004C4C9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F07D6E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F2C84EB" w14:textId="77777777" w:rsidR="009A3E2E" w:rsidRPr="004C4C9D" w:rsidRDefault="009A3E2E" w:rsidP="004C4C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50898D0" w14:textId="59F3FE17" w:rsidR="009A3E2E" w:rsidRPr="004C4C9D" w:rsidRDefault="009A3E2E" w:rsidP="004C4C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DB31B6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531CCA" w14:textId="77777777" w:rsidR="009A3E2E" w:rsidRPr="004C4C9D" w:rsidRDefault="009A3E2E" w:rsidP="004C4C9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750EFE43" w14:textId="46842FF3" w:rsidR="009A3E2E" w:rsidRPr="004C4C9D" w:rsidRDefault="009A3E2E" w:rsidP="004C4C9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B3D46F3" w14:textId="77777777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</w:tcPr>
          <w:p w14:paraId="3107CC94" w14:textId="77777777" w:rsidR="009A3E2E" w:rsidRPr="004C4C9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58D7C6CC" w14:textId="6F09E630" w:rsidR="009A3E2E" w:rsidRPr="00863767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</w:rPr>
              <w:t>20</w:t>
            </w: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="00BF18B3">
              <w:rPr>
                <w:rFonts w:asciiTheme="majorHAnsi" w:hAnsiTheme="majorHAnsi" w:cstheme="majorHAnsi"/>
                <w:sz w:val="30"/>
                <w:szCs w:val="30"/>
              </w:rPr>
              <w:t>284</w:t>
            </w:r>
          </w:p>
        </w:tc>
      </w:tr>
      <w:tr w:rsidR="009A3E2E" w:rsidRPr="00B12116" w14:paraId="4BD137FB" w14:textId="77777777" w:rsidTr="004C4C9D">
        <w:trPr>
          <w:cantSplit/>
          <w:trHeight w:val="119"/>
        </w:trPr>
        <w:tc>
          <w:tcPr>
            <w:tcW w:w="2250" w:type="dxa"/>
            <w:hideMark/>
          </w:tcPr>
          <w:p w14:paraId="0D02AFC9" w14:textId="77777777" w:rsidR="009A3E2E" w:rsidRPr="00E503FD" w:rsidRDefault="009A3E2E" w:rsidP="009A3E2E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E503FD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3B1E5E01" w14:textId="69D0A56A" w:rsidR="009A3E2E" w:rsidRPr="00E503FD" w:rsidRDefault="00BA1DF3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E503FD">
              <w:rPr>
                <w:rFonts w:asciiTheme="majorHAnsi" w:hAnsiTheme="majorHAnsi" w:cstheme="majorHAnsi"/>
                <w:sz w:val="30"/>
                <w:szCs w:val="30"/>
              </w:rPr>
              <w:t>60,698</w:t>
            </w:r>
          </w:p>
        </w:tc>
        <w:tc>
          <w:tcPr>
            <w:tcW w:w="236" w:type="dxa"/>
            <w:vAlign w:val="bottom"/>
          </w:tcPr>
          <w:p w14:paraId="170917BE" w14:textId="77777777" w:rsidR="009A3E2E" w:rsidRPr="00E503F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52E0A386" w14:textId="0466B598" w:rsidR="009A3E2E" w:rsidRPr="00E503FD" w:rsidRDefault="00E503FD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E503FD">
              <w:rPr>
                <w:rFonts w:asciiTheme="majorHAnsi" w:hAnsiTheme="majorHAnsi" w:cstheme="majorHAnsi"/>
                <w:sz w:val="30"/>
                <w:szCs w:val="30"/>
              </w:rPr>
              <w:t xml:space="preserve">26,741 </w:t>
            </w:r>
          </w:p>
        </w:tc>
        <w:tc>
          <w:tcPr>
            <w:tcW w:w="272" w:type="dxa"/>
            <w:vAlign w:val="bottom"/>
          </w:tcPr>
          <w:p w14:paraId="0EEE1ACF" w14:textId="77777777" w:rsidR="009A3E2E" w:rsidRPr="00E503F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5F87237B" w14:textId="1C5202F6" w:rsidR="009A3E2E" w:rsidRPr="00E503FD" w:rsidRDefault="00E503FD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E503FD">
              <w:rPr>
                <w:rFonts w:asciiTheme="majorHAnsi" w:hAnsiTheme="majorHAnsi" w:cstheme="majorHAnsi"/>
                <w:sz w:val="30"/>
                <w:szCs w:val="30"/>
              </w:rPr>
              <w:t>24,752</w:t>
            </w:r>
          </w:p>
        </w:tc>
        <w:tc>
          <w:tcPr>
            <w:tcW w:w="236" w:type="dxa"/>
            <w:vAlign w:val="bottom"/>
          </w:tcPr>
          <w:p w14:paraId="5E690CEF" w14:textId="77777777" w:rsidR="009A3E2E" w:rsidRPr="00E503F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F221233" w14:textId="1B351C9E" w:rsidR="009A3E2E" w:rsidRPr="009B477D" w:rsidRDefault="00E503FD" w:rsidP="004C4C9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sz w:val="30"/>
                <w:szCs w:val="30"/>
              </w:rPr>
            </w:pPr>
            <w:r w:rsidRPr="0011209C">
              <w:rPr>
                <w:rFonts w:asciiTheme="majorHAnsi" w:hAnsiTheme="majorHAnsi" w:cstheme="majorHAnsi"/>
                <w:sz w:val="30"/>
                <w:szCs w:val="30"/>
              </w:rPr>
              <w:t>11,654</w:t>
            </w:r>
          </w:p>
        </w:tc>
        <w:tc>
          <w:tcPr>
            <w:tcW w:w="236" w:type="dxa"/>
            <w:vAlign w:val="bottom"/>
          </w:tcPr>
          <w:p w14:paraId="59212583" w14:textId="77777777" w:rsidR="009A3E2E" w:rsidRPr="00E503F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7A8FD83" w14:textId="735132C6" w:rsidR="009A3E2E" w:rsidRPr="004C4C9D" w:rsidRDefault="00AA1AB0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,905</w:t>
            </w:r>
          </w:p>
        </w:tc>
        <w:tc>
          <w:tcPr>
            <w:tcW w:w="263" w:type="dxa"/>
            <w:vAlign w:val="bottom"/>
          </w:tcPr>
          <w:p w14:paraId="59126C25" w14:textId="77777777" w:rsidR="009A3E2E" w:rsidRPr="00E503FD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14:paraId="32CBB450" w14:textId="10A60DD2" w:rsidR="009A3E2E" w:rsidRPr="00E503FD" w:rsidRDefault="00E503FD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</w:rPr>
              <w:t>67,</w:t>
            </w:r>
            <w:r w:rsidR="00AA1AB0">
              <w:rPr>
                <w:rFonts w:asciiTheme="majorHAnsi" w:hAnsiTheme="majorHAnsi" w:cstheme="majorHAnsi"/>
                <w:sz w:val="30"/>
                <w:szCs w:val="30"/>
              </w:rPr>
              <w:t>052</w:t>
            </w:r>
          </w:p>
        </w:tc>
      </w:tr>
      <w:tr w:rsidR="009A3E2E" w:rsidRPr="00B12116" w14:paraId="79E1851C" w14:textId="77777777" w:rsidTr="004C4C9D">
        <w:trPr>
          <w:cantSplit/>
        </w:trPr>
        <w:tc>
          <w:tcPr>
            <w:tcW w:w="2250" w:type="dxa"/>
          </w:tcPr>
          <w:p w14:paraId="49738585" w14:textId="77777777" w:rsidR="009A3E2E" w:rsidRPr="00B12116" w:rsidRDefault="009A3E2E" w:rsidP="004C4C9D">
            <w:pPr>
              <w:tabs>
                <w:tab w:val="decimal" w:pos="793"/>
              </w:tabs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6201F" w14:textId="4D6CF5FF" w:rsidR="009A3E2E" w:rsidRPr="00975DAF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989,</w:t>
            </w:r>
            <w:r w:rsidR="00BA1DF3" w:rsidRPr="00975DA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36" w:type="dxa"/>
          </w:tcPr>
          <w:p w14:paraId="049B392E" w14:textId="77777777" w:rsidR="009A3E2E" w:rsidRPr="003901BE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D4D30" w14:textId="1AB8019F" w:rsidR="009A3E2E" w:rsidRPr="00975DAF" w:rsidRDefault="00E503FD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3901BE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87</w:t>
            </w:r>
            <w:r w:rsidR="00F433CC"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9,</w:t>
            </w:r>
            <w:r w:rsidR="00633C3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</w:t>
            </w:r>
            <w:r w:rsidR="007E29DC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</w:t>
            </w:r>
            <w:r w:rsidR="00633C3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17B6FC1D" w14:textId="77777777" w:rsidR="009A3E2E" w:rsidRPr="003901BE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2978F" w14:textId="58F2012E" w:rsidR="009A3E2E" w:rsidRPr="00975DAF" w:rsidRDefault="00F433CC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66,504</w:t>
            </w:r>
          </w:p>
        </w:tc>
        <w:tc>
          <w:tcPr>
            <w:tcW w:w="236" w:type="dxa"/>
          </w:tcPr>
          <w:p w14:paraId="32AD3D8A" w14:textId="77777777" w:rsidR="009A3E2E" w:rsidRPr="003901BE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1EA2E3" w14:textId="5F901F1C" w:rsidR="009A3E2E" w:rsidRPr="00975DAF" w:rsidRDefault="0093281B" w:rsidP="004C4C9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58,735</w:t>
            </w:r>
          </w:p>
        </w:tc>
        <w:tc>
          <w:tcPr>
            <w:tcW w:w="236" w:type="dxa"/>
          </w:tcPr>
          <w:p w14:paraId="215BAA72" w14:textId="77777777" w:rsidR="009A3E2E" w:rsidRPr="003901BE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691EF" w14:textId="2022E211" w:rsidR="009A3E2E" w:rsidRPr="004C4C9D" w:rsidRDefault="00AA1AB0" w:rsidP="004C4C9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DAF">
              <w:rPr>
                <w:rFonts w:ascii="Angsana New" w:hAnsi="Angsana New"/>
                <w:b/>
                <w:bCs/>
                <w:sz w:val="30"/>
                <w:szCs w:val="30"/>
              </w:rPr>
              <w:t>3,905</w:t>
            </w:r>
          </w:p>
        </w:tc>
        <w:tc>
          <w:tcPr>
            <w:tcW w:w="263" w:type="dxa"/>
          </w:tcPr>
          <w:p w14:paraId="15395259" w14:textId="77777777" w:rsidR="009A3E2E" w:rsidRPr="00975DAF" w:rsidRDefault="009A3E2E" w:rsidP="009A3E2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8CF9C" w14:textId="28267931" w:rsidR="009A3E2E" w:rsidRPr="003901BE" w:rsidRDefault="003901BE" w:rsidP="004C4C9D">
            <w:pPr>
              <w:tabs>
                <w:tab w:val="decimal" w:pos="706"/>
              </w:tabs>
              <w:spacing w:line="240" w:lineRule="auto"/>
              <w:ind w:left="-12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1,008,</w:t>
            </w:r>
            <w:r w:rsidR="00633C3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  <w:r w:rsidR="007E29DC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7</w:t>
            </w:r>
            <w:r w:rsidR="00633C34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8</w:t>
            </w:r>
          </w:p>
        </w:tc>
      </w:tr>
    </w:tbl>
    <w:p w14:paraId="27CD49E5" w14:textId="77777777" w:rsidR="001F68A6" w:rsidRDefault="001F68A6" w:rsidP="00B12116">
      <w:pPr>
        <w:ind w:left="540"/>
        <w:jc w:val="thaiDistribute"/>
        <w:rPr>
          <w:rFonts w:asciiTheme="majorHAnsi" w:hAnsiTheme="majorHAnsi" w:cstheme="majorHAnsi"/>
          <w:sz w:val="30"/>
          <w:szCs w:val="30"/>
          <w:shd w:val="clear" w:color="auto" w:fill="D9D9D9" w:themeFill="background1" w:themeFillShade="D9"/>
        </w:rPr>
      </w:pPr>
    </w:p>
    <w:tbl>
      <w:tblPr>
        <w:tblStyle w:val="TableGrid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285997" w:rsidRPr="00B12116" w14:paraId="33339435" w14:textId="77777777" w:rsidTr="009853C4">
        <w:trPr>
          <w:gridAfter w:val="1"/>
          <w:wAfter w:w="6" w:type="dxa"/>
          <w:cantSplit/>
        </w:trPr>
        <w:tc>
          <w:tcPr>
            <w:tcW w:w="2250" w:type="dxa"/>
          </w:tcPr>
          <w:p w14:paraId="7F797366" w14:textId="77777777" w:rsidR="00285997" w:rsidRPr="00B12116" w:rsidRDefault="00285997" w:rsidP="009853C4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714D07DD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85997" w:rsidRPr="00B12116" w14:paraId="59CC47AA" w14:textId="77777777" w:rsidTr="009853C4">
        <w:trPr>
          <w:gridAfter w:val="1"/>
          <w:wAfter w:w="6" w:type="dxa"/>
          <w:cantSplit/>
        </w:trPr>
        <w:tc>
          <w:tcPr>
            <w:tcW w:w="2250" w:type="dxa"/>
          </w:tcPr>
          <w:p w14:paraId="5CC996E2" w14:textId="77777777" w:rsidR="00285997" w:rsidRPr="00B12116" w:rsidRDefault="00285997" w:rsidP="009853C4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3CAE4FF1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63DA35A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05B05C29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85997" w:rsidRPr="00B12116" w14:paraId="7EB8B2C2" w14:textId="77777777" w:rsidTr="009853C4">
        <w:trPr>
          <w:cantSplit/>
        </w:trPr>
        <w:tc>
          <w:tcPr>
            <w:tcW w:w="2250" w:type="dxa"/>
            <w:vAlign w:val="bottom"/>
            <w:hideMark/>
          </w:tcPr>
          <w:p w14:paraId="0CE63C7F" w14:textId="77777777" w:rsidR="00285997" w:rsidRPr="00B12116" w:rsidRDefault="00285997" w:rsidP="009853C4">
            <w:pPr>
              <w:spacing w:line="240" w:lineRule="auto"/>
              <w:ind w:right="-108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2" w:type="dxa"/>
            <w:vAlign w:val="bottom"/>
            <w:hideMark/>
          </w:tcPr>
          <w:p w14:paraId="77AB91A6" w14:textId="77777777" w:rsidR="00285997" w:rsidRPr="00B12116" w:rsidRDefault="00285997" w:rsidP="009853C4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มูลค่า</w:t>
            </w:r>
          </w:p>
          <w:p w14:paraId="0BFF9261" w14:textId="77777777" w:rsidR="00285997" w:rsidRPr="00B12116" w:rsidRDefault="00285997" w:rsidP="009853C4">
            <w:pPr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69F5D7D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  <w:hideMark/>
          </w:tcPr>
          <w:p w14:paraId="0AD284D7" w14:textId="77777777" w:rsidR="00285997" w:rsidRPr="00B12116" w:rsidRDefault="00285997" w:rsidP="009853C4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ภายใน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>
              <w:rPr>
                <w:rFonts w:asciiTheme="majorHAnsi" w:hAnsiTheme="majorHAnsi" w:cstheme="majorHAnsi"/>
                <w:sz w:val="30"/>
                <w:szCs w:val="30"/>
                <w:cs/>
              </w:rPr>
              <w:br/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93EEC52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  <w:hideMark/>
          </w:tcPr>
          <w:p w14:paraId="0DFCD2D2" w14:textId="77777777" w:rsidR="00285997" w:rsidRPr="00B12116" w:rsidRDefault="00285997" w:rsidP="009853C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7306B47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579043FB" w14:textId="77777777" w:rsidR="00285997" w:rsidRPr="00B12116" w:rsidRDefault="00285997" w:rsidP="009853C4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มากกว่า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2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br/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แต่ไม่เกิน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48CCF12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  <w:hideMark/>
          </w:tcPr>
          <w:p w14:paraId="38F0CC0B" w14:textId="77777777" w:rsidR="00285997" w:rsidRPr="00B12116" w:rsidRDefault="00285997" w:rsidP="009853C4">
            <w:pPr>
              <w:spacing w:line="240" w:lineRule="auto"/>
              <w:ind w:left="-100" w:right="-108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มากกว่า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5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8D0880F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4300548E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285997" w:rsidRPr="00B12116" w14:paraId="50EC62D2" w14:textId="77777777" w:rsidTr="009853C4">
        <w:trPr>
          <w:gridAfter w:val="1"/>
          <w:wAfter w:w="6" w:type="dxa"/>
          <w:cantSplit/>
        </w:trPr>
        <w:tc>
          <w:tcPr>
            <w:tcW w:w="2250" w:type="dxa"/>
          </w:tcPr>
          <w:p w14:paraId="0EAEC141" w14:textId="77777777" w:rsidR="00285997" w:rsidRPr="00B12116" w:rsidRDefault="00285997" w:rsidP="009853C4">
            <w:pPr>
              <w:spacing w:line="240" w:lineRule="auto"/>
              <w:jc w:val="both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7497" w:type="dxa"/>
            <w:gridSpan w:val="11"/>
            <w:hideMark/>
          </w:tcPr>
          <w:p w14:paraId="613888FE" w14:textId="77777777" w:rsidR="00285997" w:rsidRPr="00B12116" w:rsidRDefault="00285997" w:rsidP="009853C4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B12116"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85997" w:rsidRPr="00B12116" w14:paraId="24EBF2E9" w14:textId="77777777" w:rsidTr="009853C4">
        <w:trPr>
          <w:cantSplit/>
        </w:trPr>
        <w:tc>
          <w:tcPr>
            <w:tcW w:w="2250" w:type="dxa"/>
            <w:hideMark/>
          </w:tcPr>
          <w:p w14:paraId="1797F75F" w14:textId="501AD9D8" w:rsidR="00285997" w:rsidRPr="00B12116" w:rsidRDefault="00285997" w:rsidP="009853C4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br/>
            </w:r>
          </w:p>
        </w:tc>
        <w:tc>
          <w:tcPr>
            <w:tcW w:w="902" w:type="dxa"/>
          </w:tcPr>
          <w:p w14:paraId="3BF9AC43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25B61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16889EAA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23B8E24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C8BF44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E526B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68CADFD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B7197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418DEB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7EE1E99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0518D690" w14:textId="77777777" w:rsidR="00285997" w:rsidRPr="00B12116" w:rsidRDefault="00285997" w:rsidP="009853C4">
            <w:pPr>
              <w:tabs>
                <w:tab w:val="decimal" w:pos="708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</w:tr>
      <w:tr w:rsidR="00C918B7" w:rsidRPr="00B12116" w14:paraId="08E52578" w14:textId="77777777" w:rsidTr="009853C4">
        <w:trPr>
          <w:cantSplit/>
        </w:trPr>
        <w:tc>
          <w:tcPr>
            <w:tcW w:w="2250" w:type="dxa"/>
            <w:hideMark/>
          </w:tcPr>
          <w:p w14:paraId="5F0696D6" w14:textId="2170BFF1" w:rsidR="00C918B7" w:rsidRPr="00B12116" w:rsidRDefault="00C918B7" w:rsidP="00C918B7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เจ้าหนี้การค้า</w:t>
            </w:r>
            <w:r w:rsidR="0074492D">
              <w:rPr>
                <w:rFonts w:asciiTheme="majorHAnsi" w:hAnsiTheme="majorHAnsi" w:cstheme="majorHAnsi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</w:t>
            </w:r>
          </w:p>
        </w:tc>
        <w:tc>
          <w:tcPr>
            <w:tcW w:w="902" w:type="dxa"/>
          </w:tcPr>
          <w:p w14:paraId="3CDF851E" w14:textId="77777777" w:rsidR="0074492D" w:rsidRDefault="0074492D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1AD569CF" w14:textId="7D8044E2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C918B7">
              <w:rPr>
                <w:rFonts w:asciiTheme="majorHAnsi" w:hAnsiTheme="majorHAnsi" w:cstheme="majorHAnsi"/>
                <w:sz w:val="30"/>
                <w:szCs w:val="30"/>
              </w:rPr>
              <w:t>24,78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848EA6B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0E2E153C" w14:textId="77777777" w:rsidR="0074492D" w:rsidRDefault="0074492D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7055B188" w14:textId="6602A2D8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C918B7">
              <w:rPr>
                <w:rFonts w:asciiTheme="majorHAnsi" w:hAnsiTheme="majorHAnsi" w:cstheme="majorHAnsi"/>
                <w:sz w:val="30"/>
                <w:szCs w:val="30"/>
              </w:rPr>
              <w:t>24,78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2288A41F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3061A2" w14:textId="77777777" w:rsidR="0074492D" w:rsidRDefault="0074492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6F0CFA86" w14:textId="18F14D54" w:rsidR="00C918B7" w:rsidRPr="004C4C9D" w:rsidRDefault="00C918B7" w:rsidP="004C4C9D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F3C889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2FD9AA" w14:textId="77777777" w:rsidR="0074492D" w:rsidRDefault="0074492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2661124D" w14:textId="671E870D" w:rsidR="00C918B7" w:rsidRPr="004C4C9D" w:rsidRDefault="00C918B7" w:rsidP="004C4C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07E857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2ADB1E1" w14:textId="77777777" w:rsidR="0074492D" w:rsidRDefault="0074492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B693FAD" w14:textId="5BBDFD5D" w:rsidR="00C918B7" w:rsidRPr="004C4C9D" w:rsidRDefault="00C918B7" w:rsidP="004C4C9D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FBCA33F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</w:tcPr>
          <w:p w14:paraId="63B5C997" w14:textId="77777777" w:rsidR="0074492D" w:rsidRDefault="0074492D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  <w:p w14:paraId="22CF61BC" w14:textId="7C8DB716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C918B7">
              <w:rPr>
                <w:rFonts w:asciiTheme="majorHAnsi" w:hAnsiTheme="majorHAnsi" w:cstheme="majorHAnsi"/>
                <w:sz w:val="30"/>
                <w:szCs w:val="30"/>
              </w:rPr>
              <w:t>24,78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7</w:t>
            </w:r>
          </w:p>
        </w:tc>
      </w:tr>
      <w:tr w:rsidR="00C918B7" w:rsidRPr="00B12116" w14:paraId="32433838" w14:textId="77777777" w:rsidTr="009853C4">
        <w:trPr>
          <w:cantSplit/>
          <w:trHeight w:val="119"/>
        </w:trPr>
        <w:tc>
          <w:tcPr>
            <w:tcW w:w="2250" w:type="dxa"/>
            <w:hideMark/>
          </w:tcPr>
          <w:p w14:paraId="5D59D742" w14:textId="77777777" w:rsidR="00C918B7" w:rsidRPr="00B12116" w:rsidRDefault="00C918B7" w:rsidP="00C918B7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5AA3F237" w14:textId="3F50274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C918B7">
              <w:rPr>
                <w:rFonts w:asciiTheme="majorHAnsi" w:hAnsiTheme="majorHAnsi" w:cstheme="majorHAnsi"/>
                <w:sz w:val="30"/>
                <w:szCs w:val="30"/>
              </w:rPr>
              <w:t>5,921</w:t>
            </w:r>
          </w:p>
        </w:tc>
        <w:tc>
          <w:tcPr>
            <w:tcW w:w="236" w:type="dxa"/>
            <w:vAlign w:val="bottom"/>
          </w:tcPr>
          <w:p w14:paraId="5E900FC1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54" w:type="dxa"/>
            <w:vAlign w:val="bottom"/>
          </w:tcPr>
          <w:p w14:paraId="57B94EE8" w14:textId="17B62687" w:rsidR="00C918B7" w:rsidRPr="00B12116" w:rsidRDefault="00981205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981205">
              <w:rPr>
                <w:rFonts w:asciiTheme="majorHAnsi" w:hAnsiTheme="majorHAnsi" w:cstheme="majorHAnsi"/>
                <w:sz w:val="30"/>
                <w:szCs w:val="30"/>
              </w:rPr>
              <w:t>1,288</w:t>
            </w:r>
          </w:p>
        </w:tc>
        <w:tc>
          <w:tcPr>
            <w:tcW w:w="272" w:type="dxa"/>
            <w:vAlign w:val="bottom"/>
          </w:tcPr>
          <w:p w14:paraId="7B14F46B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6DF19A6A" w14:textId="67041DB9" w:rsidR="00C918B7" w:rsidRPr="00B12116" w:rsidRDefault="00981205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981205">
              <w:rPr>
                <w:rFonts w:asciiTheme="majorHAnsi" w:hAnsiTheme="majorHAnsi" w:cstheme="majorHAnsi"/>
                <w:sz w:val="30"/>
                <w:szCs w:val="30"/>
              </w:rPr>
              <w:t>1,288</w:t>
            </w:r>
          </w:p>
        </w:tc>
        <w:tc>
          <w:tcPr>
            <w:tcW w:w="236" w:type="dxa"/>
            <w:vAlign w:val="bottom"/>
          </w:tcPr>
          <w:p w14:paraId="68BDC3ED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31238D5" w14:textId="23F522A4" w:rsidR="00C918B7" w:rsidRPr="00B12116" w:rsidRDefault="00981205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981205">
              <w:rPr>
                <w:rFonts w:asciiTheme="majorHAnsi" w:hAnsiTheme="majorHAnsi"/>
                <w:sz w:val="30"/>
                <w:szCs w:val="30"/>
                <w:cs/>
              </w:rPr>
              <w:t>1</w:t>
            </w:r>
            <w:r w:rsidRPr="00981205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981205">
              <w:rPr>
                <w:rFonts w:asciiTheme="majorHAnsi" w:hAnsiTheme="majorHAnsi"/>
                <w:sz w:val="30"/>
                <w:szCs w:val="30"/>
                <w:cs/>
              </w:rPr>
              <w:t>587</w:t>
            </w:r>
          </w:p>
        </w:tc>
        <w:tc>
          <w:tcPr>
            <w:tcW w:w="236" w:type="dxa"/>
            <w:vAlign w:val="bottom"/>
          </w:tcPr>
          <w:p w14:paraId="7D1B2622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592CFA1" w14:textId="57FFB9AD" w:rsidR="00C918B7" w:rsidRPr="00B12116" w:rsidRDefault="00981205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981205">
              <w:rPr>
                <w:rFonts w:asciiTheme="majorHAnsi" w:hAnsiTheme="majorHAnsi"/>
                <w:sz w:val="30"/>
                <w:szCs w:val="30"/>
                <w:cs/>
              </w:rPr>
              <w:t>3</w:t>
            </w:r>
            <w:r w:rsidRPr="00981205">
              <w:rPr>
                <w:rFonts w:asciiTheme="majorHAnsi" w:hAnsiTheme="majorHAnsi" w:cstheme="majorHAnsi"/>
                <w:sz w:val="30"/>
                <w:szCs w:val="30"/>
              </w:rPr>
              <w:t>,</w:t>
            </w:r>
            <w:r w:rsidRPr="00981205">
              <w:rPr>
                <w:rFonts w:asciiTheme="majorHAnsi" w:hAnsiTheme="majorHAnsi"/>
                <w:sz w:val="30"/>
                <w:szCs w:val="30"/>
                <w:cs/>
              </w:rPr>
              <w:t>905</w:t>
            </w:r>
          </w:p>
        </w:tc>
        <w:tc>
          <w:tcPr>
            <w:tcW w:w="263" w:type="dxa"/>
            <w:vAlign w:val="bottom"/>
          </w:tcPr>
          <w:p w14:paraId="3C340EE8" w14:textId="77777777" w:rsidR="00C918B7" w:rsidRPr="00B12116" w:rsidRDefault="00C918B7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Align w:val="bottom"/>
          </w:tcPr>
          <w:p w14:paraId="342CB5B2" w14:textId="41EB8BBF" w:rsidR="00C918B7" w:rsidRPr="00B12116" w:rsidRDefault="00981205" w:rsidP="00C918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  <w:r w:rsidRPr="00981205">
              <w:rPr>
                <w:rFonts w:asciiTheme="majorHAnsi" w:hAnsiTheme="majorHAnsi" w:cstheme="majorHAnsi"/>
                <w:sz w:val="30"/>
                <w:szCs w:val="30"/>
              </w:rPr>
              <w:t>8,068</w:t>
            </w:r>
          </w:p>
        </w:tc>
      </w:tr>
      <w:tr w:rsidR="00E503FD" w:rsidRPr="00B12116" w14:paraId="5E8B7F3A" w14:textId="77777777" w:rsidTr="004C4C9D">
        <w:trPr>
          <w:cantSplit/>
        </w:trPr>
        <w:tc>
          <w:tcPr>
            <w:tcW w:w="2250" w:type="dxa"/>
          </w:tcPr>
          <w:p w14:paraId="57D08BEB" w14:textId="77777777" w:rsidR="00E503FD" w:rsidRPr="00B12116" w:rsidRDefault="00E503FD" w:rsidP="00E503FD">
            <w:pPr>
              <w:spacing w:line="240" w:lineRule="auto"/>
              <w:ind w:left="73" w:right="-24" w:hanging="73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48C76" w14:textId="65ED1E27" w:rsidR="00E503FD" w:rsidRPr="00B12116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C918B7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30,708</w:t>
            </w:r>
          </w:p>
        </w:tc>
        <w:tc>
          <w:tcPr>
            <w:tcW w:w="236" w:type="dxa"/>
          </w:tcPr>
          <w:p w14:paraId="3BDD7FC2" w14:textId="77777777" w:rsidR="00E503FD" w:rsidRPr="00B12116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AF6BD" w14:textId="0634BE2A" w:rsidR="00E503FD" w:rsidRPr="00B12116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26,075</w:t>
            </w:r>
          </w:p>
        </w:tc>
        <w:tc>
          <w:tcPr>
            <w:tcW w:w="272" w:type="dxa"/>
          </w:tcPr>
          <w:p w14:paraId="77589283" w14:textId="77777777" w:rsidR="00E503FD" w:rsidRPr="00B12116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9B456" w14:textId="088310F8" w:rsidR="00E503FD" w:rsidRPr="00E503FD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1,288</w:t>
            </w:r>
          </w:p>
        </w:tc>
        <w:tc>
          <w:tcPr>
            <w:tcW w:w="236" w:type="dxa"/>
            <w:vAlign w:val="bottom"/>
          </w:tcPr>
          <w:p w14:paraId="55880DC0" w14:textId="77777777" w:rsidR="00E503FD" w:rsidRPr="00E503FD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455AA" w14:textId="46EA9302" w:rsidR="00E503FD" w:rsidRPr="00E503FD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1</w:t>
            </w: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4C4C9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587</w:t>
            </w:r>
          </w:p>
        </w:tc>
        <w:tc>
          <w:tcPr>
            <w:tcW w:w="236" w:type="dxa"/>
            <w:vAlign w:val="bottom"/>
          </w:tcPr>
          <w:p w14:paraId="72D74F91" w14:textId="77777777" w:rsidR="00E503FD" w:rsidRPr="00E503FD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1474B2" w14:textId="30169FA0" w:rsidR="00E503FD" w:rsidRPr="00E503FD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3</w:t>
            </w: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,</w:t>
            </w:r>
            <w:r w:rsidRPr="004C4C9D">
              <w:rPr>
                <w:rFonts w:asciiTheme="majorHAnsi" w:hAnsiTheme="majorHAnsi"/>
                <w:b/>
                <w:bCs/>
                <w:sz w:val="30"/>
                <w:szCs w:val="30"/>
                <w:cs/>
              </w:rPr>
              <w:t>905</w:t>
            </w:r>
          </w:p>
        </w:tc>
        <w:tc>
          <w:tcPr>
            <w:tcW w:w="263" w:type="dxa"/>
          </w:tcPr>
          <w:p w14:paraId="30CDB6CB" w14:textId="77777777" w:rsidR="00E503FD" w:rsidRPr="00B12116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A5353" w14:textId="2A62189F" w:rsidR="00E503FD" w:rsidRPr="00B12116" w:rsidRDefault="00E503FD" w:rsidP="00E503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32,855</w:t>
            </w:r>
          </w:p>
        </w:tc>
      </w:tr>
    </w:tbl>
    <w:p w14:paraId="308AD372" w14:textId="71013742" w:rsidR="005E7E08" w:rsidRDefault="005E7E08"/>
    <w:p w14:paraId="56B1C0D5" w14:textId="7C3F8DE8" w:rsidR="007536EE" w:rsidRDefault="007536EE"/>
    <w:p w14:paraId="2D33F804" w14:textId="3DBE794F" w:rsidR="007536EE" w:rsidRDefault="007536EE"/>
    <w:p w14:paraId="4F40ACF5" w14:textId="55BFEE5F" w:rsidR="007536EE" w:rsidRDefault="007536EE"/>
    <w:p w14:paraId="3F28878E" w14:textId="10E532A6" w:rsidR="0099545C" w:rsidRDefault="0099545C"/>
    <w:p w14:paraId="43D4B889" w14:textId="52B83C61" w:rsidR="0099545C" w:rsidRDefault="0099545C"/>
    <w:p w14:paraId="00F14290" w14:textId="77777777" w:rsidR="0099545C" w:rsidRDefault="0099545C"/>
    <w:p w14:paraId="22FE5B67" w14:textId="13054B5F" w:rsidR="007536EE" w:rsidRDefault="007536EE"/>
    <w:p w14:paraId="4D2943E4" w14:textId="1BCB9548" w:rsidR="007536EE" w:rsidRPr="004C4C9D" w:rsidRDefault="001B0FB4" w:rsidP="004C4C9D">
      <w:pPr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  <w:r w:rsidRPr="004C4C9D">
        <w:rPr>
          <w:rFonts w:asciiTheme="majorHAnsi" w:hAnsiTheme="majorHAnsi" w:cstheme="majorHAnsi"/>
          <w:sz w:val="30"/>
          <w:szCs w:val="30"/>
          <w:cs/>
        </w:rPr>
        <w:t xml:space="preserve">ตารางต่อไปนี้แสดงระยะเวลาครบกำหนดคงเหลือตามสัญญาของสินทรัพย์และหนี้สินทางการเงิน ณ วันที่ </w:t>
      </w:r>
      <w:r>
        <w:rPr>
          <w:rFonts w:asciiTheme="majorHAnsi" w:hAnsiTheme="majorHAnsi" w:cstheme="majorHAnsi"/>
          <w:sz w:val="30"/>
          <w:szCs w:val="30"/>
        </w:rPr>
        <w:br/>
      </w:r>
      <w:r w:rsidRPr="004C4C9D">
        <w:rPr>
          <w:rFonts w:asciiTheme="majorHAnsi" w:hAnsiTheme="majorHAnsi" w:cstheme="majorHAnsi"/>
          <w:sz w:val="30"/>
          <w:szCs w:val="30"/>
        </w:rPr>
        <w:t xml:space="preserve">31 </w:t>
      </w:r>
      <w:r w:rsidRPr="004C4C9D">
        <w:rPr>
          <w:rFonts w:asciiTheme="majorHAnsi" w:hAnsiTheme="majorHAnsi" w:cstheme="majorHAnsi"/>
          <w:sz w:val="30"/>
          <w:szCs w:val="30"/>
          <w:cs/>
        </w:rPr>
        <w:t xml:space="preserve">ธันวาคม </w:t>
      </w:r>
      <w:r w:rsidRPr="004C4C9D">
        <w:rPr>
          <w:rFonts w:asciiTheme="majorHAnsi" w:hAnsiTheme="majorHAnsi" w:cstheme="majorHAnsi"/>
          <w:sz w:val="30"/>
          <w:szCs w:val="30"/>
        </w:rPr>
        <w:t xml:space="preserve">2562 </w:t>
      </w:r>
      <w:r w:rsidRPr="004C4C9D">
        <w:rPr>
          <w:rFonts w:asciiTheme="majorHAnsi" w:hAnsiTheme="majorHAnsi" w:cstheme="majorHAnsi"/>
          <w:sz w:val="30"/>
          <w:szCs w:val="30"/>
          <w:cs/>
        </w:rPr>
        <w:t xml:space="preserve">ซึ่งเป็นนโยบายการบัญชีที่ถือปฏิบัติก่อนวันที่ </w:t>
      </w:r>
      <w:r w:rsidRPr="004C4C9D">
        <w:rPr>
          <w:rFonts w:asciiTheme="majorHAnsi" w:hAnsiTheme="majorHAnsi" w:cstheme="majorHAnsi"/>
          <w:sz w:val="30"/>
          <w:szCs w:val="30"/>
        </w:rPr>
        <w:t xml:space="preserve">1 </w:t>
      </w:r>
      <w:r w:rsidRPr="004C4C9D">
        <w:rPr>
          <w:rFonts w:asciiTheme="majorHAnsi" w:hAnsiTheme="majorHAnsi" w:cstheme="majorHAnsi"/>
          <w:sz w:val="30"/>
          <w:szCs w:val="30"/>
          <w:cs/>
        </w:rPr>
        <w:t xml:space="preserve">มกราคม </w:t>
      </w:r>
      <w:r w:rsidRPr="004C4C9D">
        <w:rPr>
          <w:rFonts w:asciiTheme="majorHAnsi" w:hAnsiTheme="majorHAnsi" w:cstheme="majorHAnsi"/>
          <w:sz w:val="30"/>
          <w:szCs w:val="30"/>
        </w:rPr>
        <w:t>2563</w:t>
      </w:r>
    </w:p>
    <w:p w14:paraId="77343976" w14:textId="298D54F0" w:rsidR="007536EE" w:rsidRPr="004C4C9D" w:rsidRDefault="007536EE">
      <w:pPr>
        <w:rPr>
          <w:rFonts w:asciiTheme="majorHAnsi" w:hAnsiTheme="majorHAnsi" w:cstheme="majorHAns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86"/>
        <w:gridCol w:w="1064"/>
        <w:gridCol w:w="286"/>
        <w:gridCol w:w="1277"/>
        <w:gridCol w:w="286"/>
        <w:gridCol w:w="1121"/>
      </w:tblGrid>
      <w:tr w:rsidR="007767E1" w:rsidRPr="00B12116" w14:paraId="5848C4E7" w14:textId="77777777" w:rsidTr="002C38B1">
        <w:trPr>
          <w:tblHeader/>
        </w:trPr>
        <w:tc>
          <w:tcPr>
            <w:tcW w:w="3690" w:type="dxa"/>
            <w:hideMark/>
          </w:tcPr>
          <w:p w14:paraId="07838245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hideMark/>
          </w:tcPr>
          <w:p w14:paraId="5B293E52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67E1" w:rsidRPr="00B12116" w14:paraId="014EC6E5" w14:textId="77777777" w:rsidTr="002C38B1">
        <w:trPr>
          <w:tblHeader/>
        </w:trPr>
        <w:tc>
          <w:tcPr>
            <w:tcW w:w="3690" w:type="dxa"/>
          </w:tcPr>
          <w:p w14:paraId="7AB6A815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B297C" w14:textId="77777777" w:rsidR="007767E1" w:rsidRPr="00B12116" w:rsidRDefault="007767E1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6" w:type="dxa"/>
          </w:tcPr>
          <w:p w14:paraId="60535DA0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BAC52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7767E1" w:rsidRPr="00B12116" w14:paraId="0BE6EB05" w14:textId="77777777" w:rsidTr="002C38B1">
        <w:trPr>
          <w:tblHeader/>
        </w:trPr>
        <w:tc>
          <w:tcPr>
            <w:tcW w:w="3690" w:type="dxa"/>
            <w:vAlign w:val="bottom"/>
            <w:hideMark/>
          </w:tcPr>
          <w:p w14:paraId="4630F178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  <w:hideMark/>
          </w:tcPr>
          <w:p w14:paraId="5EAC5DDD" w14:textId="77777777" w:rsidR="007767E1" w:rsidRPr="00B12116" w:rsidRDefault="007767E1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1599C15A" w14:textId="77777777" w:rsidR="007767E1" w:rsidRPr="00B12116" w:rsidRDefault="007767E1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86" w:type="dxa"/>
          </w:tcPr>
          <w:p w14:paraId="469B59E9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  <w:hideMark/>
          </w:tcPr>
          <w:p w14:paraId="50D50CAC" w14:textId="77777777" w:rsidR="007767E1" w:rsidRPr="00B12116" w:rsidRDefault="007767E1" w:rsidP="00AD3F21">
            <w:pPr>
              <w:spacing w:line="240" w:lineRule="auto"/>
              <w:ind w:left="-70" w:right="-8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ภายใน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1853F1D6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  <w:hideMark/>
          </w:tcPr>
          <w:p w14:paraId="67715FED" w14:textId="77777777" w:rsidR="007767E1" w:rsidRPr="00B12116" w:rsidRDefault="007767E1" w:rsidP="00AD3F21">
            <w:pPr>
              <w:spacing w:line="240" w:lineRule="auto"/>
              <w:ind w:left="-100" w:right="-12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หลังจาก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  <w:p w14:paraId="037A085A" w14:textId="77777777" w:rsidR="007767E1" w:rsidRPr="00B12116" w:rsidRDefault="007767E1" w:rsidP="00AD3F21">
            <w:pPr>
              <w:spacing w:line="240" w:lineRule="auto"/>
              <w:ind w:left="-100" w:right="-12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แต่ภายใน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7B9F24D5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  <w:hideMark/>
          </w:tcPr>
          <w:p w14:paraId="2354EBCD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7767E1" w:rsidRPr="00B12116" w14:paraId="0E3227EE" w14:textId="77777777" w:rsidTr="002C38B1">
        <w:trPr>
          <w:tblHeader/>
        </w:trPr>
        <w:tc>
          <w:tcPr>
            <w:tcW w:w="3690" w:type="dxa"/>
            <w:hideMark/>
          </w:tcPr>
          <w:p w14:paraId="34D2E699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9E555E0" w14:textId="77777777" w:rsidR="007767E1" w:rsidRPr="00B12116" w:rsidRDefault="007767E1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86" w:type="dxa"/>
          </w:tcPr>
          <w:p w14:paraId="0E1C2122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vAlign w:val="bottom"/>
            <w:hideMark/>
          </w:tcPr>
          <w:p w14:paraId="682FD603" w14:textId="77777777" w:rsidR="007767E1" w:rsidRPr="00B12116" w:rsidRDefault="007767E1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12CE" w:rsidRPr="00B12116" w14:paraId="4F13BA7B" w14:textId="77777777" w:rsidTr="002C38B1">
        <w:trPr>
          <w:cantSplit/>
        </w:trPr>
        <w:tc>
          <w:tcPr>
            <w:tcW w:w="3690" w:type="dxa"/>
          </w:tcPr>
          <w:p w14:paraId="32A6D619" w14:textId="117C2BD7" w:rsidR="008812CE" w:rsidRPr="00B12116" w:rsidRDefault="008812CE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170" w:type="dxa"/>
          </w:tcPr>
          <w:p w14:paraId="45705473" w14:textId="77777777" w:rsidR="008812CE" w:rsidRPr="00B12116" w:rsidRDefault="008812CE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016491AE" w14:textId="77777777" w:rsidR="008812CE" w:rsidRPr="00B12116" w:rsidRDefault="008812CE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3561C8" w14:textId="77777777" w:rsidR="008812CE" w:rsidRPr="007767E1" w:rsidRDefault="008812CE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3CF4F785" w14:textId="77777777" w:rsidR="008812CE" w:rsidRPr="00B12116" w:rsidRDefault="008812CE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CC881B2" w14:textId="77777777" w:rsidR="008812CE" w:rsidRPr="007767E1" w:rsidRDefault="008812CE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532459B0" w14:textId="77777777" w:rsidR="008812CE" w:rsidRPr="00B12116" w:rsidRDefault="008812CE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34918E7A" w14:textId="77777777" w:rsidR="008812CE" w:rsidRPr="007767E1" w:rsidRDefault="008812CE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8812CE" w:rsidRPr="00B12116" w14:paraId="23A989DE" w14:textId="77777777" w:rsidTr="004C4C9D">
        <w:trPr>
          <w:cantSplit/>
        </w:trPr>
        <w:tc>
          <w:tcPr>
            <w:tcW w:w="3690" w:type="dxa"/>
          </w:tcPr>
          <w:p w14:paraId="0688CE60" w14:textId="5B4E8297" w:rsidR="008812CE" w:rsidRPr="004C4C9D" w:rsidRDefault="008812CE" w:rsidP="008812CE">
            <w:pPr>
              <w:spacing w:line="240" w:lineRule="auto"/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เงินให้กู้ยืมแก่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961E861" w14:textId="6EC7475F" w:rsidR="008812CE" w:rsidRPr="004C4C9D" w:rsidRDefault="008812CE" w:rsidP="008812C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0 - 3</w:t>
            </w:r>
          </w:p>
        </w:tc>
        <w:tc>
          <w:tcPr>
            <w:tcW w:w="286" w:type="dxa"/>
          </w:tcPr>
          <w:p w14:paraId="4C1CB139" w14:textId="77777777" w:rsidR="008812CE" w:rsidRPr="00B12116" w:rsidRDefault="008812CE" w:rsidP="008812CE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3C7A556" w14:textId="01CF8247" w:rsidR="008812CE" w:rsidRPr="007767E1" w:rsidRDefault="008812CE" w:rsidP="0088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320</w:t>
            </w:r>
          </w:p>
        </w:tc>
        <w:tc>
          <w:tcPr>
            <w:tcW w:w="286" w:type="dxa"/>
          </w:tcPr>
          <w:p w14:paraId="1D1E8E9D" w14:textId="77777777" w:rsidR="008812CE" w:rsidRPr="00B12116" w:rsidRDefault="008812CE" w:rsidP="008812CE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851E39E" w14:textId="1908ADCF" w:rsidR="008812CE" w:rsidRPr="007767E1" w:rsidRDefault="008812CE" w:rsidP="0088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38960249" w14:textId="77777777" w:rsidR="008812CE" w:rsidRPr="00B12116" w:rsidRDefault="008812CE" w:rsidP="008812CE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DE274D9" w14:textId="115AEA2E" w:rsidR="008812CE" w:rsidRPr="007767E1" w:rsidRDefault="008812CE" w:rsidP="0088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320</w:t>
            </w:r>
          </w:p>
        </w:tc>
      </w:tr>
      <w:tr w:rsidR="008812CE" w:rsidRPr="00B12116" w14:paraId="085BC067" w14:textId="77777777" w:rsidTr="004C4C9D">
        <w:trPr>
          <w:cantSplit/>
        </w:trPr>
        <w:tc>
          <w:tcPr>
            <w:tcW w:w="3690" w:type="dxa"/>
          </w:tcPr>
          <w:p w14:paraId="0EAD1E21" w14:textId="1ECF9562" w:rsidR="008812CE" w:rsidRPr="00B12116" w:rsidRDefault="008812CE" w:rsidP="008812CE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269894B" w14:textId="77777777" w:rsidR="008812CE" w:rsidRPr="00B12116" w:rsidRDefault="008812CE" w:rsidP="008812C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45C4C9A7" w14:textId="77777777" w:rsidR="008812CE" w:rsidRPr="00B12116" w:rsidRDefault="008812CE" w:rsidP="008812CE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2978E97B" w14:textId="6F958FF2" w:rsidR="008812CE" w:rsidRPr="007767E1" w:rsidRDefault="008812CE" w:rsidP="0088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320</w:t>
            </w:r>
          </w:p>
        </w:tc>
        <w:tc>
          <w:tcPr>
            <w:tcW w:w="286" w:type="dxa"/>
          </w:tcPr>
          <w:p w14:paraId="1EA1D70C" w14:textId="77777777" w:rsidR="008812CE" w:rsidRPr="00B12116" w:rsidRDefault="008812CE" w:rsidP="008812CE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1C3A626" w14:textId="34C2531A" w:rsidR="008812CE" w:rsidRPr="004C4C9D" w:rsidRDefault="008812CE" w:rsidP="0088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4C4C9D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09C9E1E4" w14:textId="77777777" w:rsidR="008812CE" w:rsidRPr="00B12116" w:rsidRDefault="008812CE" w:rsidP="008812CE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20EB9264" w14:textId="350A907B" w:rsidR="008812CE" w:rsidRPr="007767E1" w:rsidRDefault="008812CE" w:rsidP="00881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320</w:t>
            </w:r>
          </w:p>
        </w:tc>
      </w:tr>
      <w:tr w:rsidR="008812CE" w:rsidRPr="00B12116" w14:paraId="59547DD3" w14:textId="77777777" w:rsidTr="004C4C9D">
        <w:trPr>
          <w:cantSplit/>
        </w:trPr>
        <w:tc>
          <w:tcPr>
            <w:tcW w:w="3690" w:type="dxa"/>
          </w:tcPr>
          <w:p w14:paraId="3552124D" w14:textId="77777777" w:rsidR="008812CE" w:rsidRPr="00B12116" w:rsidRDefault="008812CE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94EABE" w14:textId="77777777" w:rsidR="008812CE" w:rsidRPr="00B12116" w:rsidRDefault="008812CE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73FE3B89" w14:textId="77777777" w:rsidR="008812CE" w:rsidRPr="00B12116" w:rsidRDefault="008812CE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7B3EDFAA" w14:textId="77777777" w:rsidR="008812CE" w:rsidRPr="007767E1" w:rsidRDefault="008812CE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3617885A" w14:textId="77777777" w:rsidR="008812CE" w:rsidRPr="00B12116" w:rsidRDefault="008812CE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FD6A775" w14:textId="77777777" w:rsidR="008812CE" w:rsidRPr="007767E1" w:rsidRDefault="008812CE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28E30747" w14:textId="77777777" w:rsidR="008812CE" w:rsidRPr="00B12116" w:rsidRDefault="008812CE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</w:tcPr>
          <w:p w14:paraId="289AE51E" w14:textId="77777777" w:rsidR="008812CE" w:rsidRPr="007767E1" w:rsidRDefault="008812CE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7767E1" w:rsidRPr="00B12116" w14:paraId="0F496622" w14:textId="77777777" w:rsidTr="002C38B1">
        <w:trPr>
          <w:cantSplit/>
        </w:trPr>
        <w:tc>
          <w:tcPr>
            <w:tcW w:w="3690" w:type="dxa"/>
            <w:hideMark/>
          </w:tcPr>
          <w:p w14:paraId="7F1EDC96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E016844" w14:textId="77777777" w:rsidR="007767E1" w:rsidRPr="00B12116" w:rsidRDefault="007767E1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7709E99E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2544856" w14:textId="77777777" w:rsidR="007767E1" w:rsidRPr="007767E1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0667E17D" w14:textId="77777777" w:rsidR="007767E1" w:rsidRPr="00B12116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A422E82" w14:textId="77777777" w:rsidR="007767E1" w:rsidRPr="007767E1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37FF109C" w14:textId="77777777" w:rsidR="007767E1" w:rsidRPr="00B12116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F2D1347" w14:textId="77777777" w:rsidR="007767E1" w:rsidRPr="007767E1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7767E1" w:rsidRPr="00B12116" w14:paraId="6456A149" w14:textId="77777777" w:rsidTr="002C38B1">
        <w:trPr>
          <w:cantSplit/>
        </w:trPr>
        <w:tc>
          <w:tcPr>
            <w:tcW w:w="3690" w:type="dxa"/>
          </w:tcPr>
          <w:p w14:paraId="0DDFE9F1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เงิน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เบิกเกินบัญชี</w:t>
            </w:r>
          </w:p>
        </w:tc>
        <w:tc>
          <w:tcPr>
            <w:tcW w:w="1170" w:type="dxa"/>
          </w:tcPr>
          <w:p w14:paraId="621E6FE1" w14:textId="6EF6862D" w:rsidR="007767E1" w:rsidRPr="00B12116" w:rsidRDefault="00B33F91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 xml:space="preserve">4.65 </w:t>
            </w:r>
            <w:r w:rsidR="005D2E58">
              <w:rPr>
                <w:rFonts w:asciiTheme="majorHAnsi" w:hAnsiTheme="majorHAnsi" w:cstheme="majorHAnsi"/>
                <w:sz w:val="30"/>
                <w:szCs w:val="30"/>
              </w:rPr>
              <w:t xml:space="preserve">- 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5.85</w:t>
            </w:r>
          </w:p>
        </w:tc>
        <w:tc>
          <w:tcPr>
            <w:tcW w:w="286" w:type="dxa"/>
          </w:tcPr>
          <w:p w14:paraId="44B706D2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C8D7856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02688C">
              <w:rPr>
                <w:rFonts w:asciiTheme="majorHAnsi" w:hAnsiTheme="majorHAnsi" w:cstheme="majorHAnsi"/>
                <w:sz w:val="30"/>
                <w:szCs w:val="30"/>
              </w:rPr>
              <w:t>16,706</w:t>
            </w:r>
          </w:p>
        </w:tc>
        <w:tc>
          <w:tcPr>
            <w:tcW w:w="286" w:type="dxa"/>
          </w:tcPr>
          <w:p w14:paraId="1A4E511D" w14:textId="77777777" w:rsidR="007767E1" w:rsidRPr="0002688C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98A7F28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613CEF28" w14:textId="77777777" w:rsidR="007767E1" w:rsidRPr="0002688C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AFB243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02688C">
              <w:rPr>
                <w:rFonts w:asciiTheme="majorHAnsi" w:hAnsiTheme="majorHAnsi" w:cstheme="majorHAnsi"/>
                <w:sz w:val="30"/>
                <w:szCs w:val="30"/>
              </w:rPr>
              <w:t>16,706</w:t>
            </w:r>
          </w:p>
        </w:tc>
      </w:tr>
      <w:tr w:rsidR="005D2E58" w:rsidRPr="00B12116" w14:paraId="75F469E8" w14:textId="77777777" w:rsidTr="002C38B1">
        <w:trPr>
          <w:cantSplit/>
        </w:trPr>
        <w:tc>
          <w:tcPr>
            <w:tcW w:w="3690" w:type="dxa"/>
            <w:hideMark/>
          </w:tcPr>
          <w:p w14:paraId="6A764B8D" w14:textId="02867060" w:rsidR="005D2E58" w:rsidRPr="00B12116" w:rsidRDefault="005D2E58" w:rsidP="005D2E58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ม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73D5EDA" w14:textId="7A91C872" w:rsidR="005D2E58" w:rsidRPr="00B12116" w:rsidRDefault="005D2E58" w:rsidP="005D2E5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4.00 - 6.87</w:t>
            </w:r>
          </w:p>
        </w:tc>
        <w:tc>
          <w:tcPr>
            <w:tcW w:w="286" w:type="dxa"/>
          </w:tcPr>
          <w:p w14:paraId="686CA9FC" w14:textId="77777777" w:rsidR="005D2E58" w:rsidRPr="00B12116" w:rsidRDefault="005D2E58" w:rsidP="005D2E58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BC20BC1" w14:textId="45C3B8C0" w:rsidR="005D2E58" w:rsidRPr="0002688C" w:rsidRDefault="005D2E58" w:rsidP="005D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02688C">
              <w:rPr>
                <w:rFonts w:asciiTheme="majorHAnsi" w:hAnsiTheme="majorHAnsi" w:cstheme="majorHAnsi"/>
                <w:sz w:val="30"/>
                <w:szCs w:val="30"/>
              </w:rPr>
              <w:t>2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60,887</w:t>
            </w:r>
          </w:p>
        </w:tc>
        <w:tc>
          <w:tcPr>
            <w:tcW w:w="286" w:type="dxa"/>
          </w:tcPr>
          <w:p w14:paraId="4E49B178" w14:textId="77777777" w:rsidR="005D2E58" w:rsidRPr="0002688C" w:rsidRDefault="005D2E58" w:rsidP="005D2E58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C2A37EF" w14:textId="0093678F" w:rsidR="005D2E58" w:rsidRPr="0002688C" w:rsidRDefault="005D2E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767E1">
              <w:rPr>
                <w:rFonts w:asciiTheme="majorHAnsi" w:hAnsiTheme="majorHAnsi" w:cstheme="majorHAnsi"/>
                <w:sz w:val="30"/>
                <w:szCs w:val="30"/>
              </w:rPr>
              <w:t>105,060</w:t>
            </w:r>
          </w:p>
        </w:tc>
        <w:tc>
          <w:tcPr>
            <w:tcW w:w="286" w:type="dxa"/>
          </w:tcPr>
          <w:p w14:paraId="7AB0C8E0" w14:textId="77777777" w:rsidR="005D2E58" w:rsidRPr="0002688C" w:rsidRDefault="005D2E58" w:rsidP="005D2E58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B173FB8" w14:textId="31F88934" w:rsidR="005D2E58" w:rsidRPr="0002688C" w:rsidRDefault="005D2E58" w:rsidP="005D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365,947</w:t>
            </w:r>
          </w:p>
        </w:tc>
      </w:tr>
      <w:tr w:rsidR="007767E1" w:rsidRPr="00B12116" w14:paraId="6D04E6A5" w14:textId="77777777" w:rsidTr="002C38B1">
        <w:trPr>
          <w:cantSplit/>
        </w:trPr>
        <w:tc>
          <w:tcPr>
            <w:tcW w:w="3690" w:type="dxa"/>
            <w:hideMark/>
          </w:tcPr>
          <w:p w14:paraId="3C8FD10F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ระยะสั้น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จากบุคคลที่เกี่ยวข้องกัน</w:t>
            </w:r>
          </w:p>
        </w:tc>
        <w:tc>
          <w:tcPr>
            <w:tcW w:w="1170" w:type="dxa"/>
          </w:tcPr>
          <w:p w14:paraId="7453F5F3" w14:textId="6A23CE4C" w:rsidR="007767E1" w:rsidRPr="00B12116" w:rsidRDefault="00BA1DF3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5.25</w:t>
            </w:r>
          </w:p>
        </w:tc>
        <w:tc>
          <w:tcPr>
            <w:tcW w:w="286" w:type="dxa"/>
          </w:tcPr>
          <w:p w14:paraId="540F72BF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FB1F2CF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02688C">
              <w:rPr>
                <w:rFonts w:asciiTheme="majorHAnsi" w:hAnsiTheme="majorHAnsi" w:cstheme="majorHAnsi"/>
                <w:sz w:val="30"/>
                <w:szCs w:val="30"/>
              </w:rPr>
              <w:t>2,500</w:t>
            </w:r>
          </w:p>
        </w:tc>
        <w:tc>
          <w:tcPr>
            <w:tcW w:w="286" w:type="dxa"/>
          </w:tcPr>
          <w:p w14:paraId="18BCDED8" w14:textId="77777777" w:rsidR="007767E1" w:rsidRPr="0002688C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0BDD0D3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-</w:t>
            </w:r>
          </w:p>
        </w:tc>
        <w:tc>
          <w:tcPr>
            <w:tcW w:w="286" w:type="dxa"/>
          </w:tcPr>
          <w:p w14:paraId="2D00E5A7" w14:textId="77777777" w:rsidR="007767E1" w:rsidRPr="0002688C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76F796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02688C">
              <w:rPr>
                <w:rFonts w:asciiTheme="majorHAnsi" w:hAnsiTheme="majorHAnsi" w:cstheme="majorHAnsi"/>
                <w:sz w:val="30"/>
                <w:szCs w:val="30"/>
              </w:rPr>
              <w:t>2,500</w:t>
            </w:r>
          </w:p>
        </w:tc>
      </w:tr>
      <w:tr w:rsidR="007767E1" w:rsidRPr="00B12116" w14:paraId="7E98A5E7" w14:textId="77777777" w:rsidTr="002C38B1">
        <w:trPr>
          <w:cantSplit/>
        </w:trPr>
        <w:tc>
          <w:tcPr>
            <w:tcW w:w="3690" w:type="dxa"/>
            <w:hideMark/>
          </w:tcPr>
          <w:p w14:paraId="7C3F0C28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19C26081" w14:textId="26B468D5" w:rsidR="007767E1" w:rsidRPr="00B12116" w:rsidRDefault="005D2E58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4.00</w:t>
            </w:r>
            <w:r w:rsidR="007767E1">
              <w:rPr>
                <w:rFonts w:asciiTheme="majorHAnsi" w:hAnsiTheme="majorHAnsi" w:cstheme="majorHAnsi"/>
                <w:sz w:val="30"/>
                <w:szCs w:val="30"/>
              </w:rPr>
              <w:t xml:space="preserve"> - </w:t>
            </w:r>
            <w:r w:rsidR="007767E1" w:rsidRPr="007767E1">
              <w:rPr>
                <w:rFonts w:asciiTheme="majorHAnsi" w:hAnsiTheme="majorHAnsi" w:cstheme="majorHAnsi"/>
                <w:sz w:val="30"/>
                <w:szCs w:val="30"/>
              </w:rPr>
              <w:t>7.34</w:t>
            </w:r>
          </w:p>
        </w:tc>
        <w:tc>
          <w:tcPr>
            <w:tcW w:w="286" w:type="dxa"/>
          </w:tcPr>
          <w:p w14:paraId="50FD0603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C7011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767E1">
              <w:rPr>
                <w:rFonts w:asciiTheme="majorHAnsi" w:hAnsiTheme="majorHAnsi" w:cstheme="majorHAnsi"/>
                <w:sz w:val="30"/>
                <w:szCs w:val="30"/>
              </w:rPr>
              <w:t>9,57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5</w:t>
            </w:r>
          </w:p>
        </w:tc>
        <w:tc>
          <w:tcPr>
            <w:tcW w:w="286" w:type="dxa"/>
          </w:tcPr>
          <w:p w14:paraId="44C400E3" w14:textId="77777777" w:rsidR="007767E1" w:rsidRPr="0002688C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2CD99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22,576</w:t>
            </w:r>
          </w:p>
        </w:tc>
        <w:tc>
          <w:tcPr>
            <w:tcW w:w="286" w:type="dxa"/>
          </w:tcPr>
          <w:p w14:paraId="1F7624DA" w14:textId="77777777" w:rsidR="007767E1" w:rsidRPr="0002688C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07080" w14:textId="77777777" w:rsidR="007767E1" w:rsidRPr="0002688C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7767E1">
              <w:rPr>
                <w:rFonts w:asciiTheme="majorHAnsi" w:hAnsiTheme="majorHAnsi" w:cstheme="majorHAnsi"/>
                <w:sz w:val="30"/>
                <w:szCs w:val="30"/>
              </w:rPr>
              <w:t>32,151</w:t>
            </w:r>
          </w:p>
        </w:tc>
      </w:tr>
      <w:tr w:rsidR="007767E1" w:rsidRPr="00B12116" w14:paraId="4CD7A9C7" w14:textId="77777777" w:rsidTr="002C38B1">
        <w:trPr>
          <w:cantSplit/>
        </w:trPr>
        <w:tc>
          <w:tcPr>
            <w:tcW w:w="3690" w:type="dxa"/>
            <w:hideMark/>
          </w:tcPr>
          <w:p w14:paraId="41219317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14C314" w14:textId="77777777" w:rsidR="007767E1" w:rsidRPr="00B12116" w:rsidRDefault="007767E1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778CBB6A" w14:textId="77777777" w:rsidR="007767E1" w:rsidRPr="00B12116" w:rsidRDefault="007767E1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ED9F3" w14:textId="77777777" w:rsidR="007767E1" w:rsidRPr="007767E1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767E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289,668</w:t>
            </w:r>
          </w:p>
        </w:tc>
        <w:tc>
          <w:tcPr>
            <w:tcW w:w="286" w:type="dxa"/>
          </w:tcPr>
          <w:p w14:paraId="07FC36A4" w14:textId="77777777" w:rsidR="007767E1" w:rsidRPr="007767E1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8F2B0" w14:textId="77777777" w:rsidR="007767E1" w:rsidRPr="007767E1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767E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127,636</w:t>
            </w:r>
          </w:p>
        </w:tc>
        <w:tc>
          <w:tcPr>
            <w:tcW w:w="286" w:type="dxa"/>
          </w:tcPr>
          <w:p w14:paraId="45134438" w14:textId="77777777" w:rsidR="007767E1" w:rsidRPr="007767E1" w:rsidRDefault="007767E1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D02F8" w14:textId="77777777" w:rsidR="007767E1" w:rsidRPr="007767E1" w:rsidRDefault="007767E1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7767E1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417,304</w:t>
            </w:r>
          </w:p>
        </w:tc>
      </w:tr>
    </w:tbl>
    <w:p w14:paraId="6815104A" w14:textId="77777777" w:rsidR="00F915D8" w:rsidRDefault="00F915D8" w:rsidP="0021088F">
      <w:pPr>
        <w:pStyle w:val="block"/>
        <w:spacing w:after="0" w:line="240" w:lineRule="auto"/>
        <w:ind w:left="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286"/>
        <w:gridCol w:w="1064"/>
        <w:gridCol w:w="286"/>
        <w:gridCol w:w="1277"/>
        <w:gridCol w:w="286"/>
        <w:gridCol w:w="1121"/>
      </w:tblGrid>
      <w:tr w:rsidR="0021088F" w:rsidRPr="00B12116" w14:paraId="47A72FF7" w14:textId="77777777" w:rsidTr="004C4C9D">
        <w:trPr>
          <w:cantSplit/>
        </w:trPr>
        <w:tc>
          <w:tcPr>
            <w:tcW w:w="3420" w:type="dxa"/>
            <w:hideMark/>
          </w:tcPr>
          <w:p w14:paraId="692EEDC3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hideMark/>
          </w:tcPr>
          <w:p w14:paraId="48643738" w14:textId="19664C08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HAnsi" w:hAnsiTheme="majorHAnsi" w:cstheme="majorHAns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088F" w:rsidRPr="00B12116" w14:paraId="618717CE" w14:textId="77777777" w:rsidTr="004C4C9D">
        <w:trPr>
          <w:cantSplit/>
        </w:trPr>
        <w:tc>
          <w:tcPr>
            <w:tcW w:w="3420" w:type="dxa"/>
          </w:tcPr>
          <w:p w14:paraId="73E801A6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94453A" w14:textId="77777777" w:rsidR="0021088F" w:rsidRPr="00B12116" w:rsidRDefault="0021088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</w:p>
        </w:tc>
        <w:tc>
          <w:tcPr>
            <w:tcW w:w="286" w:type="dxa"/>
          </w:tcPr>
          <w:p w14:paraId="213088BB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A2C6C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21088F" w:rsidRPr="00B12116" w14:paraId="0BD8DAD6" w14:textId="77777777" w:rsidTr="004C4C9D">
        <w:trPr>
          <w:cantSplit/>
        </w:trPr>
        <w:tc>
          <w:tcPr>
            <w:tcW w:w="3420" w:type="dxa"/>
            <w:vAlign w:val="bottom"/>
            <w:hideMark/>
          </w:tcPr>
          <w:p w14:paraId="16A91B3F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440" w:type="dxa"/>
            <w:hideMark/>
          </w:tcPr>
          <w:p w14:paraId="7086F874" w14:textId="77777777" w:rsidR="0021088F" w:rsidRPr="00B12116" w:rsidRDefault="0021088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04F67FAB" w14:textId="77777777" w:rsidR="0021088F" w:rsidRPr="00B12116" w:rsidRDefault="0021088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86" w:type="dxa"/>
          </w:tcPr>
          <w:p w14:paraId="7F8C6A9B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  <w:hideMark/>
          </w:tcPr>
          <w:p w14:paraId="48E2B1F2" w14:textId="77777777" w:rsidR="0021088F" w:rsidRPr="00B12116" w:rsidRDefault="0021088F" w:rsidP="00AD3F21">
            <w:pPr>
              <w:spacing w:line="240" w:lineRule="auto"/>
              <w:ind w:left="-70" w:right="-80"/>
              <w:jc w:val="center"/>
              <w:rPr>
                <w:rFonts w:asciiTheme="majorHAnsi" w:hAnsiTheme="majorHAnsi" w:cstheme="majorHAnsi"/>
                <w:sz w:val="30"/>
                <w:szCs w:val="30"/>
                <w:cs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ภายใน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3BD171A6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  <w:hideMark/>
          </w:tcPr>
          <w:p w14:paraId="6D01B3E2" w14:textId="77777777" w:rsidR="0021088F" w:rsidRPr="00B12116" w:rsidRDefault="0021088F" w:rsidP="00AD3F21">
            <w:pPr>
              <w:spacing w:line="240" w:lineRule="auto"/>
              <w:ind w:left="-100" w:right="-12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หลังจาก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 1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  <w:p w14:paraId="755EE959" w14:textId="77777777" w:rsidR="0021088F" w:rsidRPr="00B12116" w:rsidRDefault="0021088F" w:rsidP="00AD3F21">
            <w:pPr>
              <w:spacing w:line="240" w:lineRule="auto"/>
              <w:ind w:left="-100" w:right="-120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 xml:space="preserve">แต่ภายใน </w:t>
            </w:r>
            <w:r w:rsidRPr="00B12116">
              <w:rPr>
                <w:rFonts w:asciiTheme="majorHAnsi" w:hAnsiTheme="majorHAnsi" w:cstheme="majorHAnsi"/>
                <w:sz w:val="30"/>
                <w:szCs w:val="30"/>
              </w:rPr>
              <w:t xml:space="preserve">5 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ปี</w:t>
            </w:r>
          </w:p>
        </w:tc>
        <w:tc>
          <w:tcPr>
            <w:tcW w:w="286" w:type="dxa"/>
            <w:vAlign w:val="bottom"/>
          </w:tcPr>
          <w:p w14:paraId="552AEC19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  <w:hideMark/>
          </w:tcPr>
          <w:p w14:paraId="6AB06328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รวม</w:t>
            </w:r>
          </w:p>
        </w:tc>
      </w:tr>
      <w:tr w:rsidR="0021088F" w:rsidRPr="00B12116" w14:paraId="640DB0A3" w14:textId="77777777" w:rsidTr="004C4C9D">
        <w:trPr>
          <w:cantSplit/>
        </w:trPr>
        <w:tc>
          <w:tcPr>
            <w:tcW w:w="3420" w:type="dxa"/>
            <w:hideMark/>
          </w:tcPr>
          <w:p w14:paraId="19500D66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F1ECABD" w14:textId="77777777" w:rsidR="0021088F" w:rsidRPr="00B12116" w:rsidRDefault="0021088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  <w:lang w:bidi="th-TH"/>
              </w:rPr>
            </w:pP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286" w:type="dxa"/>
          </w:tcPr>
          <w:p w14:paraId="4B546F7A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  <w:cs/>
                <w:lang w:bidi="ar-SA"/>
              </w:rPr>
            </w:pPr>
          </w:p>
        </w:tc>
        <w:tc>
          <w:tcPr>
            <w:tcW w:w="4034" w:type="dxa"/>
            <w:gridSpan w:val="5"/>
            <w:vAlign w:val="bottom"/>
            <w:hideMark/>
          </w:tcPr>
          <w:p w14:paraId="01458BB8" w14:textId="77777777" w:rsidR="0021088F" w:rsidRPr="00B12116" w:rsidRDefault="0021088F" w:rsidP="00AD3F21">
            <w:pPr>
              <w:spacing w:line="240" w:lineRule="auto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</w:rPr>
              <w:t>(</w:t>
            </w:r>
            <w:r>
              <w:rPr>
                <w:rFonts w:asciiTheme="majorHAnsi" w:hAnsiTheme="majorHAnsi" w:cstheme="majorHAnsi" w:hint="cs"/>
                <w:i/>
                <w:iCs/>
                <w:sz w:val="30"/>
                <w:szCs w:val="30"/>
                <w:cs/>
              </w:rPr>
              <w:t>พัน</w:t>
            </w:r>
            <w:r w:rsidRPr="00B12116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88F" w:rsidRPr="00B12116" w14:paraId="689CDE52" w14:textId="77777777" w:rsidTr="004C4C9D">
        <w:trPr>
          <w:cantSplit/>
        </w:trPr>
        <w:tc>
          <w:tcPr>
            <w:tcW w:w="3420" w:type="dxa"/>
            <w:hideMark/>
          </w:tcPr>
          <w:p w14:paraId="7C3E5027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7D95E5E5" w14:textId="77777777" w:rsidR="0021088F" w:rsidRPr="00B12116" w:rsidRDefault="0021088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7AA17A99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E93BE4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51AB5A7E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5BB643F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7101A1DF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ABD1CF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1088F" w:rsidRPr="00B12116" w14:paraId="0F40C9A3" w14:textId="77777777" w:rsidTr="004C4C9D">
        <w:trPr>
          <w:cantSplit/>
        </w:trPr>
        <w:tc>
          <w:tcPr>
            <w:tcW w:w="3420" w:type="dxa"/>
            <w:hideMark/>
          </w:tcPr>
          <w:p w14:paraId="6509CDBF" w14:textId="5927538E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เงินให้กู้ยืมแก่</w:t>
            </w: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กิจการ</w:t>
            </w:r>
            <w:r w:rsidRPr="00B12116">
              <w:rPr>
                <w:rFonts w:asciiTheme="majorHAnsi" w:hAnsiTheme="majorHAnsi" w:cstheme="majorHAns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4427100C" w14:textId="4FDE76BC" w:rsidR="0021088F" w:rsidRPr="00B12116" w:rsidRDefault="00AC4CB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0 - 3</w:t>
            </w:r>
          </w:p>
        </w:tc>
        <w:tc>
          <w:tcPr>
            <w:tcW w:w="286" w:type="dxa"/>
          </w:tcPr>
          <w:p w14:paraId="299F7946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5FC2EE5" w14:textId="4F7F1D5D" w:rsidR="0021088F" w:rsidRPr="00B12116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256,304</w:t>
            </w:r>
          </w:p>
        </w:tc>
        <w:tc>
          <w:tcPr>
            <w:tcW w:w="286" w:type="dxa"/>
          </w:tcPr>
          <w:p w14:paraId="169FF770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1E43AEA" w14:textId="0168A68A" w:rsidR="0021088F" w:rsidRPr="00B12116" w:rsidRDefault="0021088F" w:rsidP="0021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30,490</w:t>
            </w:r>
          </w:p>
        </w:tc>
        <w:tc>
          <w:tcPr>
            <w:tcW w:w="286" w:type="dxa"/>
          </w:tcPr>
          <w:p w14:paraId="7BB4D176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62D48D62" w14:textId="72B18D78" w:rsidR="0021088F" w:rsidRPr="00B12116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286,794</w:t>
            </w:r>
          </w:p>
        </w:tc>
      </w:tr>
      <w:tr w:rsidR="0021088F" w:rsidRPr="00B12116" w14:paraId="5F380B7D" w14:textId="77777777" w:rsidTr="004C4C9D">
        <w:trPr>
          <w:cantSplit/>
        </w:trPr>
        <w:tc>
          <w:tcPr>
            <w:tcW w:w="3420" w:type="dxa"/>
            <w:hideMark/>
          </w:tcPr>
          <w:p w14:paraId="43842E4F" w14:textId="77777777" w:rsidR="0021088F" w:rsidRPr="00B12116" w:rsidRDefault="0021088F" w:rsidP="0021088F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0F15A1A" w14:textId="77777777" w:rsidR="0021088F" w:rsidRPr="00B12116" w:rsidRDefault="0021088F" w:rsidP="002108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061A6347" w14:textId="77777777" w:rsidR="0021088F" w:rsidRPr="00B12116" w:rsidRDefault="0021088F" w:rsidP="0021088F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F4760" w14:textId="21705C97" w:rsidR="0021088F" w:rsidRPr="0021088F" w:rsidRDefault="0021088F" w:rsidP="0021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256,304</w:t>
            </w:r>
          </w:p>
        </w:tc>
        <w:tc>
          <w:tcPr>
            <w:tcW w:w="286" w:type="dxa"/>
          </w:tcPr>
          <w:p w14:paraId="0B420AA4" w14:textId="77777777" w:rsidR="0021088F" w:rsidRPr="0021088F" w:rsidRDefault="0021088F" w:rsidP="0021088F">
            <w:pPr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EE41B" w14:textId="11542E7B" w:rsidR="0021088F" w:rsidRPr="0021088F" w:rsidRDefault="0021088F" w:rsidP="0021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30,490</w:t>
            </w:r>
          </w:p>
        </w:tc>
        <w:tc>
          <w:tcPr>
            <w:tcW w:w="286" w:type="dxa"/>
          </w:tcPr>
          <w:p w14:paraId="0DA1D84C" w14:textId="77777777" w:rsidR="0021088F" w:rsidRPr="0021088F" w:rsidRDefault="0021088F" w:rsidP="0021088F">
            <w:pPr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39216" w14:textId="2981D74A" w:rsidR="0021088F" w:rsidRPr="0021088F" w:rsidRDefault="0021088F" w:rsidP="0021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286,794</w:t>
            </w:r>
          </w:p>
        </w:tc>
      </w:tr>
      <w:tr w:rsidR="0021088F" w:rsidRPr="00F915D8" w14:paraId="67530B63" w14:textId="77777777" w:rsidTr="004C4C9D">
        <w:trPr>
          <w:cantSplit/>
        </w:trPr>
        <w:tc>
          <w:tcPr>
            <w:tcW w:w="3420" w:type="dxa"/>
          </w:tcPr>
          <w:p w14:paraId="041DAEC7" w14:textId="77777777" w:rsidR="0021088F" w:rsidRPr="00F915D8" w:rsidRDefault="0021088F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1C6BF25" w14:textId="77777777" w:rsidR="0021088F" w:rsidRPr="00F915D8" w:rsidRDefault="0021088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6" w:type="dxa"/>
          </w:tcPr>
          <w:p w14:paraId="409FA06B" w14:textId="77777777" w:rsidR="0021088F" w:rsidRPr="00F915D8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A08A2" w14:textId="77777777" w:rsidR="0021088F" w:rsidRPr="00F915D8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6" w:type="dxa"/>
          </w:tcPr>
          <w:p w14:paraId="3589FE94" w14:textId="77777777" w:rsidR="0021088F" w:rsidRPr="00F915D8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F8316F" w14:textId="77777777" w:rsidR="0021088F" w:rsidRPr="00F915D8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286" w:type="dxa"/>
          </w:tcPr>
          <w:p w14:paraId="118D359C" w14:textId="77777777" w:rsidR="0021088F" w:rsidRPr="00F915D8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4E63AE" w14:textId="77777777" w:rsidR="0021088F" w:rsidRPr="00F915D8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21088F" w:rsidRPr="00B12116" w14:paraId="217BEBAA" w14:textId="77777777" w:rsidTr="004C4C9D">
        <w:trPr>
          <w:cantSplit/>
        </w:trPr>
        <w:tc>
          <w:tcPr>
            <w:tcW w:w="3420" w:type="dxa"/>
            <w:hideMark/>
          </w:tcPr>
          <w:p w14:paraId="77E8B47F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5615CAE" w14:textId="77777777" w:rsidR="0021088F" w:rsidRPr="00B12116" w:rsidRDefault="0021088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732D5274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CC124C7" w14:textId="77777777" w:rsidR="0021088F" w:rsidRPr="007767E1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08ACAADB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3234EC0" w14:textId="77777777" w:rsidR="0021088F" w:rsidRPr="007767E1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5C91089F" w14:textId="77777777" w:rsidR="0021088F" w:rsidRPr="00B12116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</w:tcPr>
          <w:p w14:paraId="430492AE" w14:textId="77777777" w:rsidR="0021088F" w:rsidRPr="007767E1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</w:tr>
      <w:tr w:rsidR="0021088F" w:rsidRPr="00B12116" w14:paraId="76D848FE" w14:textId="77777777" w:rsidTr="004C4C9D">
        <w:trPr>
          <w:cantSplit/>
        </w:trPr>
        <w:tc>
          <w:tcPr>
            <w:tcW w:w="3420" w:type="dxa"/>
            <w:hideMark/>
          </w:tcPr>
          <w:p w14:paraId="7A10C2BE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</w:tcPr>
          <w:p w14:paraId="700BF279" w14:textId="0AB76243" w:rsidR="0021088F" w:rsidRPr="00B12116" w:rsidRDefault="00AC4CBF" w:rsidP="00AD3F2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  <w:r w:rsidRPr="00AC4CBF">
              <w:rPr>
                <w:rFonts w:asciiTheme="majorHAnsi" w:hAnsiTheme="majorHAnsi" w:cstheme="majorHAnsi"/>
                <w:sz w:val="30"/>
                <w:szCs w:val="30"/>
              </w:rPr>
              <w:t xml:space="preserve">4.57 </w:t>
            </w:r>
            <w:r w:rsidRPr="00AC4CBF">
              <w:rPr>
                <w:rFonts w:asciiTheme="majorHAnsi" w:hAnsiTheme="majorHAnsi"/>
                <w:sz w:val="30"/>
                <w:szCs w:val="30"/>
                <w:cs/>
                <w:lang w:bidi="th-TH"/>
              </w:rPr>
              <w:t xml:space="preserve">และ </w:t>
            </w:r>
            <w:r w:rsidRPr="00AC4CBF">
              <w:rPr>
                <w:rFonts w:asciiTheme="majorHAnsi" w:hAnsiTheme="majorHAnsi" w:cstheme="majorHAnsi"/>
                <w:sz w:val="30"/>
                <w:szCs w:val="30"/>
              </w:rPr>
              <w:t>5.37</w:t>
            </w:r>
          </w:p>
        </w:tc>
        <w:tc>
          <w:tcPr>
            <w:tcW w:w="286" w:type="dxa"/>
          </w:tcPr>
          <w:p w14:paraId="15620B1D" w14:textId="77777777" w:rsidR="0021088F" w:rsidRPr="00B12116" w:rsidRDefault="0021088F" w:rsidP="00AD3F21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11473" w14:textId="21486832" w:rsidR="0021088F" w:rsidRPr="0002688C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sz w:val="30"/>
                <w:szCs w:val="30"/>
              </w:rPr>
              <w:t>1,23</w:t>
            </w:r>
            <w:r>
              <w:rPr>
                <w:rFonts w:asciiTheme="majorHAnsi" w:hAnsiTheme="majorHAnsi" w:cstheme="majorHAnsi"/>
                <w:sz w:val="30"/>
                <w:szCs w:val="30"/>
              </w:rPr>
              <w:t>1</w:t>
            </w:r>
          </w:p>
        </w:tc>
        <w:tc>
          <w:tcPr>
            <w:tcW w:w="286" w:type="dxa"/>
          </w:tcPr>
          <w:p w14:paraId="5A8A7377" w14:textId="77777777" w:rsidR="0021088F" w:rsidRPr="0002688C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C8775" w14:textId="01B1FE39" w:rsidR="0021088F" w:rsidRPr="0002688C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sz w:val="30"/>
                <w:szCs w:val="30"/>
              </w:rPr>
              <w:t>1,888</w:t>
            </w:r>
          </w:p>
        </w:tc>
        <w:tc>
          <w:tcPr>
            <w:tcW w:w="286" w:type="dxa"/>
          </w:tcPr>
          <w:p w14:paraId="20654436" w14:textId="650C8F31" w:rsidR="0021088F" w:rsidRPr="0002688C" w:rsidRDefault="0021088F" w:rsidP="00AD3F21">
            <w:pPr>
              <w:spacing w:line="240" w:lineRule="auto"/>
              <w:jc w:val="right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681A3" w14:textId="1D9A5921" w:rsidR="0021088F" w:rsidRPr="0002688C" w:rsidRDefault="0021088F" w:rsidP="00AD3F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30"/>
                <w:szCs w:val="30"/>
              </w:rPr>
              <w:t>3,119</w:t>
            </w:r>
          </w:p>
        </w:tc>
      </w:tr>
      <w:tr w:rsidR="0021088F" w:rsidRPr="00B12116" w14:paraId="1982B2D1" w14:textId="77777777" w:rsidTr="004C4C9D">
        <w:trPr>
          <w:cantSplit/>
        </w:trPr>
        <w:tc>
          <w:tcPr>
            <w:tcW w:w="3420" w:type="dxa"/>
            <w:hideMark/>
          </w:tcPr>
          <w:p w14:paraId="62751F00" w14:textId="77777777" w:rsidR="0021088F" w:rsidRPr="00B12116" w:rsidRDefault="0021088F" w:rsidP="0021088F">
            <w:pPr>
              <w:spacing w:line="240" w:lineRule="auto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</w:rPr>
            </w:pPr>
            <w:r w:rsidRPr="00B12116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2331E0A" w14:textId="77777777" w:rsidR="0021088F" w:rsidRPr="00B12116" w:rsidRDefault="0021088F" w:rsidP="0021088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286" w:type="dxa"/>
          </w:tcPr>
          <w:p w14:paraId="3E1433B5" w14:textId="77777777" w:rsidR="0021088F" w:rsidRPr="00B12116" w:rsidRDefault="0021088F" w:rsidP="0021088F">
            <w:pPr>
              <w:spacing w:line="240" w:lineRule="auto"/>
              <w:rPr>
                <w:rFonts w:asciiTheme="majorHAnsi" w:hAnsiTheme="majorHAnsi" w:cstheme="majorHAns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08AEF" w14:textId="0EB330EB" w:rsidR="0021088F" w:rsidRPr="0021088F" w:rsidRDefault="0021088F" w:rsidP="0021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1,231</w:t>
            </w:r>
          </w:p>
        </w:tc>
        <w:tc>
          <w:tcPr>
            <w:tcW w:w="286" w:type="dxa"/>
          </w:tcPr>
          <w:p w14:paraId="1DAEC70C" w14:textId="77777777" w:rsidR="0021088F" w:rsidRPr="0021088F" w:rsidRDefault="0021088F" w:rsidP="0021088F">
            <w:pPr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6D121" w14:textId="0B685CCD" w:rsidR="0021088F" w:rsidRPr="0021088F" w:rsidRDefault="0021088F" w:rsidP="0021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1,888</w:t>
            </w:r>
          </w:p>
        </w:tc>
        <w:tc>
          <w:tcPr>
            <w:tcW w:w="286" w:type="dxa"/>
          </w:tcPr>
          <w:p w14:paraId="6761BA8C" w14:textId="77777777" w:rsidR="0021088F" w:rsidRPr="0021088F" w:rsidRDefault="0021088F" w:rsidP="0021088F">
            <w:pPr>
              <w:spacing w:line="240" w:lineRule="auto"/>
              <w:jc w:val="right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E8BB7" w14:textId="3DBCDC25" w:rsidR="0021088F" w:rsidRPr="0021088F" w:rsidRDefault="0021088F" w:rsidP="00210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</w:pPr>
            <w:r w:rsidRPr="0021088F">
              <w:rPr>
                <w:rFonts w:asciiTheme="majorHAnsi" w:hAnsiTheme="majorHAnsi" w:cstheme="majorHAnsi"/>
                <w:b/>
                <w:bCs/>
                <w:sz w:val="30"/>
                <w:szCs w:val="30"/>
              </w:rPr>
              <w:t>3,119</w:t>
            </w:r>
          </w:p>
        </w:tc>
      </w:tr>
    </w:tbl>
    <w:p w14:paraId="2EB1C479" w14:textId="6B132025" w:rsidR="00AD3F21" w:rsidRPr="003D1CCE" w:rsidRDefault="005D2E58" w:rsidP="00AD3F21">
      <w:pPr>
        <w:spacing w:line="240" w:lineRule="auto"/>
        <w:ind w:firstLine="540"/>
        <w:rPr>
          <w:rFonts w:asciiTheme="majorHAnsi" w:hAnsiTheme="majorHAnsi" w:cstheme="majorHAnsi"/>
          <w:b/>
          <w:bCs/>
          <w:i/>
          <w:iCs/>
          <w:sz w:val="30"/>
          <w:szCs w:val="30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  <w:r w:rsidR="00AD3F21" w:rsidRPr="003D1CCE">
        <w:rPr>
          <w:rFonts w:asciiTheme="majorHAnsi" w:hAnsiTheme="majorHAnsi" w:cstheme="majorHAnsi"/>
          <w:b/>
          <w:bCs/>
          <w:i/>
          <w:iCs/>
          <w:sz w:val="30"/>
          <w:szCs w:val="30"/>
        </w:rPr>
        <w:t>(</w:t>
      </w:r>
      <w:r w:rsidR="00AD3F21" w:rsidRPr="003D1CCE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>ข</w:t>
      </w:r>
      <w:r w:rsidR="00AD3F21" w:rsidRPr="003D1CCE">
        <w:rPr>
          <w:rFonts w:asciiTheme="majorHAnsi" w:hAnsiTheme="majorHAnsi" w:cstheme="majorHAnsi"/>
          <w:b/>
          <w:bCs/>
          <w:i/>
          <w:iCs/>
          <w:sz w:val="30"/>
          <w:szCs w:val="30"/>
        </w:rPr>
        <w:t xml:space="preserve">.3) </w:t>
      </w:r>
      <w:r w:rsidR="00AD3F21" w:rsidRPr="003D1CCE">
        <w:rPr>
          <w:rFonts w:asciiTheme="majorHAnsi" w:hAnsiTheme="majorHAnsi" w:cstheme="majorHAns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4CB2E12" w14:textId="77777777" w:rsidR="00AD3F21" w:rsidRPr="004C4C9D" w:rsidRDefault="00AD3F21" w:rsidP="00AD3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HAnsi" w:hAnsiTheme="majorHAnsi" w:cstheme="majorHAnsi"/>
          <w:sz w:val="30"/>
          <w:szCs w:val="30"/>
        </w:rPr>
      </w:pPr>
    </w:p>
    <w:p w14:paraId="31B359C2" w14:textId="6A887803" w:rsidR="00AD3F21" w:rsidRPr="003D1CCE" w:rsidRDefault="00AD3F21" w:rsidP="00AD3F21">
      <w:pPr>
        <w:tabs>
          <w:tab w:val="clear" w:pos="454"/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3D1CCE">
        <w:rPr>
          <w:rFonts w:asciiTheme="majorHAnsi" w:hAnsiTheme="majorHAnsi" w:cstheme="majorHAnsi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</w:t>
      </w:r>
      <w:r w:rsidR="00E65BD3">
        <w:rPr>
          <w:rFonts w:asciiTheme="majorHAnsi" w:hAnsiTheme="majorHAnsi" w:cstheme="majorHAnsi"/>
          <w:sz w:val="30"/>
          <w:szCs w:val="30"/>
          <w:cs/>
        </w:rPr>
        <w:br/>
      </w:r>
      <w:r w:rsidR="00E65BD3">
        <w:rPr>
          <w:rFonts w:asciiTheme="majorHAnsi" w:hAnsiTheme="majorHAnsi" w:cstheme="majorHAnsi" w:hint="cs"/>
          <w:sz w:val="30"/>
          <w:szCs w:val="30"/>
          <w:cs/>
        </w:rPr>
        <w:t>อัตราแลกเปลี่ยน</w:t>
      </w:r>
      <w:r w:rsidRPr="003D1CCE">
        <w:rPr>
          <w:rFonts w:asciiTheme="majorHAnsi" w:hAnsiTheme="majorHAnsi" w:cstheme="majorHAnsi"/>
          <w:sz w:val="30"/>
          <w:szCs w:val="30"/>
          <w:cs/>
        </w:rPr>
        <w:t xml:space="preserve">และจากภาระผูกพันตามสัญญาที่ไม่สามารถปฏิบัติได้ของคู่สัญญา </w:t>
      </w:r>
    </w:p>
    <w:p w14:paraId="51A2FB08" w14:textId="3E58C6E4" w:rsidR="00AD3F21" w:rsidRPr="004C4C9D" w:rsidRDefault="00AD3F21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39C82E7E" w14:textId="39ABF1F6" w:rsidR="002B5867" w:rsidRPr="003D1CCE" w:rsidRDefault="002B5867" w:rsidP="002B5867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3D1CCE">
        <w:rPr>
          <w:rFonts w:asciiTheme="majorHAnsi" w:hAnsiTheme="majorHAnsi" w:cstheme="majorHAnsi"/>
          <w:sz w:val="30"/>
          <w:szCs w:val="30"/>
        </w:rPr>
        <w:t>(</w:t>
      </w:r>
      <w:r w:rsidRPr="003D1CCE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3D1CCE">
        <w:rPr>
          <w:rFonts w:asciiTheme="majorHAnsi" w:hAnsiTheme="majorHAnsi" w:cstheme="majorHAnsi"/>
          <w:sz w:val="30"/>
          <w:szCs w:val="30"/>
        </w:rPr>
        <w:t>.3</w:t>
      </w:r>
      <w:r w:rsidRPr="003D1CCE">
        <w:rPr>
          <w:rFonts w:asciiTheme="majorHAnsi" w:hAnsiTheme="majorHAnsi" w:cstheme="majorHAnsi"/>
          <w:sz w:val="30"/>
          <w:szCs w:val="30"/>
          <w:lang w:val="en-US"/>
        </w:rPr>
        <w:t>.1</w:t>
      </w:r>
      <w:r w:rsidRPr="003D1CCE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3D1CCE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</w:t>
      </w:r>
      <w:r w:rsidRPr="002B5867">
        <w:rPr>
          <w:rFonts w:asciiTheme="majorHAnsi" w:hAnsiTheme="majorHAnsi"/>
          <w:sz w:val="30"/>
          <w:szCs w:val="30"/>
          <w:cs/>
          <w:lang w:bidi="th-TH"/>
        </w:rPr>
        <w:t>อัตราแลกเปลี่ยน</w:t>
      </w:r>
    </w:p>
    <w:p w14:paraId="4FAC5F7B" w14:textId="77777777" w:rsidR="002B5867" w:rsidRPr="00F1732D" w:rsidRDefault="002B5867" w:rsidP="002B5867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22D7C502" w14:textId="3BE50040" w:rsidR="002B5867" w:rsidRPr="00F1732D" w:rsidRDefault="002B5867" w:rsidP="002B5867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2B5867">
        <w:rPr>
          <w:rFonts w:asciiTheme="majorHAnsi" w:hAnsiTheme="majorHAnsi"/>
          <w:sz w:val="30"/>
          <w:szCs w:val="30"/>
          <w:cs/>
          <w:lang w:val="en-US" w:bidi="th-TH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อย่างไรก็ตามการซื้อดังกล่าวไม่มีสาระสำคัญในระหว่างปี 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  <w:r w:rsidRPr="00F1732D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</w:t>
      </w:r>
    </w:p>
    <w:p w14:paraId="685902AA" w14:textId="77777777" w:rsidR="002B5867" w:rsidRDefault="002B5867" w:rsidP="00AD3F21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  <w:lang w:bidi="th-TH"/>
        </w:rPr>
      </w:pPr>
    </w:p>
    <w:p w14:paraId="2D10832A" w14:textId="57C52BDE" w:rsidR="00AD3F21" w:rsidRPr="003D1CCE" w:rsidRDefault="00AD3F21" w:rsidP="00AD3F21">
      <w:pPr>
        <w:pStyle w:val="block"/>
        <w:spacing w:after="0" w:line="240" w:lineRule="auto"/>
        <w:ind w:left="1080" w:right="-7" w:hanging="90"/>
        <w:jc w:val="both"/>
        <w:rPr>
          <w:rFonts w:asciiTheme="majorHAnsi" w:hAnsiTheme="majorHAnsi" w:cstheme="majorHAnsi"/>
          <w:sz w:val="30"/>
          <w:szCs w:val="30"/>
        </w:rPr>
      </w:pPr>
      <w:r w:rsidRPr="003D1CCE">
        <w:rPr>
          <w:rFonts w:asciiTheme="majorHAnsi" w:hAnsiTheme="majorHAnsi" w:cstheme="majorHAnsi"/>
          <w:sz w:val="30"/>
          <w:szCs w:val="30"/>
        </w:rPr>
        <w:t>(</w:t>
      </w:r>
      <w:r w:rsidRPr="003D1CCE">
        <w:rPr>
          <w:rFonts w:asciiTheme="majorHAnsi" w:hAnsiTheme="majorHAnsi" w:cstheme="majorHAnsi"/>
          <w:sz w:val="30"/>
          <w:szCs w:val="30"/>
          <w:cs/>
          <w:lang w:bidi="th-TH"/>
        </w:rPr>
        <w:t>ข</w:t>
      </w:r>
      <w:r w:rsidRPr="003D1CCE">
        <w:rPr>
          <w:rFonts w:asciiTheme="majorHAnsi" w:hAnsiTheme="majorHAnsi" w:cstheme="majorHAnsi"/>
          <w:sz w:val="30"/>
          <w:szCs w:val="30"/>
        </w:rPr>
        <w:t>.3</w:t>
      </w:r>
      <w:r w:rsidRPr="003D1CCE">
        <w:rPr>
          <w:rFonts w:asciiTheme="majorHAnsi" w:hAnsiTheme="majorHAnsi" w:cstheme="majorHAnsi"/>
          <w:sz w:val="30"/>
          <w:szCs w:val="30"/>
          <w:lang w:val="en-US"/>
        </w:rPr>
        <w:t>.</w:t>
      </w:r>
      <w:r w:rsidR="002B5867">
        <w:rPr>
          <w:rFonts w:asciiTheme="majorHAnsi" w:hAnsiTheme="majorHAnsi" w:cstheme="majorHAnsi"/>
          <w:sz w:val="30"/>
          <w:szCs w:val="30"/>
          <w:lang w:val="en-US"/>
        </w:rPr>
        <w:t>2</w:t>
      </w:r>
      <w:r w:rsidRPr="003D1CCE">
        <w:rPr>
          <w:rFonts w:asciiTheme="majorHAnsi" w:hAnsiTheme="majorHAnsi" w:cstheme="majorHAnsi"/>
          <w:sz w:val="30"/>
          <w:szCs w:val="30"/>
          <w:lang w:val="en-US" w:bidi="th-TH"/>
        </w:rPr>
        <w:t xml:space="preserve">) </w:t>
      </w:r>
      <w:r w:rsidRPr="003D1CCE">
        <w:rPr>
          <w:rFonts w:asciiTheme="majorHAnsi" w:hAnsiTheme="majorHAnsi" w:cstheme="majorHAns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6D84C071" w14:textId="77777777" w:rsidR="00AD3F21" w:rsidRPr="004C4C9D" w:rsidRDefault="00AD3F21" w:rsidP="00AD3F21">
      <w:pPr>
        <w:pStyle w:val="block"/>
        <w:spacing w:after="0" w:line="240" w:lineRule="auto"/>
        <w:ind w:left="1260" w:right="-7" w:hanging="90"/>
        <w:jc w:val="both"/>
        <w:rPr>
          <w:rFonts w:asciiTheme="majorHAnsi" w:hAnsiTheme="majorHAnsi" w:cstheme="majorHAnsi"/>
          <w:sz w:val="30"/>
          <w:szCs w:val="30"/>
        </w:rPr>
      </w:pPr>
    </w:p>
    <w:p w14:paraId="554A70B1" w14:textId="72B7E452" w:rsidR="00825EE4" w:rsidRPr="004C4C9D" w:rsidRDefault="00BC61AE" w:rsidP="00825EE4">
      <w:pPr>
        <w:pStyle w:val="block"/>
        <w:spacing w:after="0" w:line="240" w:lineRule="auto"/>
        <w:ind w:left="990" w:right="-7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bookmarkStart w:id="10" w:name="_Hlk63874400"/>
      <w:r w:rsidRPr="004C4C9D">
        <w:rPr>
          <w:rFonts w:asciiTheme="majorHAnsi" w:hAnsiTheme="majorHAnsi" w:cstheme="majorHAnsi"/>
          <w:sz w:val="30"/>
          <w:szCs w:val="30"/>
          <w:cs/>
          <w:lang w:val="en-US"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Pr="004C4C9D">
        <w:rPr>
          <w:rFonts w:asciiTheme="majorHAnsi" w:hAnsiTheme="majorHAnsi" w:cstheme="majorHAnsi"/>
          <w:spacing w:val="-4"/>
          <w:sz w:val="30"/>
          <w:szCs w:val="30"/>
          <w:cs/>
          <w:lang w:val="en-US" w:bidi="th-TH"/>
        </w:rPr>
        <w:t xml:space="preserve">ส่งผลกระทบต่อผลการดำเนินงานและกระแสเงินสดของกลุ่มบริษัท </w:t>
      </w:r>
      <w:r w:rsidR="00825EE4" w:rsidRPr="004C4C9D">
        <w:rPr>
          <w:rFonts w:asciiTheme="majorHAnsi" w:hAnsiTheme="majorHAnsi" w:cstheme="majorHAnsi"/>
          <w:spacing w:val="-4"/>
          <w:sz w:val="30"/>
          <w:szCs w:val="30"/>
          <w:cs/>
          <w:lang w:val="en-US" w:bidi="th-TH"/>
        </w:rPr>
        <w:t>เงินกู้ยืมมีอัตราดอกเบี้ยแบบ</w:t>
      </w:r>
      <w:r w:rsidR="00B73B4A" w:rsidRPr="004C4C9D">
        <w:rPr>
          <w:rFonts w:asciiTheme="majorHAnsi" w:hAnsiTheme="majorHAnsi" w:cstheme="majorHAnsi"/>
          <w:spacing w:val="-4"/>
          <w:sz w:val="30"/>
          <w:szCs w:val="30"/>
          <w:cs/>
          <w:lang w:val="en-US" w:bidi="th-TH"/>
        </w:rPr>
        <w:t>คงที่และผันแปร</w:t>
      </w:r>
      <w:r w:rsidR="00B73B4A" w:rsidRPr="004C4C9D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 </w:t>
      </w:r>
      <w:r w:rsidR="00825EE4" w:rsidRPr="004C4C9D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ซึ่งทำให้กลุ่มบริษัทมีความเสี่ยงเกี่ยวกับอัตราดอกเบี้ยเกิดจากการที่อัตราดอกเบี้ยจะเปลี่ยนแปลง ซึ่งอาจก่อให้เกิดผลกระทบต่อการดำเนินงานแก่กลุ่มบริษัทในงวดปัจจุบันและงวดต่อไป ผู้บริหารไม่ได้ใช้เครื่องมือในการบริหารความเสี่ยงจากอัตราดอกเบี้ย </w:t>
      </w:r>
    </w:p>
    <w:bookmarkEnd w:id="10"/>
    <w:p w14:paraId="6ED2EE65" w14:textId="5E2508D5" w:rsidR="00AD3F21" w:rsidRPr="004C4C9D" w:rsidRDefault="00AD3F21" w:rsidP="00AD3F21">
      <w:pPr>
        <w:pStyle w:val="block"/>
        <w:spacing w:after="0" w:line="240" w:lineRule="auto"/>
        <w:ind w:left="162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tbl>
      <w:tblPr>
        <w:tblStyle w:val="TableGrid"/>
        <w:tblW w:w="899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080"/>
        <w:gridCol w:w="270"/>
        <w:gridCol w:w="1080"/>
        <w:gridCol w:w="268"/>
        <w:gridCol w:w="1072"/>
        <w:gridCol w:w="8"/>
      </w:tblGrid>
      <w:tr w:rsidR="00AD3F21" w:rsidRPr="003D1CCE" w14:paraId="772302CB" w14:textId="77777777" w:rsidTr="00790659">
        <w:trPr>
          <w:tblHeader/>
        </w:trPr>
        <w:tc>
          <w:tcPr>
            <w:tcW w:w="3870" w:type="dxa"/>
            <w:hideMark/>
          </w:tcPr>
          <w:p w14:paraId="5B7D98E6" w14:textId="77777777" w:rsidR="00AD3F21" w:rsidRPr="003D1CCE" w:rsidRDefault="00AD3F21" w:rsidP="00AD3F2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D1CCE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430" w:type="dxa"/>
            <w:gridSpan w:val="3"/>
          </w:tcPr>
          <w:p w14:paraId="7C5FA125" w14:textId="3119113E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  <w:r w:rsidRPr="003D1CCE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BB5F05D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0DD31D98" w14:textId="2BA326E4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val="en-US"/>
              </w:rPr>
            </w:pPr>
            <w:r w:rsidRPr="003D1CCE">
              <w:rPr>
                <w:rFonts w:asciiTheme="majorHAnsi" w:hAnsiTheme="majorHAnsi" w:cstheme="majorHAns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3F21" w:rsidRPr="003D1CCE" w14:paraId="1C6096BC" w14:textId="77777777" w:rsidTr="00790659">
        <w:trPr>
          <w:tblHeader/>
        </w:trPr>
        <w:tc>
          <w:tcPr>
            <w:tcW w:w="3870" w:type="dxa"/>
            <w:hideMark/>
          </w:tcPr>
          <w:p w14:paraId="152F16E4" w14:textId="77777777" w:rsidR="00AD3F21" w:rsidRPr="003D1CCE" w:rsidRDefault="00AD3F21" w:rsidP="00AD3F21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3D1CCE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3D1CCE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D1CCE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4A8DE718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3D1CCE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0E75B63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6A9AC60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3D1CCE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6469653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D01B183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3D1CCE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8" w:type="dxa"/>
          </w:tcPr>
          <w:p w14:paraId="5503D3BE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0EDF021C" w14:textId="77777777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3D1CCE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2562</w:t>
            </w:r>
          </w:p>
        </w:tc>
      </w:tr>
      <w:tr w:rsidR="00AD3F21" w:rsidRPr="003D1CCE" w14:paraId="3622C1B7" w14:textId="77777777" w:rsidTr="00790659">
        <w:trPr>
          <w:gridAfter w:val="1"/>
          <w:wAfter w:w="8" w:type="dxa"/>
          <w:tblHeader/>
        </w:trPr>
        <w:tc>
          <w:tcPr>
            <w:tcW w:w="3870" w:type="dxa"/>
          </w:tcPr>
          <w:p w14:paraId="4083645E" w14:textId="2D17BD2A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5120" w:type="dxa"/>
            <w:gridSpan w:val="7"/>
            <w:hideMark/>
          </w:tcPr>
          <w:p w14:paraId="0BAE3B39" w14:textId="77B44844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center"/>
              <w:rPr>
                <w:rFonts w:asciiTheme="majorHAnsi" w:hAnsiTheme="majorHAnsi" w:cstheme="majorHAnsi"/>
                <w:i/>
                <w:iCs/>
                <w:sz w:val="30"/>
                <w:szCs w:val="30"/>
                <w:lang w:val="en-US"/>
              </w:rPr>
            </w:pPr>
            <w:r w:rsidRPr="003D1CCE">
              <w:rPr>
                <w:rFonts w:asciiTheme="majorHAnsi" w:hAnsiTheme="majorHAnsi" w:cstheme="majorHAns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D3F21" w:rsidRPr="003D1CCE" w14:paraId="276B2C8B" w14:textId="77777777" w:rsidTr="004C4C9D">
        <w:tc>
          <w:tcPr>
            <w:tcW w:w="3870" w:type="dxa"/>
            <w:hideMark/>
          </w:tcPr>
          <w:p w14:paraId="7D3A0305" w14:textId="0EB4410F" w:rsidR="00AD3F21" w:rsidRPr="003D1CCE" w:rsidRDefault="00AD3F21" w:rsidP="00AD3F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3D1CCE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</w:t>
            </w:r>
            <w:r w:rsidR="00B73B4A">
              <w:rPr>
                <w:rFonts w:asciiTheme="majorHAnsi" w:hAnsiTheme="majorHAnsi" w:cstheme="majorHAns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คงที่</w:t>
            </w:r>
          </w:p>
        </w:tc>
        <w:tc>
          <w:tcPr>
            <w:tcW w:w="1080" w:type="dxa"/>
            <w:vAlign w:val="bottom"/>
          </w:tcPr>
          <w:p w14:paraId="3592C377" w14:textId="77777777" w:rsidR="00AD3F21" w:rsidRPr="003D1CCE" w:rsidRDefault="00AD3F21" w:rsidP="00AD3F2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617CA1" w14:textId="77777777" w:rsidR="00AD3F21" w:rsidRPr="003D1CCE" w:rsidRDefault="00AD3F21" w:rsidP="00AD3F2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F70281" w14:textId="77777777" w:rsidR="00AD3F21" w:rsidRPr="003D1CCE" w:rsidRDefault="00AD3F21" w:rsidP="00AD3F2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27FCC8" w14:textId="77777777" w:rsidR="00AD3F21" w:rsidRPr="003D1CCE" w:rsidRDefault="00AD3F21" w:rsidP="00AD3F2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4197068" w14:textId="77777777" w:rsidR="00AD3F21" w:rsidRPr="003D1CCE" w:rsidRDefault="00AD3F21" w:rsidP="00AD3F2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EFA00E6" w14:textId="77777777" w:rsidR="00AD3F21" w:rsidRPr="003D1CCE" w:rsidRDefault="00AD3F21" w:rsidP="00AD3F2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015D75" w14:textId="77777777" w:rsidR="00AD3F21" w:rsidRPr="003D1CCE" w:rsidRDefault="00AD3F21" w:rsidP="00AD3F2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037B9F" w:rsidRPr="003D1CCE" w14:paraId="11B00F5E" w14:textId="77777777" w:rsidTr="004C4C9D">
        <w:tc>
          <w:tcPr>
            <w:tcW w:w="3870" w:type="dxa"/>
          </w:tcPr>
          <w:p w14:paraId="439BB3B3" w14:textId="32963CD1" w:rsidR="00037B9F" w:rsidRPr="003D1CCE" w:rsidRDefault="00A86BC6" w:rsidP="00B95BE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HAnsi" w:hAnsiTheme="majorHAnsi" w:cstheme="majorHAnsi" w:hint="cs"/>
                <w:sz w:val="30"/>
                <w:szCs w:val="30"/>
                <w:cs/>
                <w:lang w:val="en-US" w:bidi="th-TH"/>
              </w:rPr>
              <w:t>สินทรัพย์</w:t>
            </w:r>
            <w:r w:rsidRPr="00A03988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49A0FC" w14:textId="48A7E8C7" w:rsidR="00037B9F" w:rsidRPr="004C4C9D" w:rsidRDefault="00A86BC6" w:rsidP="004C4C9D">
            <w:pPr>
              <w:pStyle w:val="block"/>
              <w:tabs>
                <w:tab w:val="decimal" w:pos="523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B1BDE8" w14:textId="77777777" w:rsidR="00037B9F" w:rsidRPr="004C4C9D" w:rsidRDefault="00037B9F" w:rsidP="00B95B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CF6FBC" w14:textId="6C9A05BD" w:rsidR="00037B9F" w:rsidRPr="004C4C9D" w:rsidRDefault="00A86BC6" w:rsidP="004C4C9D">
            <w:pPr>
              <w:pStyle w:val="block"/>
              <w:tabs>
                <w:tab w:val="decimal" w:pos="523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FE3BEA" w14:textId="77777777" w:rsidR="00037B9F" w:rsidRPr="004C4C9D" w:rsidRDefault="00037B9F" w:rsidP="00B95B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F4D57D3" w14:textId="44BB2F08" w:rsidR="00037B9F" w:rsidRPr="004C4C9D" w:rsidRDefault="0099051C" w:rsidP="00B95BE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174,000</w:t>
            </w:r>
          </w:p>
        </w:tc>
        <w:tc>
          <w:tcPr>
            <w:tcW w:w="268" w:type="dxa"/>
            <w:vAlign w:val="center"/>
          </w:tcPr>
          <w:p w14:paraId="452F0EFF" w14:textId="77777777" w:rsidR="00037B9F" w:rsidRPr="004C4C9D" w:rsidRDefault="00037B9F" w:rsidP="00B95B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95F2235" w14:textId="5C083027" w:rsidR="00037B9F" w:rsidRPr="004C4C9D" w:rsidRDefault="00A86BC6" w:rsidP="00B95BE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286,</w:t>
            </w:r>
            <w:r w:rsidR="0099051C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794</w:t>
            </w:r>
          </w:p>
        </w:tc>
      </w:tr>
      <w:tr w:rsidR="00A86BC6" w:rsidRPr="003D1CCE" w14:paraId="689D853C" w14:textId="77777777" w:rsidTr="004C4C9D">
        <w:tc>
          <w:tcPr>
            <w:tcW w:w="3870" w:type="dxa"/>
          </w:tcPr>
          <w:p w14:paraId="7DCF37C3" w14:textId="7DA8706C" w:rsidR="00A86BC6" w:rsidRPr="00037B9F" w:rsidRDefault="00A86BC6" w:rsidP="00A86BC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19B2C67" w14:textId="412C37BD" w:rsidR="00A86BC6" w:rsidRPr="004C4C9D" w:rsidRDefault="003901BE" w:rsidP="004C4C9D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593,330</w:t>
            </w:r>
          </w:p>
        </w:tc>
        <w:tc>
          <w:tcPr>
            <w:tcW w:w="270" w:type="dxa"/>
          </w:tcPr>
          <w:p w14:paraId="090328F0" w14:textId="77777777" w:rsidR="00A86BC6" w:rsidRPr="004C4C9D" w:rsidRDefault="00A86BC6" w:rsidP="00A86BC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463788" w14:textId="18C84248" w:rsidR="00A86BC6" w:rsidRPr="004C4C9D" w:rsidRDefault="00A86BC6" w:rsidP="004C4C9D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278,564</w:t>
            </w:r>
          </w:p>
        </w:tc>
        <w:tc>
          <w:tcPr>
            <w:tcW w:w="270" w:type="dxa"/>
          </w:tcPr>
          <w:p w14:paraId="75CD4D05" w14:textId="77777777" w:rsidR="00A86BC6" w:rsidRPr="004C4C9D" w:rsidRDefault="00A86BC6" w:rsidP="00A86BC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10B93E" w14:textId="586312E5" w:rsidR="00A86BC6" w:rsidRPr="004C4C9D" w:rsidRDefault="001B0FB4" w:rsidP="00A86BC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97AC1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5,921</w:t>
            </w:r>
          </w:p>
        </w:tc>
        <w:tc>
          <w:tcPr>
            <w:tcW w:w="268" w:type="dxa"/>
            <w:vAlign w:val="center"/>
          </w:tcPr>
          <w:p w14:paraId="7C9F663F" w14:textId="77777777" w:rsidR="00A86BC6" w:rsidRPr="004C4C9D" w:rsidRDefault="00A86BC6" w:rsidP="00A86BC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A228037" w14:textId="7F9540F4" w:rsidR="00A86BC6" w:rsidRPr="004C4C9D" w:rsidRDefault="00A86BC6" w:rsidP="00A86BC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4C4C9D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3,119</w:t>
            </w:r>
          </w:p>
        </w:tc>
      </w:tr>
      <w:tr w:rsidR="00B73B4A" w:rsidRPr="003D1CCE" w14:paraId="4A4E4413" w14:textId="77777777" w:rsidTr="004C4C9D">
        <w:tc>
          <w:tcPr>
            <w:tcW w:w="3870" w:type="dxa"/>
          </w:tcPr>
          <w:p w14:paraId="76518D59" w14:textId="77777777" w:rsidR="00B73B4A" w:rsidRPr="003D1CCE" w:rsidRDefault="00B73B4A" w:rsidP="00B73B4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A88785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3BA48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EE2223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A08B94" w14:textId="77777777" w:rsidR="00B73B4A" w:rsidRPr="00A97AC1" w:rsidRDefault="00B73B4A" w:rsidP="00B73B4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179823" w14:textId="77777777" w:rsidR="00B73B4A" w:rsidRPr="00A97AC1" w:rsidRDefault="00B73B4A" w:rsidP="00B73B4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5345BB8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AF75FD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B73B4A" w:rsidRPr="003D1CCE" w14:paraId="2B2724E8" w14:textId="77777777" w:rsidTr="00790659">
        <w:tc>
          <w:tcPr>
            <w:tcW w:w="3870" w:type="dxa"/>
          </w:tcPr>
          <w:p w14:paraId="4D6D7A7F" w14:textId="14BA0920" w:rsidR="00B73B4A" w:rsidRPr="003D1CCE" w:rsidRDefault="00B73B4A" w:rsidP="00B73B4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D1CCE">
              <w:rPr>
                <w:rFonts w:asciiTheme="majorHAnsi" w:hAnsiTheme="majorHAnsi" w:cstheme="majorHAns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7C013E03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4FE29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75B82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CE8AA6" w14:textId="77777777" w:rsidR="00B73B4A" w:rsidRPr="00A97AC1" w:rsidRDefault="00B73B4A" w:rsidP="00B73B4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AA0F65" w14:textId="77777777" w:rsidR="00B73B4A" w:rsidRPr="00A97AC1" w:rsidRDefault="00B73B4A" w:rsidP="00B73B4A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01D70BB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7A8402" w14:textId="77777777" w:rsidR="00B73B4A" w:rsidRPr="00A97AC1" w:rsidRDefault="00B73B4A" w:rsidP="00B73B4A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</w:tr>
      <w:tr w:rsidR="006C1CD4" w:rsidRPr="003D1CCE" w14:paraId="670905DC" w14:textId="77777777" w:rsidTr="004C4C9D">
        <w:tc>
          <w:tcPr>
            <w:tcW w:w="3870" w:type="dxa"/>
          </w:tcPr>
          <w:p w14:paraId="2D8A0648" w14:textId="1DF35798" w:rsidR="006C1CD4" w:rsidRPr="003D1CCE" w:rsidRDefault="006C1CD4" w:rsidP="006C1CD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</w:pPr>
            <w:r w:rsidRPr="003D1CCE">
              <w:rPr>
                <w:rFonts w:asciiTheme="majorHAnsi" w:hAnsiTheme="majorHAnsi" w:cstheme="majorHAns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1FCE8D" w14:textId="1B0E063D" w:rsidR="006C1CD4" w:rsidRPr="00A97AC1" w:rsidRDefault="006C1CD4" w:rsidP="006C1CD4">
            <w:pPr>
              <w:pStyle w:val="block"/>
              <w:tabs>
                <w:tab w:val="decimal" w:pos="797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  <w:r w:rsidRPr="00A97AC1"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  <w:t>119,420</w:t>
            </w:r>
          </w:p>
        </w:tc>
        <w:tc>
          <w:tcPr>
            <w:tcW w:w="270" w:type="dxa"/>
            <w:vAlign w:val="center"/>
          </w:tcPr>
          <w:p w14:paraId="1643BB43" w14:textId="77777777" w:rsidR="006C1CD4" w:rsidRPr="00A97AC1" w:rsidRDefault="006C1CD4" w:rsidP="006C1C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73AA1E" w14:textId="47511BBD" w:rsidR="006C1CD4" w:rsidRPr="00A97AC1" w:rsidRDefault="006C1CD4" w:rsidP="006C1CD4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97AC1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138,740</w:t>
            </w:r>
          </w:p>
        </w:tc>
        <w:tc>
          <w:tcPr>
            <w:tcW w:w="270" w:type="dxa"/>
          </w:tcPr>
          <w:p w14:paraId="53522441" w14:textId="77777777" w:rsidR="006C1CD4" w:rsidRPr="004C4C9D" w:rsidRDefault="006C1CD4" w:rsidP="006C1CD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5A5E9" w14:textId="6F931F57" w:rsidR="006C1CD4" w:rsidRPr="004C4C9D" w:rsidRDefault="006C1CD4" w:rsidP="004C4C9D">
            <w:pPr>
              <w:pStyle w:val="block"/>
              <w:tabs>
                <w:tab w:val="decimal" w:pos="520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97AC1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37FA9C62" w14:textId="77777777" w:rsidR="006C1CD4" w:rsidRPr="004C4C9D" w:rsidRDefault="006C1CD4" w:rsidP="006C1C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vAlign w:val="bottom"/>
          </w:tcPr>
          <w:p w14:paraId="244E330B" w14:textId="6CB3DE79" w:rsidR="006C1CD4" w:rsidRPr="004C4C9D" w:rsidDel="005D2E58" w:rsidRDefault="006C1CD4" w:rsidP="004C4C9D">
            <w:pPr>
              <w:pStyle w:val="block"/>
              <w:tabs>
                <w:tab w:val="decimal" w:pos="522"/>
              </w:tabs>
              <w:spacing w:after="0" w:line="240" w:lineRule="atLeast"/>
              <w:ind w:left="0" w:right="-113"/>
              <w:jc w:val="thaiDistribute"/>
              <w:rPr>
                <w:rFonts w:asciiTheme="majorHAnsi" w:hAnsiTheme="majorHAnsi" w:cstheme="majorHAnsi"/>
                <w:sz w:val="30"/>
                <w:szCs w:val="30"/>
                <w:lang w:val="en-US"/>
              </w:rPr>
            </w:pPr>
            <w:r w:rsidRPr="00A97AC1">
              <w:rPr>
                <w:rFonts w:asciiTheme="majorHAnsi" w:hAnsiTheme="majorHAnsi" w:cstheme="majorHAnsi"/>
                <w:sz w:val="30"/>
                <w:szCs w:val="30"/>
                <w:lang w:val="en-US"/>
              </w:rPr>
              <w:t>-</w:t>
            </w:r>
          </w:p>
        </w:tc>
      </w:tr>
    </w:tbl>
    <w:p w14:paraId="4DD0BA08" w14:textId="5B4779C8" w:rsidR="00AD3F21" w:rsidRDefault="00AD3F21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6017C206" w14:textId="0A7B4E41" w:rsidR="002B5867" w:rsidRDefault="002B586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3775C092" w14:textId="3B697A47" w:rsidR="002B5867" w:rsidRDefault="002B586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5884DC72" w14:textId="77777777" w:rsidR="002B5867" w:rsidRPr="003D1CCE" w:rsidRDefault="002B5867" w:rsidP="00E21F5A">
      <w:pPr>
        <w:pStyle w:val="block"/>
        <w:spacing w:after="0" w:line="240" w:lineRule="auto"/>
        <w:ind w:left="540" w:right="-7"/>
        <w:jc w:val="both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19124D4F" w14:textId="77777777" w:rsidR="00AD3F21" w:rsidRPr="003D1CCE" w:rsidRDefault="00AD3F21" w:rsidP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  <w:r w:rsidRPr="003D1CCE">
        <w:rPr>
          <w:rFonts w:asciiTheme="majorHAnsi" w:hAnsiTheme="majorHAnsi" w:cstheme="majorHAnsi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E2C83D9" w14:textId="77777777" w:rsidR="00AD3F21" w:rsidRPr="003D1CCE" w:rsidRDefault="00AD3F21" w:rsidP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i/>
          <w:iCs/>
          <w:sz w:val="30"/>
          <w:szCs w:val="30"/>
          <w:lang w:val="en-US" w:bidi="th-TH"/>
        </w:rPr>
      </w:pPr>
    </w:p>
    <w:p w14:paraId="3CCB05DB" w14:textId="5CBF960B" w:rsidR="00AD3F21" w:rsidRDefault="00AD3F21" w:rsidP="00AD3F21">
      <w:pPr>
        <w:pStyle w:val="block"/>
        <w:spacing w:after="0" w:line="240" w:lineRule="atLeast"/>
        <w:ind w:left="990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  <w:r w:rsidRPr="004C4C9D">
        <w:rPr>
          <w:rFonts w:asciiTheme="majorHAnsi" w:hAnsiTheme="majorHAnsi" w:cstheme="majorHAnsi"/>
          <w:sz w:val="30"/>
          <w:szCs w:val="30"/>
          <w:cs/>
          <w:lang w:val="en-US" w:bidi="th-TH"/>
        </w:rPr>
        <w:t>กลุ่มบริษัท</w:t>
      </w:r>
      <w:r w:rsidRPr="003D1CCE">
        <w:rPr>
          <w:rFonts w:asciiTheme="majorHAnsi" w:hAnsiTheme="majorHAnsi" w:cstheme="majorHAnsi"/>
          <w:sz w:val="30"/>
          <w:szCs w:val="30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</w:t>
      </w:r>
      <w:r w:rsidRPr="003D1CCE">
        <w:rPr>
          <w:rFonts w:asciiTheme="majorHAnsi" w:hAnsiTheme="majorHAnsi" w:cstheme="majorHAnsi"/>
          <w:sz w:val="30"/>
          <w:szCs w:val="30"/>
          <w:cs/>
          <w:lang w:val="en-US" w:bidi="th-TH"/>
        </w:rPr>
        <w:br/>
        <w:t xml:space="preserve">ผ่านกำไรหรือขาดทุน </w:t>
      </w:r>
      <w:r w:rsidR="00BC61AE" w:rsidRPr="003D1CCE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เป็นเครื่องมือที่ใช้ในการป้องกันความเสี่ยงตามการบัญขีการป้องกันความเสี่ยงในมูลค่ายุติธรรม </w:t>
      </w:r>
      <w:r w:rsidRPr="003D1CCE">
        <w:rPr>
          <w:rFonts w:asciiTheme="majorHAnsi" w:hAnsiTheme="majorHAnsi" w:cstheme="majorHAnsi"/>
          <w:sz w:val="30"/>
          <w:szCs w:val="30"/>
          <w:cs/>
          <w:lang w:val="en-US" w:bidi="th-TH"/>
        </w:rPr>
        <w:t xml:space="preserve">ดังนั้น การเปลี่ยนแปลงในอัตราดอกเบี้ย ณ วันที่รายงานไม่ส่งผลต่อกำไรหรือขาดทุน </w:t>
      </w:r>
    </w:p>
    <w:p w14:paraId="3CEC1750" w14:textId="48472071" w:rsidR="00037B9F" w:rsidRDefault="00037B9F" w:rsidP="00AD3F21">
      <w:pPr>
        <w:pStyle w:val="block"/>
        <w:spacing w:after="0" w:line="240" w:lineRule="atLeast"/>
        <w:ind w:left="990"/>
        <w:jc w:val="thaiDistribute"/>
        <w:rPr>
          <w:rFonts w:asciiTheme="majorHAnsi" w:hAnsiTheme="majorHAnsi" w:cstheme="majorHAnsi"/>
          <w:sz w:val="30"/>
          <w:szCs w:val="30"/>
          <w:lang w:val="en-US" w:bidi="th-TH"/>
        </w:rPr>
      </w:pPr>
    </w:p>
    <w:p w14:paraId="31611C07" w14:textId="0C93B48E" w:rsidR="00AD3F21" w:rsidRDefault="00AD3F21" w:rsidP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b/>
          <w:bCs/>
          <w:color w:val="0000FF"/>
          <w:sz w:val="30"/>
          <w:szCs w:val="30"/>
          <w:lang w:bidi="th-TH"/>
        </w:rPr>
      </w:pPr>
      <w:r w:rsidRPr="003D1CCE">
        <w:rPr>
          <w:rFonts w:asciiTheme="majorHAnsi" w:hAnsiTheme="majorHAnsi" w:cstheme="majorHAnsi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3D1CCE">
        <w:rPr>
          <w:rFonts w:asciiTheme="majorHAnsi" w:hAnsiTheme="majorHAnsi" w:cstheme="majorHAns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982674E" w14:textId="77777777" w:rsidR="00064EFC" w:rsidRPr="003D1CCE" w:rsidRDefault="00064EFC" w:rsidP="00AD3F21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HAnsi" w:hAnsiTheme="majorHAnsi" w:cstheme="majorHAnsi"/>
          <w:b/>
          <w:bCs/>
          <w:color w:val="0000FF"/>
          <w:sz w:val="30"/>
          <w:szCs w:val="30"/>
        </w:rPr>
      </w:pPr>
    </w:p>
    <w:p w14:paraId="57852A4F" w14:textId="256277B0" w:rsidR="00AD3F21" w:rsidRPr="00AD3F21" w:rsidRDefault="00AD3F21" w:rsidP="004C4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HAnsi" w:hAnsiTheme="majorHAnsi" w:cstheme="majorHAnsi"/>
          <w:sz w:val="30"/>
          <w:szCs w:val="30"/>
        </w:rPr>
      </w:pPr>
      <w:r w:rsidRPr="00616F31">
        <w:rPr>
          <w:rFonts w:asciiTheme="majorHAnsi" w:hAnsiTheme="majorHAnsi" w:cstheme="majorHAnsi"/>
          <w:sz w:val="30"/>
          <w:szCs w:val="30"/>
          <w:cs/>
        </w:rPr>
        <w:t xml:space="preserve">การเปลี่ยนแปลงของอัตราดอกเบี้ยที่ </w:t>
      </w:r>
      <w:r w:rsidRPr="00616F31">
        <w:rPr>
          <w:rFonts w:asciiTheme="majorHAnsi" w:hAnsiTheme="majorHAnsi" w:cstheme="majorHAnsi"/>
          <w:sz w:val="30"/>
          <w:szCs w:val="30"/>
        </w:rPr>
        <w:t xml:space="preserve">1% </w:t>
      </w:r>
      <w:r w:rsidRPr="00616F31">
        <w:rPr>
          <w:rFonts w:asciiTheme="majorHAnsi" w:hAnsiTheme="majorHAnsi" w:cstheme="majorHAnsi"/>
          <w:sz w:val="30"/>
          <w:szCs w:val="30"/>
          <w:cs/>
        </w:rPr>
        <w:t>ซึ่งเป็นไปได้อย่างสมเหตุสมผล ณ วันที่รายงาน ทำให้เกิดการเพิ่มขึ้นหรือลดลง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0F4EB35" w14:textId="33A5F1B5" w:rsidR="00F915D8" w:rsidRDefault="00F915D8" w:rsidP="00F915D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tbl>
      <w:tblPr>
        <w:tblW w:w="927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260"/>
        <w:gridCol w:w="180"/>
        <w:gridCol w:w="1260"/>
        <w:gridCol w:w="180"/>
        <w:gridCol w:w="1260"/>
        <w:gridCol w:w="180"/>
        <w:gridCol w:w="1260"/>
      </w:tblGrid>
      <w:tr w:rsidR="008E72E6" w:rsidRPr="009B6431" w14:paraId="788689DF" w14:textId="77777777" w:rsidTr="004C4C9D">
        <w:tc>
          <w:tcPr>
            <w:tcW w:w="3690" w:type="dxa"/>
          </w:tcPr>
          <w:p w14:paraId="164DDD22" w14:textId="77777777" w:rsidR="008E72E6" w:rsidRPr="009B6431" w:rsidRDefault="008E72E6" w:rsidP="008D730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44291E91" w14:textId="78A39936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72E6" w:rsidRPr="009B6431" w14:paraId="7ABC353A" w14:textId="77777777" w:rsidTr="004C4C9D">
        <w:tc>
          <w:tcPr>
            <w:tcW w:w="3690" w:type="dxa"/>
          </w:tcPr>
          <w:p w14:paraId="5C64311D" w14:textId="77777777" w:rsidR="008E72E6" w:rsidRPr="009B6431" w:rsidRDefault="008E72E6" w:rsidP="008D730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0ABCFE2E" w14:textId="77777777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0F6FD99F" w14:textId="77777777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50FC50FF" w14:textId="77777777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ส่วนของผู้ถือหุ้นสุทธิจากภาษี</w:t>
            </w:r>
          </w:p>
        </w:tc>
      </w:tr>
      <w:tr w:rsidR="008E72E6" w:rsidRPr="009B6431" w14:paraId="47FC9F60" w14:textId="77777777" w:rsidTr="004C4C9D">
        <w:tc>
          <w:tcPr>
            <w:tcW w:w="3690" w:type="dxa"/>
            <w:hideMark/>
          </w:tcPr>
          <w:p w14:paraId="2152F62C" w14:textId="77777777" w:rsidR="008E72E6" w:rsidRPr="009B6431" w:rsidRDefault="008E72E6" w:rsidP="008D730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6BAB275" w14:textId="77777777" w:rsidR="008E72E6" w:rsidRPr="009B6431" w:rsidRDefault="008E72E6" w:rsidP="008D730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6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B6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B6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B64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435CD605" w14:textId="77777777" w:rsidR="008E72E6" w:rsidRPr="009B6431" w:rsidRDefault="008E72E6" w:rsidP="008D7307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9B6431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5B8B5B67" w14:textId="77777777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C3E533E" w14:textId="77777777" w:rsidR="008E72E6" w:rsidRPr="009B6431" w:rsidRDefault="008E72E6" w:rsidP="008D7307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9B6431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E0C1650" w14:textId="77777777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0C0DC05" w14:textId="77777777" w:rsidR="008E72E6" w:rsidRPr="009B6431" w:rsidRDefault="008E72E6" w:rsidP="008D7307">
            <w:pPr>
              <w:pStyle w:val="NoSpacing"/>
              <w:ind w:left="-84" w:right="-8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9B6431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41C5874E" w14:textId="77777777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1E48CDB" w14:textId="77777777" w:rsidR="008E72E6" w:rsidRPr="009B6431" w:rsidRDefault="008E72E6" w:rsidP="008D7307">
            <w:pPr>
              <w:pStyle w:val="Pa38"/>
              <w:ind w:left="-84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9B6431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8E72E6" w:rsidRPr="009B6431" w14:paraId="0859D17B" w14:textId="77777777" w:rsidTr="004C4C9D">
        <w:tc>
          <w:tcPr>
            <w:tcW w:w="3690" w:type="dxa"/>
          </w:tcPr>
          <w:p w14:paraId="417AFC58" w14:textId="77777777" w:rsidR="008E72E6" w:rsidRPr="009B6431" w:rsidRDefault="008E72E6" w:rsidP="008D730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14:paraId="262F86F9" w14:textId="77777777" w:rsidR="008E72E6" w:rsidRPr="009B6431" w:rsidRDefault="008E72E6" w:rsidP="008D7307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B64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9B643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B64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E72E6" w:rsidRPr="009B6431" w14:paraId="45285B34" w14:textId="77777777" w:rsidTr="004C4C9D">
        <w:tc>
          <w:tcPr>
            <w:tcW w:w="3690" w:type="dxa"/>
            <w:hideMark/>
          </w:tcPr>
          <w:p w14:paraId="78C6190C" w14:textId="77777777" w:rsidR="008E72E6" w:rsidRPr="009B6431" w:rsidRDefault="008E72E6" w:rsidP="008D7307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</w:tcPr>
          <w:p w14:paraId="62BBD87E" w14:textId="24839E58" w:rsidR="008E72E6" w:rsidRPr="00215631" w:rsidRDefault="00366EAC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03E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B6D52C8" w14:textId="77777777" w:rsidR="008E72E6" w:rsidRPr="00215631" w:rsidRDefault="008E72E6" w:rsidP="008D730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0DA9E9" w14:textId="56F955F6" w:rsidR="008E72E6" w:rsidRPr="00215631" w:rsidRDefault="00C03E10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1,035</w:t>
            </w:r>
          </w:p>
        </w:tc>
        <w:tc>
          <w:tcPr>
            <w:tcW w:w="180" w:type="dxa"/>
          </w:tcPr>
          <w:p w14:paraId="033C0EAA" w14:textId="77777777" w:rsidR="008E72E6" w:rsidRPr="00215631" w:rsidRDefault="008E72E6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20B3A05" w14:textId="527A18D6" w:rsidR="008E72E6" w:rsidRPr="00215631" w:rsidRDefault="00366EAC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03E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73BD9660" w14:textId="77777777" w:rsidR="008E72E6" w:rsidRPr="00215631" w:rsidRDefault="008E72E6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3ED96F" w14:textId="353208EE" w:rsidR="008E72E6" w:rsidRPr="00215631" w:rsidRDefault="00C03E10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C03E10" w:rsidRPr="009B6431" w14:paraId="6AA35F6A" w14:textId="77777777" w:rsidTr="008E72E6">
        <w:tc>
          <w:tcPr>
            <w:tcW w:w="3690" w:type="dxa"/>
          </w:tcPr>
          <w:p w14:paraId="65E9BF72" w14:textId="07E7BB9A" w:rsidR="00C03E10" w:rsidRPr="009B6431" w:rsidRDefault="00C03E10" w:rsidP="008D7307">
            <w:pPr>
              <w:pStyle w:val="NoSpacing"/>
              <w:tabs>
                <w:tab w:val="clear" w:pos="3515"/>
              </w:tabs>
              <w:ind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3E10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60" w:type="dxa"/>
          </w:tcPr>
          <w:p w14:paraId="536259BF" w14:textId="6014B8BE" w:rsidR="00C03E10" w:rsidRPr="00215631" w:rsidRDefault="00C03E10" w:rsidP="004C4C9D">
            <w:pPr>
              <w:pStyle w:val="block"/>
              <w:tabs>
                <w:tab w:val="decimal" w:pos="73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F19CC59" w14:textId="77777777" w:rsidR="00C03E10" w:rsidRPr="00215631" w:rsidRDefault="00C03E10" w:rsidP="008D730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BC17BFA" w14:textId="16003AE6" w:rsidR="00C03E10" w:rsidRPr="00215631" w:rsidRDefault="00C03E10" w:rsidP="004C4C9D">
            <w:pPr>
              <w:pStyle w:val="block"/>
              <w:tabs>
                <w:tab w:val="decimal" w:pos="73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8BDF338" w14:textId="77777777" w:rsidR="00C03E10" w:rsidRPr="00215631" w:rsidRDefault="00C03E10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289D88" w14:textId="21E05649" w:rsidR="00C03E10" w:rsidRPr="00215631" w:rsidRDefault="00C03E10" w:rsidP="004C4C9D">
            <w:pPr>
              <w:pStyle w:val="block"/>
              <w:tabs>
                <w:tab w:val="decimal" w:pos="73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33063B7" w14:textId="77777777" w:rsidR="00C03E10" w:rsidRPr="00215631" w:rsidRDefault="00C03E10" w:rsidP="008D7307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6E403E" w14:textId="365AE1FF" w:rsidR="00C03E10" w:rsidRPr="00215631" w:rsidRDefault="00C03E10" w:rsidP="004C4C9D">
            <w:pPr>
              <w:pStyle w:val="block"/>
              <w:tabs>
                <w:tab w:val="decimal" w:pos="732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03E10" w:rsidRPr="00FE2FF6" w14:paraId="296E913F" w14:textId="77777777" w:rsidTr="004C4C9D">
        <w:tc>
          <w:tcPr>
            <w:tcW w:w="3690" w:type="dxa"/>
            <w:hideMark/>
          </w:tcPr>
          <w:p w14:paraId="3E7338EF" w14:textId="77777777" w:rsidR="00C03E10" w:rsidRPr="009B6431" w:rsidRDefault="00C03E10" w:rsidP="00C03E10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BFCAB" w14:textId="05DDD8F3" w:rsidR="00C03E10" w:rsidRPr="00975DAF" w:rsidRDefault="00366EAC" w:rsidP="00C03E10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03E10"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4F90FC7" w14:textId="77777777" w:rsidR="00C03E10" w:rsidRPr="00C03E10" w:rsidRDefault="00C03E10" w:rsidP="00C03E10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F0F19" w14:textId="305C28C1" w:rsidR="00C03E10" w:rsidRPr="00975DAF" w:rsidRDefault="00C03E10" w:rsidP="00C03E10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1,035</w:t>
            </w:r>
          </w:p>
        </w:tc>
        <w:tc>
          <w:tcPr>
            <w:tcW w:w="180" w:type="dxa"/>
          </w:tcPr>
          <w:p w14:paraId="555308B3" w14:textId="77777777" w:rsidR="00C03E10" w:rsidRPr="00C03E10" w:rsidRDefault="00C03E10" w:rsidP="00C03E10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193F7" w14:textId="733059B2" w:rsidR="00C03E10" w:rsidRPr="00975DAF" w:rsidRDefault="00366EAC" w:rsidP="00C03E10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03E10"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1F165BE0" w14:textId="77777777" w:rsidR="00C03E10" w:rsidRPr="00C03E10" w:rsidRDefault="00C03E10" w:rsidP="00C03E10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F5EA4" w14:textId="02B8B7FD" w:rsidR="00C03E10" w:rsidRPr="00975DAF" w:rsidRDefault="00C03E10" w:rsidP="00C03E10">
            <w:pPr>
              <w:pStyle w:val="block"/>
              <w:tabs>
                <w:tab w:val="decimal" w:pos="91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C4C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828</w:t>
            </w:r>
          </w:p>
        </w:tc>
      </w:tr>
    </w:tbl>
    <w:p w14:paraId="003675AA" w14:textId="444CA41E" w:rsidR="008E72E6" w:rsidRDefault="008E72E6" w:rsidP="00F915D8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283901CA" w14:textId="317E57B4" w:rsidR="00616F31" w:rsidRDefault="00616F31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</w:rPr>
      </w:pPr>
      <w:r w:rsidRPr="00616F31">
        <w:rPr>
          <w:rFonts w:asciiTheme="majorHAnsi" w:hAnsiTheme="majorHAnsi"/>
          <w:b/>
          <w:bCs/>
          <w:cs/>
        </w:rPr>
        <w:t xml:space="preserve">การบริหารจัดการทุน  </w:t>
      </w:r>
    </w:p>
    <w:p w14:paraId="56F7580D" w14:textId="2C358E70" w:rsidR="00616F31" w:rsidRDefault="00616F31" w:rsidP="00616F31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  <w:cs/>
        </w:rPr>
        <w:tab/>
      </w:r>
    </w:p>
    <w:p w14:paraId="2A9F632C" w14:textId="3036248C" w:rsidR="00616F31" w:rsidRPr="00616F31" w:rsidRDefault="00616F31" w:rsidP="00616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F31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5D2E58" w:rsidRPr="005D2E58">
        <w:rPr>
          <w:rFonts w:asciiTheme="majorBidi" w:hAnsiTheme="majorBidi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</w:t>
      </w:r>
      <w:r w:rsidR="009649C4">
        <w:rPr>
          <w:rFonts w:asciiTheme="majorBidi" w:hAnsiTheme="majorBidi" w:hint="cs"/>
          <w:sz w:val="30"/>
          <w:szCs w:val="30"/>
          <w:cs/>
        </w:rPr>
        <w:t xml:space="preserve">    </w:t>
      </w:r>
      <w:r w:rsidR="005D2E58" w:rsidRPr="005D2E58">
        <w:rPr>
          <w:rFonts w:asciiTheme="majorBidi" w:hAnsiTheme="majorBidi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E163890" w14:textId="41FEBBAA" w:rsidR="00616F31" w:rsidRDefault="00616F31" w:rsidP="00616F31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64724451" w14:textId="0EB3D648" w:rsidR="005E7E08" w:rsidRDefault="005E7E08" w:rsidP="00616F31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24304F7D" w14:textId="6C664540" w:rsidR="005E7E08" w:rsidRDefault="005E7E08" w:rsidP="00616F31">
      <w:pPr>
        <w:pStyle w:val="BodyText2"/>
        <w:tabs>
          <w:tab w:val="left" w:pos="540"/>
        </w:tabs>
        <w:ind w:left="720"/>
        <w:rPr>
          <w:rFonts w:asciiTheme="majorHAnsi" w:hAnsiTheme="majorHAnsi"/>
          <w:b/>
          <w:bCs/>
        </w:rPr>
      </w:pPr>
    </w:p>
    <w:p w14:paraId="4CBDA7E1" w14:textId="0E8A8E7D" w:rsidR="005871B5" w:rsidRDefault="0058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HAnsi" w:hAnsiTheme="majorHAnsi"/>
          <w:b/>
          <w:bCs/>
          <w:sz w:val="30"/>
          <w:szCs w:val="30"/>
          <w:cs/>
          <w:lang w:val="th-TH"/>
        </w:rPr>
      </w:pPr>
      <w:r>
        <w:rPr>
          <w:rFonts w:asciiTheme="majorHAnsi" w:hAnsiTheme="majorHAnsi"/>
          <w:b/>
          <w:bCs/>
          <w:cs/>
        </w:rPr>
        <w:br w:type="page"/>
      </w:r>
    </w:p>
    <w:p w14:paraId="6311F4DD" w14:textId="578BC608" w:rsidR="00E21F5A" w:rsidRPr="00E00820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rFonts w:asciiTheme="majorHAnsi" w:hAnsiTheme="majorHAnsi"/>
          <w:b/>
          <w:bCs/>
          <w:cs/>
        </w:rPr>
      </w:pPr>
      <w:r w:rsidRPr="00E00820">
        <w:rPr>
          <w:rFonts w:asciiTheme="majorHAnsi" w:hAnsiTheme="majorHAnsi" w:cstheme="majorHAnsi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2C7A5E54" w14:textId="0A794917" w:rsidR="00E21F5A" w:rsidRPr="00E00820" w:rsidRDefault="00E21F5A" w:rsidP="00E21F5A">
      <w:pPr>
        <w:pStyle w:val="BodyText2"/>
        <w:tabs>
          <w:tab w:val="left" w:pos="540"/>
        </w:tabs>
        <w:rPr>
          <w:rFonts w:asciiTheme="majorHAnsi" w:hAnsiTheme="majorHAnsi"/>
          <w:b/>
          <w:bCs/>
          <w:cs/>
        </w:rPr>
      </w:pPr>
    </w:p>
    <w:tbl>
      <w:tblPr>
        <w:tblW w:w="928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77"/>
        <w:gridCol w:w="13"/>
        <w:gridCol w:w="265"/>
        <w:gridCol w:w="11"/>
        <w:gridCol w:w="988"/>
        <w:gridCol w:w="11"/>
        <w:gridCol w:w="262"/>
        <w:gridCol w:w="11"/>
        <w:gridCol w:w="1086"/>
        <w:gridCol w:w="286"/>
        <w:gridCol w:w="1053"/>
      </w:tblGrid>
      <w:tr w:rsidR="00715D25" w:rsidRPr="00E00820" w14:paraId="0515696C" w14:textId="77777777" w:rsidTr="00C34129">
        <w:trPr>
          <w:tblHeader/>
        </w:trPr>
        <w:tc>
          <w:tcPr>
            <w:tcW w:w="2327" w:type="pct"/>
            <w:tcBorders>
              <w:top w:val="nil"/>
              <w:bottom w:val="nil"/>
            </w:tcBorders>
          </w:tcPr>
          <w:p w14:paraId="5D08B5B4" w14:textId="77777777" w:rsidR="00715D25" w:rsidRPr="00E00820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pct"/>
            <w:gridSpan w:val="6"/>
            <w:tcBorders>
              <w:top w:val="nil"/>
              <w:bottom w:val="nil"/>
            </w:tcBorders>
          </w:tcPr>
          <w:p w14:paraId="322FA637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9084E11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7EA7C3F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25" w:rsidRPr="00E00820" w14:paraId="1BF5AED1" w14:textId="77777777" w:rsidTr="00304CF0">
        <w:trPr>
          <w:trHeight w:val="344"/>
          <w:tblHeader/>
        </w:trPr>
        <w:tc>
          <w:tcPr>
            <w:tcW w:w="2327" w:type="pct"/>
          </w:tcPr>
          <w:p w14:paraId="0B7337A3" w14:textId="77777777" w:rsidR="00715D25" w:rsidRPr="00E00820" w:rsidRDefault="00715D25" w:rsidP="00A545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gridSpan w:val="2"/>
          </w:tcPr>
          <w:p w14:paraId="5E2A291A" w14:textId="25F94618" w:rsidR="00715D25" w:rsidRPr="00E00820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</w:tcPr>
          <w:p w14:paraId="1277AFD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14A10247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gridSpan w:val="2"/>
          </w:tcPr>
          <w:p w14:paraId="7FE12259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EFB840" w14:textId="6F829843" w:rsidR="00715D25" w:rsidRPr="00E00820" w:rsidRDefault="001505E6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4" w:type="pct"/>
          </w:tcPr>
          <w:p w14:paraId="597C5C45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2ECA7FF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15D25" w:rsidRPr="00E00820" w14:paraId="0E7245F1" w14:textId="77777777" w:rsidTr="00304CF0">
        <w:trPr>
          <w:tblHeader/>
        </w:trPr>
        <w:tc>
          <w:tcPr>
            <w:tcW w:w="2327" w:type="pct"/>
          </w:tcPr>
          <w:p w14:paraId="2AB7EA2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pct"/>
            <w:gridSpan w:val="11"/>
          </w:tcPr>
          <w:p w14:paraId="6C9E42B7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00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5D25" w:rsidRPr="00E00820" w14:paraId="4D613F50" w14:textId="77777777" w:rsidTr="00CA1A47">
        <w:tc>
          <w:tcPr>
            <w:tcW w:w="2327" w:type="pct"/>
          </w:tcPr>
          <w:p w14:paraId="6CDA5CCC" w14:textId="09B1EA16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3" w:type="pct"/>
            <w:gridSpan w:val="2"/>
            <w:tcBorders>
              <w:bottom w:val="nil"/>
            </w:tcBorders>
          </w:tcPr>
          <w:p w14:paraId="1026E032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7388CC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7153E182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9FF2B8B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0D363BF5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74A6CBEA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E9CCC4" w14:textId="77777777" w:rsidR="00715D25" w:rsidRPr="00E00820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1A47" w:rsidRPr="00E00820" w14:paraId="0C451A2C" w14:textId="77777777" w:rsidTr="00CA1A47">
        <w:tc>
          <w:tcPr>
            <w:tcW w:w="2327" w:type="pct"/>
          </w:tcPr>
          <w:p w14:paraId="11790AD4" w14:textId="09DF36E5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33" w:type="pct"/>
            <w:gridSpan w:val="2"/>
            <w:tcBorders>
              <w:top w:val="nil"/>
              <w:bottom w:val="double" w:sz="4" w:space="0" w:color="auto"/>
            </w:tcBorders>
          </w:tcPr>
          <w:p w14:paraId="6BA11219" w14:textId="0DDA3ABC" w:rsidR="00CA1A47" w:rsidRPr="00E00820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3" w:type="pct"/>
          </w:tcPr>
          <w:p w14:paraId="1D4033EF" w14:textId="77777777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43150C33" w14:textId="42142F60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7" w:type="pct"/>
            <w:gridSpan w:val="2"/>
          </w:tcPr>
          <w:p w14:paraId="1981D918" w14:textId="77777777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5723C05" w14:textId="080BF18D" w:rsidR="00CA1A47" w:rsidRPr="00E00820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2A755E8A" w14:textId="77777777" w:rsidR="00CA1A47" w:rsidRPr="00E00820" w:rsidRDefault="00CA1A47" w:rsidP="00CA1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89BFC" w14:textId="6DF18F3A" w:rsidR="00CA1A47" w:rsidRPr="00E00820" w:rsidRDefault="00CA1A47" w:rsidP="00CA1A47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4CF0" w:rsidRPr="00E00820" w14:paraId="7AAD615C" w14:textId="77777777" w:rsidTr="00695A67">
        <w:tc>
          <w:tcPr>
            <w:tcW w:w="2327" w:type="pct"/>
            <w:tcBorders>
              <w:bottom w:val="nil"/>
            </w:tcBorders>
          </w:tcPr>
          <w:p w14:paraId="1D0AAB0D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nil"/>
            </w:tcBorders>
          </w:tcPr>
          <w:p w14:paraId="3D50E45E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bottom w:val="nil"/>
            </w:tcBorders>
          </w:tcPr>
          <w:p w14:paraId="6355D166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double" w:sz="4" w:space="0" w:color="auto"/>
              <w:bottom w:val="nil"/>
            </w:tcBorders>
          </w:tcPr>
          <w:p w14:paraId="6E4F1B6E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14:paraId="6BDC41F2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  <w:bottom w:val="nil"/>
            </w:tcBorders>
          </w:tcPr>
          <w:p w14:paraId="7BDACBD5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bottom w:val="nil"/>
            </w:tcBorders>
          </w:tcPr>
          <w:p w14:paraId="13CAB260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nil"/>
            </w:tcBorders>
          </w:tcPr>
          <w:p w14:paraId="6229DA6D" w14:textId="77777777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E00820" w14:paraId="1BA81546" w14:textId="77777777" w:rsidTr="00697363">
        <w:tc>
          <w:tcPr>
            <w:tcW w:w="2327" w:type="pct"/>
            <w:tcBorders>
              <w:top w:val="nil"/>
              <w:bottom w:val="nil"/>
            </w:tcBorders>
          </w:tcPr>
          <w:p w14:paraId="7FD0A32F" w14:textId="5F432883" w:rsidR="00304CF0" w:rsidRPr="00E00820" w:rsidRDefault="00914F67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สัญญาเช่าที่</w:t>
            </w:r>
            <w:r w:rsidR="00E941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สำหรับสินทรัพย์อ้างอิงที่มีมูลค่าต่ำหรือ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21150AB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D5056B5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nil"/>
            </w:tcBorders>
          </w:tcPr>
          <w:p w14:paraId="3E1B4C80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852A6E3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bottom w:val="nil"/>
            </w:tcBorders>
          </w:tcPr>
          <w:p w14:paraId="55D92AE1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074EE078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78061031" w14:textId="77777777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41BD" w:rsidRPr="00E00820" w14:paraId="29E9447A" w14:textId="77777777" w:rsidTr="00697363">
        <w:tc>
          <w:tcPr>
            <w:tcW w:w="2327" w:type="pct"/>
            <w:tcBorders>
              <w:top w:val="nil"/>
              <w:bottom w:val="nil"/>
            </w:tcBorders>
          </w:tcPr>
          <w:p w14:paraId="508E5D59" w14:textId="06A5890D" w:rsidR="00E941BD" w:rsidRPr="00E00820" w:rsidRDefault="00E941BD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firstLine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สัญญาเช่าที่</w:t>
            </w:r>
            <w:r w:rsidR="005A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09FF4E8" w14:textId="77777777" w:rsidR="00E941BD" w:rsidRPr="00E00820" w:rsidRDefault="00E941BD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13830608" w14:textId="77777777" w:rsidR="00E941BD" w:rsidRPr="00E00820" w:rsidRDefault="00E941BD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nil"/>
            </w:tcBorders>
          </w:tcPr>
          <w:p w14:paraId="248B18A8" w14:textId="77777777" w:rsidR="00E941BD" w:rsidRPr="00E00820" w:rsidRDefault="00E941BD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073DA968" w14:textId="77777777" w:rsidR="00E941BD" w:rsidRPr="00E00820" w:rsidRDefault="00E941BD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bottom w:val="nil"/>
            </w:tcBorders>
          </w:tcPr>
          <w:p w14:paraId="6398B7BC" w14:textId="77777777" w:rsidR="00E941BD" w:rsidRPr="00E00820" w:rsidRDefault="00E941BD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74CD8B49" w14:textId="77777777" w:rsidR="00E941BD" w:rsidRPr="00E00820" w:rsidRDefault="00E941BD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0C656BE7" w14:textId="77777777" w:rsidR="00E941BD" w:rsidRPr="00E00820" w:rsidRDefault="00E941BD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4CF0" w:rsidRPr="00E00820" w14:paraId="08F61BE9" w14:textId="77777777" w:rsidTr="00697363">
        <w:tc>
          <w:tcPr>
            <w:tcW w:w="2327" w:type="pct"/>
            <w:tcBorders>
              <w:top w:val="nil"/>
              <w:bottom w:val="nil"/>
            </w:tcBorders>
          </w:tcPr>
          <w:p w14:paraId="275EBCB0" w14:textId="519E3483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00820">
              <w:rPr>
                <w:rFonts w:ascii="Angsana New" w:hAnsi="Angsana New"/>
                <w:sz w:val="30"/>
                <w:szCs w:val="30"/>
              </w:rPr>
              <w:t>1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78797331" w14:textId="575C4876" w:rsidR="00304CF0" w:rsidRPr="00E00820" w:rsidRDefault="00AC4CBF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1,507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6451509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nil"/>
            </w:tcBorders>
          </w:tcPr>
          <w:p w14:paraId="0344EC64" w14:textId="6976EC2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7,820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062D5DF2" w14:textId="200E96AD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bottom w:val="nil"/>
            </w:tcBorders>
          </w:tcPr>
          <w:p w14:paraId="1579C770" w14:textId="1D15FC0E" w:rsidR="00304CF0" w:rsidRPr="00E00820" w:rsidRDefault="00AC4CBF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1,237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7BE4D8D5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155F6D70" w14:textId="4EB4CCEC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304CF0" w:rsidRPr="00E00820" w14:paraId="12D3AF15" w14:textId="77777777" w:rsidTr="00697363">
        <w:tc>
          <w:tcPr>
            <w:tcW w:w="2327" w:type="pct"/>
            <w:tcBorders>
              <w:top w:val="nil"/>
              <w:bottom w:val="nil"/>
            </w:tcBorders>
          </w:tcPr>
          <w:p w14:paraId="27B9F7BD" w14:textId="790B4AFF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1 - 5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2461DA8A" w14:textId="25570D8B" w:rsidR="00304CF0" w:rsidRPr="00E00820" w:rsidRDefault="00AC4CBF" w:rsidP="00400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5909A18B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nil"/>
            </w:tcBorders>
          </w:tcPr>
          <w:p w14:paraId="6187414A" w14:textId="715264B2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9,536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1CE08E06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bottom w:val="nil"/>
            </w:tcBorders>
          </w:tcPr>
          <w:p w14:paraId="6DB5435C" w14:textId="278C0FEB" w:rsidR="00304CF0" w:rsidRPr="00E00820" w:rsidRDefault="00AC4CBF" w:rsidP="00C3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5DE60FB0" w14:textId="77777777" w:rsidR="00304CF0" w:rsidRPr="00E00820" w:rsidRDefault="00304CF0" w:rsidP="00304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</w:tcPr>
          <w:p w14:paraId="5DF4C919" w14:textId="6FAEA4C4" w:rsidR="00304CF0" w:rsidRPr="00E00820" w:rsidRDefault="00304CF0" w:rsidP="00304CF0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</w:tr>
      <w:tr w:rsidR="00375425" w:rsidRPr="00E00820" w14:paraId="1FB8FBA2" w14:textId="77777777" w:rsidTr="006F002B">
        <w:tc>
          <w:tcPr>
            <w:tcW w:w="2327" w:type="pct"/>
            <w:tcBorders>
              <w:top w:val="nil"/>
              <w:bottom w:val="nil"/>
            </w:tcBorders>
          </w:tcPr>
          <w:p w14:paraId="559BE529" w14:textId="41490E6D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E00820">
              <w:rPr>
                <w:rFonts w:ascii="Angsana New" w:hAnsi="Angsana New"/>
                <w:sz w:val="30"/>
                <w:szCs w:val="30"/>
              </w:rPr>
              <w:t>5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</w:tcPr>
          <w:p w14:paraId="58B32C96" w14:textId="17AF502F" w:rsidR="00375425" w:rsidRPr="00E00820" w:rsidRDefault="00AC4CBF" w:rsidP="00C3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CC25666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  <w:bottom w:val="single" w:sz="4" w:space="0" w:color="auto"/>
            </w:tcBorders>
          </w:tcPr>
          <w:p w14:paraId="76797413" w14:textId="76BC70FA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2C66E1D5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nil"/>
            </w:tcBorders>
          </w:tcPr>
          <w:p w14:paraId="01F275A2" w14:textId="434B7839" w:rsidR="00375425" w:rsidRPr="00E00820" w:rsidRDefault="00AC4CBF" w:rsidP="00C356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4D9785BE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single" w:sz="4" w:space="0" w:color="auto"/>
            </w:tcBorders>
          </w:tcPr>
          <w:p w14:paraId="48F2A537" w14:textId="4F3D0478" w:rsidR="00375425" w:rsidRPr="00E00820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</w:tr>
      <w:tr w:rsidR="00375425" w:rsidRPr="00E00820" w14:paraId="66F5485A" w14:textId="77777777" w:rsidTr="00F0411C">
        <w:tc>
          <w:tcPr>
            <w:tcW w:w="2327" w:type="pct"/>
            <w:tcBorders>
              <w:top w:val="nil"/>
            </w:tcBorders>
          </w:tcPr>
          <w:p w14:paraId="43EDA4F9" w14:textId="45E4EF75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0EDECC50" w14:textId="49A70588" w:rsidR="00375425" w:rsidRPr="00E00820" w:rsidRDefault="00AC4CBF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1,762</w:t>
            </w: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1450C31A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596C19" w14:textId="6EA45158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21,587</w:t>
            </w: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7694E900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BB90D2" w14:textId="02451CC3" w:rsidR="00375425" w:rsidRPr="00E00820" w:rsidRDefault="00AC4CBF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1,237</w:t>
            </w:r>
          </w:p>
        </w:tc>
        <w:tc>
          <w:tcPr>
            <w:tcW w:w="154" w:type="pct"/>
            <w:tcBorders>
              <w:top w:val="nil"/>
            </w:tcBorders>
          </w:tcPr>
          <w:p w14:paraId="3BAFB0D1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E1F0450" w14:textId="39D40CDF" w:rsidR="00375425" w:rsidRPr="00E00820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6,803</w:t>
            </w:r>
          </w:p>
        </w:tc>
      </w:tr>
      <w:tr w:rsidR="00375425" w:rsidRPr="00E941BD" w14:paraId="1C6F5279" w14:textId="77777777" w:rsidTr="002B332C">
        <w:tc>
          <w:tcPr>
            <w:tcW w:w="2327" w:type="pct"/>
            <w:tcBorders>
              <w:top w:val="nil"/>
              <w:bottom w:val="nil"/>
            </w:tcBorders>
          </w:tcPr>
          <w:p w14:paraId="47281998" w14:textId="77777777" w:rsidR="00375425" w:rsidRPr="004C4C9D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</w:tcPr>
          <w:p w14:paraId="686AAD37" w14:textId="77777777" w:rsidR="00375425" w:rsidRPr="004C4C9D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5F83FE61" w14:textId="77777777" w:rsidR="00375425" w:rsidRPr="004C4C9D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nil"/>
            </w:tcBorders>
          </w:tcPr>
          <w:p w14:paraId="65C2C28D" w14:textId="77777777" w:rsidR="00375425" w:rsidRPr="004C4C9D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7BAE89F7" w14:textId="77777777" w:rsidR="00375425" w:rsidRPr="004C4C9D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nil"/>
            </w:tcBorders>
          </w:tcPr>
          <w:p w14:paraId="71EFB466" w14:textId="77777777" w:rsidR="00375425" w:rsidRPr="004C4C9D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13E8AE02" w14:textId="77777777" w:rsidR="00375425" w:rsidRPr="004C4C9D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nil"/>
            </w:tcBorders>
          </w:tcPr>
          <w:p w14:paraId="60684D6E" w14:textId="77777777" w:rsidR="00375425" w:rsidRPr="004C4C9D" w:rsidRDefault="00375425" w:rsidP="00375425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5425" w:rsidRPr="00E00820" w14:paraId="59482434" w14:textId="77777777" w:rsidTr="005E6D2A">
        <w:tc>
          <w:tcPr>
            <w:tcW w:w="2327" w:type="pct"/>
            <w:tcBorders>
              <w:top w:val="nil"/>
            </w:tcBorders>
          </w:tcPr>
          <w:p w14:paraId="00BDE642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26" w:type="pct"/>
            <w:tcBorders>
              <w:top w:val="nil"/>
            </w:tcBorders>
          </w:tcPr>
          <w:p w14:paraId="10371319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2BE46480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nil"/>
            </w:tcBorders>
          </w:tcPr>
          <w:p w14:paraId="73F04D3D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</w:tcBorders>
          </w:tcPr>
          <w:p w14:paraId="64D01156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</w:tcBorders>
          </w:tcPr>
          <w:p w14:paraId="1D35EF54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tcBorders>
              <w:top w:val="nil"/>
            </w:tcBorders>
          </w:tcPr>
          <w:p w14:paraId="392B3040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</w:tcBorders>
          </w:tcPr>
          <w:p w14:paraId="48E6CCB5" w14:textId="77777777" w:rsidR="00375425" w:rsidRPr="00E00820" w:rsidRDefault="00375425" w:rsidP="00375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CBF" w:rsidRPr="00E00820" w14:paraId="5B17E099" w14:textId="77777777" w:rsidTr="00304CF0">
        <w:tc>
          <w:tcPr>
            <w:tcW w:w="2327" w:type="pct"/>
          </w:tcPr>
          <w:p w14:paraId="3FA1C0AC" w14:textId="2FA442BB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526" w:type="pct"/>
            <w:shd w:val="clear" w:color="auto" w:fill="auto"/>
          </w:tcPr>
          <w:p w14:paraId="3B6961E6" w14:textId="7A412F40" w:rsidR="00AC4CBF" w:rsidRPr="00E00820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9,556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4DD7F1B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shd w:val="clear" w:color="auto" w:fill="auto"/>
          </w:tcPr>
          <w:p w14:paraId="506224BF" w14:textId="1A7A2D78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20,167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028897A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0E2F0236" w14:textId="3BD7F30C" w:rsidR="00AC4CBF" w:rsidRPr="00E00820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3C7492E1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33A398" w14:textId="5A312E11" w:rsidR="00AC4CBF" w:rsidRPr="00E00820" w:rsidRDefault="00AC4CBF" w:rsidP="00AC4CBF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CBF" w:rsidRPr="00E00820" w14:paraId="7DBEF1D7" w14:textId="77777777" w:rsidTr="00C34129">
        <w:tc>
          <w:tcPr>
            <w:tcW w:w="2327" w:type="pct"/>
          </w:tcPr>
          <w:p w14:paraId="3E103A61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F9C6B31" w14:textId="31BE9998" w:rsidR="00AC4CBF" w:rsidRPr="00E00820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1,283,582</w:t>
            </w:r>
          </w:p>
        </w:tc>
        <w:tc>
          <w:tcPr>
            <w:tcW w:w="150" w:type="pct"/>
            <w:gridSpan w:val="2"/>
          </w:tcPr>
          <w:p w14:paraId="7EC8E301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bottom w:val="single" w:sz="4" w:space="0" w:color="auto"/>
            </w:tcBorders>
          </w:tcPr>
          <w:p w14:paraId="7BB9A402" w14:textId="5FDA86F4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975,023</w:t>
            </w:r>
          </w:p>
        </w:tc>
        <w:tc>
          <w:tcPr>
            <w:tcW w:w="147" w:type="pct"/>
            <w:gridSpan w:val="2"/>
          </w:tcPr>
          <w:p w14:paraId="1BD5CA4E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73BEC343" w14:textId="6693DD76" w:rsidR="00AC4CBF" w:rsidRPr="00E00820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103,493</w:t>
            </w:r>
          </w:p>
        </w:tc>
        <w:tc>
          <w:tcPr>
            <w:tcW w:w="154" w:type="pct"/>
          </w:tcPr>
          <w:p w14:paraId="7855D2A1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F7E5CE8" w14:textId="1C31A7BC" w:rsidR="00AC4CBF" w:rsidRPr="00E00820" w:rsidRDefault="00AC4CBF" w:rsidP="00AC4CBF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</w:rPr>
              <w:t>103,295</w:t>
            </w:r>
          </w:p>
        </w:tc>
      </w:tr>
      <w:tr w:rsidR="00AC4CBF" w:rsidRPr="00E00820" w14:paraId="23EE3DA1" w14:textId="77777777" w:rsidTr="00C34129">
        <w:tc>
          <w:tcPr>
            <w:tcW w:w="2327" w:type="pct"/>
            <w:tcBorders>
              <w:top w:val="nil"/>
              <w:bottom w:val="nil"/>
            </w:tcBorders>
          </w:tcPr>
          <w:p w14:paraId="2150C2D6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24F5DCA" w14:textId="7817330F" w:rsidR="00AC4CBF" w:rsidRPr="00AC4CBF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</w:rPr>
              <w:t>1,293,138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29CDE441" w14:textId="77777777" w:rsidR="00AC4CBF" w:rsidRPr="00AC4CBF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BA4B3B" w14:textId="54685D1E" w:rsidR="00AC4CBF" w:rsidRPr="00AC4CBF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4CBF">
              <w:rPr>
                <w:rFonts w:ascii="Angsana New" w:hAnsi="Angsana New"/>
                <w:b/>
                <w:bCs/>
                <w:sz w:val="30"/>
                <w:szCs w:val="30"/>
              </w:rPr>
              <w:t>995,190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7E50A6C" w14:textId="77777777" w:rsidR="00AC4CBF" w:rsidRPr="00AC4CBF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CDB1F7" w14:textId="51A3EA5B" w:rsidR="00AC4CBF" w:rsidRPr="00AC4CBF" w:rsidRDefault="00AC4CBF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after="0"/>
              <w:ind w:left="-108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4C9D">
              <w:rPr>
                <w:rFonts w:ascii="Angsana New" w:hAnsi="Angsana New"/>
                <w:b/>
                <w:bCs/>
                <w:sz w:val="30"/>
                <w:szCs w:val="30"/>
              </w:rPr>
              <w:t>103,493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36313DAD" w14:textId="77777777" w:rsidR="00AC4CBF" w:rsidRPr="00E00820" w:rsidRDefault="00AC4CBF" w:rsidP="00AC4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A17F3BC" w14:textId="1385AD68" w:rsidR="00AC4CBF" w:rsidRPr="00E00820" w:rsidRDefault="00AC4CBF" w:rsidP="00AC4CBF">
            <w:pPr>
              <w:pStyle w:val="acctfourfigures"/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t>103,295</w:t>
            </w:r>
          </w:p>
        </w:tc>
      </w:tr>
    </w:tbl>
    <w:p w14:paraId="7B58D110" w14:textId="16DB2827" w:rsidR="006E490F" w:rsidRDefault="006E490F" w:rsidP="00E21F5A">
      <w:pPr>
        <w:pStyle w:val="BodyText2"/>
        <w:tabs>
          <w:tab w:val="left" w:pos="540"/>
        </w:tabs>
        <w:rPr>
          <w:rFonts w:asciiTheme="majorHAnsi" w:hAnsiTheme="majorHAnsi"/>
          <w:b/>
          <w:bCs/>
        </w:rPr>
      </w:pPr>
    </w:p>
    <w:p w14:paraId="736995DE" w14:textId="5B745FE4" w:rsidR="009963C7" w:rsidRPr="00E00820" w:rsidRDefault="00E21F5A" w:rsidP="000C6EA2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E00820">
        <w:rPr>
          <w:b/>
          <w:bCs/>
          <w:cs/>
        </w:rPr>
        <w:t>หนี้สินที่อาจเกิดขึ้น</w:t>
      </w:r>
    </w:p>
    <w:p w14:paraId="3E1156D0" w14:textId="334AFA6C" w:rsidR="00E21F5A" w:rsidRDefault="00E21F5A">
      <w:pPr>
        <w:pStyle w:val="BodyText2"/>
        <w:tabs>
          <w:tab w:val="left" w:pos="540"/>
        </w:tabs>
        <w:ind w:left="540"/>
        <w:rPr>
          <w:spacing w:val="4"/>
          <w:highlight w:val="yellow"/>
          <w:lang w:val="en-US"/>
        </w:rPr>
      </w:pPr>
    </w:p>
    <w:p w14:paraId="6179006C" w14:textId="449BEBCE" w:rsidR="00AC4CBF" w:rsidRPr="004C4C9D" w:rsidRDefault="00AC4CBF" w:rsidP="004C4C9D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  <w:r w:rsidRPr="004C4C9D">
        <w:rPr>
          <w:spacing w:val="4"/>
          <w:cs/>
          <w:lang w:val="en-US"/>
        </w:rPr>
        <w:t>บริษัท</w:t>
      </w:r>
      <w:r w:rsidR="00B73B4A">
        <w:rPr>
          <w:rFonts w:hint="cs"/>
          <w:spacing w:val="4"/>
          <w:cs/>
          <w:lang w:val="en-US"/>
        </w:rPr>
        <w:t>ย่อยแห่งหนึ่ง</w:t>
      </w:r>
      <w:r w:rsidRPr="004C4C9D">
        <w:rPr>
          <w:spacing w:val="4"/>
          <w:cs/>
          <w:lang w:val="en-US"/>
        </w:rPr>
        <w:t xml:space="preserve">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="005871B5">
        <w:rPr>
          <w:spacing w:val="4"/>
          <w:lang w:val="en-US"/>
        </w:rPr>
        <w:t>18.31</w:t>
      </w:r>
      <w:r w:rsidRPr="004C4C9D">
        <w:rPr>
          <w:spacing w:val="4"/>
          <w:cs/>
          <w:lang w:val="en-US"/>
        </w:rPr>
        <w:t xml:space="preserve"> ล้านบาท โดยได้รับหมายเรียกจากศาลแพ่ง เมื่อวันที่ </w:t>
      </w:r>
      <w:r w:rsidR="005871B5">
        <w:rPr>
          <w:spacing w:val="4"/>
          <w:lang w:val="en-US"/>
        </w:rPr>
        <w:t>30</w:t>
      </w:r>
      <w:r w:rsidRPr="004C4C9D">
        <w:rPr>
          <w:spacing w:val="4"/>
          <w:cs/>
          <w:lang w:val="en-US"/>
        </w:rPr>
        <w:t xml:space="preserve"> พฤศจิกายน </w:t>
      </w:r>
      <w:r w:rsidR="005871B5">
        <w:rPr>
          <w:spacing w:val="4"/>
          <w:lang w:val="en-US"/>
        </w:rPr>
        <w:t>2562</w:t>
      </w:r>
      <w:r w:rsidRPr="004C4C9D">
        <w:rPr>
          <w:spacing w:val="4"/>
          <w:cs/>
          <w:lang w:val="en-US"/>
        </w:rPr>
        <w:t xml:space="preserve"> และบริษัท</w:t>
      </w:r>
      <w:r w:rsidR="00B73B4A">
        <w:rPr>
          <w:rFonts w:hint="cs"/>
          <w:spacing w:val="4"/>
          <w:cs/>
          <w:lang w:val="en-US"/>
        </w:rPr>
        <w:t>ย่อย</w:t>
      </w:r>
      <w:r w:rsidRPr="004C4C9D">
        <w:rPr>
          <w:spacing w:val="4"/>
          <w:cs/>
          <w:lang w:val="en-US"/>
        </w:rPr>
        <w:t xml:space="preserve">ได้ยื่นคำให้การพร้อมการฟ้องแย้งเมื่อวันที่ </w:t>
      </w:r>
      <w:r w:rsidR="005871B5">
        <w:rPr>
          <w:spacing w:val="4"/>
          <w:lang w:val="en-US"/>
        </w:rPr>
        <w:t xml:space="preserve">27 </w:t>
      </w:r>
      <w:r w:rsidRPr="004C4C9D">
        <w:rPr>
          <w:spacing w:val="4"/>
          <w:cs/>
          <w:lang w:val="en-US"/>
        </w:rPr>
        <w:t xml:space="preserve">มกราคม </w:t>
      </w:r>
      <w:r w:rsidR="005871B5">
        <w:rPr>
          <w:spacing w:val="4"/>
          <w:lang w:val="en-US"/>
        </w:rPr>
        <w:t>2563</w:t>
      </w:r>
      <w:r w:rsidRPr="004C4C9D">
        <w:rPr>
          <w:spacing w:val="4"/>
          <w:cs/>
          <w:lang w:val="en-US"/>
        </w:rPr>
        <w:t xml:space="preserve"> โดยได้ฟ้องร้องค่าเสียหายจากโจทก์ ในข้อหา</w:t>
      </w:r>
      <w:r w:rsidR="003329A8">
        <w:rPr>
          <w:spacing w:val="4"/>
          <w:lang w:val="en-US"/>
        </w:rPr>
        <w:br/>
      </w:r>
      <w:r w:rsidRPr="004C4C9D">
        <w:rPr>
          <w:spacing w:val="4"/>
          <w:cs/>
          <w:lang w:val="en-US"/>
        </w:rPr>
        <w:t>ผิดสัญญาจ้างทำให้</w:t>
      </w:r>
      <w:r w:rsidRPr="004C4C9D">
        <w:rPr>
          <w:spacing w:val="-2"/>
          <w:cs/>
          <w:lang w:val="en-US"/>
        </w:rPr>
        <w:t>บริษัท</w:t>
      </w:r>
      <w:r w:rsidR="00B73B4A">
        <w:rPr>
          <w:rFonts w:hint="cs"/>
          <w:spacing w:val="-2"/>
          <w:cs/>
          <w:lang w:val="en-US"/>
        </w:rPr>
        <w:t>ย่อย</w:t>
      </w:r>
      <w:r w:rsidRPr="004C4C9D">
        <w:rPr>
          <w:spacing w:val="-2"/>
          <w:cs/>
          <w:lang w:val="en-US"/>
        </w:rPr>
        <w:t xml:space="preserve">ได้รับความเสียหายเป็นจำนวนเงินทั้งสิ้น </w:t>
      </w:r>
      <w:r w:rsidR="005871B5" w:rsidRPr="004C4C9D">
        <w:rPr>
          <w:spacing w:val="-2"/>
          <w:lang w:val="en-US"/>
        </w:rPr>
        <w:t>17.1</w:t>
      </w:r>
      <w:r w:rsidRPr="004C4C9D">
        <w:rPr>
          <w:spacing w:val="-2"/>
          <w:cs/>
          <w:lang w:val="en-US"/>
        </w:rPr>
        <w:t xml:space="preserve"> ล้านบาท ทั้งนี้ ผลการพิจารณาคดีของ</w:t>
      </w:r>
      <w:r w:rsidRPr="004C4C9D">
        <w:rPr>
          <w:spacing w:val="2"/>
          <w:cs/>
          <w:lang w:val="en-US"/>
        </w:rPr>
        <w:t xml:space="preserve">ศาลชั้นต้นเมื่อวันที่ </w:t>
      </w:r>
      <w:r w:rsidR="005871B5" w:rsidRPr="004C4C9D">
        <w:rPr>
          <w:spacing w:val="2"/>
          <w:lang w:val="en-US"/>
        </w:rPr>
        <w:t xml:space="preserve">23 </w:t>
      </w:r>
      <w:r w:rsidRPr="004C4C9D">
        <w:rPr>
          <w:spacing w:val="2"/>
          <w:cs/>
          <w:lang w:val="en-US"/>
        </w:rPr>
        <w:t xml:space="preserve">ธันวาคม </w:t>
      </w:r>
      <w:r w:rsidR="005871B5" w:rsidRPr="004C4C9D">
        <w:rPr>
          <w:spacing w:val="2"/>
          <w:lang w:val="en-US"/>
        </w:rPr>
        <w:t>2563</w:t>
      </w:r>
      <w:r w:rsidRPr="004C4C9D">
        <w:rPr>
          <w:spacing w:val="2"/>
          <w:cs/>
          <w:lang w:val="en-US"/>
        </w:rPr>
        <w:t xml:space="preserve"> เห็นว่าโจทก์และ</w:t>
      </w:r>
      <w:r w:rsidR="00B73B4A" w:rsidRPr="004C4C9D">
        <w:rPr>
          <w:spacing w:val="2"/>
          <w:cs/>
          <w:lang w:val="en-US"/>
        </w:rPr>
        <w:t>บริษัทย่อย</w:t>
      </w:r>
      <w:r w:rsidRPr="004C4C9D">
        <w:rPr>
          <w:spacing w:val="2"/>
          <w:cs/>
          <w:lang w:val="en-US"/>
        </w:rPr>
        <w:t>ต่างสมัครใจยกเลิกสัญญาจ้างต่อกันโดยปริยาย</w:t>
      </w:r>
      <w:r w:rsidRPr="004C4C9D">
        <w:rPr>
          <w:spacing w:val="-4"/>
          <w:cs/>
          <w:lang w:val="en-US"/>
        </w:rPr>
        <w:t>นับแต่</w:t>
      </w:r>
      <w:r w:rsidRPr="004C4C9D">
        <w:rPr>
          <w:spacing w:val="-2"/>
          <w:cs/>
          <w:lang w:val="en-US"/>
        </w:rPr>
        <w:t xml:space="preserve">วันที่ </w:t>
      </w:r>
      <w:r w:rsidR="005871B5" w:rsidRPr="004C4C9D">
        <w:rPr>
          <w:spacing w:val="-2"/>
          <w:lang w:val="en-US"/>
        </w:rPr>
        <w:t>27</w:t>
      </w:r>
      <w:r w:rsidRPr="004C4C9D">
        <w:rPr>
          <w:spacing w:val="-2"/>
          <w:cs/>
          <w:lang w:val="en-US"/>
        </w:rPr>
        <w:t xml:space="preserve"> กันยายน</w:t>
      </w:r>
      <w:r w:rsidRPr="004C4C9D">
        <w:rPr>
          <w:spacing w:val="4"/>
          <w:cs/>
          <w:lang w:val="en-US"/>
        </w:rPr>
        <w:t xml:space="preserve"> </w:t>
      </w:r>
      <w:r w:rsidR="005871B5">
        <w:rPr>
          <w:spacing w:val="4"/>
          <w:lang w:val="en-US"/>
        </w:rPr>
        <w:t>2562</w:t>
      </w:r>
      <w:r w:rsidRPr="004C4C9D">
        <w:rPr>
          <w:spacing w:val="4"/>
          <w:cs/>
          <w:lang w:val="en-US"/>
        </w:rPr>
        <w:t xml:space="preserve"> โดย</w:t>
      </w:r>
      <w:r w:rsidR="00B73B4A">
        <w:rPr>
          <w:rFonts w:hint="cs"/>
          <w:spacing w:val="4"/>
          <w:cs/>
          <w:lang w:val="en-US"/>
        </w:rPr>
        <w:t>บริษัทย่อย</w:t>
      </w:r>
      <w:r w:rsidRPr="004C4C9D">
        <w:rPr>
          <w:spacing w:val="4"/>
          <w:cs/>
          <w:lang w:val="en-US"/>
        </w:rPr>
        <w:t>ต้องรับผิดชำระเงินค่าจ้าง</w:t>
      </w:r>
      <w:r w:rsidR="00B73B4A">
        <w:rPr>
          <w:rFonts w:hint="cs"/>
          <w:spacing w:val="4"/>
          <w:cs/>
          <w:lang w:val="en-US"/>
        </w:rPr>
        <w:t xml:space="preserve">แก่โจทก์พร้อมดอกเบี้ยร้อยละ </w:t>
      </w:r>
      <w:r w:rsidR="00B73B4A">
        <w:rPr>
          <w:spacing w:val="4"/>
          <w:lang w:val="en-US"/>
        </w:rPr>
        <w:t xml:space="preserve">7.5 </w:t>
      </w:r>
      <w:r w:rsidR="00B73B4A">
        <w:rPr>
          <w:rFonts w:hint="cs"/>
          <w:spacing w:val="4"/>
          <w:cs/>
          <w:lang w:val="en-US"/>
        </w:rPr>
        <w:t xml:space="preserve">ต่อปี </w:t>
      </w:r>
      <w:r w:rsidR="003329A8">
        <w:rPr>
          <w:spacing w:val="4"/>
          <w:lang w:val="en-US"/>
        </w:rPr>
        <w:br/>
      </w:r>
      <w:r w:rsidR="00B73B4A">
        <w:rPr>
          <w:rFonts w:hint="cs"/>
          <w:spacing w:val="4"/>
          <w:cs/>
          <w:lang w:val="en-US"/>
        </w:rPr>
        <w:t xml:space="preserve">นับแต่วันที่ </w:t>
      </w:r>
      <w:r w:rsidR="00B73B4A">
        <w:rPr>
          <w:spacing w:val="4"/>
          <w:lang w:val="en-US"/>
        </w:rPr>
        <w:t xml:space="preserve">3 </w:t>
      </w:r>
      <w:r w:rsidR="00B73B4A">
        <w:rPr>
          <w:rFonts w:hint="cs"/>
          <w:spacing w:val="4"/>
          <w:cs/>
          <w:lang w:val="en-US"/>
        </w:rPr>
        <w:t>พฤ</w:t>
      </w:r>
      <w:r w:rsidR="008F2741">
        <w:rPr>
          <w:rFonts w:hint="cs"/>
          <w:spacing w:val="4"/>
          <w:cs/>
          <w:lang w:val="en-US"/>
        </w:rPr>
        <w:t>ศ</w:t>
      </w:r>
      <w:r w:rsidR="00B73B4A">
        <w:rPr>
          <w:rFonts w:hint="cs"/>
          <w:spacing w:val="4"/>
          <w:cs/>
          <w:lang w:val="en-US"/>
        </w:rPr>
        <w:t xml:space="preserve">จิกายน </w:t>
      </w:r>
      <w:r w:rsidR="00B73B4A">
        <w:rPr>
          <w:spacing w:val="4"/>
          <w:lang w:val="en-US"/>
        </w:rPr>
        <w:t>256</w:t>
      </w:r>
      <w:r w:rsidR="00366EAC">
        <w:rPr>
          <w:spacing w:val="4"/>
          <w:lang w:val="en-US"/>
        </w:rPr>
        <w:t>2</w:t>
      </w:r>
      <w:r w:rsidR="00B73B4A">
        <w:rPr>
          <w:spacing w:val="4"/>
          <w:lang w:val="en-US"/>
        </w:rPr>
        <w:t xml:space="preserve"> </w:t>
      </w:r>
      <w:r w:rsidRPr="004C4C9D">
        <w:rPr>
          <w:spacing w:val="4"/>
          <w:cs/>
          <w:lang w:val="en-US"/>
        </w:rPr>
        <w:t>และโจท</w:t>
      </w:r>
      <w:r w:rsidR="00B73B4A">
        <w:rPr>
          <w:rFonts w:hint="cs"/>
          <w:spacing w:val="4"/>
          <w:cs/>
          <w:lang w:val="en-US"/>
        </w:rPr>
        <w:t>ก์</w:t>
      </w:r>
      <w:r w:rsidRPr="004C4C9D">
        <w:rPr>
          <w:spacing w:val="4"/>
          <w:cs/>
          <w:lang w:val="en-US"/>
        </w:rPr>
        <w:t>ต้องคืนค่าจ้างล่วงหน้าแก่บริษัท</w:t>
      </w:r>
      <w:r w:rsidR="00B73B4A">
        <w:rPr>
          <w:rFonts w:hint="cs"/>
          <w:spacing w:val="4"/>
          <w:cs/>
          <w:lang w:val="en-US"/>
        </w:rPr>
        <w:t>ย่อย</w:t>
      </w:r>
      <w:r w:rsidRPr="004C4C9D">
        <w:rPr>
          <w:spacing w:val="4"/>
          <w:cs/>
          <w:lang w:val="en-US"/>
        </w:rPr>
        <w:t xml:space="preserve"> คงเหลือเงินที่บริษัท</w:t>
      </w:r>
      <w:r w:rsidR="00B73B4A">
        <w:rPr>
          <w:rFonts w:hint="cs"/>
          <w:spacing w:val="4"/>
          <w:cs/>
          <w:lang w:val="en-US"/>
        </w:rPr>
        <w:t>ย่อย</w:t>
      </w:r>
      <w:r w:rsidRPr="004C4C9D">
        <w:rPr>
          <w:spacing w:val="4"/>
          <w:cs/>
          <w:lang w:val="en-US"/>
        </w:rPr>
        <w:t>จะต้อง</w:t>
      </w:r>
      <w:r w:rsidRPr="004C4C9D">
        <w:rPr>
          <w:cs/>
          <w:lang w:val="en-US"/>
        </w:rPr>
        <w:t>ชำระแก่โจท</w:t>
      </w:r>
      <w:r w:rsidR="00B73B4A" w:rsidRPr="004C4C9D">
        <w:rPr>
          <w:cs/>
          <w:lang w:val="en-US"/>
        </w:rPr>
        <w:t>ก์ เป็นเงิน</w:t>
      </w:r>
      <w:r w:rsidRPr="004C4C9D">
        <w:rPr>
          <w:cs/>
          <w:lang w:val="en-US"/>
        </w:rPr>
        <w:t xml:space="preserve"> </w:t>
      </w:r>
      <w:r w:rsidR="005871B5" w:rsidRPr="004C4C9D">
        <w:rPr>
          <w:lang w:val="en-US"/>
        </w:rPr>
        <w:t>3.12</w:t>
      </w:r>
      <w:r w:rsidRPr="004C4C9D">
        <w:rPr>
          <w:cs/>
          <w:lang w:val="en-US"/>
        </w:rPr>
        <w:t xml:space="preserve"> ล้านบาท ดังนั้น</w:t>
      </w:r>
      <w:r w:rsidR="00B73B4A" w:rsidRPr="004C4C9D">
        <w:rPr>
          <w:cs/>
          <w:lang w:val="en-US"/>
        </w:rPr>
        <w:t>กลุ่ม</w:t>
      </w:r>
      <w:r w:rsidRPr="004C4C9D">
        <w:rPr>
          <w:cs/>
          <w:lang w:val="en-US"/>
        </w:rPr>
        <w:t>บริษัทจึง</w:t>
      </w:r>
      <w:r w:rsidR="00B73B4A" w:rsidRPr="004C4C9D">
        <w:rPr>
          <w:cs/>
          <w:lang w:val="en-US"/>
        </w:rPr>
        <w:t>บันทึก</w:t>
      </w:r>
      <w:r w:rsidRPr="004C4C9D">
        <w:rPr>
          <w:cs/>
          <w:lang w:val="en-US"/>
        </w:rPr>
        <w:t>ประมาณการหนี้สิน</w:t>
      </w:r>
      <w:r w:rsidR="00B73B4A" w:rsidRPr="004C4C9D">
        <w:rPr>
          <w:cs/>
          <w:lang w:val="en-US"/>
        </w:rPr>
        <w:t>ด้วยจำนวนเงิน</w:t>
      </w:r>
      <w:r w:rsidRPr="004C4C9D">
        <w:rPr>
          <w:cs/>
          <w:lang w:val="en-US"/>
        </w:rPr>
        <w:t>ตามคำพิพากษา</w:t>
      </w:r>
      <w:r w:rsidRPr="004C4C9D">
        <w:rPr>
          <w:spacing w:val="4"/>
          <w:cs/>
          <w:lang w:val="en-US"/>
        </w:rPr>
        <w:t xml:space="preserve">ของศาลชั้นต้น </w:t>
      </w:r>
    </w:p>
    <w:p w14:paraId="2152B2BF" w14:textId="63288830" w:rsidR="00AC4CBF" w:rsidRPr="004C4C9D" w:rsidRDefault="00500B9C" w:rsidP="004C4C9D">
      <w:pPr>
        <w:pStyle w:val="BodyText2"/>
        <w:tabs>
          <w:tab w:val="left" w:pos="540"/>
        </w:tabs>
        <w:ind w:left="540"/>
        <w:rPr>
          <w:spacing w:val="4"/>
          <w:highlight w:val="yellow"/>
          <w:lang w:val="en-US"/>
        </w:rPr>
      </w:pPr>
      <w:r>
        <w:rPr>
          <w:rFonts w:hint="cs"/>
          <w:spacing w:val="4"/>
          <w:cs/>
          <w:lang w:val="en-US"/>
        </w:rPr>
        <w:t>ต่อมาเมื่อวันที่</w:t>
      </w:r>
      <w:r w:rsidR="00C03E10" w:rsidRPr="00C03E10">
        <w:rPr>
          <w:spacing w:val="4"/>
          <w:cs/>
          <w:lang w:val="en-US"/>
        </w:rPr>
        <w:t xml:space="preserve"> </w:t>
      </w:r>
      <w:r w:rsidR="00C03E10">
        <w:rPr>
          <w:spacing w:val="4"/>
          <w:lang w:val="en-US"/>
        </w:rPr>
        <w:t>2</w:t>
      </w:r>
      <w:r>
        <w:rPr>
          <w:spacing w:val="4"/>
          <w:lang w:val="en-US"/>
        </w:rPr>
        <w:t>2</w:t>
      </w:r>
      <w:r w:rsidR="00C03E10" w:rsidRPr="00C03E10">
        <w:rPr>
          <w:spacing w:val="4"/>
          <w:cs/>
          <w:lang w:val="en-US"/>
        </w:rPr>
        <w:t xml:space="preserve"> กุมภาพันธ์</w:t>
      </w:r>
      <w:r w:rsidR="00C03E10">
        <w:rPr>
          <w:spacing w:val="4"/>
          <w:lang w:val="en-US"/>
        </w:rPr>
        <w:t xml:space="preserve"> 2564</w:t>
      </w:r>
      <w:r w:rsidR="00C03E10" w:rsidRPr="00C03E10">
        <w:rPr>
          <w:spacing w:val="4"/>
          <w:cs/>
          <w:lang w:val="en-US"/>
        </w:rPr>
        <w:t xml:space="preserve"> </w:t>
      </w:r>
      <w:r w:rsidRPr="00500B9C">
        <w:rPr>
          <w:spacing w:val="4"/>
          <w:cs/>
          <w:lang w:val="en-US"/>
        </w:rPr>
        <w:t>บริษัท</w:t>
      </w:r>
      <w:r w:rsidR="00625376">
        <w:rPr>
          <w:rFonts w:hint="cs"/>
          <w:spacing w:val="4"/>
          <w:cs/>
          <w:lang w:val="en-US"/>
        </w:rPr>
        <w:t>ย่อย</w:t>
      </w:r>
      <w:r w:rsidRPr="00500B9C">
        <w:rPr>
          <w:spacing w:val="4"/>
          <w:cs/>
          <w:lang w:val="en-US"/>
        </w:rPr>
        <w:t>ได้ยื่นอุทธรณ์คำพิพากษา ขณะนี้อยู่ในระหว่างการพิจารณาของ</w:t>
      </w:r>
      <w:r>
        <w:rPr>
          <w:spacing w:val="4"/>
          <w:cs/>
          <w:lang w:val="en-US"/>
        </w:rPr>
        <w:br/>
      </w:r>
      <w:r w:rsidRPr="00500B9C">
        <w:rPr>
          <w:spacing w:val="4"/>
          <w:cs/>
          <w:lang w:val="en-US"/>
        </w:rPr>
        <w:t>ศาลอุทธรณ์ พร้อมกันนี้บริษัท</w:t>
      </w:r>
      <w:r w:rsidR="00625376">
        <w:rPr>
          <w:rFonts w:hint="cs"/>
          <w:spacing w:val="4"/>
          <w:cs/>
          <w:lang w:val="en-US"/>
        </w:rPr>
        <w:t>ย่อย</w:t>
      </w:r>
      <w:r w:rsidRPr="00500B9C">
        <w:rPr>
          <w:spacing w:val="4"/>
          <w:cs/>
          <w:lang w:val="en-US"/>
        </w:rPr>
        <w:t>ยื่นคำร้องขอทุเลาการบังคับคดีเพื่อไม่ให้ถูกบังคับคดีตามคำพิพากษาระหว่างดำเนินการอุทธรณ์คำพิพากษาของศาลชั้นต้น</w:t>
      </w:r>
    </w:p>
    <w:p w14:paraId="19DDA2D1" w14:textId="77777777" w:rsidR="00790659" w:rsidRPr="00E00820" w:rsidRDefault="00790659" w:rsidP="0059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Bidi" w:hAnsiTheme="minorBidi"/>
          <w:sz w:val="30"/>
          <w:szCs w:val="30"/>
        </w:rPr>
      </w:pPr>
    </w:p>
    <w:p w14:paraId="6F3CB3E7" w14:textId="2E860A0A" w:rsidR="00490D80" w:rsidRDefault="00B73B4A" w:rsidP="00490D80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</w:rPr>
      </w:pPr>
      <w:r>
        <w:rPr>
          <w:rFonts w:hint="cs"/>
          <w:b/>
          <w:bCs/>
          <w:cs/>
        </w:rPr>
        <w:t>เหตุการณ์ภายหลังรอบระยะเวลาที่รายงาน</w:t>
      </w:r>
    </w:p>
    <w:p w14:paraId="23B6A491" w14:textId="2F65D3E6" w:rsidR="003C6DF5" w:rsidRDefault="003C6DF5" w:rsidP="003C6DF5">
      <w:pPr>
        <w:pStyle w:val="BodyText2"/>
        <w:tabs>
          <w:tab w:val="left" w:pos="540"/>
        </w:tabs>
      </w:pPr>
    </w:p>
    <w:p w14:paraId="72688969" w14:textId="6A8DFB06" w:rsidR="00382EAF" w:rsidRDefault="00382EAF" w:rsidP="00975DAF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  <w:r w:rsidRPr="00382EAF">
        <w:rPr>
          <w:spacing w:val="4"/>
          <w:cs/>
          <w:lang w:val="en-US"/>
        </w:rPr>
        <w:t xml:space="preserve">ในการประชุมคณะกรรมการบริษัทเมื่อวันที่ </w:t>
      </w:r>
      <w:r>
        <w:rPr>
          <w:spacing w:val="4"/>
          <w:lang w:val="en-US"/>
        </w:rPr>
        <w:t xml:space="preserve">23 </w:t>
      </w:r>
      <w:r w:rsidRPr="004C4C9D">
        <w:rPr>
          <w:spacing w:val="4"/>
          <w:cs/>
          <w:lang w:val="en-US"/>
        </w:rPr>
        <w:t xml:space="preserve">กุมภาพันธ์ </w:t>
      </w:r>
      <w:r>
        <w:rPr>
          <w:spacing w:val="4"/>
          <w:lang w:val="en-US"/>
        </w:rPr>
        <w:t xml:space="preserve">2564 </w:t>
      </w:r>
      <w:r w:rsidRPr="004C4C9D">
        <w:rPr>
          <w:spacing w:val="4"/>
          <w:cs/>
          <w:lang w:val="en-US"/>
        </w:rPr>
        <w:t>ที่ประชุมมีมติ</w:t>
      </w:r>
      <w:r w:rsidRPr="00382EAF">
        <w:rPr>
          <w:spacing w:val="4"/>
          <w:cs/>
          <w:lang w:val="en-US"/>
        </w:rPr>
        <w:t>อนุมัติการจัดสรรกำไรเป็น</w:t>
      </w:r>
      <w:r>
        <w:rPr>
          <w:spacing w:val="4"/>
          <w:lang w:val="en-US"/>
        </w:rPr>
        <w:br/>
      </w:r>
      <w:r w:rsidRPr="00382EAF">
        <w:rPr>
          <w:spacing w:val="4"/>
          <w:cs/>
          <w:lang w:val="en-US"/>
        </w:rPr>
        <w:t xml:space="preserve">เงินปันผลจากการดำเนินงานสำหรับปีสิ้นสุดวันที่ </w:t>
      </w:r>
      <w:r w:rsidRPr="00382EAF">
        <w:rPr>
          <w:spacing w:val="4"/>
          <w:lang w:val="en-US"/>
        </w:rPr>
        <w:t>31</w:t>
      </w:r>
      <w:r w:rsidRPr="00382EAF">
        <w:rPr>
          <w:spacing w:val="4"/>
          <w:cs/>
          <w:lang w:val="en-US"/>
        </w:rPr>
        <w:t xml:space="preserve"> ธันวาคม </w:t>
      </w:r>
      <w:r w:rsidRPr="00382EAF">
        <w:rPr>
          <w:spacing w:val="4"/>
          <w:lang w:val="en-US"/>
        </w:rPr>
        <w:t>2563</w:t>
      </w:r>
      <w:r w:rsidRPr="00382EAF">
        <w:rPr>
          <w:spacing w:val="4"/>
          <w:cs/>
          <w:lang w:val="en-US"/>
        </w:rPr>
        <w:t xml:space="preserve"> ในอัตราหุ้นละ </w:t>
      </w:r>
      <w:r>
        <w:rPr>
          <w:spacing w:val="4"/>
          <w:lang w:val="en-US"/>
        </w:rPr>
        <w:t xml:space="preserve">0.0375 </w:t>
      </w:r>
      <w:r w:rsidRPr="004C4C9D">
        <w:rPr>
          <w:spacing w:val="4"/>
          <w:cs/>
          <w:lang w:val="en-US"/>
        </w:rPr>
        <w:t>บาท สำหรับจำนวนหุ้น</w:t>
      </w:r>
      <w:r>
        <w:rPr>
          <w:spacing w:val="4"/>
          <w:lang w:val="en-US"/>
        </w:rPr>
        <w:t xml:space="preserve"> 800,000,236</w:t>
      </w:r>
      <w:r w:rsidRPr="004C4C9D">
        <w:rPr>
          <w:spacing w:val="4"/>
          <w:cs/>
          <w:lang w:val="en-US"/>
        </w:rPr>
        <w:t xml:space="preserve"> หุ้น</w:t>
      </w:r>
      <w:r>
        <w:rPr>
          <w:spacing w:val="4"/>
          <w:lang w:val="en-US"/>
        </w:rPr>
        <w:t xml:space="preserve"> </w:t>
      </w:r>
      <w:r w:rsidRPr="00382EAF">
        <w:rPr>
          <w:spacing w:val="4"/>
          <w:cs/>
          <w:lang w:val="en-US"/>
        </w:rPr>
        <w:t xml:space="preserve">เป็นจำนวนเงินทั้งสิ้น </w:t>
      </w:r>
      <w:r>
        <w:rPr>
          <w:spacing w:val="4"/>
          <w:lang w:val="en-US"/>
        </w:rPr>
        <w:t>30</w:t>
      </w:r>
      <w:r w:rsidRPr="00382EAF">
        <w:rPr>
          <w:spacing w:val="4"/>
          <w:cs/>
          <w:lang w:val="en-US"/>
        </w:rPr>
        <w:t xml:space="preserve"> ล้านบาท </w:t>
      </w:r>
    </w:p>
    <w:p w14:paraId="6D526B9E" w14:textId="77777777" w:rsidR="00382EAF" w:rsidRDefault="00382EAF" w:rsidP="00382EAF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</w:p>
    <w:p w14:paraId="1C8851A5" w14:textId="2EA54B51" w:rsidR="00382EAF" w:rsidRDefault="00382EAF" w:rsidP="00382EAF">
      <w:pPr>
        <w:pStyle w:val="BodyText2"/>
        <w:tabs>
          <w:tab w:val="left" w:pos="540"/>
        </w:tabs>
        <w:ind w:left="540"/>
        <w:rPr>
          <w:spacing w:val="4"/>
          <w:lang w:val="en-US"/>
        </w:rPr>
      </w:pPr>
      <w:r w:rsidRPr="00382EAF">
        <w:rPr>
          <w:spacing w:val="4"/>
          <w:cs/>
          <w:lang w:val="en-US"/>
        </w:rPr>
        <w:t>เงินปันผลดังกล่าวจะนำเสนอต่อที่ประชุมผู้ถือหุ้นเพื่อพิจารณาอนุมัติในเดือน</w:t>
      </w:r>
      <w:r w:rsidR="007B4AC1">
        <w:rPr>
          <w:rFonts w:hint="cs"/>
          <w:spacing w:val="4"/>
          <w:cs/>
          <w:lang w:val="en-US"/>
        </w:rPr>
        <w:t>เมษายน</w:t>
      </w:r>
      <w:r>
        <w:rPr>
          <w:rFonts w:hint="cs"/>
          <w:spacing w:val="4"/>
          <w:cs/>
          <w:lang w:val="en-US"/>
        </w:rPr>
        <w:t xml:space="preserve"> </w:t>
      </w:r>
      <w:r>
        <w:rPr>
          <w:spacing w:val="4"/>
          <w:lang w:val="en-US"/>
        </w:rPr>
        <w:t>2564</w:t>
      </w:r>
    </w:p>
    <w:p w14:paraId="3661A2F4" w14:textId="5AB52E13" w:rsidR="00C03E10" w:rsidRDefault="00C03E10" w:rsidP="00C03E10">
      <w:pPr>
        <w:pStyle w:val="BodyText2"/>
        <w:tabs>
          <w:tab w:val="left" w:pos="540"/>
        </w:tabs>
        <w:rPr>
          <w:b/>
          <w:bCs/>
        </w:rPr>
      </w:pPr>
    </w:p>
    <w:p w14:paraId="28D141FD" w14:textId="77777777" w:rsidR="00B73B4A" w:rsidRPr="00E00820" w:rsidRDefault="00B73B4A" w:rsidP="00B73B4A">
      <w:pPr>
        <w:pStyle w:val="BodyText2"/>
        <w:numPr>
          <w:ilvl w:val="0"/>
          <w:numId w:val="18"/>
        </w:numPr>
        <w:tabs>
          <w:tab w:val="left" w:pos="540"/>
        </w:tabs>
        <w:ind w:hanging="720"/>
        <w:rPr>
          <w:b/>
          <w:bCs/>
          <w:cs/>
        </w:rPr>
      </w:pPr>
      <w:r w:rsidRPr="00E00820">
        <w:rPr>
          <w:b/>
          <w:bCs/>
          <w:cs/>
        </w:rPr>
        <w:t>การจัดประเภทรายการใหม่</w:t>
      </w:r>
    </w:p>
    <w:p w14:paraId="06CEA340" w14:textId="77777777" w:rsidR="00490D80" w:rsidRPr="007E3720" w:rsidRDefault="00490D80" w:rsidP="00490D80">
      <w:pPr>
        <w:pStyle w:val="BodyText2"/>
        <w:tabs>
          <w:tab w:val="left" w:pos="540"/>
        </w:tabs>
        <w:rPr>
          <w:b/>
          <w:bCs/>
          <w:sz w:val="24"/>
          <w:szCs w:val="24"/>
          <w:lang w:val="en-US"/>
        </w:rPr>
      </w:pPr>
    </w:p>
    <w:p w14:paraId="6B7F8148" w14:textId="6EED52BE" w:rsidR="00490D80" w:rsidRPr="00E00820" w:rsidRDefault="00490D80" w:rsidP="00180CC6">
      <w:pPr>
        <w:tabs>
          <w:tab w:val="left" w:pos="54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E00820">
        <w:rPr>
          <w:rFonts w:ascii="Angsana New" w:hAnsi="Angsana New"/>
          <w:spacing w:val="8"/>
          <w:sz w:val="30"/>
          <w:szCs w:val="30"/>
          <w:cs/>
        </w:rPr>
        <w:t>รายการบางรายการใน</w:t>
      </w:r>
      <w:r w:rsidR="00B50CB8" w:rsidRPr="00E00820">
        <w:rPr>
          <w:rFonts w:ascii="Angsana New" w:hAnsi="Angsana New" w:hint="cs"/>
          <w:spacing w:val="8"/>
          <w:sz w:val="30"/>
          <w:szCs w:val="30"/>
          <w:cs/>
        </w:rPr>
        <w:t xml:space="preserve">งบแสดงฐานะการเงิน ณ วันที่ </w:t>
      </w:r>
      <w:r w:rsidR="00B50CB8" w:rsidRPr="00E00820">
        <w:rPr>
          <w:rFonts w:ascii="Angsana New" w:hAnsi="Angsana New"/>
          <w:spacing w:val="8"/>
          <w:sz w:val="30"/>
          <w:szCs w:val="30"/>
        </w:rPr>
        <w:t xml:space="preserve">31 </w:t>
      </w:r>
      <w:r w:rsidR="00B50CB8" w:rsidRPr="00E00820">
        <w:rPr>
          <w:rFonts w:ascii="Angsana New" w:hAnsi="Angsana New" w:hint="cs"/>
          <w:spacing w:val="8"/>
          <w:sz w:val="30"/>
          <w:szCs w:val="30"/>
          <w:cs/>
        </w:rPr>
        <w:t xml:space="preserve">ธันวาคม </w:t>
      </w:r>
      <w:r w:rsidR="00B50CB8" w:rsidRPr="00E00820">
        <w:rPr>
          <w:rFonts w:ascii="Angsana New" w:hAnsi="Angsana New"/>
          <w:spacing w:val="8"/>
          <w:sz w:val="30"/>
          <w:szCs w:val="30"/>
        </w:rPr>
        <w:t>2562</w:t>
      </w:r>
      <w:r w:rsidR="00B50CB8" w:rsidRPr="00E00820">
        <w:rPr>
          <w:rFonts w:ascii="Angsana New" w:hAnsi="Angsana New" w:hint="cs"/>
          <w:spacing w:val="8"/>
          <w:sz w:val="30"/>
          <w:szCs w:val="30"/>
          <w:cs/>
        </w:rPr>
        <w:t xml:space="preserve"> และงบกำไรขาดทุนเบ็ดเสร็จสำหรับ</w:t>
      </w:r>
      <w:r w:rsidR="00837FB2">
        <w:rPr>
          <w:rFonts w:ascii="Angsana New" w:hAnsi="Angsana New" w:hint="cs"/>
          <w:spacing w:val="6"/>
          <w:sz w:val="30"/>
          <w:szCs w:val="30"/>
          <w:cs/>
        </w:rPr>
        <w:t>ปีสิ้นสุดวันเดียวกัน</w:t>
      </w:r>
      <w:r w:rsidR="00B50CB8" w:rsidRPr="00E00820">
        <w:rPr>
          <w:rFonts w:ascii="Angsana New" w:hAnsi="Angsana New"/>
          <w:spacing w:val="6"/>
          <w:sz w:val="30"/>
          <w:szCs w:val="30"/>
        </w:rPr>
        <w:t xml:space="preserve"> </w:t>
      </w:r>
      <w:r w:rsidR="00B50CB8" w:rsidRPr="00E00820">
        <w:rPr>
          <w:rFonts w:ascii="Angsana New" w:hAnsi="Angsana New" w:hint="cs"/>
          <w:spacing w:val="-6"/>
          <w:sz w:val="30"/>
          <w:szCs w:val="30"/>
          <w:cs/>
        </w:rPr>
        <w:t>ได้มีการจัดประเภทบางรายการใหม่เพื่อให้สอดคล้องกับการนำเสนองบการเงิน</w:t>
      </w:r>
      <w:r w:rsidR="00837FB2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B50CB8" w:rsidRPr="00E0082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50CB8" w:rsidRPr="00E00820">
        <w:rPr>
          <w:rFonts w:ascii="Angsana New" w:hAnsi="Angsana New"/>
          <w:spacing w:val="-6"/>
          <w:sz w:val="30"/>
          <w:szCs w:val="30"/>
        </w:rPr>
        <w:t>2563</w:t>
      </w:r>
    </w:p>
    <w:p w14:paraId="158F9681" w14:textId="77777777" w:rsidR="00490D80" w:rsidRPr="007E3720" w:rsidRDefault="00490D80" w:rsidP="00490D8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169"/>
        <w:gridCol w:w="254"/>
        <w:gridCol w:w="15"/>
        <w:gridCol w:w="1138"/>
        <w:gridCol w:w="33"/>
        <w:gridCol w:w="205"/>
        <w:gridCol w:w="47"/>
        <w:gridCol w:w="1083"/>
      </w:tblGrid>
      <w:tr w:rsidR="00490D80" w:rsidRPr="00E00820" w14:paraId="3409B68F" w14:textId="77777777" w:rsidTr="005864D7">
        <w:trPr>
          <w:trHeight w:val="20"/>
          <w:tblHeader/>
        </w:trPr>
        <w:tc>
          <w:tcPr>
            <w:tcW w:w="2827" w:type="pct"/>
          </w:tcPr>
          <w:p w14:paraId="408D8358" w14:textId="77777777" w:rsidR="00490D80" w:rsidRPr="00E00820" w:rsidRDefault="00490D80" w:rsidP="00FB3719">
            <w:pPr>
              <w:ind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173" w:type="pct"/>
            <w:gridSpan w:val="8"/>
            <w:tcBorders>
              <w:bottom w:val="single" w:sz="4" w:space="0" w:color="auto"/>
            </w:tcBorders>
          </w:tcPr>
          <w:p w14:paraId="0FF48E74" w14:textId="7F17682E" w:rsidR="00490D80" w:rsidRPr="00E00820" w:rsidRDefault="000B2F7C" w:rsidP="00FB3719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90D80" w:rsidRPr="00E00820" w14:paraId="0D427983" w14:textId="77777777" w:rsidTr="005864D7">
        <w:trPr>
          <w:trHeight w:val="20"/>
          <w:tblHeader/>
        </w:trPr>
        <w:tc>
          <w:tcPr>
            <w:tcW w:w="2827" w:type="pct"/>
          </w:tcPr>
          <w:p w14:paraId="73AD4B30" w14:textId="77777777" w:rsidR="00490D80" w:rsidRPr="00E00820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5A2A55F7" w14:textId="77777777" w:rsidR="00490D80" w:rsidRPr="00E00820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2530C35E" w14:textId="77777777" w:rsidR="00490D80" w:rsidRPr="00E00820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vAlign w:val="bottom"/>
          </w:tcPr>
          <w:p w14:paraId="5AC3B06F" w14:textId="77777777" w:rsidR="00490D80" w:rsidRPr="00E00820" w:rsidRDefault="00490D80" w:rsidP="00313FE7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  <w:vAlign w:val="bottom"/>
          </w:tcPr>
          <w:p w14:paraId="20547083" w14:textId="77777777" w:rsidR="00490D80" w:rsidRPr="00E00820" w:rsidRDefault="00490D80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626D116D" w14:textId="5D9D42E8" w:rsidR="00490D80" w:rsidRPr="00E00820" w:rsidRDefault="00490D80" w:rsidP="00313FE7">
            <w:pPr>
              <w:pStyle w:val="BodyText"/>
              <w:spacing w:after="0"/>
              <w:ind w:left="-84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="00313FE7" w:rsidRPr="00E00820">
              <w:rPr>
                <w:rFonts w:ascii="Angsana New" w:hAnsi="Angsana New"/>
                <w:sz w:val="30"/>
                <w:szCs w:val="30"/>
              </w:rPr>
              <w:br/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90D80" w:rsidRPr="00E00820" w14:paraId="60AA1876" w14:textId="77777777" w:rsidTr="005864D7">
        <w:trPr>
          <w:trHeight w:val="20"/>
          <w:tblHeader/>
        </w:trPr>
        <w:tc>
          <w:tcPr>
            <w:tcW w:w="2827" w:type="pct"/>
          </w:tcPr>
          <w:p w14:paraId="4A3C542E" w14:textId="77777777" w:rsidR="00490D80" w:rsidRPr="00E00820" w:rsidRDefault="00490D80" w:rsidP="00FB371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3" w:type="pct"/>
            <w:gridSpan w:val="8"/>
          </w:tcPr>
          <w:p w14:paraId="07764E64" w14:textId="77777777" w:rsidR="00490D80" w:rsidRPr="00E00820" w:rsidRDefault="00490D80" w:rsidP="00FB3719">
            <w:pPr>
              <w:ind w:left="-5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0D80" w:rsidRPr="00E00820" w14:paraId="342E19E5" w14:textId="77777777" w:rsidTr="00313FE7">
        <w:trPr>
          <w:trHeight w:val="20"/>
        </w:trPr>
        <w:tc>
          <w:tcPr>
            <w:tcW w:w="2827" w:type="pct"/>
          </w:tcPr>
          <w:p w14:paraId="7879414D" w14:textId="0BBA253F" w:rsidR="00490D80" w:rsidRPr="00E00820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44" w:type="pct"/>
          </w:tcPr>
          <w:p w14:paraId="5ECB3064" w14:textId="77777777" w:rsidR="00490D80" w:rsidRPr="00E00820" w:rsidRDefault="00490D80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40C4B43" w14:textId="77777777" w:rsidR="00490D80" w:rsidRPr="00E00820" w:rsidRDefault="00490D80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6B0287F" w14:textId="77777777" w:rsidR="00490D80" w:rsidRPr="00E00820" w:rsidRDefault="00490D80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3F0E8433" w14:textId="77777777" w:rsidR="00490D80" w:rsidRPr="00E00820" w:rsidRDefault="00490D80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AF2803B" w14:textId="77777777" w:rsidR="00490D80" w:rsidRPr="00E00820" w:rsidRDefault="00490D80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FE7" w:rsidRPr="00E00820" w14:paraId="2B2903C0" w14:textId="77777777" w:rsidTr="00313FE7">
        <w:trPr>
          <w:trHeight w:val="20"/>
        </w:trPr>
        <w:tc>
          <w:tcPr>
            <w:tcW w:w="2827" w:type="pct"/>
          </w:tcPr>
          <w:p w14:paraId="10AAD85A" w14:textId="66988CFF" w:rsidR="00313FE7" w:rsidRPr="00E00820" w:rsidRDefault="00313FE7" w:rsidP="009359F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44" w:type="pct"/>
          </w:tcPr>
          <w:p w14:paraId="053AB763" w14:textId="77777777" w:rsidR="00313FE7" w:rsidRPr="00E00820" w:rsidRDefault="00313FE7" w:rsidP="009359F6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99F767" w14:textId="77777777" w:rsidR="00313FE7" w:rsidRPr="00E00820" w:rsidRDefault="00313FE7" w:rsidP="009359F6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5B50B3B" w14:textId="77777777" w:rsidR="00313FE7" w:rsidRPr="00E00820" w:rsidRDefault="00313FE7" w:rsidP="009359F6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0D7C7DA0" w14:textId="77777777" w:rsidR="00313FE7" w:rsidRPr="00E00820" w:rsidRDefault="00313FE7" w:rsidP="009359F6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BEC1686" w14:textId="77777777" w:rsidR="00313FE7" w:rsidRPr="00E00820" w:rsidRDefault="00313FE7" w:rsidP="009359F6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48B" w:rsidRPr="00E00820" w14:paraId="36A7FBF2" w14:textId="77777777" w:rsidTr="00313FE7">
        <w:trPr>
          <w:trHeight w:val="20"/>
        </w:trPr>
        <w:tc>
          <w:tcPr>
            <w:tcW w:w="2827" w:type="pct"/>
          </w:tcPr>
          <w:p w14:paraId="4895A07D" w14:textId="78D60E47" w:rsidR="0052548B" w:rsidRPr="004C4C9D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44" w:type="pct"/>
          </w:tcPr>
          <w:p w14:paraId="2F3AC7D5" w14:textId="27EA1E27" w:rsidR="0052548B" w:rsidRPr="00E00820" w:rsidRDefault="0052548B" w:rsidP="0052548B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320,571</w:t>
            </w:r>
          </w:p>
        </w:tc>
        <w:tc>
          <w:tcPr>
            <w:tcW w:w="140" w:type="pct"/>
          </w:tcPr>
          <w:p w14:paraId="7D1109D8" w14:textId="77777777" w:rsidR="0052548B" w:rsidRPr="00E00820" w:rsidRDefault="0052548B" w:rsidP="0052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1B3B103" w14:textId="5CDDCDC4" w:rsidR="0052548B" w:rsidRPr="00E00820" w:rsidRDefault="0052548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(14,988)</w:t>
            </w:r>
          </w:p>
        </w:tc>
        <w:tc>
          <w:tcPr>
            <w:tcW w:w="131" w:type="pct"/>
            <w:gridSpan w:val="2"/>
          </w:tcPr>
          <w:p w14:paraId="359A7836" w14:textId="77777777" w:rsidR="0052548B" w:rsidRPr="00E00820" w:rsidRDefault="0052548B" w:rsidP="0052548B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2028B55" w14:textId="5040167C" w:rsidR="0052548B" w:rsidRPr="00E00820" w:rsidRDefault="0052548B" w:rsidP="0052548B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305,583</w:t>
            </w:r>
          </w:p>
        </w:tc>
      </w:tr>
      <w:tr w:rsidR="0052548B" w:rsidRPr="00E00820" w14:paraId="0228067D" w14:textId="77777777" w:rsidTr="00313FE7">
        <w:trPr>
          <w:trHeight w:val="20"/>
        </w:trPr>
        <w:tc>
          <w:tcPr>
            <w:tcW w:w="2827" w:type="pct"/>
          </w:tcPr>
          <w:p w14:paraId="15D236B3" w14:textId="4292C203" w:rsidR="0052548B" w:rsidRPr="003565DE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3565DE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644" w:type="pct"/>
          </w:tcPr>
          <w:p w14:paraId="3C891C43" w14:textId="79E259EC" w:rsidR="0052548B" w:rsidRPr="00E00820" w:rsidRDefault="0052548B" w:rsidP="0052548B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692,304</w:t>
            </w:r>
          </w:p>
        </w:tc>
        <w:tc>
          <w:tcPr>
            <w:tcW w:w="140" w:type="pct"/>
          </w:tcPr>
          <w:p w14:paraId="730E08C2" w14:textId="77777777" w:rsidR="0052548B" w:rsidRPr="00E00820" w:rsidRDefault="0052548B" w:rsidP="0052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C72F32F" w14:textId="442BB171" w:rsidR="0052548B" w:rsidRPr="00E00820" w:rsidRDefault="0052548B" w:rsidP="004C4C9D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14,988</w:t>
            </w:r>
          </w:p>
        </w:tc>
        <w:tc>
          <w:tcPr>
            <w:tcW w:w="131" w:type="pct"/>
            <w:gridSpan w:val="2"/>
          </w:tcPr>
          <w:p w14:paraId="60E843E3" w14:textId="77777777" w:rsidR="0052548B" w:rsidRPr="00E00820" w:rsidRDefault="0052548B" w:rsidP="0052548B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981585F" w14:textId="46D55DF7" w:rsidR="0052548B" w:rsidRPr="00E00820" w:rsidRDefault="0052548B" w:rsidP="0052548B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707,292</w:t>
            </w:r>
          </w:p>
        </w:tc>
      </w:tr>
      <w:tr w:rsidR="00490D80" w:rsidRPr="00E00820" w14:paraId="40D41224" w14:textId="77777777" w:rsidTr="00313FE7">
        <w:trPr>
          <w:trHeight w:val="317"/>
        </w:trPr>
        <w:tc>
          <w:tcPr>
            <w:tcW w:w="2827" w:type="pct"/>
          </w:tcPr>
          <w:p w14:paraId="67A44473" w14:textId="3C453E60" w:rsidR="00490D80" w:rsidRPr="00E00820" w:rsidRDefault="00490D80" w:rsidP="009359F6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44" w:type="pct"/>
          </w:tcPr>
          <w:p w14:paraId="23E2DCF3" w14:textId="673BF001" w:rsidR="00490D80" w:rsidRPr="00E00820" w:rsidRDefault="0052548B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201,506</w:t>
            </w:r>
          </w:p>
        </w:tc>
        <w:tc>
          <w:tcPr>
            <w:tcW w:w="140" w:type="pct"/>
          </w:tcPr>
          <w:p w14:paraId="514322B4" w14:textId="77777777" w:rsidR="00490D80" w:rsidRPr="00E00820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79737B9" w14:textId="0173566B" w:rsidR="00490D80" w:rsidRPr="00E00820" w:rsidRDefault="0052548B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2548B">
              <w:rPr>
                <w:rFonts w:ascii="Angsana New" w:hAnsi="Angsana New"/>
                <w:sz w:val="30"/>
                <w:szCs w:val="30"/>
              </w:rPr>
              <w:t>20,664</w:t>
            </w:r>
          </w:p>
        </w:tc>
        <w:tc>
          <w:tcPr>
            <w:tcW w:w="131" w:type="pct"/>
            <w:gridSpan w:val="2"/>
          </w:tcPr>
          <w:p w14:paraId="1F417001" w14:textId="77777777" w:rsidR="00490D80" w:rsidRPr="00E00820" w:rsidRDefault="00490D80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C7287E4" w14:textId="40C70A9B" w:rsidR="00490D80" w:rsidRPr="00E00820" w:rsidRDefault="0052548B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222,170</w:t>
            </w:r>
          </w:p>
        </w:tc>
      </w:tr>
      <w:tr w:rsidR="0052548B" w:rsidRPr="00D71B11" w14:paraId="02E135B8" w14:textId="77777777" w:rsidTr="00313FE7">
        <w:trPr>
          <w:trHeight w:val="317"/>
        </w:trPr>
        <w:tc>
          <w:tcPr>
            <w:tcW w:w="2827" w:type="pct"/>
          </w:tcPr>
          <w:p w14:paraId="0F16AB34" w14:textId="2EEEBDF1" w:rsidR="0052548B" w:rsidRPr="00E00820" w:rsidRDefault="00D71B11" w:rsidP="009359F6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44" w:type="pct"/>
          </w:tcPr>
          <w:p w14:paraId="73B2A9F4" w14:textId="17F99F7E" w:rsidR="0052548B" w:rsidRDefault="00D71B11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43,010</w:t>
            </w:r>
          </w:p>
        </w:tc>
        <w:tc>
          <w:tcPr>
            <w:tcW w:w="140" w:type="pct"/>
          </w:tcPr>
          <w:p w14:paraId="282EDB18" w14:textId="77777777" w:rsidR="0052548B" w:rsidRPr="00E00820" w:rsidRDefault="0052548B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897FF76" w14:textId="03FA435B" w:rsidR="0052548B" w:rsidRPr="0052548B" w:rsidRDefault="0052548B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(27,437)</w:t>
            </w:r>
          </w:p>
        </w:tc>
        <w:tc>
          <w:tcPr>
            <w:tcW w:w="131" w:type="pct"/>
            <w:gridSpan w:val="2"/>
          </w:tcPr>
          <w:p w14:paraId="6A30203D" w14:textId="77777777" w:rsidR="0052548B" w:rsidRPr="00E00820" w:rsidRDefault="0052548B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5351C436" w14:textId="5E686F8D" w:rsidR="0052548B" w:rsidRDefault="00D7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15,573</w:t>
            </w:r>
          </w:p>
        </w:tc>
      </w:tr>
      <w:tr w:rsidR="00B8403C" w:rsidRPr="00E00820" w14:paraId="43BB5974" w14:textId="77777777" w:rsidTr="00F551E2">
        <w:trPr>
          <w:trHeight w:val="317"/>
        </w:trPr>
        <w:tc>
          <w:tcPr>
            <w:tcW w:w="2827" w:type="pct"/>
          </w:tcPr>
          <w:p w14:paraId="12965526" w14:textId="77777777" w:rsidR="00B8403C" w:rsidRPr="00E00820" w:rsidRDefault="00B8403C" w:rsidP="00F551E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644" w:type="pct"/>
          </w:tcPr>
          <w:p w14:paraId="2C4D5677" w14:textId="678C58B3" w:rsidR="00B8403C" w:rsidRPr="00E00820" w:rsidRDefault="0052548B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20,664</w:t>
            </w:r>
          </w:p>
        </w:tc>
        <w:tc>
          <w:tcPr>
            <w:tcW w:w="140" w:type="pct"/>
          </w:tcPr>
          <w:p w14:paraId="2DFAEDE5" w14:textId="77777777" w:rsidR="00B8403C" w:rsidRPr="00E00820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E853BCB" w14:textId="0E33BB20" w:rsidR="00B8403C" w:rsidRPr="00E00820" w:rsidRDefault="0052548B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2548B">
              <w:rPr>
                <w:rFonts w:ascii="Angsana New" w:hAnsi="Angsana New"/>
                <w:sz w:val="30"/>
                <w:szCs w:val="30"/>
              </w:rPr>
              <w:t>20,664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gridSpan w:val="2"/>
          </w:tcPr>
          <w:p w14:paraId="285386CE" w14:textId="77777777" w:rsidR="00B8403C" w:rsidRPr="00E00820" w:rsidRDefault="00B8403C" w:rsidP="00F551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7675F2F" w14:textId="719E63E8" w:rsidR="00B8403C" w:rsidRPr="00E00820" w:rsidRDefault="0052548B" w:rsidP="00F55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3FE7" w:rsidRPr="00E00820" w14:paraId="07D188BB" w14:textId="77777777" w:rsidTr="00313FE7">
        <w:trPr>
          <w:trHeight w:val="317"/>
        </w:trPr>
        <w:tc>
          <w:tcPr>
            <w:tcW w:w="2827" w:type="pct"/>
          </w:tcPr>
          <w:p w14:paraId="0942C0E1" w14:textId="643ED956" w:rsidR="00313FE7" w:rsidRPr="00E00820" w:rsidRDefault="00313FE7" w:rsidP="00313FE7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44" w:type="pct"/>
          </w:tcPr>
          <w:p w14:paraId="60EE4031" w14:textId="77777777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218A71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4C8E772" w14:textId="77777777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A63C474" w14:textId="77777777" w:rsidR="00313FE7" w:rsidRPr="00E00820" w:rsidRDefault="00313FE7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07446EC" w14:textId="77777777" w:rsidR="00313FE7" w:rsidRPr="00E00820" w:rsidRDefault="00313FE7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712" w:rsidRPr="00E00820" w14:paraId="2E1F6C44" w14:textId="77777777" w:rsidTr="00313FE7">
        <w:trPr>
          <w:trHeight w:val="317"/>
        </w:trPr>
        <w:tc>
          <w:tcPr>
            <w:tcW w:w="2827" w:type="pct"/>
          </w:tcPr>
          <w:p w14:paraId="42DEA0DF" w14:textId="1A834E9D" w:rsidR="003E7712" w:rsidRPr="008E72E6" w:rsidRDefault="003E7712" w:rsidP="003E7712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4" w:type="pct"/>
          </w:tcPr>
          <w:p w14:paraId="71CE6B11" w14:textId="3A6BA591" w:rsidR="003E7712" w:rsidRDefault="003E7712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106,393</w:t>
            </w:r>
          </w:p>
        </w:tc>
        <w:tc>
          <w:tcPr>
            <w:tcW w:w="140" w:type="pct"/>
          </w:tcPr>
          <w:p w14:paraId="16EE6623" w14:textId="77777777" w:rsidR="003E7712" w:rsidRPr="00E00820" w:rsidRDefault="003E7712" w:rsidP="003E7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2D10309" w14:textId="4EBB7EEC" w:rsidR="003E7712" w:rsidRDefault="003E7712" w:rsidP="003E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(102,737)</w:t>
            </w:r>
          </w:p>
        </w:tc>
        <w:tc>
          <w:tcPr>
            <w:tcW w:w="131" w:type="pct"/>
            <w:gridSpan w:val="2"/>
          </w:tcPr>
          <w:p w14:paraId="376E648F" w14:textId="77777777" w:rsidR="003E7712" w:rsidRPr="00E00820" w:rsidRDefault="003E7712" w:rsidP="003E7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1149832" w14:textId="0A00F602" w:rsidR="003E7712" w:rsidRDefault="003E7712" w:rsidP="003E7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</w:t>
            </w:r>
          </w:p>
        </w:tc>
      </w:tr>
      <w:tr w:rsidR="008E72E6" w:rsidRPr="00E00820" w14:paraId="75874104" w14:textId="77777777" w:rsidTr="00313FE7">
        <w:trPr>
          <w:trHeight w:val="317"/>
        </w:trPr>
        <w:tc>
          <w:tcPr>
            <w:tcW w:w="2827" w:type="pct"/>
          </w:tcPr>
          <w:p w14:paraId="75949F34" w14:textId="4A8B4DEA" w:rsidR="008E72E6" w:rsidRPr="004C4C9D" w:rsidRDefault="008E72E6" w:rsidP="00313FE7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644" w:type="pct"/>
          </w:tcPr>
          <w:p w14:paraId="61AC93DC" w14:textId="413A4EC3" w:rsidR="008E72E6" w:rsidRPr="00E00820" w:rsidRDefault="008E72E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4B1566F" w14:textId="77777777" w:rsidR="008E72E6" w:rsidRPr="00E00820" w:rsidRDefault="008E72E6" w:rsidP="004C4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24DAF4D" w14:textId="70CEE895" w:rsidR="008E72E6" w:rsidRPr="00E00820" w:rsidRDefault="008E72E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11,617</w:t>
            </w:r>
          </w:p>
        </w:tc>
        <w:tc>
          <w:tcPr>
            <w:tcW w:w="131" w:type="pct"/>
            <w:gridSpan w:val="2"/>
          </w:tcPr>
          <w:p w14:paraId="494AE1AF" w14:textId="77777777" w:rsidR="008E72E6" w:rsidRPr="00E00820" w:rsidRDefault="008E72E6" w:rsidP="00313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58C0BFB4" w14:textId="5BA40F38" w:rsidR="008E72E6" w:rsidRPr="00E00820" w:rsidRDefault="008E72E6" w:rsidP="00313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11,617</w:t>
            </w:r>
          </w:p>
        </w:tc>
      </w:tr>
      <w:tr w:rsidR="0052548B" w:rsidRPr="00E00820" w14:paraId="6772035F" w14:textId="77777777" w:rsidTr="00313FE7">
        <w:trPr>
          <w:trHeight w:val="317"/>
        </w:trPr>
        <w:tc>
          <w:tcPr>
            <w:tcW w:w="2827" w:type="pct"/>
          </w:tcPr>
          <w:p w14:paraId="28670B23" w14:textId="1CA593B6" w:rsidR="0052548B" w:rsidRPr="00E00820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1422FE02" w14:textId="646BBEB4" w:rsidR="0052548B" w:rsidRPr="00E00820" w:rsidRDefault="008E72E6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D77405C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2ECD4A7" w14:textId="147FF04F" w:rsidR="0052548B" w:rsidRPr="00E00820" w:rsidRDefault="00A31E15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A31E15">
              <w:rPr>
                <w:rFonts w:ascii="Angsana New" w:hAnsi="Angsana New"/>
                <w:sz w:val="30"/>
                <w:szCs w:val="30"/>
              </w:rPr>
              <w:t>118,557</w:t>
            </w:r>
          </w:p>
        </w:tc>
        <w:tc>
          <w:tcPr>
            <w:tcW w:w="131" w:type="pct"/>
            <w:gridSpan w:val="2"/>
          </w:tcPr>
          <w:p w14:paraId="52A6CC3B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3F5CACD" w14:textId="0B32D647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4C4C9D">
              <w:rPr>
                <w:rFonts w:ascii="Angsana New" w:hAnsi="Angsana New"/>
                <w:sz w:val="30"/>
                <w:szCs w:val="30"/>
              </w:rPr>
              <w:t>118,557</w:t>
            </w:r>
          </w:p>
        </w:tc>
      </w:tr>
      <w:tr w:rsidR="0052548B" w:rsidRPr="008A7A44" w14:paraId="348B9CF0" w14:textId="77777777" w:rsidTr="00B50CB8">
        <w:trPr>
          <w:trHeight w:val="67"/>
        </w:trPr>
        <w:tc>
          <w:tcPr>
            <w:tcW w:w="2827" w:type="pct"/>
          </w:tcPr>
          <w:p w14:paraId="0BF745E7" w14:textId="6E4D8D66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644" w:type="pct"/>
          </w:tcPr>
          <w:p w14:paraId="2841585B" w14:textId="39DDBCC7" w:rsidR="0052548B" w:rsidRPr="008A7A44" w:rsidRDefault="0052548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DE75FB1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04EF1D3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4FA0147A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B3E6A94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48B" w:rsidRPr="008A7A44" w14:paraId="6483BBC8" w14:textId="77777777" w:rsidTr="00B50CB8">
        <w:trPr>
          <w:trHeight w:val="67"/>
        </w:trPr>
        <w:tc>
          <w:tcPr>
            <w:tcW w:w="2827" w:type="pct"/>
          </w:tcPr>
          <w:p w14:paraId="1B0F6A3E" w14:textId="0A0BE732" w:rsidR="0052548B" w:rsidRPr="003565DE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44" w:type="pct"/>
          </w:tcPr>
          <w:p w14:paraId="396B85B2" w14:textId="38531186" w:rsidR="0052548B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399,22</w:t>
            </w:r>
            <w:r w:rsidR="00A52D3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6CF4C7D7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5A37C91" w14:textId="65D41034" w:rsidR="0052548B" w:rsidRPr="008A7A44" w:rsidRDefault="0052548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</w:t>
            </w:r>
            <w:r w:rsidR="00A52D3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  <w:gridSpan w:val="2"/>
          </w:tcPr>
          <w:p w14:paraId="6BEE8B15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395A9E9D" w14:textId="6854F8A3" w:rsidR="0052548B" w:rsidRPr="008A7A44" w:rsidRDefault="00C02C62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397,374</w:t>
            </w:r>
          </w:p>
        </w:tc>
      </w:tr>
      <w:tr w:rsidR="0052548B" w:rsidRPr="008A7A44" w14:paraId="06863C9D" w14:textId="77777777" w:rsidTr="00B50CB8">
        <w:trPr>
          <w:trHeight w:val="67"/>
        </w:trPr>
        <w:tc>
          <w:tcPr>
            <w:tcW w:w="2827" w:type="pct"/>
          </w:tcPr>
          <w:p w14:paraId="6231355E" w14:textId="05B11D51" w:rsidR="0052548B" w:rsidRPr="003565DE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4C4C9D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44" w:type="pct"/>
          </w:tcPr>
          <w:p w14:paraId="14D94BBD" w14:textId="66054C9C" w:rsidR="0052548B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241,895</w:t>
            </w:r>
          </w:p>
        </w:tc>
        <w:tc>
          <w:tcPr>
            <w:tcW w:w="140" w:type="pct"/>
          </w:tcPr>
          <w:p w14:paraId="6F3B5D69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537B777C" w14:textId="137E8285" w:rsidR="0052548B" w:rsidRPr="008A7A44" w:rsidRDefault="0052548B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</w:t>
            </w:r>
            <w:r w:rsidR="00A52D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  <w:gridSpan w:val="2"/>
          </w:tcPr>
          <w:p w14:paraId="42A3B114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CCD2EB9" w14:textId="5E78330C" w:rsidR="0052548B" w:rsidRPr="008A7A44" w:rsidRDefault="00C02C62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243,747</w:t>
            </w:r>
          </w:p>
        </w:tc>
      </w:tr>
      <w:tr w:rsidR="0052548B" w:rsidRPr="008A7A44" w14:paraId="6D4C8B10" w14:textId="77777777" w:rsidTr="00B50CB8">
        <w:trPr>
          <w:trHeight w:val="67"/>
        </w:trPr>
        <w:tc>
          <w:tcPr>
            <w:tcW w:w="2827" w:type="pct"/>
          </w:tcPr>
          <w:p w14:paraId="16331E54" w14:textId="77777777" w:rsidR="0052548B" w:rsidRPr="003565DE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421F3277" w14:textId="77777777" w:rsidR="0052548B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1DFD0AE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25567B2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177F240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5195723E" w14:textId="77777777" w:rsidR="0052548B" w:rsidRPr="008A7A44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48B" w:rsidRPr="00E00820" w14:paraId="300111DB" w14:textId="77777777" w:rsidTr="00313FE7">
        <w:trPr>
          <w:trHeight w:val="317"/>
        </w:trPr>
        <w:tc>
          <w:tcPr>
            <w:tcW w:w="2827" w:type="pct"/>
          </w:tcPr>
          <w:p w14:paraId="651862DB" w14:textId="0F51458D" w:rsidR="0052548B" w:rsidRPr="00E00820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44" w:type="pct"/>
          </w:tcPr>
          <w:p w14:paraId="73955880" w14:textId="77777777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3712AC0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81D227" w14:textId="77777777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A680A2A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45AF1F6" w14:textId="77777777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548B" w:rsidRPr="00E00820" w14:paraId="2B022004" w14:textId="77777777" w:rsidTr="00313FE7">
        <w:trPr>
          <w:trHeight w:val="317"/>
        </w:trPr>
        <w:tc>
          <w:tcPr>
            <w:tcW w:w="2827" w:type="pct"/>
          </w:tcPr>
          <w:p w14:paraId="3AEE45CF" w14:textId="2FA6DB8B" w:rsidR="0052548B" w:rsidRPr="00E00820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4" w:type="pct"/>
          </w:tcPr>
          <w:p w14:paraId="61F8FC40" w14:textId="5BD240A3" w:rsidR="0052548B" w:rsidRPr="00E00820" w:rsidRDefault="002A0442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18,781</w:t>
            </w:r>
          </w:p>
        </w:tc>
        <w:tc>
          <w:tcPr>
            <w:tcW w:w="140" w:type="pct"/>
          </w:tcPr>
          <w:p w14:paraId="27F20C3A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BCBD2E8" w14:textId="1107E645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8B0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0758">
              <w:rPr>
                <w:rFonts w:ascii="Angsana New" w:hAnsi="Angsana New"/>
                <w:sz w:val="30"/>
                <w:szCs w:val="30"/>
              </w:rPr>
              <w:t>(936)</w:t>
            </w:r>
          </w:p>
        </w:tc>
        <w:tc>
          <w:tcPr>
            <w:tcW w:w="131" w:type="pct"/>
            <w:gridSpan w:val="2"/>
          </w:tcPr>
          <w:p w14:paraId="2566CCD9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3CD6E01" w14:textId="2BCFE03D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8B0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4ED6">
              <w:rPr>
                <w:rFonts w:ascii="Angsana New" w:hAnsi="Angsana New"/>
                <w:sz w:val="30"/>
                <w:szCs w:val="30"/>
              </w:rPr>
              <w:t>17,845</w:t>
            </w:r>
            <w:r w:rsidRPr="008B007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2548B" w:rsidRPr="00E00820" w14:paraId="3B16119D" w14:textId="77777777" w:rsidTr="00313FE7">
        <w:trPr>
          <w:trHeight w:val="317"/>
        </w:trPr>
        <w:tc>
          <w:tcPr>
            <w:tcW w:w="2827" w:type="pct"/>
          </w:tcPr>
          <w:p w14:paraId="4630AFCF" w14:textId="4D67C027" w:rsidR="0052548B" w:rsidRPr="00E00820" w:rsidRDefault="0052548B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</w:tcPr>
          <w:p w14:paraId="54D574F6" w14:textId="32AB8AD0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8B0070">
              <w:rPr>
                <w:rFonts w:ascii="Angsana New" w:hAnsi="Angsana New"/>
                <w:sz w:val="30"/>
                <w:szCs w:val="30"/>
              </w:rPr>
              <w:t xml:space="preserve"> (191,</w:t>
            </w:r>
            <w:r w:rsidR="00820758">
              <w:rPr>
                <w:rFonts w:ascii="Angsana New" w:hAnsi="Angsana New"/>
                <w:sz w:val="30"/>
                <w:szCs w:val="30"/>
              </w:rPr>
              <w:t>145</w:t>
            </w:r>
            <w:r w:rsidRPr="008B00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BF4D643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ACC9A77" w14:textId="79708A15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8B0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20758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31" w:type="pct"/>
            <w:gridSpan w:val="2"/>
          </w:tcPr>
          <w:p w14:paraId="364E7DB4" w14:textId="77777777" w:rsidR="0052548B" w:rsidRPr="00E00820" w:rsidRDefault="0052548B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C393E40" w14:textId="6D6E4CD9" w:rsidR="0052548B" w:rsidRPr="00E00820" w:rsidRDefault="0052548B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8B0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A4ED6">
              <w:rPr>
                <w:rFonts w:ascii="Angsana New" w:hAnsi="Angsana New"/>
                <w:sz w:val="30"/>
                <w:szCs w:val="30"/>
              </w:rPr>
              <w:t>(190,209)</w:t>
            </w:r>
          </w:p>
        </w:tc>
      </w:tr>
    </w:tbl>
    <w:p w14:paraId="04E883E1" w14:textId="04897157" w:rsidR="008A7A44" w:rsidRDefault="008A7A44" w:rsidP="0013093F">
      <w:pPr>
        <w:pStyle w:val="BodyText2"/>
        <w:tabs>
          <w:tab w:val="left" w:pos="540"/>
        </w:tabs>
        <w:rPr>
          <w:b/>
          <w:bCs/>
        </w:rPr>
      </w:pP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169"/>
        <w:gridCol w:w="254"/>
        <w:gridCol w:w="15"/>
        <w:gridCol w:w="1138"/>
        <w:gridCol w:w="33"/>
        <w:gridCol w:w="205"/>
        <w:gridCol w:w="47"/>
        <w:gridCol w:w="1083"/>
      </w:tblGrid>
      <w:tr w:rsidR="003565DE" w:rsidRPr="00E00820" w14:paraId="346F9AD7" w14:textId="77777777" w:rsidTr="0052548B">
        <w:trPr>
          <w:trHeight w:val="20"/>
          <w:tblHeader/>
        </w:trPr>
        <w:tc>
          <w:tcPr>
            <w:tcW w:w="2827" w:type="pct"/>
          </w:tcPr>
          <w:p w14:paraId="1B4D2AA2" w14:textId="77777777" w:rsidR="003565DE" w:rsidRPr="00E00820" w:rsidRDefault="003565DE" w:rsidP="0052548B">
            <w:pPr>
              <w:ind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2173" w:type="pct"/>
            <w:gridSpan w:val="8"/>
            <w:tcBorders>
              <w:bottom w:val="single" w:sz="4" w:space="0" w:color="auto"/>
            </w:tcBorders>
          </w:tcPr>
          <w:p w14:paraId="7A694B03" w14:textId="278843F6" w:rsidR="003565DE" w:rsidRPr="00E00820" w:rsidRDefault="003565DE" w:rsidP="0052548B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8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565DE" w:rsidRPr="00E00820" w14:paraId="779E05EF" w14:textId="77777777" w:rsidTr="0052548B">
        <w:trPr>
          <w:trHeight w:val="20"/>
          <w:tblHeader/>
        </w:trPr>
        <w:tc>
          <w:tcPr>
            <w:tcW w:w="2827" w:type="pct"/>
          </w:tcPr>
          <w:p w14:paraId="3894018C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210C30BA" w14:textId="77777777" w:rsidR="003565DE" w:rsidRPr="00E00820" w:rsidRDefault="003565DE" w:rsidP="0052548B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8" w:type="pct"/>
            <w:gridSpan w:val="2"/>
            <w:tcBorders>
              <w:top w:val="single" w:sz="4" w:space="0" w:color="auto"/>
            </w:tcBorders>
          </w:tcPr>
          <w:p w14:paraId="6BB61361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vAlign w:val="bottom"/>
          </w:tcPr>
          <w:p w14:paraId="431258D7" w14:textId="77777777" w:rsidR="003565DE" w:rsidRPr="00E00820" w:rsidRDefault="003565DE" w:rsidP="0052548B">
            <w:pPr>
              <w:pStyle w:val="BodyText"/>
              <w:spacing w:after="0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9" w:type="pct"/>
            <w:gridSpan w:val="2"/>
            <w:tcBorders>
              <w:top w:val="single" w:sz="4" w:space="0" w:color="auto"/>
            </w:tcBorders>
            <w:vAlign w:val="bottom"/>
          </w:tcPr>
          <w:p w14:paraId="31E6F976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vAlign w:val="bottom"/>
          </w:tcPr>
          <w:p w14:paraId="04FCF70B" w14:textId="77777777" w:rsidR="003565DE" w:rsidRPr="00E00820" w:rsidRDefault="003565DE" w:rsidP="0052548B">
            <w:pPr>
              <w:pStyle w:val="BodyText"/>
              <w:spacing w:after="0"/>
              <w:ind w:left="-84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Pr="00E00820">
              <w:rPr>
                <w:rFonts w:ascii="Angsana New" w:hAnsi="Angsana New"/>
                <w:sz w:val="30"/>
                <w:szCs w:val="30"/>
              </w:rPr>
              <w:br/>
            </w:r>
            <w:r w:rsidRPr="00E00820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3565DE" w:rsidRPr="00E00820" w14:paraId="382862A1" w14:textId="77777777" w:rsidTr="0052548B">
        <w:trPr>
          <w:trHeight w:val="20"/>
          <w:tblHeader/>
        </w:trPr>
        <w:tc>
          <w:tcPr>
            <w:tcW w:w="2827" w:type="pct"/>
          </w:tcPr>
          <w:p w14:paraId="045690B9" w14:textId="77777777" w:rsidR="003565DE" w:rsidRPr="00E00820" w:rsidRDefault="003565DE" w:rsidP="0052548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3" w:type="pct"/>
            <w:gridSpan w:val="8"/>
          </w:tcPr>
          <w:p w14:paraId="07FAB618" w14:textId="77777777" w:rsidR="003565DE" w:rsidRPr="00E00820" w:rsidRDefault="003565DE" w:rsidP="0052548B">
            <w:pPr>
              <w:ind w:left="-5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5DE" w:rsidRPr="00E00820" w14:paraId="685F8F68" w14:textId="77777777" w:rsidTr="0052548B">
        <w:trPr>
          <w:trHeight w:val="20"/>
        </w:trPr>
        <w:tc>
          <w:tcPr>
            <w:tcW w:w="2827" w:type="pct"/>
          </w:tcPr>
          <w:p w14:paraId="005C7EE7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44" w:type="pct"/>
          </w:tcPr>
          <w:p w14:paraId="777D112C" w14:textId="77777777" w:rsidR="003565DE" w:rsidRPr="00E00820" w:rsidRDefault="003565DE" w:rsidP="0052548B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08BA1A" w14:textId="77777777" w:rsidR="003565DE" w:rsidRPr="00E00820" w:rsidRDefault="003565DE" w:rsidP="0052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DD835B6" w14:textId="77777777" w:rsidR="003565DE" w:rsidRPr="00E00820" w:rsidRDefault="003565DE" w:rsidP="0052548B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A915EC8" w14:textId="77777777" w:rsidR="003565DE" w:rsidRPr="00E00820" w:rsidRDefault="003565DE" w:rsidP="0052548B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5EE0C6E" w14:textId="77777777" w:rsidR="003565DE" w:rsidRPr="00E00820" w:rsidRDefault="003565DE" w:rsidP="0052548B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5DE" w:rsidRPr="00E00820" w14:paraId="180CFA85" w14:textId="77777777" w:rsidTr="0052548B">
        <w:trPr>
          <w:trHeight w:val="20"/>
        </w:trPr>
        <w:tc>
          <w:tcPr>
            <w:tcW w:w="2827" w:type="pct"/>
          </w:tcPr>
          <w:p w14:paraId="350D7282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644" w:type="pct"/>
          </w:tcPr>
          <w:p w14:paraId="5FEEA404" w14:textId="77777777" w:rsidR="003565DE" w:rsidRPr="00E00820" w:rsidRDefault="003565DE" w:rsidP="0052548B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170F88" w14:textId="77777777" w:rsidR="003565DE" w:rsidRPr="00E00820" w:rsidRDefault="003565DE" w:rsidP="0052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CBBCBB1" w14:textId="77777777" w:rsidR="003565DE" w:rsidRPr="00E00820" w:rsidRDefault="003565DE" w:rsidP="0052548B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B8225BB" w14:textId="77777777" w:rsidR="003565DE" w:rsidRPr="00E00820" w:rsidRDefault="003565DE" w:rsidP="0052548B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AEE6E5F" w14:textId="77777777" w:rsidR="003565DE" w:rsidRPr="00E00820" w:rsidRDefault="003565DE" w:rsidP="0052548B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5DE" w:rsidRPr="00E00820" w14:paraId="283F4A18" w14:textId="77777777" w:rsidTr="0052548B">
        <w:trPr>
          <w:trHeight w:val="20"/>
        </w:trPr>
        <w:tc>
          <w:tcPr>
            <w:tcW w:w="2827" w:type="pct"/>
          </w:tcPr>
          <w:p w14:paraId="44F38926" w14:textId="77777777" w:rsidR="003565DE" w:rsidRPr="00E0269F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269F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44" w:type="pct"/>
          </w:tcPr>
          <w:p w14:paraId="4DE13F8F" w14:textId="61DD7BA3" w:rsidR="003565DE" w:rsidRPr="00E00820" w:rsidRDefault="003565DE" w:rsidP="0052548B">
            <w:pPr>
              <w:tabs>
                <w:tab w:val="left" w:pos="780"/>
              </w:tabs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132,419</w:t>
            </w:r>
          </w:p>
        </w:tc>
        <w:tc>
          <w:tcPr>
            <w:tcW w:w="140" w:type="pct"/>
          </w:tcPr>
          <w:p w14:paraId="55503919" w14:textId="77777777" w:rsidR="003565DE" w:rsidRPr="00E00820" w:rsidRDefault="003565DE" w:rsidP="0052548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1AB605C" w14:textId="03165430" w:rsidR="003565DE" w:rsidRPr="00E00820" w:rsidRDefault="005B4C19" w:rsidP="0052548B">
            <w:pPr>
              <w:tabs>
                <w:tab w:val="decimal" w:pos="985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C19">
              <w:rPr>
                <w:rFonts w:ascii="Angsana New" w:hAnsi="Angsana New"/>
                <w:sz w:val="30"/>
                <w:szCs w:val="30"/>
              </w:rPr>
              <w:t>(1,979)</w:t>
            </w:r>
          </w:p>
        </w:tc>
        <w:tc>
          <w:tcPr>
            <w:tcW w:w="131" w:type="pct"/>
            <w:gridSpan w:val="2"/>
          </w:tcPr>
          <w:p w14:paraId="269C4898" w14:textId="77777777" w:rsidR="003565DE" w:rsidRPr="00E00820" w:rsidRDefault="003565DE" w:rsidP="0052548B">
            <w:pPr>
              <w:tabs>
                <w:tab w:val="clear" w:pos="907"/>
                <w:tab w:val="decimal" w:pos="926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5499B846" w14:textId="7078FEF6" w:rsidR="003565DE" w:rsidRPr="00E00820" w:rsidRDefault="005B4C19" w:rsidP="0052548B">
            <w:pPr>
              <w:tabs>
                <w:tab w:val="clear" w:pos="680"/>
                <w:tab w:val="decimal" w:pos="672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4C19">
              <w:rPr>
                <w:rFonts w:ascii="Angsana New" w:hAnsi="Angsana New"/>
                <w:sz w:val="30"/>
                <w:szCs w:val="30"/>
              </w:rPr>
              <w:t>130,440</w:t>
            </w:r>
          </w:p>
        </w:tc>
      </w:tr>
      <w:tr w:rsidR="003565DE" w:rsidRPr="00E00820" w14:paraId="25B10FD5" w14:textId="77777777" w:rsidTr="0052548B">
        <w:trPr>
          <w:trHeight w:val="317"/>
        </w:trPr>
        <w:tc>
          <w:tcPr>
            <w:tcW w:w="2827" w:type="pct"/>
          </w:tcPr>
          <w:p w14:paraId="73F3140F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644" w:type="pct"/>
          </w:tcPr>
          <w:p w14:paraId="4F556B73" w14:textId="77777777" w:rsidR="003565DE" w:rsidRPr="00E00820" w:rsidRDefault="003565DE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B07F91D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BEC9B50" w14:textId="77777777" w:rsidR="003565DE" w:rsidRPr="00E00820" w:rsidRDefault="003565DE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5F0F145E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608D3EDA" w14:textId="77777777" w:rsidR="003565DE" w:rsidRPr="00E00820" w:rsidRDefault="003565DE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5DE" w:rsidRPr="00E00820" w14:paraId="4D491739" w14:textId="77777777" w:rsidTr="0052548B">
        <w:trPr>
          <w:trHeight w:val="317"/>
        </w:trPr>
        <w:tc>
          <w:tcPr>
            <w:tcW w:w="2827" w:type="pct"/>
          </w:tcPr>
          <w:p w14:paraId="14B921AB" w14:textId="6634B250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3565D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4" w:type="pct"/>
          </w:tcPr>
          <w:p w14:paraId="1D4D54F2" w14:textId="3BBC41FC" w:rsidR="003565DE" w:rsidRPr="00E00820" w:rsidRDefault="005B4C19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3,914</w:t>
            </w:r>
          </w:p>
        </w:tc>
        <w:tc>
          <w:tcPr>
            <w:tcW w:w="140" w:type="pct"/>
          </w:tcPr>
          <w:p w14:paraId="3AC087C1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724C7AA" w14:textId="3B871F89" w:rsidR="003565DE" w:rsidRPr="00E00820" w:rsidRDefault="00820758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(945)</w:t>
            </w:r>
          </w:p>
        </w:tc>
        <w:tc>
          <w:tcPr>
            <w:tcW w:w="131" w:type="pct"/>
            <w:gridSpan w:val="2"/>
          </w:tcPr>
          <w:p w14:paraId="290C825A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5FF17602" w14:textId="49D1AA9A" w:rsidR="003565DE" w:rsidRPr="00E00820" w:rsidRDefault="00820758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</w:tr>
      <w:tr w:rsidR="00820758" w:rsidRPr="008A7A44" w14:paraId="335ED8B3" w14:textId="77777777" w:rsidTr="0052548B">
        <w:trPr>
          <w:trHeight w:val="67"/>
        </w:trPr>
        <w:tc>
          <w:tcPr>
            <w:tcW w:w="2827" w:type="pct"/>
          </w:tcPr>
          <w:p w14:paraId="2F5F2CF5" w14:textId="1A74B319" w:rsidR="00820758" w:rsidRPr="008A7A44" w:rsidRDefault="00820758" w:rsidP="00820758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644" w:type="pct"/>
          </w:tcPr>
          <w:p w14:paraId="714C7131" w14:textId="5B55F20A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C9F5BDD" w14:textId="77777777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893F8E4" w14:textId="217DFBD9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1" w:type="pct"/>
            <w:gridSpan w:val="2"/>
          </w:tcPr>
          <w:p w14:paraId="4FC000DE" w14:textId="77777777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3EE2DC7" w14:textId="42D9E7B0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820758" w:rsidRPr="008A7A44" w14:paraId="09828564" w14:textId="77777777" w:rsidTr="0052548B">
        <w:trPr>
          <w:trHeight w:val="67"/>
        </w:trPr>
        <w:tc>
          <w:tcPr>
            <w:tcW w:w="2827" w:type="pct"/>
          </w:tcPr>
          <w:p w14:paraId="7661D536" w14:textId="2E003DF0" w:rsidR="00820758" w:rsidRPr="008A7A44" w:rsidRDefault="00820758" w:rsidP="00820758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644" w:type="pct"/>
          </w:tcPr>
          <w:p w14:paraId="223D6005" w14:textId="0F44C184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7996CC5" w14:textId="77777777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3EE89F2" w14:textId="5C00E86F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2,125</w:t>
            </w:r>
          </w:p>
        </w:tc>
        <w:tc>
          <w:tcPr>
            <w:tcW w:w="131" w:type="pct"/>
            <w:gridSpan w:val="2"/>
          </w:tcPr>
          <w:p w14:paraId="312EF496" w14:textId="77777777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169F901" w14:textId="46AAF1A7" w:rsidR="00820758" w:rsidRPr="008A7A44" w:rsidRDefault="00820758" w:rsidP="004C4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2,125</w:t>
            </w:r>
          </w:p>
        </w:tc>
      </w:tr>
      <w:tr w:rsidR="003565DE" w:rsidRPr="008A7A44" w14:paraId="4061CE5B" w14:textId="77777777" w:rsidTr="0052548B">
        <w:trPr>
          <w:trHeight w:val="67"/>
        </w:trPr>
        <w:tc>
          <w:tcPr>
            <w:tcW w:w="2827" w:type="pct"/>
          </w:tcPr>
          <w:p w14:paraId="080CC026" w14:textId="77777777" w:rsidR="003565DE" w:rsidRPr="008A7A44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6C342E7F" w14:textId="77777777" w:rsidR="003565DE" w:rsidRPr="008A7A44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E89CEC" w14:textId="77777777" w:rsidR="003565DE" w:rsidRPr="008A7A44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ED8DB07" w14:textId="77777777" w:rsidR="003565DE" w:rsidRPr="008A7A44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60579ED1" w14:textId="77777777" w:rsidR="003565DE" w:rsidRPr="008A7A44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1C749AC2" w14:textId="77777777" w:rsidR="003565DE" w:rsidRPr="008A7A44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5DE" w:rsidRPr="00E00820" w14:paraId="778BB6AD" w14:textId="77777777" w:rsidTr="0052548B">
        <w:trPr>
          <w:trHeight w:val="317"/>
        </w:trPr>
        <w:tc>
          <w:tcPr>
            <w:tcW w:w="2827" w:type="pct"/>
          </w:tcPr>
          <w:p w14:paraId="033656A6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E00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44" w:type="pct"/>
          </w:tcPr>
          <w:p w14:paraId="56A6CCC2" w14:textId="77777777" w:rsidR="003565DE" w:rsidRPr="00E00820" w:rsidRDefault="003565DE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80A1FFE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177A4B3D" w14:textId="77777777" w:rsidR="003565DE" w:rsidRPr="00E00820" w:rsidRDefault="003565DE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49A50F38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5C45A9B0" w14:textId="77777777" w:rsidR="003565DE" w:rsidRPr="00E00820" w:rsidRDefault="003565DE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5DE" w:rsidRPr="00E00820" w14:paraId="681233D6" w14:textId="77777777" w:rsidTr="0052548B">
        <w:trPr>
          <w:trHeight w:val="317"/>
        </w:trPr>
        <w:tc>
          <w:tcPr>
            <w:tcW w:w="2827" w:type="pct"/>
          </w:tcPr>
          <w:p w14:paraId="43928789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4" w:type="pct"/>
          </w:tcPr>
          <w:p w14:paraId="67667AB1" w14:textId="7DC759A3" w:rsidR="003565DE" w:rsidRPr="00E00820" w:rsidRDefault="005B4C19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40,669</w:t>
            </w:r>
          </w:p>
        </w:tc>
        <w:tc>
          <w:tcPr>
            <w:tcW w:w="140" w:type="pct"/>
          </w:tcPr>
          <w:p w14:paraId="617DD607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3388C2CE" w14:textId="73641C64" w:rsidR="003565DE" w:rsidRPr="00E00820" w:rsidRDefault="005B4C19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B4C19">
              <w:rPr>
                <w:rFonts w:ascii="Angsana New" w:hAnsi="Angsana New"/>
                <w:sz w:val="30"/>
                <w:szCs w:val="30"/>
              </w:rPr>
              <w:t>(1,689)</w:t>
            </w:r>
          </w:p>
        </w:tc>
        <w:tc>
          <w:tcPr>
            <w:tcW w:w="131" w:type="pct"/>
            <w:gridSpan w:val="2"/>
          </w:tcPr>
          <w:p w14:paraId="20A620C5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2043E76E" w14:textId="6A986398" w:rsidR="003565DE" w:rsidRPr="00E00820" w:rsidRDefault="005B4C19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B4C19">
              <w:rPr>
                <w:rFonts w:ascii="Angsana New" w:hAnsi="Angsana New"/>
                <w:sz w:val="30"/>
                <w:szCs w:val="30"/>
              </w:rPr>
              <w:t>38,980</w:t>
            </w:r>
          </w:p>
        </w:tc>
      </w:tr>
      <w:tr w:rsidR="003565DE" w:rsidRPr="00E00820" w14:paraId="63E3B94E" w14:textId="77777777" w:rsidTr="0052548B">
        <w:trPr>
          <w:trHeight w:val="317"/>
        </w:trPr>
        <w:tc>
          <w:tcPr>
            <w:tcW w:w="2827" w:type="pct"/>
          </w:tcPr>
          <w:p w14:paraId="1D5B8085" w14:textId="77777777" w:rsidR="003565DE" w:rsidRPr="00E00820" w:rsidRDefault="003565DE" w:rsidP="0052548B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 w:rsidRPr="00E00820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</w:tcPr>
          <w:p w14:paraId="5A5E37BF" w14:textId="645B0E9C" w:rsidR="003565DE" w:rsidRPr="00E00820" w:rsidRDefault="005B4C19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(74,38</w:t>
            </w:r>
            <w:r w:rsidR="0093281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B8D7486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2CBC263A" w14:textId="0623C96C" w:rsidR="003565DE" w:rsidRPr="00E00820" w:rsidRDefault="005B4C19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5B4C19">
              <w:rPr>
                <w:rFonts w:ascii="Angsana New" w:hAnsi="Angsana New"/>
                <w:sz w:val="30"/>
                <w:szCs w:val="30"/>
              </w:rPr>
              <w:t>1,689</w:t>
            </w:r>
          </w:p>
        </w:tc>
        <w:tc>
          <w:tcPr>
            <w:tcW w:w="131" w:type="pct"/>
            <w:gridSpan w:val="2"/>
          </w:tcPr>
          <w:p w14:paraId="49134820" w14:textId="77777777" w:rsidR="003565DE" w:rsidRPr="00E00820" w:rsidRDefault="003565DE" w:rsidP="00525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3C2D14A" w14:textId="5282F022" w:rsidR="003565DE" w:rsidRPr="00E00820" w:rsidRDefault="005B4C19" w:rsidP="00525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5B4C19">
              <w:rPr>
                <w:rFonts w:ascii="Angsana New" w:hAnsi="Angsana New"/>
                <w:sz w:val="30"/>
                <w:szCs w:val="30"/>
              </w:rPr>
              <w:t>72,698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7CDC00B" w14:textId="77777777" w:rsidR="003565DE" w:rsidRPr="008A7A44" w:rsidRDefault="003565DE" w:rsidP="0013093F">
      <w:pPr>
        <w:pStyle w:val="BodyText2"/>
        <w:tabs>
          <w:tab w:val="left" w:pos="540"/>
        </w:tabs>
        <w:rPr>
          <w:b/>
          <w:bCs/>
          <w:cs/>
        </w:rPr>
      </w:pPr>
    </w:p>
    <w:sectPr w:rsidR="003565DE" w:rsidRPr="008A7A44" w:rsidSect="00821023">
      <w:headerReference w:type="default" r:id="rId15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18A38" w14:textId="77777777" w:rsidR="0072012B" w:rsidRDefault="0072012B" w:rsidP="003D743A">
      <w:r>
        <w:separator/>
      </w:r>
    </w:p>
  </w:endnote>
  <w:endnote w:type="continuationSeparator" w:id="0">
    <w:p w14:paraId="67B9EF62" w14:textId="77777777" w:rsidR="0072012B" w:rsidRDefault="0072012B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356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30"/>
        <w:szCs w:val="30"/>
      </w:rPr>
    </w:sdtEndPr>
    <w:sdtContent>
      <w:p w14:paraId="1F73EFAE" w14:textId="0DF0AFC6" w:rsidR="003A2A2E" w:rsidRPr="00A24530" w:rsidRDefault="003A2A2E" w:rsidP="00A24530">
        <w:pPr>
          <w:pStyle w:val="Footer"/>
          <w:jc w:val="center"/>
          <w:rPr>
            <w:rFonts w:asciiTheme="minorHAnsi" w:hAnsiTheme="minorHAnsi" w:cstheme="minorHAnsi"/>
            <w:sz w:val="30"/>
            <w:szCs w:val="30"/>
          </w:rPr>
        </w:pPr>
        <w:r w:rsidRPr="00D22739">
          <w:rPr>
            <w:rFonts w:asciiTheme="minorHAnsi" w:hAnsiTheme="minorHAnsi" w:cstheme="minorHAnsi"/>
            <w:sz w:val="32"/>
            <w:szCs w:val="32"/>
          </w:rPr>
          <w:fldChar w:fldCharType="begin"/>
        </w:r>
        <w:r w:rsidRPr="00D22739">
          <w:rPr>
            <w:rFonts w:asciiTheme="minorHAnsi" w:hAnsiTheme="minorHAnsi" w:cstheme="minorHAnsi"/>
            <w:sz w:val="32"/>
            <w:szCs w:val="32"/>
          </w:rPr>
          <w:instrText xml:space="preserve"> PAGE   \* MERGEFORMAT </w:instrText>
        </w:r>
        <w:r w:rsidRPr="00D22739">
          <w:rPr>
            <w:rFonts w:asciiTheme="minorHAnsi" w:hAnsiTheme="minorHAnsi" w:cstheme="minorHAnsi"/>
            <w:sz w:val="32"/>
            <w:szCs w:val="32"/>
          </w:rPr>
          <w:fldChar w:fldCharType="separate"/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t>34</w:t>
        </w:r>
        <w:r w:rsidRPr="00D22739">
          <w:rPr>
            <w:rFonts w:asciiTheme="minorHAnsi" w:hAnsiTheme="minorHAnsi" w:cstheme="minorHAns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16F2B" w14:textId="77777777" w:rsidR="0072012B" w:rsidRDefault="0072012B" w:rsidP="003D743A">
      <w:r>
        <w:separator/>
      </w:r>
    </w:p>
  </w:footnote>
  <w:footnote w:type="continuationSeparator" w:id="0">
    <w:p w14:paraId="698EEED1" w14:textId="77777777" w:rsidR="0072012B" w:rsidRDefault="0072012B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AF181" w14:textId="28673F39" w:rsidR="003A2A2E" w:rsidRPr="00406575" w:rsidRDefault="003A2A2E" w:rsidP="00110772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779FAB24" w14:textId="119850A8" w:rsidR="003A2A2E" w:rsidRPr="00FA1E93" w:rsidRDefault="003A2A2E" w:rsidP="00110772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42E752" w14:textId="20AA7169" w:rsidR="003A2A2E" w:rsidRDefault="003A2A2E" w:rsidP="0011077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B7F30">
      <w:rPr>
        <w:rFonts w:ascii="Angsana New" w:hAnsi="Angsana New"/>
        <w:b/>
        <w:bCs/>
        <w:sz w:val="32"/>
        <w:szCs w:val="32"/>
        <w:cs/>
      </w:rPr>
      <w:t>สำหรับ</w:t>
    </w:r>
    <w:r w:rsidRPr="0080023B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0023B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1F92579E" w14:textId="77777777" w:rsidR="003A2A2E" w:rsidRPr="004C4C9D" w:rsidRDefault="003A2A2E" w:rsidP="00695955">
    <w:pPr>
      <w:spacing w:line="240" w:lineRule="auto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89588" w14:textId="77777777" w:rsidR="003A2A2E" w:rsidRPr="00406575" w:rsidRDefault="003A2A2E" w:rsidP="00526167">
    <w:pPr>
      <w:tabs>
        <w:tab w:val="clear" w:pos="227"/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30DD550E" w14:textId="2DBC8570" w:rsidR="003A2A2E" w:rsidRPr="00FA1E93" w:rsidRDefault="003A2A2E" w:rsidP="00526167">
    <w:pPr>
      <w:tabs>
        <w:tab w:val="clear" w:pos="680"/>
        <w:tab w:val="clear" w:pos="907"/>
        <w:tab w:val="left" w:pos="81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614BAFA" w14:textId="29A679F7" w:rsidR="003A2A2E" w:rsidRDefault="003A2A2E" w:rsidP="005261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5455C7D6" w14:textId="77777777" w:rsidR="003A2A2E" w:rsidRPr="00695955" w:rsidRDefault="003A2A2E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7CF4" w14:textId="77777777" w:rsidR="003A2A2E" w:rsidRPr="00406575" w:rsidRDefault="003A2A2E" w:rsidP="008A56ED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1A49D3" w14:textId="01354A51" w:rsidR="003A2A2E" w:rsidRPr="00FA1E93" w:rsidRDefault="003A2A2E" w:rsidP="008A56ED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D8EEB6F" w14:textId="2236A0EA" w:rsidR="003A2A2E" w:rsidRDefault="003A2A2E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EEAE9FF" w14:textId="77777777" w:rsidR="003A2A2E" w:rsidRPr="00695955" w:rsidRDefault="003A2A2E" w:rsidP="00695955">
    <w:pPr>
      <w:spacing w:line="240" w:lineRule="auto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00B1" w14:textId="77777777" w:rsidR="003A2A2E" w:rsidRPr="00406575" w:rsidRDefault="003A2A2E" w:rsidP="008A56ED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62456F6C" w14:textId="77777777" w:rsidR="003A2A2E" w:rsidRPr="00FA1E93" w:rsidRDefault="003A2A2E" w:rsidP="008A56ED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CD07C72" w14:textId="77777777" w:rsidR="003A2A2E" w:rsidRDefault="003A2A2E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ind w:left="810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542DEB6" w14:textId="77777777" w:rsidR="003A2A2E" w:rsidRPr="00695955" w:rsidRDefault="003A2A2E" w:rsidP="00695955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1721E" w14:textId="77777777" w:rsidR="003A2A2E" w:rsidRPr="00406575" w:rsidRDefault="003A2A2E" w:rsidP="008A56ED">
    <w:pPr>
      <w:tabs>
        <w:tab w:val="clear" w:pos="227"/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0763F551" w14:textId="77777777" w:rsidR="003A2A2E" w:rsidRPr="00FA1E93" w:rsidRDefault="003A2A2E" w:rsidP="008A56ED">
    <w:pPr>
      <w:tabs>
        <w:tab w:val="clear" w:pos="454"/>
        <w:tab w:val="clear" w:pos="680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C6E730" w14:textId="77777777" w:rsidR="003A2A2E" w:rsidRDefault="003A2A2E" w:rsidP="008A56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  <w:rPr>
        <w:cs/>
      </w:rPr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92DB0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099FF036" w14:textId="77777777" w:rsidR="003A2A2E" w:rsidRPr="00695955" w:rsidRDefault="003A2A2E" w:rsidP="00695955">
    <w:pPr>
      <w:spacing w:line="240" w:lineRule="auto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C694" w14:textId="77777777" w:rsidR="003A2A2E" w:rsidRPr="00406575" w:rsidRDefault="003A2A2E" w:rsidP="00F55906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665D03" w14:textId="271EAB1A" w:rsidR="003A2A2E" w:rsidRPr="003B3B49" w:rsidRDefault="003A2A2E" w:rsidP="003B3B49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3B3B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A95A020" w14:textId="60A9FDB0" w:rsidR="003A2A2E" w:rsidRDefault="003A2A2E" w:rsidP="003B3B49">
    <w:pPr>
      <w:tabs>
        <w:tab w:val="clear" w:pos="907"/>
        <w:tab w:val="left" w:pos="1170"/>
      </w:tabs>
      <w:spacing w:line="240" w:lineRule="auto"/>
      <w:ind w:left="810"/>
    </w:pPr>
    <w:r w:rsidRPr="003B3B49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3B3B49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92C9AC0" w14:textId="77777777" w:rsidR="003A2A2E" w:rsidRPr="003B3B49" w:rsidRDefault="003A2A2E" w:rsidP="00695955">
    <w:pPr>
      <w:spacing w:line="240" w:lineRule="auto"/>
      <w:rPr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59462" w14:textId="77777777" w:rsidR="003A2A2E" w:rsidRPr="00406575" w:rsidRDefault="003A2A2E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ADA189E" w14:textId="551080D1" w:rsidR="003A2A2E" w:rsidRPr="00FA1E93" w:rsidRDefault="003A2A2E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EF34E7" w14:textId="743A5029" w:rsidR="003A2A2E" w:rsidRDefault="003A2A2E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ปีสิ้นสุดวันที่</w:t>
    </w:r>
    <w:r>
      <w:rPr>
        <w:rFonts w:ascii="Angsana New" w:hAnsi="Angsana New"/>
        <w:b/>
        <w:bCs/>
        <w:sz w:val="32"/>
        <w:szCs w:val="32"/>
      </w:rPr>
      <w:t xml:space="preserve"> 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2563</w:t>
    </w:r>
  </w:p>
  <w:p w14:paraId="72CD2AAD" w14:textId="77777777" w:rsidR="003A2A2E" w:rsidRPr="00695955" w:rsidRDefault="003A2A2E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9094383"/>
    <w:multiLevelType w:val="hybridMultilevel"/>
    <w:tmpl w:val="47840156"/>
    <w:lvl w:ilvl="0" w:tplc="AEF2F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824E834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AB925AE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A57FE"/>
    <w:multiLevelType w:val="hybridMultilevel"/>
    <w:tmpl w:val="07A22B1E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877DE4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2655B8E"/>
    <w:multiLevelType w:val="hybridMultilevel"/>
    <w:tmpl w:val="44E8CA7E"/>
    <w:lvl w:ilvl="0" w:tplc="DA847FA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65C1C30"/>
    <w:multiLevelType w:val="hybridMultilevel"/>
    <w:tmpl w:val="1234B372"/>
    <w:lvl w:ilvl="0" w:tplc="E544FA9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BC08A5"/>
    <w:multiLevelType w:val="hybridMultilevel"/>
    <w:tmpl w:val="93C2E07C"/>
    <w:lvl w:ilvl="0" w:tplc="89D88AD4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37"/>
  </w:num>
  <w:num w:numId="14">
    <w:abstractNumId w:val="24"/>
  </w:num>
  <w:num w:numId="15">
    <w:abstractNumId w:val="28"/>
  </w:num>
  <w:num w:numId="16">
    <w:abstractNumId w:val="40"/>
  </w:num>
  <w:num w:numId="17">
    <w:abstractNumId w:val="41"/>
  </w:num>
  <w:num w:numId="18">
    <w:abstractNumId w:val="16"/>
  </w:num>
  <w:num w:numId="19">
    <w:abstractNumId w:val="12"/>
  </w:num>
  <w:num w:numId="20">
    <w:abstractNumId w:val="21"/>
  </w:num>
  <w:num w:numId="21">
    <w:abstractNumId w:val="36"/>
  </w:num>
  <w:num w:numId="22">
    <w:abstractNumId w:val="32"/>
  </w:num>
  <w:num w:numId="23">
    <w:abstractNumId w:val="43"/>
  </w:num>
  <w:num w:numId="24">
    <w:abstractNumId w:val="29"/>
  </w:num>
  <w:num w:numId="25">
    <w:abstractNumId w:val="13"/>
  </w:num>
  <w:num w:numId="26">
    <w:abstractNumId w:val="34"/>
  </w:num>
  <w:num w:numId="27">
    <w:abstractNumId w:val="15"/>
  </w:num>
  <w:num w:numId="28">
    <w:abstractNumId w:val="17"/>
  </w:num>
  <w:num w:numId="29">
    <w:abstractNumId w:val="30"/>
  </w:num>
  <w:num w:numId="30">
    <w:abstractNumId w:val="14"/>
  </w:num>
  <w:num w:numId="31">
    <w:abstractNumId w:val="39"/>
  </w:num>
  <w:num w:numId="32">
    <w:abstractNumId w:val="19"/>
  </w:num>
  <w:num w:numId="33">
    <w:abstractNumId w:val="25"/>
  </w:num>
  <w:num w:numId="34">
    <w:abstractNumId w:val="44"/>
  </w:num>
  <w:num w:numId="35">
    <w:abstractNumId w:val="33"/>
  </w:num>
  <w:num w:numId="36">
    <w:abstractNumId w:val="35"/>
  </w:num>
  <w:num w:numId="37">
    <w:abstractNumId w:val="23"/>
  </w:num>
  <w:num w:numId="38">
    <w:abstractNumId w:val="31"/>
  </w:num>
  <w:num w:numId="39">
    <w:abstractNumId w:val="42"/>
  </w:num>
  <w:num w:numId="40">
    <w:abstractNumId w:val="20"/>
  </w:num>
  <w:num w:numId="41">
    <w:abstractNumId w:val="27"/>
  </w:num>
  <w:num w:numId="42">
    <w:abstractNumId w:val="38"/>
  </w:num>
  <w:num w:numId="43">
    <w:abstractNumId w:val="11"/>
  </w:num>
  <w:num w:numId="44">
    <w:abstractNumId w:val="10"/>
  </w:num>
  <w:num w:numId="45">
    <w:abstractNumId w:val="2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200C"/>
    <w:rsid w:val="00002492"/>
    <w:rsid w:val="0000290A"/>
    <w:rsid w:val="00002D9B"/>
    <w:rsid w:val="00003047"/>
    <w:rsid w:val="000030B1"/>
    <w:rsid w:val="0000330E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6CB"/>
    <w:rsid w:val="00005C69"/>
    <w:rsid w:val="00005C96"/>
    <w:rsid w:val="0000605F"/>
    <w:rsid w:val="00006347"/>
    <w:rsid w:val="00006520"/>
    <w:rsid w:val="00006571"/>
    <w:rsid w:val="000068DA"/>
    <w:rsid w:val="0000720D"/>
    <w:rsid w:val="000072EF"/>
    <w:rsid w:val="00007CEB"/>
    <w:rsid w:val="0001028D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59C"/>
    <w:rsid w:val="00014BF9"/>
    <w:rsid w:val="00014BFA"/>
    <w:rsid w:val="00014D0F"/>
    <w:rsid w:val="0001512B"/>
    <w:rsid w:val="00015525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348"/>
    <w:rsid w:val="0002675E"/>
    <w:rsid w:val="0002688C"/>
    <w:rsid w:val="00026CE0"/>
    <w:rsid w:val="00026F42"/>
    <w:rsid w:val="00027531"/>
    <w:rsid w:val="00027717"/>
    <w:rsid w:val="00027F78"/>
    <w:rsid w:val="00027F91"/>
    <w:rsid w:val="00027FFE"/>
    <w:rsid w:val="00030249"/>
    <w:rsid w:val="0003025F"/>
    <w:rsid w:val="0003026C"/>
    <w:rsid w:val="0003031C"/>
    <w:rsid w:val="00030367"/>
    <w:rsid w:val="00030A73"/>
    <w:rsid w:val="00030C00"/>
    <w:rsid w:val="00030E4F"/>
    <w:rsid w:val="00031A2A"/>
    <w:rsid w:val="00031CC0"/>
    <w:rsid w:val="00031EBA"/>
    <w:rsid w:val="000324E8"/>
    <w:rsid w:val="0003286A"/>
    <w:rsid w:val="00033666"/>
    <w:rsid w:val="00033A34"/>
    <w:rsid w:val="00033E87"/>
    <w:rsid w:val="00033FA6"/>
    <w:rsid w:val="0003409F"/>
    <w:rsid w:val="00034305"/>
    <w:rsid w:val="0003440C"/>
    <w:rsid w:val="00034E81"/>
    <w:rsid w:val="00034FD3"/>
    <w:rsid w:val="00035149"/>
    <w:rsid w:val="00035452"/>
    <w:rsid w:val="000355ED"/>
    <w:rsid w:val="00035EC1"/>
    <w:rsid w:val="00036167"/>
    <w:rsid w:val="000361F1"/>
    <w:rsid w:val="0003669F"/>
    <w:rsid w:val="00036A62"/>
    <w:rsid w:val="00036AB3"/>
    <w:rsid w:val="00036F26"/>
    <w:rsid w:val="00037470"/>
    <w:rsid w:val="00037B9F"/>
    <w:rsid w:val="00040184"/>
    <w:rsid w:val="00040355"/>
    <w:rsid w:val="000407B9"/>
    <w:rsid w:val="000409F8"/>
    <w:rsid w:val="00040D11"/>
    <w:rsid w:val="00040EF6"/>
    <w:rsid w:val="00040FE5"/>
    <w:rsid w:val="00041133"/>
    <w:rsid w:val="0004121E"/>
    <w:rsid w:val="000412FC"/>
    <w:rsid w:val="000412FD"/>
    <w:rsid w:val="00041457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1FB"/>
    <w:rsid w:val="000442DF"/>
    <w:rsid w:val="0004447D"/>
    <w:rsid w:val="00044A13"/>
    <w:rsid w:val="00044A95"/>
    <w:rsid w:val="00044C18"/>
    <w:rsid w:val="000458D2"/>
    <w:rsid w:val="00045B6B"/>
    <w:rsid w:val="00046344"/>
    <w:rsid w:val="00046C81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D8C"/>
    <w:rsid w:val="00061402"/>
    <w:rsid w:val="00061B47"/>
    <w:rsid w:val="00062F98"/>
    <w:rsid w:val="00063256"/>
    <w:rsid w:val="00063A8F"/>
    <w:rsid w:val="00064280"/>
    <w:rsid w:val="00064514"/>
    <w:rsid w:val="00064EFC"/>
    <w:rsid w:val="0006500B"/>
    <w:rsid w:val="000654DA"/>
    <w:rsid w:val="00065859"/>
    <w:rsid w:val="00065947"/>
    <w:rsid w:val="00065DB2"/>
    <w:rsid w:val="00066054"/>
    <w:rsid w:val="00066139"/>
    <w:rsid w:val="0006613E"/>
    <w:rsid w:val="000669B6"/>
    <w:rsid w:val="00066A49"/>
    <w:rsid w:val="00067534"/>
    <w:rsid w:val="000675E2"/>
    <w:rsid w:val="000702D5"/>
    <w:rsid w:val="00070B95"/>
    <w:rsid w:val="00071457"/>
    <w:rsid w:val="00071937"/>
    <w:rsid w:val="000719F0"/>
    <w:rsid w:val="00071B82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2E0"/>
    <w:rsid w:val="00075A91"/>
    <w:rsid w:val="000764FA"/>
    <w:rsid w:val="0007657C"/>
    <w:rsid w:val="000765FC"/>
    <w:rsid w:val="000769B3"/>
    <w:rsid w:val="00076A81"/>
    <w:rsid w:val="0007724E"/>
    <w:rsid w:val="000773AD"/>
    <w:rsid w:val="00077D38"/>
    <w:rsid w:val="00080164"/>
    <w:rsid w:val="00080304"/>
    <w:rsid w:val="000807AC"/>
    <w:rsid w:val="00080D76"/>
    <w:rsid w:val="00080EA7"/>
    <w:rsid w:val="00080F95"/>
    <w:rsid w:val="000815E1"/>
    <w:rsid w:val="000815FE"/>
    <w:rsid w:val="000817C0"/>
    <w:rsid w:val="00081876"/>
    <w:rsid w:val="00081978"/>
    <w:rsid w:val="00081A59"/>
    <w:rsid w:val="00082ABC"/>
    <w:rsid w:val="00082F96"/>
    <w:rsid w:val="00083276"/>
    <w:rsid w:val="00083A6D"/>
    <w:rsid w:val="00084404"/>
    <w:rsid w:val="00084BCE"/>
    <w:rsid w:val="00084F47"/>
    <w:rsid w:val="000851A5"/>
    <w:rsid w:val="00085A47"/>
    <w:rsid w:val="0008634C"/>
    <w:rsid w:val="000869C9"/>
    <w:rsid w:val="00086E02"/>
    <w:rsid w:val="000870AC"/>
    <w:rsid w:val="0008740C"/>
    <w:rsid w:val="0008752A"/>
    <w:rsid w:val="00087B59"/>
    <w:rsid w:val="00087C0D"/>
    <w:rsid w:val="00087D7E"/>
    <w:rsid w:val="00090162"/>
    <w:rsid w:val="00090A66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B8F"/>
    <w:rsid w:val="00093E02"/>
    <w:rsid w:val="00093E11"/>
    <w:rsid w:val="000940CE"/>
    <w:rsid w:val="0009463F"/>
    <w:rsid w:val="00094872"/>
    <w:rsid w:val="00094DCF"/>
    <w:rsid w:val="00094EC4"/>
    <w:rsid w:val="00095136"/>
    <w:rsid w:val="00095859"/>
    <w:rsid w:val="00095A61"/>
    <w:rsid w:val="00095BF4"/>
    <w:rsid w:val="000965DD"/>
    <w:rsid w:val="00096F03"/>
    <w:rsid w:val="0009759D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C98"/>
    <w:rsid w:val="000A2E0E"/>
    <w:rsid w:val="000A2F8F"/>
    <w:rsid w:val="000A2FBB"/>
    <w:rsid w:val="000A2FED"/>
    <w:rsid w:val="000A39A0"/>
    <w:rsid w:val="000A3A7D"/>
    <w:rsid w:val="000A3C98"/>
    <w:rsid w:val="000A44D1"/>
    <w:rsid w:val="000A4546"/>
    <w:rsid w:val="000A4840"/>
    <w:rsid w:val="000A4922"/>
    <w:rsid w:val="000A50A6"/>
    <w:rsid w:val="000A5204"/>
    <w:rsid w:val="000A55C9"/>
    <w:rsid w:val="000A618C"/>
    <w:rsid w:val="000A6320"/>
    <w:rsid w:val="000A6550"/>
    <w:rsid w:val="000A65A7"/>
    <w:rsid w:val="000A683F"/>
    <w:rsid w:val="000A69B8"/>
    <w:rsid w:val="000A6E14"/>
    <w:rsid w:val="000A6EFF"/>
    <w:rsid w:val="000A74EE"/>
    <w:rsid w:val="000A7D6E"/>
    <w:rsid w:val="000B02C7"/>
    <w:rsid w:val="000B034E"/>
    <w:rsid w:val="000B04CD"/>
    <w:rsid w:val="000B0890"/>
    <w:rsid w:val="000B268D"/>
    <w:rsid w:val="000B298C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591"/>
    <w:rsid w:val="000B5870"/>
    <w:rsid w:val="000B58CC"/>
    <w:rsid w:val="000B6151"/>
    <w:rsid w:val="000B638E"/>
    <w:rsid w:val="000B67ED"/>
    <w:rsid w:val="000B6803"/>
    <w:rsid w:val="000B695F"/>
    <w:rsid w:val="000B6BA1"/>
    <w:rsid w:val="000B720E"/>
    <w:rsid w:val="000B7365"/>
    <w:rsid w:val="000B7699"/>
    <w:rsid w:val="000B7AE5"/>
    <w:rsid w:val="000B7D02"/>
    <w:rsid w:val="000C021A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D8"/>
    <w:rsid w:val="000C1AFD"/>
    <w:rsid w:val="000C1B88"/>
    <w:rsid w:val="000C1FE9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509"/>
    <w:rsid w:val="000D0864"/>
    <w:rsid w:val="000D09EB"/>
    <w:rsid w:val="000D0BE4"/>
    <w:rsid w:val="000D17AF"/>
    <w:rsid w:val="000D19BC"/>
    <w:rsid w:val="000D22E1"/>
    <w:rsid w:val="000D2755"/>
    <w:rsid w:val="000D3589"/>
    <w:rsid w:val="000D36AE"/>
    <w:rsid w:val="000D389C"/>
    <w:rsid w:val="000D38BF"/>
    <w:rsid w:val="000D3940"/>
    <w:rsid w:val="000D402E"/>
    <w:rsid w:val="000D41AA"/>
    <w:rsid w:val="000D4886"/>
    <w:rsid w:val="000D4CF1"/>
    <w:rsid w:val="000D524B"/>
    <w:rsid w:val="000D5807"/>
    <w:rsid w:val="000D59D4"/>
    <w:rsid w:val="000D5C78"/>
    <w:rsid w:val="000D5C8D"/>
    <w:rsid w:val="000D5D07"/>
    <w:rsid w:val="000D64FD"/>
    <w:rsid w:val="000D66A6"/>
    <w:rsid w:val="000D6776"/>
    <w:rsid w:val="000D6881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5D73"/>
    <w:rsid w:val="000E6423"/>
    <w:rsid w:val="000E7D6C"/>
    <w:rsid w:val="000E7E80"/>
    <w:rsid w:val="000E7EA7"/>
    <w:rsid w:val="000F0338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99C"/>
    <w:rsid w:val="000F4F27"/>
    <w:rsid w:val="000F5A07"/>
    <w:rsid w:val="000F5D11"/>
    <w:rsid w:val="000F60B5"/>
    <w:rsid w:val="000F6C22"/>
    <w:rsid w:val="000F6C2A"/>
    <w:rsid w:val="000F714A"/>
    <w:rsid w:val="000F71D3"/>
    <w:rsid w:val="000F7489"/>
    <w:rsid w:val="000F7504"/>
    <w:rsid w:val="000F75E3"/>
    <w:rsid w:val="000F7604"/>
    <w:rsid w:val="000F77E8"/>
    <w:rsid w:val="000F7D05"/>
    <w:rsid w:val="001003A3"/>
    <w:rsid w:val="001006DA"/>
    <w:rsid w:val="00100724"/>
    <w:rsid w:val="001007EA"/>
    <w:rsid w:val="001008A1"/>
    <w:rsid w:val="001008C2"/>
    <w:rsid w:val="0010090A"/>
    <w:rsid w:val="00100A0F"/>
    <w:rsid w:val="00100B91"/>
    <w:rsid w:val="00100BDB"/>
    <w:rsid w:val="00100E1F"/>
    <w:rsid w:val="00100FE1"/>
    <w:rsid w:val="00101169"/>
    <w:rsid w:val="001013DA"/>
    <w:rsid w:val="00101E0A"/>
    <w:rsid w:val="001029BD"/>
    <w:rsid w:val="00102A14"/>
    <w:rsid w:val="00102B35"/>
    <w:rsid w:val="0010353F"/>
    <w:rsid w:val="00103E8C"/>
    <w:rsid w:val="00104EAD"/>
    <w:rsid w:val="001052FE"/>
    <w:rsid w:val="00105678"/>
    <w:rsid w:val="0010589C"/>
    <w:rsid w:val="00105967"/>
    <w:rsid w:val="00105AB3"/>
    <w:rsid w:val="00105B00"/>
    <w:rsid w:val="00105B2C"/>
    <w:rsid w:val="00105B60"/>
    <w:rsid w:val="00106771"/>
    <w:rsid w:val="00106991"/>
    <w:rsid w:val="00106ED0"/>
    <w:rsid w:val="00107752"/>
    <w:rsid w:val="00110335"/>
    <w:rsid w:val="001103FB"/>
    <w:rsid w:val="00110772"/>
    <w:rsid w:val="00110A90"/>
    <w:rsid w:val="00111F9F"/>
    <w:rsid w:val="0011209C"/>
    <w:rsid w:val="00112984"/>
    <w:rsid w:val="00112C2A"/>
    <w:rsid w:val="00113149"/>
    <w:rsid w:val="0011314D"/>
    <w:rsid w:val="00113313"/>
    <w:rsid w:val="0011387D"/>
    <w:rsid w:val="00113B6D"/>
    <w:rsid w:val="0011438F"/>
    <w:rsid w:val="0011479E"/>
    <w:rsid w:val="00114BB5"/>
    <w:rsid w:val="00114CA1"/>
    <w:rsid w:val="0011505B"/>
    <w:rsid w:val="001150FA"/>
    <w:rsid w:val="0011535B"/>
    <w:rsid w:val="00115B5A"/>
    <w:rsid w:val="00115BF5"/>
    <w:rsid w:val="0011642D"/>
    <w:rsid w:val="001168DD"/>
    <w:rsid w:val="00116D94"/>
    <w:rsid w:val="00116EF0"/>
    <w:rsid w:val="00117294"/>
    <w:rsid w:val="00117800"/>
    <w:rsid w:val="00117A48"/>
    <w:rsid w:val="00117E05"/>
    <w:rsid w:val="00120064"/>
    <w:rsid w:val="0012096A"/>
    <w:rsid w:val="00120E05"/>
    <w:rsid w:val="001211F7"/>
    <w:rsid w:val="001212D6"/>
    <w:rsid w:val="0012162E"/>
    <w:rsid w:val="001217D7"/>
    <w:rsid w:val="001218E2"/>
    <w:rsid w:val="00121C4C"/>
    <w:rsid w:val="00121F2D"/>
    <w:rsid w:val="00122564"/>
    <w:rsid w:val="001226A5"/>
    <w:rsid w:val="001229C3"/>
    <w:rsid w:val="00122BF0"/>
    <w:rsid w:val="0012313E"/>
    <w:rsid w:val="0012366D"/>
    <w:rsid w:val="00123681"/>
    <w:rsid w:val="001237B8"/>
    <w:rsid w:val="00123B42"/>
    <w:rsid w:val="00124538"/>
    <w:rsid w:val="001249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93F"/>
    <w:rsid w:val="00130A82"/>
    <w:rsid w:val="00131634"/>
    <w:rsid w:val="001316CF"/>
    <w:rsid w:val="001318B5"/>
    <w:rsid w:val="00131AF3"/>
    <w:rsid w:val="00131E59"/>
    <w:rsid w:val="00132318"/>
    <w:rsid w:val="001323A6"/>
    <w:rsid w:val="001323F8"/>
    <w:rsid w:val="00132D0D"/>
    <w:rsid w:val="00132FEC"/>
    <w:rsid w:val="0013349B"/>
    <w:rsid w:val="00133837"/>
    <w:rsid w:val="001338E3"/>
    <w:rsid w:val="0013415D"/>
    <w:rsid w:val="001344A0"/>
    <w:rsid w:val="00134AF8"/>
    <w:rsid w:val="001354A3"/>
    <w:rsid w:val="00135A10"/>
    <w:rsid w:val="00135B65"/>
    <w:rsid w:val="00135DE2"/>
    <w:rsid w:val="00136AAF"/>
    <w:rsid w:val="00136ACF"/>
    <w:rsid w:val="00136EC2"/>
    <w:rsid w:val="001374DB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381C"/>
    <w:rsid w:val="0014402E"/>
    <w:rsid w:val="0014410D"/>
    <w:rsid w:val="0014463B"/>
    <w:rsid w:val="0014488B"/>
    <w:rsid w:val="00144E52"/>
    <w:rsid w:val="001450F1"/>
    <w:rsid w:val="001453F4"/>
    <w:rsid w:val="0014645C"/>
    <w:rsid w:val="00146723"/>
    <w:rsid w:val="001471F8"/>
    <w:rsid w:val="00147DB1"/>
    <w:rsid w:val="001505E6"/>
    <w:rsid w:val="001506D1"/>
    <w:rsid w:val="001508E9"/>
    <w:rsid w:val="0015125E"/>
    <w:rsid w:val="001515E9"/>
    <w:rsid w:val="00151DFB"/>
    <w:rsid w:val="00151EF3"/>
    <w:rsid w:val="001526B2"/>
    <w:rsid w:val="001537D5"/>
    <w:rsid w:val="00153A5C"/>
    <w:rsid w:val="001543A0"/>
    <w:rsid w:val="001544AE"/>
    <w:rsid w:val="001547FA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0DF9"/>
    <w:rsid w:val="00161347"/>
    <w:rsid w:val="001614D2"/>
    <w:rsid w:val="001617A7"/>
    <w:rsid w:val="0016185A"/>
    <w:rsid w:val="00161E82"/>
    <w:rsid w:val="001623C6"/>
    <w:rsid w:val="001628F8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5DE"/>
    <w:rsid w:val="001656F8"/>
    <w:rsid w:val="001657EE"/>
    <w:rsid w:val="00165C3F"/>
    <w:rsid w:val="00165E00"/>
    <w:rsid w:val="00165E4B"/>
    <w:rsid w:val="0016609D"/>
    <w:rsid w:val="00166218"/>
    <w:rsid w:val="00166338"/>
    <w:rsid w:val="00166426"/>
    <w:rsid w:val="00166548"/>
    <w:rsid w:val="00166953"/>
    <w:rsid w:val="00166BEC"/>
    <w:rsid w:val="00166CB4"/>
    <w:rsid w:val="00167704"/>
    <w:rsid w:val="00167CE8"/>
    <w:rsid w:val="00167FB3"/>
    <w:rsid w:val="00170046"/>
    <w:rsid w:val="00170149"/>
    <w:rsid w:val="00170430"/>
    <w:rsid w:val="0017044C"/>
    <w:rsid w:val="001704D4"/>
    <w:rsid w:val="00170B66"/>
    <w:rsid w:val="00170BBA"/>
    <w:rsid w:val="001713E6"/>
    <w:rsid w:val="00171FD6"/>
    <w:rsid w:val="001720B5"/>
    <w:rsid w:val="0017217F"/>
    <w:rsid w:val="001721A8"/>
    <w:rsid w:val="001721D4"/>
    <w:rsid w:val="0017275A"/>
    <w:rsid w:val="001728C6"/>
    <w:rsid w:val="00172ADD"/>
    <w:rsid w:val="00172C2D"/>
    <w:rsid w:val="00172CCB"/>
    <w:rsid w:val="00172D13"/>
    <w:rsid w:val="001730F9"/>
    <w:rsid w:val="00173829"/>
    <w:rsid w:val="00173A6C"/>
    <w:rsid w:val="00173D21"/>
    <w:rsid w:val="00173EE2"/>
    <w:rsid w:val="001742CD"/>
    <w:rsid w:val="001745E9"/>
    <w:rsid w:val="001747E8"/>
    <w:rsid w:val="00174B4C"/>
    <w:rsid w:val="00174B6D"/>
    <w:rsid w:val="0017550F"/>
    <w:rsid w:val="001755BC"/>
    <w:rsid w:val="001757A5"/>
    <w:rsid w:val="00175E78"/>
    <w:rsid w:val="001760D9"/>
    <w:rsid w:val="00176352"/>
    <w:rsid w:val="0017648A"/>
    <w:rsid w:val="00176498"/>
    <w:rsid w:val="0017671D"/>
    <w:rsid w:val="00176F12"/>
    <w:rsid w:val="00176FB3"/>
    <w:rsid w:val="00177241"/>
    <w:rsid w:val="00177245"/>
    <w:rsid w:val="00177377"/>
    <w:rsid w:val="0017763C"/>
    <w:rsid w:val="00177D3D"/>
    <w:rsid w:val="0018015A"/>
    <w:rsid w:val="00180730"/>
    <w:rsid w:val="001807C9"/>
    <w:rsid w:val="00180A0D"/>
    <w:rsid w:val="00180B3C"/>
    <w:rsid w:val="00180CC6"/>
    <w:rsid w:val="00180E7E"/>
    <w:rsid w:val="00182D60"/>
    <w:rsid w:val="00182FF5"/>
    <w:rsid w:val="00183126"/>
    <w:rsid w:val="0018335A"/>
    <w:rsid w:val="00183409"/>
    <w:rsid w:val="0018368A"/>
    <w:rsid w:val="00183695"/>
    <w:rsid w:val="00183C36"/>
    <w:rsid w:val="00183EF8"/>
    <w:rsid w:val="0018404A"/>
    <w:rsid w:val="00184287"/>
    <w:rsid w:val="001842A7"/>
    <w:rsid w:val="0018498D"/>
    <w:rsid w:val="00184B70"/>
    <w:rsid w:val="00184D3B"/>
    <w:rsid w:val="0018570F"/>
    <w:rsid w:val="00185CE0"/>
    <w:rsid w:val="0018613F"/>
    <w:rsid w:val="001870E2"/>
    <w:rsid w:val="00187EDB"/>
    <w:rsid w:val="0019016C"/>
    <w:rsid w:val="001909C2"/>
    <w:rsid w:val="00190E23"/>
    <w:rsid w:val="00190F4C"/>
    <w:rsid w:val="001911C3"/>
    <w:rsid w:val="0019122E"/>
    <w:rsid w:val="00191409"/>
    <w:rsid w:val="00191596"/>
    <w:rsid w:val="0019161C"/>
    <w:rsid w:val="00191ACE"/>
    <w:rsid w:val="00191C15"/>
    <w:rsid w:val="00191E74"/>
    <w:rsid w:val="0019239D"/>
    <w:rsid w:val="001924B2"/>
    <w:rsid w:val="00192FC8"/>
    <w:rsid w:val="00193423"/>
    <w:rsid w:val="00193628"/>
    <w:rsid w:val="00193A8A"/>
    <w:rsid w:val="0019462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4FC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4473"/>
    <w:rsid w:val="001A4865"/>
    <w:rsid w:val="001A487F"/>
    <w:rsid w:val="001A4953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96D"/>
    <w:rsid w:val="001B0F80"/>
    <w:rsid w:val="001B0FB4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7D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E4E"/>
    <w:rsid w:val="001B7121"/>
    <w:rsid w:val="001B725A"/>
    <w:rsid w:val="001B7CBE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D2B"/>
    <w:rsid w:val="001C7DCD"/>
    <w:rsid w:val="001D0C60"/>
    <w:rsid w:val="001D1006"/>
    <w:rsid w:val="001D1CB9"/>
    <w:rsid w:val="001D1F9C"/>
    <w:rsid w:val="001D2694"/>
    <w:rsid w:val="001D2DC2"/>
    <w:rsid w:val="001D35D5"/>
    <w:rsid w:val="001D3A75"/>
    <w:rsid w:val="001D443F"/>
    <w:rsid w:val="001D4604"/>
    <w:rsid w:val="001D4790"/>
    <w:rsid w:val="001D545F"/>
    <w:rsid w:val="001D5736"/>
    <w:rsid w:val="001D61BB"/>
    <w:rsid w:val="001D6B71"/>
    <w:rsid w:val="001D6CAB"/>
    <w:rsid w:val="001D7319"/>
    <w:rsid w:val="001E045E"/>
    <w:rsid w:val="001E0B5E"/>
    <w:rsid w:val="001E1095"/>
    <w:rsid w:val="001E111F"/>
    <w:rsid w:val="001E1586"/>
    <w:rsid w:val="001E20BC"/>
    <w:rsid w:val="001E2117"/>
    <w:rsid w:val="001E2842"/>
    <w:rsid w:val="001E32F5"/>
    <w:rsid w:val="001E36B9"/>
    <w:rsid w:val="001E3B25"/>
    <w:rsid w:val="001E3FF6"/>
    <w:rsid w:val="001E4714"/>
    <w:rsid w:val="001E48BC"/>
    <w:rsid w:val="001E48DF"/>
    <w:rsid w:val="001E4C6D"/>
    <w:rsid w:val="001E506A"/>
    <w:rsid w:val="001E5104"/>
    <w:rsid w:val="001E516D"/>
    <w:rsid w:val="001E5960"/>
    <w:rsid w:val="001E5CA2"/>
    <w:rsid w:val="001E61DB"/>
    <w:rsid w:val="001E6549"/>
    <w:rsid w:val="001E656C"/>
    <w:rsid w:val="001E66C2"/>
    <w:rsid w:val="001E6948"/>
    <w:rsid w:val="001E7139"/>
    <w:rsid w:val="001E76ED"/>
    <w:rsid w:val="001E78E5"/>
    <w:rsid w:val="001E7B89"/>
    <w:rsid w:val="001E7EC5"/>
    <w:rsid w:val="001F0000"/>
    <w:rsid w:val="001F03CB"/>
    <w:rsid w:val="001F16E3"/>
    <w:rsid w:val="001F1726"/>
    <w:rsid w:val="001F1784"/>
    <w:rsid w:val="001F1988"/>
    <w:rsid w:val="001F1E8E"/>
    <w:rsid w:val="001F2275"/>
    <w:rsid w:val="001F23A7"/>
    <w:rsid w:val="001F23CF"/>
    <w:rsid w:val="001F30D9"/>
    <w:rsid w:val="001F3473"/>
    <w:rsid w:val="001F3CAB"/>
    <w:rsid w:val="001F3CD2"/>
    <w:rsid w:val="001F4001"/>
    <w:rsid w:val="001F4773"/>
    <w:rsid w:val="001F484C"/>
    <w:rsid w:val="001F4BBE"/>
    <w:rsid w:val="001F4CBB"/>
    <w:rsid w:val="001F5480"/>
    <w:rsid w:val="001F5597"/>
    <w:rsid w:val="001F57A5"/>
    <w:rsid w:val="001F5A72"/>
    <w:rsid w:val="001F5C2D"/>
    <w:rsid w:val="001F5FC4"/>
    <w:rsid w:val="001F6581"/>
    <w:rsid w:val="001F6631"/>
    <w:rsid w:val="001F68A6"/>
    <w:rsid w:val="001F6B15"/>
    <w:rsid w:val="001F6D62"/>
    <w:rsid w:val="001F7C3F"/>
    <w:rsid w:val="0020035D"/>
    <w:rsid w:val="002027BD"/>
    <w:rsid w:val="0020319A"/>
    <w:rsid w:val="00203EBB"/>
    <w:rsid w:val="002049F8"/>
    <w:rsid w:val="00204A66"/>
    <w:rsid w:val="0020514B"/>
    <w:rsid w:val="00205425"/>
    <w:rsid w:val="002055BF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48D"/>
    <w:rsid w:val="00207626"/>
    <w:rsid w:val="00207B0A"/>
    <w:rsid w:val="00207D8B"/>
    <w:rsid w:val="0021088F"/>
    <w:rsid w:val="0021090B"/>
    <w:rsid w:val="00210DBF"/>
    <w:rsid w:val="00211063"/>
    <w:rsid w:val="0021150C"/>
    <w:rsid w:val="002116C5"/>
    <w:rsid w:val="0021194C"/>
    <w:rsid w:val="00211C91"/>
    <w:rsid w:val="00211D27"/>
    <w:rsid w:val="002122C8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9BD"/>
    <w:rsid w:val="00216C4A"/>
    <w:rsid w:val="00216FBA"/>
    <w:rsid w:val="00217298"/>
    <w:rsid w:val="0022067A"/>
    <w:rsid w:val="0022198A"/>
    <w:rsid w:val="00221D4C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58B"/>
    <w:rsid w:val="00223783"/>
    <w:rsid w:val="00223E5C"/>
    <w:rsid w:val="00224384"/>
    <w:rsid w:val="002245CD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866"/>
    <w:rsid w:val="002368A5"/>
    <w:rsid w:val="00236D16"/>
    <w:rsid w:val="00236E83"/>
    <w:rsid w:val="00237145"/>
    <w:rsid w:val="00237EB3"/>
    <w:rsid w:val="00240461"/>
    <w:rsid w:val="00240FAC"/>
    <w:rsid w:val="00241284"/>
    <w:rsid w:val="00241460"/>
    <w:rsid w:val="0024173E"/>
    <w:rsid w:val="002421EC"/>
    <w:rsid w:val="0024225F"/>
    <w:rsid w:val="0024253D"/>
    <w:rsid w:val="002431FC"/>
    <w:rsid w:val="00243459"/>
    <w:rsid w:val="002435FA"/>
    <w:rsid w:val="00243953"/>
    <w:rsid w:val="0024441D"/>
    <w:rsid w:val="002451A5"/>
    <w:rsid w:val="00245237"/>
    <w:rsid w:val="00245497"/>
    <w:rsid w:val="00246640"/>
    <w:rsid w:val="00246ADD"/>
    <w:rsid w:val="0024724E"/>
    <w:rsid w:val="0024767A"/>
    <w:rsid w:val="002476D9"/>
    <w:rsid w:val="00247761"/>
    <w:rsid w:val="00250573"/>
    <w:rsid w:val="002511DF"/>
    <w:rsid w:val="00251E47"/>
    <w:rsid w:val="00251E7E"/>
    <w:rsid w:val="0025259C"/>
    <w:rsid w:val="00252AFF"/>
    <w:rsid w:val="00253083"/>
    <w:rsid w:val="00253BB4"/>
    <w:rsid w:val="00253C11"/>
    <w:rsid w:val="0025404F"/>
    <w:rsid w:val="002541C2"/>
    <w:rsid w:val="0025423C"/>
    <w:rsid w:val="002549D0"/>
    <w:rsid w:val="00254C55"/>
    <w:rsid w:val="00254C95"/>
    <w:rsid w:val="0025565B"/>
    <w:rsid w:val="002563B8"/>
    <w:rsid w:val="0025645E"/>
    <w:rsid w:val="002564FA"/>
    <w:rsid w:val="00256632"/>
    <w:rsid w:val="002568D3"/>
    <w:rsid w:val="00256E2F"/>
    <w:rsid w:val="0025733F"/>
    <w:rsid w:val="002576AE"/>
    <w:rsid w:val="002576D4"/>
    <w:rsid w:val="002579FE"/>
    <w:rsid w:val="00257B07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37E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F8E"/>
    <w:rsid w:val="00270FC5"/>
    <w:rsid w:val="002710BE"/>
    <w:rsid w:val="002713B1"/>
    <w:rsid w:val="0027148A"/>
    <w:rsid w:val="00271CFE"/>
    <w:rsid w:val="00271E5A"/>
    <w:rsid w:val="00271FCB"/>
    <w:rsid w:val="00272D9A"/>
    <w:rsid w:val="0027389F"/>
    <w:rsid w:val="002738FC"/>
    <w:rsid w:val="00273BED"/>
    <w:rsid w:val="00273CE8"/>
    <w:rsid w:val="00274128"/>
    <w:rsid w:val="00274213"/>
    <w:rsid w:val="0027422B"/>
    <w:rsid w:val="00274238"/>
    <w:rsid w:val="002753C3"/>
    <w:rsid w:val="002757EE"/>
    <w:rsid w:val="002759DC"/>
    <w:rsid w:val="00275CA8"/>
    <w:rsid w:val="00275CEB"/>
    <w:rsid w:val="00276BE4"/>
    <w:rsid w:val="0027722A"/>
    <w:rsid w:val="0027741D"/>
    <w:rsid w:val="00277D84"/>
    <w:rsid w:val="00277EA0"/>
    <w:rsid w:val="00277EB8"/>
    <w:rsid w:val="002805E6"/>
    <w:rsid w:val="00280606"/>
    <w:rsid w:val="00281B2D"/>
    <w:rsid w:val="0028248B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5997"/>
    <w:rsid w:val="00285BA0"/>
    <w:rsid w:val="0028660E"/>
    <w:rsid w:val="0028684C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4F34"/>
    <w:rsid w:val="00295212"/>
    <w:rsid w:val="002952F9"/>
    <w:rsid w:val="0029545E"/>
    <w:rsid w:val="0029582F"/>
    <w:rsid w:val="00295FFD"/>
    <w:rsid w:val="0029615A"/>
    <w:rsid w:val="00296FE6"/>
    <w:rsid w:val="00297007"/>
    <w:rsid w:val="00297171"/>
    <w:rsid w:val="002974D6"/>
    <w:rsid w:val="00297614"/>
    <w:rsid w:val="002A01BF"/>
    <w:rsid w:val="002A029D"/>
    <w:rsid w:val="002A03D0"/>
    <w:rsid w:val="002A0442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573F"/>
    <w:rsid w:val="002A67C0"/>
    <w:rsid w:val="002A688D"/>
    <w:rsid w:val="002A6D7B"/>
    <w:rsid w:val="002A6DC2"/>
    <w:rsid w:val="002A6DCB"/>
    <w:rsid w:val="002A7320"/>
    <w:rsid w:val="002A799E"/>
    <w:rsid w:val="002B0ADD"/>
    <w:rsid w:val="002B0B68"/>
    <w:rsid w:val="002B1482"/>
    <w:rsid w:val="002B15A5"/>
    <w:rsid w:val="002B185E"/>
    <w:rsid w:val="002B1D5E"/>
    <w:rsid w:val="002B1DB1"/>
    <w:rsid w:val="002B1EB2"/>
    <w:rsid w:val="002B1EB5"/>
    <w:rsid w:val="002B26DF"/>
    <w:rsid w:val="002B2A5D"/>
    <w:rsid w:val="002B2B63"/>
    <w:rsid w:val="002B3020"/>
    <w:rsid w:val="002B3022"/>
    <w:rsid w:val="002B30B6"/>
    <w:rsid w:val="002B332C"/>
    <w:rsid w:val="002B36F5"/>
    <w:rsid w:val="002B3777"/>
    <w:rsid w:val="002B4130"/>
    <w:rsid w:val="002B517F"/>
    <w:rsid w:val="002B53CD"/>
    <w:rsid w:val="002B5867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38B1"/>
    <w:rsid w:val="002C412E"/>
    <w:rsid w:val="002C43A9"/>
    <w:rsid w:val="002C49CF"/>
    <w:rsid w:val="002C553B"/>
    <w:rsid w:val="002C5880"/>
    <w:rsid w:val="002C692E"/>
    <w:rsid w:val="002C69C2"/>
    <w:rsid w:val="002C69DC"/>
    <w:rsid w:val="002C6B0A"/>
    <w:rsid w:val="002C700D"/>
    <w:rsid w:val="002C71E7"/>
    <w:rsid w:val="002C7354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2F68"/>
    <w:rsid w:val="002D36F0"/>
    <w:rsid w:val="002D3C58"/>
    <w:rsid w:val="002D3F82"/>
    <w:rsid w:val="002D41AC"/>
    <w:rsid w:val="002D545A"/>
    <w:rsid w:val="002D58C0"/>
    <w:rsid w:val="002D5C16"/>
    <w:rsid w:val="002D5C8E"/>
    <w:rsid w:val="002D6404"/>
    <w:rsid w:val="002D6625"/>
    <w:rsid w:val="002D69DF"/>
    <w:rsid w:val="002D702A"/>
    <w:rsid w:val="002D71AF"/>
    <w:rsid w:val="002D730C"/>
    <w:rsid w:val="002D73A7"/>
    <w:rsid w:val="002D79DD"/>
    <w:rsid w:val="002E19FB"/>
    <w:rsid w:val="002E1EE6"/>
    <w:rsid w:val="002E2348"/>
    <w:rsid w:val="002E2525"/>
    <w:rsid w:val="002E26AC"/>
    <w:rsid w:val="002E291F"/>
    <w:rsid w:val="002E2A8B"/>
    <w:rsid w:val="002E2EF6"/>
    <w:rsid w:val="002E3914"/>
    <w:rsid w:val="002E3D4E"/>
    <w:rsid w:val="002E3F0C"/>
    <w:rsid w:val="002E402B"/>
    <w:rsid w:val="002E4718"/>
    <w:rsid w:val="002E47F5"/>
    <w:rsid w:val="002E56EC"/>
    <w:rsid w:val="002E58DC"/>
    <w:rsid w:val="002E5C9F"/>
    <w:rsid w:val="002E5E09"/>
    <w:rsid w:val="002E613C"/>
    <w:rsid w:val="002E6258"/>
    <w:rsid w:val="002E6990"/>
    <w:rsid w:val="002E766D"/>
    <w:rsid w:val="002E7978"/>
    <w:rsid w:val="002F0250"/>
    <w:rsid w:val="002F0613"/>
    <w:rsid w:val="002F12B5"/>
    <w:rsid w:val="002F15B2"/>
    <w:rsid w:val="002F184E"/>
    <w:rsid w:val="002F1922"/>
    <w:rsid w:val="002F2292"/>
    <w:rsid w:val="002F238C"/>
    <w:rsid w:val="002F2718"/>
    <w:rsid w:val="002F2C89"/>
    <w:rsid w:val="002F35A8"/>
    <w:rsid w:val="002F3B6D"/>
    <w:rsid w:val="002F4BB7"/>
    <w:rsid w:val="002F4CC7"/>
    <w:rsid w:val="002F4ECF"/>
    <w:rsid w:val="002F5301"/>
    <w:rsid w:val="002F5613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2CB"/>
    <w:rsid w:val="00303F96"/>
    <w:rsid w:val="0030417A"/>
    <w:rsid w:val="00304290"/>
    <w:rsid w:val="00304CF0"/>
    <w:rsid w:val="00305369"/>
    <w:rsid w:val="003053E3"/>
    <w:rsid w:val="00305635"/>
    <w:rsid w:val="00306B43"/>
    <w:rsid w:val="00306BE5"/>
    <w:rsid w:val="00306DEE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BD4"/>
    <w:rsid w:val="00317551"/>
    <w:rsid w:val="00317B28"/>
    <w:rsid w:val="00317B67"/>
    <w:rsid w:val="00320211"/>
    <w:rsid w:val="0032065B"/>
    <w:rsid w:val="00320B71"/>
    <w:rsid w:val="00320B8B"/>
    <w:rsid w:val="00320F68"/>
    <w:rsid w:val="00321858"/>
    <w:rsid w:val="00322069"/>
    <w:rsid w:val="003223F2"/>
    <w:rsid w:val="0032257B"/>
    <w:rsid w:val="003226F1"/>
    <w:rsid w:val="00322D98"/>
    <w:rsid w:val="00323C1E"/>
    <w:rsid w:val="0032440F"/>
    <w:rsid w:val="00324BBA"/>
    <w:rsid w:val="003251AD"/>
    <w:rsid w:val="003253B5"/>
    <w:rsid w:val="00325651"/>
    <w:rsid w:val="003258D5"/>
    <w:rsid w:val="00325A22"/>
    <w:rsid w:val="00326456"/>
    <w:rsid w:val="00327035"/>
    <w:rsid w:val="00327730"/>
    <w:rsid w:val="00327DB2"/>
    <w:rsid w:val="0033009E"/>
    <w:rsid w:val="0033020B"/>
    <w:rsid w:val="003307BB"/>
    <w:rsid w:val="0033159E"/>
    <w:rsid w:val="00331B28"/>
    <w:rsid w:val="00331FFA"/>
    <w:rsid w:val="0033208D"/>
    <w:rsid w:val="003321D1"/>
    <w:rsid w:val="003329A8"/>
    <w:rsid w:val="00332A10"/>
    <w:rsid w:val="00332DC0"/>
    <w:rsid w:val="003335D5"/>
    <w:rsid w:val="003339FB"/>
    <w:rsid w:val="003343E1"/>
    <w:rsid w:val="00334531"/>
    <w:rsid w:val="00334902"/>
    <w:rsid w:val="00334987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6D9"/>
    <w:rsid w:val="0034395D"/>
    <w:rsid w:val="00343F43"/>
    <w:rsid w:val="00344268"/>
    <w:rsid w:val="003443F8"/>
    <w:rsid w:val="003445FD"/>
    <w:rsid w:val="00344DFD"/>
    <w:rsid w:val="0034502B"/>
    <w:rsid w:val="00345245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803"/>
    <w:rsid w:val="00351CF7"/>
    <w:rsid w:val="00352785"/>
    <w:rsid w:val="00353126"/>
    <w:rsid w:val="00353421"/>
    <w:rsid w:val="00353452"/>
    <w:rsid w:val="003534A8"/>
    <w:rsid w:val="0035426B"/>
    <w:rsid w:val="00354331"/>
    <w:rsid w:val="00354580"/>
    <w:rsid w:val="003546C1"/>
    <w:rsid w:val="00354AAF"/>
    <w:rsid w:val="00354DD2"/>
    <w:rsid w:val="00355603"/>
    <w:rsid w:val="00355CC5"/>
    <w:rsid w:val="00355DAE"/>
    <w:rsid w:val="003562AE"/>
    <w:rsid w:val="003565DE"/>
    <w:rsid w:val="003568A5"/>
    <w:rsid w:val="00356BCC"/>
    <w:rsid w:val="00356D2E"/>
    <w:rsid w:val="00356DED"/>
    <w:rsid w:val="003572DC"/>
    <w:rsid w:val="003575B3"/>
    <w:rsid w:val="00357644"/>
    <w:rsid w:val="0036020A"/>
    <w:rsid w:val="00360222"/>
    <w:rsid w:val="003608E2"/>
    <w:rsid w:val="00360AF7"/>
    <w:rsid w:val="00360EE2"/>
    <w:rsid w:val="0036112B"/>
    <w:rsid w:val="003618E9"/>
    <w:rsid w:val="00361C89"/>
    <w:rsid w:val="00361CA2"/>
    <w:rsid w:val="00361D9E"/>
    <w:rsid w:val="003622FF"/>
    <w:rsid w:val="00362322"/>
    <w:rsid w:val="00362560"/>
    <w:rsid w:val="003627D4"/>
    <w:rsid w:val="00362E38"/>
    <w:rsid w:val="00362EBF"/>
    <w:rsid w:val="00362F98"/>
    <w:rsid w:val="003630A4"/>
    <w:rsid w:val="003633D2"/>
    <w:rsid w:val="003638BC"/>
    <w:rsid w:val="00363A81"/>
    <w:rsid w:val="00363C2D"/>
    <w:rsid w:val="00364451"/>
    <w:rsid w:val="00364577"/>
    <w:rsid w:val="003648B6"/>
    <w:rsid w:val="00364E6C"/>
    <w:rsid w:val="00364FAE"/>
    <w:rsid w:val="003655E4"/>
    <w:rsid w:val="003656A5"/>
    <w:rsid w:val="0036577E"/>
    <w:rsid w:val="00365D14"/>
    <w:rsid w:val="00365EE1"/>
    <w:rsid w:val="00365EFB"/>
    <w:rsid w:val="00365FB9"/>
    <w:rsid w:val="00366344"/>
    <w:rsid w:val="00366EAC"/>
    <w:rsid w:val="00367048"/>
    <w:rsid w:val="003671AE"/>
    <w:rsid w:val="00367666"/>
    <w:rsid w:val="003700BB"/>
    <w:rsid w:val="00370EBD"/>
    <w:rsid w:val="0037135B"/>
    <w:rsid w:val="003716AE"/>
    <w:rsid w:val="00371957"/>
    <w:rsid w:val="003719AA"/>
    <w:rsid w:val="00371F58"/>
    <w:rsid w:val="00371FA2"/>
    <w:rsid w:val="00372A48"/>
    <w:rsid w:val="00372AFA"/>
    <w:rsid w:val="00373450"/>
    <w:rsid w:val="00373E45"/>
    <w:rsid w:val="00373EB3"/>
    <w:rsid w:val="00373F81"/>
    <w:rsid w:val="003742BC"/>
    <w:rsid w:val="003747DF"/>
    <w:rsid w:val="00374AE8"/>
    <w:rsid w:val="00374C82"/>
    <w:rsid w:val="00375425"/>
    <w:rsid w:val="0037570A"/>
    <w:rsid w:val="00376224"/>
    <w:rsid w:val="003764DD"/>
    <w:rsid w:val="003765C7"/>
    <w:rsid w:val="00377351"/>
    <w:rsid w:val="003773E5"/>
    <w:rsid w:val="003778DF"/>
    <w:rsid w:val="00377999"/>
    <w:rsid w:val="0038025B"/>
    <w:rsid w:val="003807DF"/>
    <w:rsid w:val="0038091D"/>
    <w:rsid w:val="00380A45"/>
    <w:rsid w:val="00380AF7"/>
    <w:rsid w:val="00380BE4"/>
    <w:rsid w:val="00380D99"/>
    <w:rsid w:val="00380F27"/>
    <w:rsid w:val="0038187C"/>
    <w:rsid w:val="00382017"/>
    <w:rsid w:val="00382230"/>
    <w:rsid w:val="003823B6"/>
    <w:rsid w:val="00382EAF"/>
    <w:rsid w:val="00383469"/>
    <w:rsid w:val="0038381F"/>
    <w:rsid w:val="003839DA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1BE"/>
    <w:rsid w:val="003903F4"/>
    <w:rsid w:val="00390C8E"/>
    <w:rsid w:val="003919B5"/>
    <w:rsid w:val="00391A4C"/>
    <w:rsid w:val="00391CF6"/>
    <w:rsid w:val="00391D97"/>
    <w:rsid w:val="0039201A"/>
    <w:rsid w:val="00392437"/>
    <w:rsid w:val="003927D2"/>
    <w:rsid w:val="00392854"/>
    <w:rsid w:val="00392C51"/>
    <w:rsid w:val="00392D22"/>
    <w:rsid w:val="00392D43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39"/>
    <w:rsid w:val="003A137A"/>
    <w:rsid w:val="003A1696"/>
    <w:rsid w:val="003A1B86"/>
    <w:rsid w:val="003A1EC1"/>
    <w:rsid w:val="003A281B"/>
    <w:rsid w:val="003A29DF"/>
    <w:rsid w:val="003A2A2E"/>
    <w:rsid w:val="003A2B3B"/>
    <w:rsid w:val="003A2BF8"/>
    <w:rsid w:val="003A3A50"/>
    <w:rsid w:val="003A3A93"/>
    <w:rsid w:val="003A435B"/>
    <w:rsid w:val="003A4620"/>
    <w:rsid w:val="003A49C1"/>
    <w:rsid w:val="003A4AAF"/>
    <w:rsid w:val="003A547F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A7ECA"/>
    <w:rsid w:val="003B010F"/>
    <w:rsid w:val="003B017C"/>
    <w:rsid w:val="003B0581"/>
    <w:rsid w:val="003B0AB0"/>
    <w:rsid w:val="003B0FD4"/>
    <w:rsid w:val="003B11FB"/>
    <w:rsid w:val="003B1847"/>
    <w:rsid w:val="003B18B2"/>
    <w:rsid w:val="003B1EDD"/>
    <w:rsid w:val="003B213D"/>
    <w:rsid w:val="003B2727"/>
    <w:rsid w:val="003B284E"/>
    <w:rsid w:val="003B2A0E"/>
    <w:rsid w:val="003B2A3A"/>
    <w:rsid w:val="003B2B83"/>
    <w:rsid w:val="003B2F08"/>
    <w:rsid w:val="003B3899"/>
    <w:rsid w:val="003B3B49"/>
    <w:rsid w:val="003B4056"/>
    <w:rsid w:val="003B40AF"/>
    <w:rsid w:val="003B4631"/>
    <w:rsid w:val="003B4B1C"/>
    <w:rsid w:val="003B5212"/>
    <w:rsid w:val="003B5681"/>
    <w:rsid w:val="003B59E6"/>
    <w:rsid w:val="003B60D6"/>
    <w:rsid w:val="003B6924"/>
    <w:rsid w:val="003B76B8"/>
    <w:rsid w:val="003B76B9"/>
    <w:rsid w:val="003B773E"/>
    <w:rsid w:val="003B7898"/>
    <w:rsid w:val="003C01F0"/>
    <w:rsid w:val="003C035C"/>
    <w:rsid w:val="003C0756"/>
    <w:rsid w:val="003C07CB"/>
    <w:rsid w:val="003C085A"/>
    <w:rsid w:val="003C087A"/>
    <w:rsid w:val="003C1155"/>
    <w:rsid w:val="003C179F"/>
    <w:rsid w:val="003C1C51"/>
    <w:rsid w:val="003C22F4"/>
    <w:rsid w:val="003C23A6"/>
    <w:rsid w:val="003C250F"/>
    <w:rsid w:val="003C279C"/>
    <w:rsid w:val="003C2B6C"/>
    <w:rsid w:val="003C32AC"/>
    <w:rsid w:val="003C3615"/>
    <w:rsid w:val="003C3857"/>
    <w:rsid w:val="003C3B68"/>
    <w:rsid w:val="003C3FA5"/>
    <w:rsid w:val="003C5BC9"/>
    <w:rsid w:val="003C5E41"/>
    <w:rsid w:val="003C5FAA"/>
    <w:rsid w:val="003C6337"/>
    <w:rsid w:val="003C66AC"/>
    <w:rsid w:val="003C66B6"/>
    <w:rsid w:val="003C68E4"/>
    <w:rsid w:val="003C6905"/>
    <w:rsid w:val="003C6948"/>
    <w:rsid w:val="003C6DF5"/>
    <w:rsid w:val="003C6F61"/>
    <w:rsid w:val="003C6FDD"/>
    <w:rsid w:val="003C7352"/>
    <w:rsid w:val="003C7453"/>
    <w:rsid w:val="003C7981"/>
    <w:rsid w:val="003C7A25"/>
    <w:rsid w:val="003D0417"/>
    <w:rsid w:val="003D0AED"/>
    <w:rsid w:val="003D0BEA"/>
    <w:rsid w:val="003D0CCB"/>
    <w:rsid w:val="003D0F83"/>
    <w:rsid w:val="003D10C2"/>
    <w:rsid w:val="003D11CD"/>
    <w:rsid w:val="003D137F"/>
    <w:rsid w:val="003D15D5"/>
    <w:rsid w:val="003D1AE2"/>
    <w:rsid w:val="003D1CCE"/>
    <w:rsid w:val="003D1E32"/>
    <w:rsid w:val="003D1FA8"/>
    <w:rsid w:val="003D2709"/>
    <w:rsid w:val="003D29EF"/>
    <w:rsid w:val="003D2A63"/>
    <w:rsid w:val="003D2A7D"/>
    <w:rsid w:val="003D2C90"/>
    <w:rsid w:val="003D45DF"/>
    <w:rsid w:val="003D49CF"/>
    <w:rsid w:val="003D4E48"/>
    <w:rsid w:val="003D502C"/>
    <w:rsid w:val="003D516A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2EF"/>
    <w:rsid w:val="003E0374"/>
    <w:rsid w:val="003E052B"/>
    <w:rsid w:val="003E05CE"/>
    <w:rsid w:val="003E0616"/>
    <w:rsid w:val="003E075F"/>
    <w:rsid w:val="003E09D5"/>
    <w:rsid w:val="003E1342"/>
    <w:rsid w:val="003E1B92"/>
    <w:rsid w:val="003E2395"/>
    <w:rsid w:val="003E23E3"/>
    <w:rsid w:val="003E25D5"/>
    <w:rsid w:val="003E2EB1"/>
    <w:rsid w:val="003E3690"/>
    <w:rsid w:val="003E3795"/>
    <w:rsid w:val="003E384E"/>
    <w:rsid w:val="003E3AC9"/>
    <w:rsid w:val="003E43AB"/>
    <w:rsid w:val="003E4D42"/>
    <w:rsid w:val="003E50D9"/>
    <w:rsid w:val="003E5277"/>
    <w:rsid w:val="003E53DF"/>
    <w:rsid w:val="003E55FE"/>
    <w:rsid w:val="003E585D"/>
    <w:rsid w:val="003E5CF3"/>
    <w:rsid w:val="003E6109"/>
    <w:rsid w:val="003E62FF"/>
    <w:rsid w:val="003E7712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3FE"/>
    <w:rsid w:val="003F244E"/>
    <w:rsid w:val="003F2BBA"/>
    <w:rsid w:val="003F2D10"/>
    <w:rsid w:val="003F360D"/>
    <w:rsid w:val="003F3784"/>
    <w:rsid w:val="003F37BE"/>
    <w:rsid w:val="003F3917"/>
    <w:rsid w:val="003F4093"/>
    <w:rsid w:val="003F478F"/>
    <w:rsid w:val="003F5275"/>
    <w:rsid w:val="003F6017"/>
    <w:rsid w:val="003F60D1"/>
    <w:rsid w:val="003F64B1"/>
    <w:rsid w:val="003F757B"/>
    <w:rsid w:val="003F77F9"/>
    <w:rsid w:val="003F7AF0"/>
    <w:rsid w:val="00400336"/>
    <w:rsid w:val="0040037D"/>
    <w:rsid w:val="00400495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50CE"/>
    <w:rsid w:val="00405AD9"/>
    <w:rsid w:val="004063AE"/>
    <w:rsid w:val="00406575"/>
    <w:rsid w:val="004066DF"/>
    <w:rsid w:val="00406A1F"/>
    <w:rsid w:val="00407DC3"/>
    <w:rsid w:val="00410003"/>
    <w:rsid w:val="00410338"/>
    <w:rsid w:val="004107F6"/>
    <w:rsid w:val="00410AEA"/>
    <w:rsid w:val="0041131D"/>
    <w:rsid w:val="00411B7C"/>
    <w:rsid w:val="00411DDD"/>
    <w:rsid w:val="00411FEE"/>
    <w:rsid w:val="00412391"/>
    <w:rsid w:val="00412AFE"/>
    <w:rsid w:val="004130CA"/>
    <w:rsid w:val="00413796"/>
    <w:rsid w:val="004142B6"/>
    <w:rsid w:val="00414514"/>
    <w:rsid w:val="00414891"/>
    <w:rsid w:val="00414899"/>
    <w:rsid w:val="00414CFC"/>
    <w:rsid w:val="00414EB5"/>
    <w:rsid w:val="00415316"/>
    <w:rsid w:val="004158B3"/>
    <w:rsid w:val="004159C8"/>
    <w:rsid w:val="00415B1B"/>
    <w:rsid w:val="00415B89"/>
    <w:rsid w:val="00415FAE"/>
    <w:rsid w:val="0041613A"/>
    <w:rsid w:val="004163F0"/>
    <w:rsid w:val="00416663"/>
    <w:rsid w:val="00417626"/>
    <w:rsid w:val="00417984"/>
    <w:rsid w:val="00420F34"/>
    <w:rsid w:val="00421EA5"/>
    <w:rsid w:val="00422DF3"/>
    <w:rsid w:val="00423057"/>
    <w:rsid w:val="00423EDA"/>
    <w:rsid w:val="00423EF5"/>
    <w:rsid w:val="00424023"/>
    <w:rsid w:val="004243BF"/>
    <w:rsid w:val="00425CDD"/>
    <w:rsid w:val="00425E6B"/>
    <w:rsid w:val="00426D11"/>
    <w:rsid w:val="00427511"/>
    <w:rsid w:val="00427651"/>
    <w:rsid w:val="00427A09"/>
    <w:rsid w:val="0043021C"/>
    <w:rsid w:val="00430BF3"/>
    <w:rsid w:val="004315A5"/>
    <w:rsid w:val="00431752"/>
    <w:rsid w:val="0043216A"/>
    <w:rsid w:val="00432194"/>
    <w:rsid w:val="0043244A"/>
    <w:rsid w:val="0043367C"/>
    <w:rsid w:val="00433708"/>
    <w:rsid w:val="00433BB9"/>
    <w:rsid w:val="00433C04"/>
    <w:rsid w:val="00434047"/>
    <w:rsid w:val="0043473F"/>
    <w:rsid w:val="00434990"/>
    <w:rsid w:val="00434D24"/>
    <w:rsid w:val="004353B3"/>
    <w:rsid w:val="00436506"/>
    <w:rsid w:val="00436B1B"/>
    <w:rsid w:val="0043718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53D"/>
    <w:rsid w:val="00444A08"/>
    <w:rsid w:val="00444BB9"/>
    <w:rsid w:val="00444E51"/>
    <w:rsid w:val="004454B5"/>
    <w:rsid w:val="004458DA"/>
    <w:rsid w:val="00445DE5"/>
    <w:rsid w:val="00445F1D"/>
    <w:rsid w:val="00445F36"/>
    <w:rsid w:val="00446AA5"/>
    <w:rsid w:val="00447370"/>
    <w:rsid w:val="00447A47"/>
    <w:rsid w:val="00447AD7"/>
    <w:rsid w:val="00447D5E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2AB9"/>
    <w:rsid w:val="004530D3"/>
    <w:rsid w:val="00453316"/>
    <w:rsid w:val="00453572"/>
    <w:rsid w:val="0045438C"/>
    <w:rsid w:val="004543E4"/>
    <w:rsid w:val="00454B2A"/>
    <w:rsid w:val="00454CE6"/>
    <w:rsid w:val="00454DBF"/>
    <w:rsid w:val="00455201"/>
    <w:rsid w:val="004558CE"/>
    <w:rsid w:val="004558D2"/>
    <w:rsid w:val="00455CC7"/>
    <w:rsid w:val="00456A46"/>
    <w:rsid w:val="00457085"/>
    <w:rsid w:val="00457555"/>
    <w:rsid w:val="00457CD6"/>
    <w:rsid w:val="004602BF"/>
    <w:rsid w:val="004607E0"/>
    <w:rsid w:val="00461569"/>
    <w:rsid w:val="004615BE"/>
    <w:rsid w:val="004618CF"/>
    <w:rsid w:val="00461DE8"/>
    <w:rsid w:val="00462690"/>
    <w:rsid w:val="00462695"/>
    <w:rsid w:val="00462A69"/>
    <w:rsid w:val="00462B2B"/>
    <w:rsid w:val="0046348A"/>
    <w:rsid w:val="0046390E"/>
    <w:rsid w:val="00463C4B"/>
    <w:rsid w:val="00463E07"/>
    <w:rsid w:val="00464495"/>
    <w:rsid w:val="004647C9"/>
    <w:rsid w:val="00464BBC"/>
    <w:rsid w:val="004657D4"/>
    <w:rsid w:val="00465A16"/>
    <w:rsid w:val="00466472"/>
    <w:rsid w:val="004669DE"/>
    <w:rsid w:val="0046777B"/>
    <w:rsid w:val="00467951"/>
    <w:rsid w:val="00467A5C"/>
    <w:rsid w:val="00470121"/>
    <w:rsid w:val="004704B6"/>
    <w:rsid w:val="00470EF1"/>
    <w:rsid w:val="00471458"/>
    <w:rsid w:val="004724FE"/>
    <w:rsid w:val="004726EE"/>
    <w:rsid w:val="00472822"/>
    <w:rsid w:val="00472FF5"/>
    <w:rsid w:val="00473481"/>
    <w:rsid w:val="004736C9"/>
    <w:rsid w:val="00473D52"/>
    <w:rsid w:val="00473D8B"/>
    <w:rsid w:val="00473EA7"/>
    <w:rsid w:val="004744A4"/>
    <w:rsid w:val="00474522"/>
    <w:rsid w:val="00475029"/>
    <w:rsid w:val="0047526F"/>
    <w:rsid w:val="0047528D"/>
    <w:rsid w:val="004752BB"/>
    <w:rsid w:val="004754A6"/>
    <w:rsid w:val="00475527"/>
    <w:rsid w:val="0047593D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B63"/>
    <w:rsid w:val="00483E5F"/>
    <w:rsid w:val="0048521D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540"/>
    <w:rsid w:val="00490D80"/>
    <w:rsid w:val="00491BC5"/>
    <w:rsid w:val="004925B9"/>
    <w:rsid w:val="00492726"/>
    <w:rsid w:val="0049313D"/>
    <w:rsid w:val="00493385"/>
    <w:rsid w:val="00493683"/>
    <w:rsid w:val="00493867"/>
    <w:rsid w:val="00493A76"/>
    <w:rsid w:val="00493D46"/>
    <w:rsid w:val="00494881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E4D"/>
    <w:rsid w:val="00496F64"/>
    <w:rsid w:val="004974EA"/>
    <w:rsid w:val="00497531"/>
    <w:rsid w:val="00497DD5"/>
    <w:rsid w:val="004A04F7"/>
    <w:rsid w:val="004A0715"/>
    <w:rsid w:val="004A0A48"/>
    <w:rsid w:val="004A0A9B"/>
    <w:rsid w:val="004A0BBA"/>
    <w:rsid w:val="004A1B39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9D3"/>
    <w:rsid w:val="004A6204"/>
    <w:rsid w:val="004A6242"/>
    <w:rsid w:val="004A7BEF"/>
    <w:rsid w:val="004A7E38"/>
    <w:rsid w:val="004B015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BD9"/>
    <w:rsid w:val="004B2D28"/>
    <w:rsid w:val="004B30D6"/>
    <w:rsid w:val="004B3579"/>
    <w:rsid w:val="004B3617"/>
    <w:rsid w:val="004B3A81"/>
    <w:rsid w:val="004B3B98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6564"/>
    <w:rsid w:val="004B661E"/>
    <w:rsid w:val="004B66DC"/>
    <w:rsid w:val="004B68BA"/>
    <w:rsid w:val="004B6BDC"/>
    <w:rsid w:val="004B6E77"/>
    <w:rsid w:val="004B7178"/>
    <w:rsid w:val="004B7234"/>
    <w:rsid w:val="004B72D6"/>
    <w:rsid w:val="004C00CC"/>
    <w:rsid w:val="004C09ED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876"/>
    <w:rsid w:val="004C398F"/>
    <w:rsid w:val="004C3A32"/>
    <w:rsid w:val="004C3A63"/>
    <w:rsid w:val="004C3FE1"/>
    <w:rsid w:val="004C4312"/>
    <w:rsid w:val="004C47D7"/>
    <w:rsid w:val="004C4A3F"/>
    <w:rsid w:val="004C4B0A"/>
    <w:rsid w:val="004C4C9D"/>
    <w:rsid w:val="004C4D31"/>
    <w:rsid w:val="004C4E41"/>
    <w:rsid w:val="004C4F74"/>
    <w:rsid w:val="004C5BD7"/>
    <w:rsid w:val="004C5E81"/>
    <w:rsid w:val="004C610D"/>
    <w:rsid w:val="004C6C55"/>
    <w:rsid w:val="004C6EC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473E"/>
    <w:rsid w:val="004D5FF3"/>
    <w:rsid w:val="004D60E4"/>
    <w:rsid w:val="004D67B4"/>
    <w:rsid w:val="004D69A5"/>
    <w:rsid w:val="004D6CFA"/>
    <w:rsid w:val="004D75ED"/>
    <w:rsid w:val="004D7AFA"/>
    <w:rsid w:val="004E021B"/>
    <w:rsid w:val="004E026F"/>
    <w:rsid w:val="004E0ACE"/>
    <w:rsid w:val="004E16A9"/>
    <w:rsid w:val="004E1D74"/>
    <w:rsid w:val="004E2799"/>
    <w:rsid w:val="004E2A8A"/>
    <w:rsid w:val="004E2ACE"/>
    <w:rsid w:val="004E3ADD"/>
    <w:rsid w:val="004E45C8"/>
    <w:rsid w:val="004E51F9"/>
    <w:rsid w:val="004E5D97"/>
    <w:rsid w:val="004E5F94"/>
    <w:rsid w:val="004E724E"/>
    <w:rsid w:val="004E78D0"/>
    <w:rsid w:val="004E7A2C"/>
    <w:rsid w:val="004E7B35"/>
    <w:rsid w:val="004F009D"/>
    <w:rsid w:val="004F02D3"/>
    <w:rsid w:val="004F03C3"/>
    <w:rsid w:val="004F0457"/>
    <w:rsid w:val="004F0BD1"/>
    <w:rsid w:val="004F0C84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53"/>
    <w:rsid w:val="004F3AD0"/>
    <w:rsid w:val="004F3B64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67BE"/>
    <w:rsid w:val="004F6C90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B9C"/>
    <w:rsid w:val="00500DC3"/>
    <w:rsid w:val="005016A7"/>
    <w:rsid w:val="005016DF"/>
    <w:rsid w:val="005027B6"/>
    <w:rsid w:val="00503109"/>
    <w:rsid w:val="00503CDE"/>
    <w:rsid w:val="00503DBE"/>
    <w:rsid w:val="0050427F"/>
    <w:rsid w:val="00504441"/>
    <w:rsid w:val="005046F1"/>
    <w:rsid w:val="00504A6A"/>
    <w:rsid w:val="00505C61"/>
    <w:rsid w:val="00505F6C"/>
    <w:rsid w:val="00506528"/>
    <w:rsid w:val="0050678C"/>
    <w:rsid w:val="005068DD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362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4E0"/>
    <w:rsid w:val="00522697"/>
    <w:rsid w:val="00522FB0"/>
    <w:rsid w:val="00523D2D"/>
    <w:rsid w:val="00523E22"/>
    <w:rsid w:val="00523F00"/>
    <w:rsid w:val="00523F2E"/>
    <w:rsid w:val="00524762"/>
    <w:rsid w:val="005249B1"/>
    <w:rsid w:val="00524A49"/>
    <w:rsid w:val="00524D13"/>
    <w:rsid w:val="005250E8"/>
    <w:rsid w:val="00525177"/>
    <w:rsid w:val="0052522D"/>
    <w:rsid w:val="0052535A"/>
    <w:rsid w:val="0052548B"/>
    <w:rsid w:val="00526167"/>
    <w:rsid w:val="0052647E"/>
    <w:rsid w:val="00526521"/>
    <w:rsid w:val="005266BA"/>
    <w:rsid w:val="0052670E"/>
    <w:rsid w:val="005268D9"/>
    <w:rsid w:val="00526B3D"/>
    <w:rsid w:val="00526EE7"/>
    <w:rsid w:val="0052756D"/>
    <w:rsid w:val="005303F1"/>
    <w:rsid w:val="005303FC"/>
    <w:rsid w:val="00531615"/>
    <w:rsid w:val="005322F7"/>
    <w:rsid w:val="005324CB"/>
    <w:rsid w:val="0053251D"/>
    <w:rsid w:val="0053291E"/>
    <w:rsid w:val="00532BDA"/>
    <w:rsid w:val="00532C07"/>
    <w:rsid w:val="00532EAE"/>
    <w:rsid w:val="0053304F"/>
    <w:rsid w:val="00533803"/>
    <w:rsid w:val="00533951"/>
    <w:rsid w:val="00533F3C"/>
    <w:rsid w:val="005345F7"/>
    <w:rsid w:val="00534B34"/>
    <w:rsid w:val="005355BE"/>
    <w:rsid w:val="005356DB"/>
    <w:rsid w:val="00535893"/>
    <w:rsid w:val="00535939"/>
    <w:rsid w:val="00535CA3"/>
    <w:rsid w:val="00535CE6"/>
    <w:rsid w:val="00536597"/>
    <w:rsid w:val="005378C9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55"/>
    <w:rsid w:val="00543381"/>
    <w:rsid w:val="005438B6"/>
    <w:rsid w:val="00543DDB"/>
    <w:rsid w:val="005440BA"/>
    <w:rsid w:val="00544210"/>
    <w:rsid w:val="00544B7B"/>
    <w:rsid w:val="00544D44"/>
    <w:rsid w:val="00544E41"/>
    <w:rsid w:val="00544F29"/>
    <w:rsid w:val="00545981"/>
    <w:rsid w:val="00545A2D"/>
    <w:rsid w:val="005461CD"/>
    <w:rsid w:val="005469E3"/>
    <w:rsid w:val="00546AA7"/>
    <w:rsid w:val="00546BFE"/>
    <w:rsid w:val="00546E7C"/>
    <w:rsid w:val="00546ECA"/>
    <w:rsid w:val="00546F25"/>
    <w:rsid w:val="005473F0"/>
    <w:rsid w:val="005504DB"/>
    <w:rsid w:val="005506CF"/>
    <w:rsid w:val="00550EA0"/>
    <w:rsid w:val="005510D0"/>
    <w:rsid w:val="0055200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19E5"/>
    <w:rsid w:val="005621E6"/>
    <w:rsid w:val="005625BB"/>
    <w:rsid w:val="005627C1"/>
    <w:rsid w:val="005628AE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4797"/>
    <w:rsid w:val="005654BA"/>
    <w:rsid w:val="005657C4"/>
    <w:rsid w:val="005662B9"/>
    <w:rsid w:val="00566475"/>
    <w:rsid w:val="00566D98"/>
    <w:rsid w:val="0056705F"/>
    <w:rsid w:val="0056734D"/>
    <w:rsid w:val="005674DE"/>
    <w:rsid w:val="005678DE"/>
    <w:rsid w:val="00567C38"/>
    <w:rsid w:val="00567CB3"/>
    <w:rsid w:val="00567E61"/>
    <w:rsid w:val="00570438"/>
    <w:rsid w:val="005707EA"/>
    <w:rsid w:val="00570A03"/>
    <w:rsid w:val="00570DB6"/>
    <w:rsid w:val="00570F3F"/>
    <w:rsid w:val="00570FFE"/>
    <w:rsid w:val="005711B0"/>
    <w:rsid w:val="00571916"/>
    <w:rsid w:val="0057205D"/>
    <w:rsid w:val="0057226D"/>
    <w:rsid w:val="00572E71"/>
    <w:rsid w:val="00574143"/>
    <w:rsid w:val="00574A9A"/>
    <w:rsid w:val="00574C30"/>
    <w:rsid w:val="00574E59"/>
    <w:rsid w:val="00575153"/>
    <w:rsid w:val="0057527A"/>
    <w:rsid w:val="00575483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C"/>
    <w:rsid w:val="00577ACE"/>
    <w:rsid w:val="00580D83"/>
    <w:rsid w:val="0058117C"/>
    <w:rsid w:val="0058129D"/>
    <w:rsid w:val="005812E3"/>
    <w:rsid w:val="005816D4"/>
    <w:rsid w:val="00581E1A"/>
    <w:rsid w:val="00582C9C"/>
    <w:rsid w:val="00582F20"/>
    <w:rsid w:val="00582FF6"/>
    <w:rsid w:val="00583869"/>
    <w:rsid w:val="00583F8F"/>
    <w:rsid w:val="005845B2"/>
    <w:rsid w:val="005848EC"/>
    <w:rsid w:val="00584EBA"/>
    <w:rsid w:val="0058576B"/>
    <w:rsid w:val="00585A74"/>
    <w:rsid w:val="00585F88"/>
    <w:rsid w:val="005864D7"/>
    <w:rsid w:val="00586718"/>
    <w:rsid w:val="005868D5"/>
    <w:rsid w:val="00586AF7"/>
    <w:rsid w:val="005871B5"/>
    <w:rsid w:val="005874BF"/>
    <w:rsid w:val="005875C8"/>
    <w:rsid w:val="00587A4A"/>
    <w:rsid w:val="00587CC0"/>
    <w:rsid w:val="005901A5"/>
    <w:rsid w:val="005902CE"/>
    <w:rsid w:val="0059035E"/>
    <w:rsid w:val="0059096D"/>
    <w:rsid w:val="00590A86"/>
    <w:rsid w:val="005912E0"/>
    <w:rsid w:val="00592123"/>
    <w:rsid w:val="00592585"/>
    <w:rsid w:val="005925D5"/>
    <w:rsid w:val="00593A3A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0F62"/>
    <w:rsid w:val="005A15A9"/>
    <w:rsid w:val="005A1718"/>
    <w:rsid w:val="005A1BDB"/>
    <w:rsid w:val="005A1BFF"/>
    <w:rsid w:val="005A1CC1"/>
    <w:rsid w:val="005A2209"/>
    <w:rsid w:val="005A274E"/>
    <w:rsid w:val="005A2FA4"/>
    <w:rsid w:val="005A2FAE"/>
    <w:rsid w:val="005A338A"/>
    <w:rsid w:val="005A3426"/>
    <w:rsid w:val="005A35B3"/>
    <w:rsid w:val="005A3A1D"/>
    <w:rsid w:val="005A407C"/>
    <w:rsid w:val="005A4A56"/>
    <w:rsid w:val="005A4AAD"/>
    <w:rsid w:val="005A6294"/>
    <w:rsid w:val="005A682D"/>
    <w:rsid w:val="005A7291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4C19"/>
    <w:rsid w:val="005B58FC"/>
    <w:rsid w:val="005B671C"/>
    <w:rsid w:val="005B6A10"/>
    <w:rsid w:val="005B7451"/>
    <w:rsid w:val="005B7797"/>
    <w:rsid w:val="005B78F1"/>
    <w:rsid w:val="005B7BB2"/>
    <w:rsid w:val="005B7FE6"/>
    <w:rsid w:val="005C031F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DE2"/>
    <w:rsid w:val="005C3B86"/>
    <w:rsid w:val="005C4617"/>
    <w:rsid w:val="005C4E6A"/>
    <w:rsid w:val="005C5133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0C56"/>
    <w:rsid w:val="005D1239"/>
    <w:rsid w:val="005D12F2"/>
    <w:rsid w:val="005D1572"/>
    <w:rsid w:val="005D16C1"/>
    <w:rsid w:val="005D1C9B"/>
    <w:rsid w:val="005D2138"/>
    <w:rsid w:val="005D2730"/>
    <w:rsid w:val="005D2E58"/>
    <w:rsid w:val="005D343A"/>
    <w:rsid w:val="005D3728"/>
    <w:rsid w:val="005D3F24"/>
    <w:rsid w:val="005D4247"/>
    <w:rsid w:val="005D448E"/>
    <w:rsid w:val="005D5457"/>
    <w:rsid w:val="005D596D"/>
    <w:rsid w:val="005D5D1B"/>
    <w:rsid w:val="005D604A"/>
    <w:rsid w:val="005D6414"/>
    <w:rsid w:val="005D6545"/>
    <w:rsid w:val="005D7223"/>
    <w:rsid w:val="005D72E7"/>
    <w:rsid w:val="005D7498"/>
    <w:rsid w:val="005D7B73"/>
    <w:rsid w:val="005E000B"/>
    <w:rsid w:val="005E074F"/>
    <w:rsid w:val="005E0C1B"/>
    <w:rsid w:val="005E0E28"/>
    <w:rsid w:val="005E157F"/>
    <w:rsid w:val="005E16E7"/>
    <w:rsid w:val="005E17DF"/>
    <w:rsid w:val="005E24F6"/>
    <w:rsid w:val="005E268E"/>
    <w:rsid w:val="005E2BB9"/>
    <w:rsid w:val="005E2BE1"/>
    <w:rsid w:val="005E2EBE"/>
    <w:rsid w:val="005E3845"/>
    <w:rsid w:val="005E3D87"/>
    <w:rsid w:val="005E4B99"/>
    <w:rsid w:val="005E4D96"/>
    <w:rsid w:val="005E4F47"/>
    <w:rsid w:val="005E504D"/>
    <w:rsid w:val="005E53EE"/>
    <w:rsid w:val="005E5A5A"/>
    <w:rsid w:val="005E6D2A"/>
    <w:rsid w:val="005E704E"/>
    <w:rsid w:val="005E7749"/>
    <w:rsid w:val="005E7BD1"/>
    <w:rsid w:val="005E7C5F"/>
    <w:rsid w:val="005E7E08"/>
    <w:rsid w:val="005F01E1"/>
    <w:rsid w:val="005F0848"/>
    <w:rsid w:val="005F0970"/>
    <w:rsid w:val="005F0AA7"/>
    <w:rsid w:val="005F0C50"/>
    <w:rsid w:val="005F125B"/>
    <w:rsid w:val="005F13AF"/>
    <w:rsid w:val="005F1ADE"/>
    <w:rsid w:val="005F1C5A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A91"/>
    <w:rsid w:val="005F4BC7"/>
    <w:rsid w:val="005F510E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10B"/>
    <w:rsid w:val="00601287"/>
    <w:rsid w:val="006012E9"/>
    <w:rsid w:val="0060131A"/>
    <w:rsid w:val="006013F2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410"/>
    <w:rsid w:val="00604B14"/>
    <w:rsid w:val="00605CF0"/>
    <w:rsid w:val="006063F8"/>
    <w:rsid w:val="0060653A"/>
    <w:rsid w:val="006069AE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6C3"/>
    <w:rsid w:val="0061587E"/>
    <w:rsid w:val="00615D74"/>
    <w:rsid w:val="00615D87"/>
    <w:rsid w:val="006166F4"/>
    <w:rsid w:val="00616F31"/>
    <w:rsid w:val="006170C1"/>
    <w:rsid w:val="00617223"/>
    <w:rsid w:val="00617819"/>
    <w:rsid w:val="00617BB5"/>
    <w:rsid w:val="00617D06"/>
    <w:rsid w:val="00620670"/>
    <w:rsid w:val="00620A08"/>
    <w:rsid w:val="00620DCA"/>
    <w:rsid w:val="00620E09"/>
    <w:rsid w:val="00620E7A"/>
    <w:rsid w:val="00620F66"/>
    <w:rsid w:val="0062136B"/>
    <w:rsid w:val="00621B43"/>
    <w:rsid w:val="00621D46"/>
    <w:rsid w:val="0062286B"/>
    <w:rsid w:val="00623046"/>
    <w:rsid w:val="00623062"/>
    <w:rsid w:val="00623115"/>
    <w:rsid w:val="0062380E"/>
    <w:rsid w:val="00623E73"/>
    <w:rsid w:val="00624648"/>
    <w:rsid w:val="00624965"/>
    <w:rsid w:val="00624CAE"/>
    <w:rsid w:val="00624E74"/>
    <w:rsid w:val="0062500F"/>
    <w:rsid w:val="0062525D"/>
    <w:rsid w:val="00625376"/>
    <w:rsid w:val="0062566B"/>
    <w:rsid w:val="00625D25"/>
    <w:rsid w:val="00625E5E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3442"/>
    <w:rsid w:val="006338F6"/>
    <w:rsid w:val="00633BB2"/>
    <w:rsid w:val="00633C34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AE2"/>
    <w:rsid w:val="00641E6E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A3B"/>
    <w:rsid w:val="00644B58"/>
    <w:rsid w:val="00644BB1"/>
    <w:rsid w:val="0064537A"/>
    <w:rsid w:val="00645671"/>
    <w:rsid w:val="006462F9"/>
    <w:rsid w:val="00646C5B"/>
    <w:rsid w:val="00647174"/>
    <w:rsid w:val="006474E7"/>
    <w:rsid w:val="006474FF"/>
    <w:rsid w:val="00647A2C"/>
    <w:rsid w:val="00647B78"/>
    <w:rsid w:val="00647D34"/>
    <w:rsid w:val="006501D4"/>
    <w:rsid w:val="006503B1"/>
    <w:rsid w:val="006506AF"/>
    <w:rsid w:val="006507B7"/>
    <w:rsid w:val="00650F41"/>
    <w:rsid w:val="00651294"/>
    <w:rsid w:val="0065159D"/>
    <w:rsid w:val="00651774"/>
    <w:rsid w:val="006517F6"/>
    <w:rsid w:val="006525C9"/>
    <w:rsid w:val="00652ACF"/>
    <w:rsid w:val="00652EAA"/>
    <w:rsid w:val="00653B5A"/>
    <w:rsid w:val="00653E17"/>
    <w:rsid w:val="00653F8F"/>
    <w:rsid w:val="006548D1"/>
    <w:rsid w:val="00654C16"/>
    <w:rsid w:val="00656C68"/>
    <w:rsid w:val="00657BD8"/>
    <w:rsid w:val="00657E79"/>
    <w:rsid w:val="00660596"/>
    <w:rsid w:val="00660751"/>
    <w:rsid w:val="006608DD"/>
    <w:rsid w:val="00660ADB"/>
    <w:rsid w:val="00660C16"/>
    <w:rsid w:val="00660D37"/>
    <w:rsid w:val="00660D85"/>
    <w:rsid w:val="00660E15"/>
    <w:rsid w:val="0066137D"/>
    <w:rsid w:val="006614BD"/>
    <w:rsid w:val="0066192A"/>
    <w:rsid w:val="006619B7"/>
    <w:rsid w:val="00662320"/>
    <w:rsid w:val="00662850"/>
    <w:rsid w:val="00662D6D"/>
    <w:rsid w:val="00662E00"/>
    <w:rsid w:val="00662E8D"/>
    <w:rsid w:val="006637F3"/>
    <w:rsid w:val="00663A00"/>
    <w:rsid w:val="00663ABA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F3"/>
    <w:rsid w:val="0067120E"/>
    <w:rsid w:val="006718A6"/>
    <w:rsid w:val="00672116"/>
    <w:rsid w:val="00672528"/>
    <w:rsid w:val="00672D0D"/>
    <w:rsid w:val="00672E92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341A"/>
    <w:rsid w:val="006834D2"/>
    <w:rsid w:val="00683D83"/>
    <w:rsid w:val="00684E1F"/>
    <w:rsid w:val="006853DD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17F2"/>
    <w:rsid w:val="0069215B"/>
    <w:rsid w:val="00692222"/>
    <w:rsid w:val="00692630"/>
    <w:rsid w:val="006927FB"/>
    <w:rsid w:val="00692B2C"/>
    <w:rsid w:val="00692CF7"/>
    <w:rsid w:val="00692DFA"/>
    <w:rsid w:val="006932EB"/>
    <w:rsid w:val="006938DC"/>
    <w:rsid w:val="00693F4D"/>
    <w:rsid w:val="006941FF"/>
    <w:rsid w:val="00694BA7"/>
    <w:rsid w:val="006956DB"/>
    <w:rsid w:val="00695955"/>
    <w:rsid w:val="00695A67"/>
    <w:rsid w:val="00695AD3"/>
    <w:rsid w:val="00695C6C"/>
    <w:rsid w:val="00695EFB"/>
    <w:rsid w:val="006960C5"/>
    <w:rsid w:val="00697363"/>
    <w:rsid w:val="006976D9"/>
    <w:rsid w:val="006A01CF"/>
    <w:rsid w:val="006A0CD1"/>
    <w:rsid w:val="006A1497"/>
    <w:rsid w:val="006A14F2"/>
    <w:rsid w:val="006A1CB3"/>
    <w:rsid w:val="006A1F9B"/>
    <w:rsid w:val="006A2E98"/>
    <w:rsid w:val="006A3467"/>
    <w:rsid w:val="006A3621"/>
    <w:rsid w:val="006A366D"/>
    <w:rsid w:val="006A3C93"/>
    <w:rsid w:val="006A3DE0"/>
    <w:rsid w:val="006A420B"/>
    <w:rsid w:val="006A42F6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899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DDE"/>
    <w:rsid w:val="006B54B7"/>
    <w:rsid w:val="006B5683"/>
    <w:rsid w:val="006B6815"/>
    <w:rsid w:val="006B6D49"/>
    <w:rsid w:val="006B7C86"/>
    <w:rsid w:val="006B7E39"/>
    <w:rsid w:val="006B7EAC"/>
    <w:rsid w:val="006B7FE7"/>
    <w:rsid w:val="006C135B"/>
    <w:rsid w:val="006C1934"/>
    <w:rsid w:val="006C1CD4"/>
    <w:rsid w:val="006C213B"/>
    <w:rsid w:val="006C2918"/>
    <w:rsid w:val="006C2CED"/>
    <w:rsid w:val="006C30F9"/>
    <w:rsid w:val="006C3250"/>
    <w:rsid w:val="006C3433"/>
    <w:rsid w:val="006C3772"/>
    <w:rsid w:val="006C3E16"/>
    <w:rsid w:val="006C4D09"/>
    <w:rsid w:val="006C4FD7"/>
    <w:rsid w:val="006C50AA"/>
    <w:rsid w:val="006C5534"/>
    <w:rsid w:val="006C57F9"/>
    <w:rsid w:val="006C58AC"/>
    <w:rsid w:val="006C63C6"/>
    <w:rsid w:val="006C7A88"/>
    <w:rsid w:val="006C7B29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3BF5"/>
    <w:rsid w:val="006D41C0"/>
    <w:rsid w:val="006D4389"/>
    <w:rsid w:val="006D5504"/>
    <w:rsid w:val="006D5F53"/>
    <w:rsid w:val="006D63C1"/>
    <w:rsid w:val="006D6697"/>
    <w:rsid w:val="006D6CC2"/>
    <w:rsid w:val="006D6F7A"/>
    <w:rsid w:val="006D7262"/>
    <w:rsid w:val="006D7960"/>
    <w:rsid w:val="006D7D73"/>
    <w:rsid w:val="006E0121"/>
    <w:rsid w:val="006E0A0F"/>
    <w:rsid w:val="006E12A2"/>
    <w:rsid w:val="006E1507"/>
    <w:rsid w:val="006E1C68"/>
    <w:rsid w:val="006E1E99"/>
    <w:rsid w:val="006E27E8"/>
    <w:rsid w:val="006E2B6E"/>
    <w:rsid w:val="006E2DB0"/>
    <w:rsid w:val="006E308D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ACE"/>
    <w:rsid w:val="006E5C43"/>
    <w:rsid w:val="006E5F8F"/>
    <w:rsid w:val="006E6442"/>
    <w:rsid w:val="006E65CB"/>
    <w:rsid w:val="006E68A9"/>
    <w:rsid w:val="006E7506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2D2"/>
    <w:rsid w:val="006F3339"/>
    <w:rsid w:val="006F35F2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183"/>
    <w:rsid w:val="006F6438"/>
    <w:rsid w:val="006F681F"/>
    <w:rsid w:val="006F69A3"/>
    <w:rsid w:val="006F704E"/>
    <w:rsid w:val="006F7327"/>
    <w:rsid w:val="006F7615"/>
    <w:rsid w:val="006F795A"/>
    <w:rsid w:val="00700BA4"/>
    <w:rsid w:val="00700D96"/>
    <w:rsid w:val="007011B2"/>
    <w:rsid w:val="007020D7"/>
    <w:rsid w:val="00702AD8"/>
    <w:rsid w:val="00702BFA"/>
    <w:rsid w:val="00702DBF"/>
    <w:rsid w:val="00702FAF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27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76E"/>
    <w:rsid w:val="007129EA"/>
    <w:rsid w:val="00713585"/>
    <w:rsid w:val="007136A3"/>
    <w:rsid w:val="00713AF0"/>
    <w:rsid w:val="00713B66"/>
    <w:rsid w:val="00713E80"/>
    <w:rsid w:val="00713F86"/>
    <w:rsid w:val="00714045"/>
    <w:rsid w:val="00714285"/>
    <w:rsid w:val="00714378"/>
    <w:rsid w:val="0071442A"/>
    <w:rsid w:val="00714855"/>
    <w:rsid w:val="00715D25"/>
    <w:rsid w:val="0071648A"/>
    <w:rsid w:val="007164A5"/>
    <w:rsid w:val="00716A45"/>
    <w:rsid w:val="00716F5D"/>
    <w:rsid w:val="00717E43"/>
    <w:rsid w:val="0072012B"/>
    <w:rsid w:val="007201A0"/>
    <w:rsid w:val="0072026C"/>
    <w:rsid w:val="007209B8"/>
    <w:rsid w:val="00720A68"/>
    <w:rsid w:val="007228F0"/>
    <w:rsid w:val="00722A4B"/>
    <w:rsid w:val="0072357D"/>
    <w:rsid w:val="00723DCB"/>
    <w:rsid w:val="00724172"/>
    <w:rsid w:val="007244ED"/>
    <w:rsid w:val="0072482D"/>
    <w:rsid w:val="00725C0B"/>
    <w:rsid w:val="00725C75"/>
    <w:rsid w:val="00725CE2"/>
    <w:rsid w:val="007260C9"/>
    <w:rsid w:val="0072656A"/>
    <w:rsid w:val="0072706F"/>
    <w:rsid w:val="007270B2"/>
    <w:rsid w:val="007277B3"/>
    <w:rsid w:val="00727A24"/>
    <w:rsid w:val="00727B40"/>
    <w:rsid w:val="00727C0D"/>
    <w:rsid w:val="00727F6A"/>
    <w:rsid w:val="00730085"/>
    <w:rsid w:val="00730269"/>
    <w:rsid w:val="007302B8"/>
    <w:rsid w:val="007309ED"/>
    <w:rsid w:val="00730F87"/>
    <w:rsid w:val="00730FD4"/>
    <w:rsid w:val="0073206A"/>
    <w:rsid w:val="007324F6"/>
    <w:rsid w:val="0073253B"/>
    <w:rsid w:val="007329B9"/>
    <w:rsid w:val="007338CE"/>
    <w:rsid w:val="00733B8B"/>
    <w:rsid w:val="00734347"/>
    <w:rsid w:val="007345CC"/>
    <w:rsid w:val="00734A75"/>
    <w:rsid w:val="00734AEF"/>
    <w:rsid w:val="007351C8"/>
    <w:rsid w:val="00735650"/>
    <w:rsid w:val="00735EB8"/>
    <w:rsid w:val="00735F50"/>
    <w:rsid w:val="007368B7"/>
    <w:rsid w:val="00736929"/>
    <w:rsid w:val="00736C45"/>
    <w:rsid w:val="00736E69"/>
    <w:rsid w:val="00736FE1"/>
    <w:rsid w:val="00737341"/>
    <w:rsid w:val="00737806"/>
    <w:rsid w:val="00740365"/>
    <w:rsid w:val="00740495"/>
    <w:rsid w:val="00740AEA"/>
    <w:rsid w:val="00740EAE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92D"/>
    <w:rsid w:val="00744DC5"/>
    <w:rsid w:val="0074558B"/>
    <w:rsid w:val="0074566A"/>
    <w:rsid w:val="007458F7"/>
    <w:rsid w:val="00745E76"/>
    <w:rsid w:val="007463E7"/>
    <w:rsid w:val="0074682B"/>
    <w:rsid w:val="00746920"/>
    <w:rsid w:val="00746BE3"/>
    <w:rsid w:val="00746F03"/>
    <w:rsid w:val="007473CA"/>
    <w:rsid w:val="00750302"/>
    <w:rsid w:val="00750557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6EE"/>
    <w:rsid w:val="00753813"/>
    <w:rsid w:val="00753F3F"/>
    <w:rsid w:val="00753F56"/>
    <w:rsid w:val="007541A5"/>
    <w:rsid w:val="00754454"/>
    <w:rsid w:val="00754D33"/>
    <w:rsid w:val="0075535D"/>
    <w:rsid w:val="0075551F"/>
    <w:rsid w:val="00756740"/>
    <w:rsid w:val="00756F17"/>
    <w:rsid w:val="007577DF"/>
    <w:rsid w:val="007600E9"/>
    <w:rsid w:val="00760789"/>
    <w:rsid w:val="00760904"/>
    <w:rsid w:val="00760972"/>
    <w:rsid w:val="0076098D"/>
    <w:rsid w:val="00760E23"/>
    <w:rsid w:val="007610BC"/>
    <w:rsid w:val="0076117A"/>
    <w:rsid w:val="0076130F"/>
    <w:rsid w:val="0076155D"/>
    <w:rsid w:val="00761708"/>
    <w:rsid w:val="00762197"/>
    <w:rsid w:val="00763003"/>
    <w:rsid w:val="007634F5"/>
    <w:rsid w:val="007637DD"/>
    <w:rsid w:val="00763EB9"/>
    <w:rsid w:val="0076420A"/>
    <w:rsid w:val="00764243"/>
    <w:rsid w:val="007643B9"/>
    <w:rsid w:val="00764BC2"/>
    <w:rsid w:val="00764CCB"/>
    <w:rsid w:val="00764E43"/>
    <w:rsid w:val="0076548B"/>
    <w:rsid w:val="00765581"/>
    <w:rsid w:val="00765668"/>
    <w:rsid w:val="007656F5"/>
    <w:rsid w:val="007659D8"/>
    <w:rsid w:val="00765C19"/>
    <w:rsid w:val="00765E9E"/>
    <w:rsid w:val="0076627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194"/>
    <w:rsid w:val="007721B5"/>
    <w:rsid w:val="007725D3"/>
    <w:rsid w:val="00772EEE"/>
    <w:rsid w:val="0077360F"/>
    <w:rsid w:val="00773AB1"/>
    <w:rsid w:val="00773B6C"/>
    <w:rsid w:val="00773BC5"/>
    <w:rsid w:val="00774411"/>
    <w:rsid w:val="00774F03"/>
    <w:rsid w:val="0077610F"/>
    <w:rsid w:val="007766B8"/>
    <w:rsid w:val="007767E1"/>
    <w:rsid w:val="00776C2C"/>
    <w:rsid w:val="00777021"/>
    <w:rsid w:val="007775F2"/>
    <w:rsid w:val="00780DAB"/>
    <w:rsid w:val="00780DB8"/>
    <w:rsid w:val="007811C7"/>
    <w:rsid w:val="007813D2"/>
    <w:rsid w:val="007814E8"/>
    <w:rsid w:val="007819BB"/>
    <w:rsid w:val="00781B2D"/>
    <w:rsid w:val="00782416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90659"/>
    <w:rsid w:val="00790D68"/>
    <w:rsid w:val="00791402"/>
    <w:rsid w:val="007919DF"/>
    <w:rsid w:val="00791B6B"/>
    <w:rsid w:val="00791B70"/>
    <w:rsid w:val="00791BC6"/>
    <w:rsid w:val="00792BE1"/>
    <w:rsid w:val="00792D16"/>
    <w:rsid w:val="00792F2B"/>
    <w:rsid w:val="0079307A"/>
    <w:rsid w:val="00793D88"/>
    <w:rsid w:val="00793EFA"/>
    <w:rsid w:val="0079402A"/>
    <w:rsid w:val="00794266"/>
    <w:rsid w:val="00794518"/>
    <w:rsid w:val="00794D7C"/>
    <w:rsid w:val="00794FEB"/>
    <w:rsid w:val="0079569F"/>
    <w:rsid w:val="007956DD"/>
    <w:rsid w:val="00795895"/>
    <w:rsid w:val="00796015"/>
    <w:rsid w:val="00796428"/>
    <w:rsid w:val="00796EBE"/>
    <w:rsid w:val="00797109"/>
    <w:rsid w:val="00797336"/>
    <w:rsid w:val="0079744A"/>
    <w:rsid w:val="007979E2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4D44"/>
    <w:rsid w:val="007A4ED6"/>
    <w:rsid w:val="007A4F1F"/>
    <w:rsid w:val="007A567E"/>
    <w:rsid w:val="007A5793"/>
    <w:rsid w:val="007A60E1"/>
    <w:rsid w:val="007A6800"/>
    <w:rsid w:val="007A6A75"/>
    <w:rsid w:val="007A6C1B"/>
    <w:rsid w:val="007A6E60"/>
    <w:rsid w:val="007A7065"/>
    <w:rsid w:val="007A720E"/>
    <w:rsid w:val="007A7D09"/>
    <w:rsid w:val="007B0126"/>
    <w:rsid w:val="007B0A37"/>
    <w:rsid w:val="007B1620"/>
    <w:rsid w:val="007B18E2"/>
    <w:rsid w:val="007B1A71"/>
    <w:rsid w:val="007B1DAE"/>
    <w:rsid w:val="007B1EB6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AC1"/>
    <w:rsid w:val="007B4CF4"/>
    <w:rsid w:val="007B4FF7"/>
    <w:rsid w:val="007B511B"/>
    <w:rsid w:val="007B5571"/>
    <w:rsid w:val="007B5D80"/>
    <w:rsid w:val="007B6277"/>
    <w:rsid w:val="007B6601"/>
    <w:rsid w:val="007B6737"/>
    <w:rsid w:val="007B6ED8"/>
    <w:rsid w:val="007B7351"/>
    <w:rsid w:val="007B7443"/>
    <w:rsid w:val="007C089B"/>
    <w:rsid w:val="007C0AD3"/>
    <w:rsid w:val="007C13CA"/>
    <w:rsid w:val="007C1546"/>
    <w:rsid w:val="007C18E2"/>
    <w:rsid w:val="007C27B7"/>
    <w:rsid w:val="007C2E55"/>
    <w:rsid w:val="007C388D"/>
    <w:rsid w:val="007C3D53"/>
    <w:rsid w:val="007C4337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7D"/>
    <w:rsid w:val="007D44A1"/>
    <w:rsid w:val="007D44D9"/>
    <w:rsid w:val="007D47A8"/>
    <w:rsid w:val="007D4CC0"/>
    <w:rsid w:val="007D4FBD"/>
    <w:rsid w:val="007D528B"/>
    <w:rsid w:val="007D532C"/>
    <w:rsid w:val="007D565A"/>
    <w:rsid w:val="007D582E"/>
    <w:rsid w:val="007D5CA6"/>
    <w:rsid w:val="007D601B"/>
    <w:rsid w:val="007D6B6D"/>
    <w:rsid w:val="007D724F"/>
    <w:rsid w:val="007D7C3A"/>
    <w:rsid w:val="007D7CBE"/>
    <w:rsid w:val="007D7EBD"/>
    <w:rsid w:val="007D7F2A"/>
    <w:rsid w:val="007E04CD"/>
    <w:rsid w:val="007E0C1F"/>
    <w:rsid w:val="007E0D87"/>
    <w:rsid w:val="007E15C7"/>
    <w:rsid w:val="007E1667"/>
    <w:rsid w:val="007E1D7D"/>
    <w:rsid w:val="007E2343"/>
    <w:rsid w:val="007E2371"/>
    <w:rsid w:val="007E2901"/>
    <w:rsid w:val="007E29DC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9B7"/>
    <w:rsid w:val="007E622D"/>
    <w:rsid w:val="007E62DF"/>
    <w:rsid w:val="007E696C"/>
    <w:rsid w:val="007E69D9"/>
    <w:rsid w:val="007E69DD"/>
    <w:rsid w:val="007E6CAD"/>
    <w:rsid w:val="007E7D72"/>
    <w:rsid w:val="007F02AA"/>
    <w:rsid w:val="007F0360"/>
    <w:rsid w:val="007F0924"/>
    <w:rsid w:val="007F12D2"/>
    <w:rsid w:val="007F17F4"/>
    <w:rsid w:val="007F2239"/>
    <w:rsid w:val="007F2757"/>
    <w:rsid w:val="007F2761"/>
    <w:rsid w:val="007F2F02"/>
    <w:rsid w:val="007F3B92"/>
    <w:rsid w:val="007F3C35"/>
    <w:rsid w:val="007F4313"/>
    <w:rsid w:val="007F4CD6"/>
    <w:rsid w:val="007F5069"/>
    <w:rsid w:val="007F58C4"/>
    <w:rsid w:val="007F5BBF"/>
    <w:rsid w:val="007F5C22"/>
    <w:rsid w:val="007F6B2D"/>
    <w:rsid w:val="007F6EA4"/>
    <w:rsid w:val="007F71AF"/>
    <w:rsid w:val="007F72D0"/>
    <w:rsid w:val="007F7A50"/>
    <w:rsid w:val="007F7E8E"/>
    <w:rsid w:val="0080023B"/>
    <w:rsid w:val="0080040C"/>
    <w:rsid w:val="00800667"/>
    <w:rsid w:val="00800C5D"/>
    <w:rsid w:val="0080119F"/>
    <w:rsid w:val="0080124C"/>
    <w:rsid w:val="00801547"/>
    <w:rsid w:val="00801CC3"/>
    <w:rsid w:val="00801F7A"/>
    <w:rsid w:val="008020E9"/>
    <w:rsid w:val="0080272A"/>
    <w:rsid w:val="008028F5"/>
    <w:rsid w:val="00803500"/>
    <w:rsid w:val="00803784"/>
    <w:rsid w:val="008038D6"/>
    <w:rsid w:val="00803F47"/>
    <w:rsid w:val="0080402D"/>
    <w:rsid w:val="008053F9"/>
    <w:rsid w:val="008054F0"/>
    <w:rsid w:val="00805500"/>
    <w:rsid w:val="008058ED"/>
    <w:rsid w:val="00805976"/>
    <w:rsid w:val="00805988"/>
    <w:rsid w:val="00806236"/>
    <w:rsid w:val="00806358"/>
    <w:rsid w:val="0080642F"/>
    <w:rsid w:val="0080709C"/>
    <w:rsid w:val="00807A5E"/>
    <w:rsid w:val="00807B4D"/>
    <w:rsid w:val="00807C4A"/>
    <w:rsid w:val="0081007B"/>
    <w:rsid w:val="008106BE"/>
    <w:rsid w:val="008106FA"/>
    <w:rsid w:val="008108DB"/>
    <w:rsid w:val="00810AAC"/>
    <w:rsid w:val="00810CC0"/>
    <w:rsid w:val="00810ECE"/>
    <w:rsid w:val="00811015"/>
    <w:rsid w:val="008110EE"/>
    <w:rsid w:val="00811D38"/>
    <w:rsid w:val="0081219B"/>
    <w:rsid w:val="008121D4"/>
    <w:rsid w:val="0081222F"/>
    <w:rsid w:val="00812887"/>
    <w:rsid w:val="00813091"/>
    <w:rsid w:val="008148D2"/>
    <w:rsid w:val="008150DA"/>
    <w:rsid w:val="0081717E"/>
    <w:rsid w:val="0081770C"/>
    <w:rsid w:val="00817F7B"/>
    <w:rsid w:val="008201AD"/>
    <w:rsid w:val="00820758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71C"/>
    <w:rsid w:val="00823843"/>
    <w:rsid w:val="00823F44"/>
    <w:rsid w:val="008243D4"/>
    <w:rsid w:val="00824419"/>
    <w:rsid w:val="0082451B"/>
    <w:rsid w:val="008247F1"/>
    <w:rsid w:val="008248EB"/>
    <w:rsid w:val="008253BB"/>
    <w:rsid w:val="008253C9"/>
    <w:rsid w:val="00825692"/>
    <w:rsid w:val="008257BE"/>
    <w:rsid w:val="008259E4"/>
    <w:rsid w:val="00825EE4"/>
    <w:rsid w:val="00826757"/>
    <w:rsid w:val="00826CFE"/>
    <w:rsid w:val="00827666"/>
    <w:rsid w:val="00827E33"/>
    <w:rsid w:val="00830142"/>
    <w:rsid w:val="00830566"/>
    <w:rsid w:val="00830B07"/>
    <w:rsid w:val="008311FE"/>
    <w:rsid w:val="00831824"/>
    <w:rsid w:val="00831A78"/>
    <w:rsid w:val="0083228A"/>
    <w:rsid w:val="00832331"/>
    <w:rsid w:val="008346CB"/>
    <w:rsid w:val="0083503A"/>
    <w:rsid w:val="008351C4"/>
    <w:rsid w:val="00835F12"/>
    <w:rsid w:val="00836CC2"/>
    <w:rsid w:val="00837155"/>
    <w:rsid w:val="008378DE"/>
    <w:rsid w:val="00837C4E"/>
    <w:rsid w:val="00837DC6"/>
    <w:rsid w:val="00837FB2"/>
    <w:rsid w:val="00840C05"/>
    <w:rsid w:val="008412CB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121"/>
    <w:rsid w:val="008455F2"/>
    <w:rsid w:val="00845652"/>
    <w:rsid w:val="008456DC"/>
    <w:rsid w:val="0084601E"/>
    <w:rsid w:val="008462EE"/>
    <w:rsid w:val="008469DB"/>
    <w:rsid w:val="00846C09"/>
    <w:rsid w:val="00846E49"/>
    <w:rsid w:val="00846ECD"/>
    <w:rsid w:val="00846FDB"/>
    <w:rsid w:val="00847A9F"/>
    <w:rsid w:val="00847D3D"/>
    <w:rsid w:val="00850222"/>
    <w:rsid w:val="0085031E"/>
    <w:rsid w:val="00850433"/>
    <w:rsid w:val="008512A0"/>
    <w:rsid w:val="00851719"/>
    <w:rsid w:val="00852428"/>
    <w:rsid w:val="008525FC"/>
    <w:rsid w:val="008527ED"/>
    <w:rsid w:val="00852BD6"/>
    <w:rsid w:val="00852DE8"/>
    <w:rsid w:val="00852F9B"/>
    <w:rsid w:val="00853291"/>
    <w:rsid w:val="008533E7"/>
    <w:rsid w:val="008534C1"/>
    <w:rsid w:val="008534D7"/>
    <w:rsid w:val="008537E8"/>
    <w:rsid w:val="00854402"/>
    <w:rsid w:val="00854CD5"/>
    <w:rsid w:val="00854D62"/>
    <w:rsid w:val="00854EEC"/>
    <w:rsid w:val="00854F95"/>
    <w:rsid w:val="00855C1E"/>
    <w:rsid w:val="00855E0D"/>
    <w:rsid w:val="00856073"/>
    <w:rsid w:val="00856824"/>
    <w:rsid w:val="008568CD"/>
    <w:rsid w:val="00856E5F"/>
    <w:rsid w:val="00856FE0"/>
    <w:rsid w:val="008575E9"/>
    <w:rsid w:val="008576AE"/>
    <w:rsid w:val="008579C0"/>
    <w:rsid w:val="00860025"/>
    <w:rsid w:val="008605A3"/>
    <w:rsid w:val="008605F7"/>
    <w:rsid w:val="0086071E"/>
    <w:rsid w:val="00861150"/>
    <w:rsid w:val="0086127C"/>
    <w:rsid w:val="00861413"/>
    <w:rsid w:val="008618A5"/>
    <w:rsid w:val="00861B20"/>
    <w:rsid w:val="0086261E"/>
    <w:rsid w:val="008626EF"/>
    <w:rsid w:val="008628C6"/>
    <w:rsid w:val="00862E33"/>
    <w:rsid w:val="00862EBF"/>
    <w:rsid w:val="00862F3A"/>
    <w:rsid w:val="008631C5"/>
    <w:rsid w:val="00863767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6FD6"/>
    <w:rsid w:val="0086721E"/>
    <w:rsid w:val="00867458"/>
    <w:rsid w:val="008675DB"/>
    <w:rsid w:val="008679BB"/>
    <w:rsid w:val="00867C02"/>
    <w:rsid w:val="008703F6"/>
    <w:rsid w:val="00870BF4"/>
    <w:rsid w:val="00871005"/>
    <w:rsid w:val="00871228"/>
    <w:rsid w:val="008718D6"/>
    <w:rsid w:val="00871B40"/>
    <w:rsid w:val="00872FD1"/>
    <w:rsid w:val="008735CF"/>
    <w:rsid w:val="008736A2"/>
    <w:rsid w:val="00873A36"/>
    <w:rsid w:val="00873A46"/>
    <w:rsid w:val="00873B03"/>
    <w:rsid w:val="008740FF"/>
    <w:rsid w:val="00874170"/>
    <w:rsid w:val="0087460C"/>
    <w:rsid w:val="00874B52"/>
    <w:rsid w:val="00874BB2"/>
    <w:rsid w:val="00874E4A"/>
    <w:rsid w:val="00875251"/>
    <w:rsid w:val="0087543D"/>
    <w:rsid w:val="0087574D"/>
    <w:rsid w:val="008757C5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80251"/>
    <w:rsid w:val="00880557"/>
    <w:rsid w:val="00880974"/>
    <w:rsid w:val="00880A61"/>
    <w:rsid w:val="00880B91"/>
    <w:rsid w:val="00880E51"/>
    <w:rsid w:val="00880F8F"/>
    <w:rsid w:val="00881270"/>
    <w:rsid w:val="008812CE"/>
    <w:rsid w:val="00881AD1"/>
    <w:rsid w:val="00881B0E"/>
    <w:rsid w:val="00881BD5"/>
    <w:rsid w:val="00881C5C"/>
    <w:rsid w:val="00882011"/>
    <w:rsid w:val="00882DFB"/>
    <w:rsid w:val="008832EE"/>
    <w:rsid w:val="008833DA"/>
    <w:rsid w:val="008838C2"/>
    <w:rsid w:val="00883CE2"/>
    <w:rsid w:val="00885144"/>
    <w:rsid w:val="008853E8"/>
    <w:rsid w:val="0088546E"/>
    <w:rsid w:val="008858D7"/>
    <w:rsid w:val="00885C6B"/>
    <w:rsid w:val="00885E45"/>
    <w:rsid w:val="0088626F"/>
    <w:rsid w:val="0088649B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69D2"/>
    <w:rsid w:val="00897022"/>
    <w:rsid w:val="0089797E"/>
    <w:rsid w:val="00897B45"/>
    <w:rsid w:val="00897C4F"/>
    <w:rsid w:val="008A03B0"/>
    <w:rsid w:val="008A0EC4"/>
    <w:rsid w:val="008A1AB2"/>
    <w:rsid w:val="008A1EA8"/>
    <w:rsid w:val="008A1FBE"/>
    <w:rsid w:val="008A2180"/>
    <w:rsid w:val="008A2196"/>
    <w:rsid w:val="008A220C"/>
    <w:rsid w:val="008A22D6"/>
    <w:rsid w:val="008A265D"/>
    <w:rsid w:val="008A29D0"/>
    <w:rsid w:val="008A30EF"/>
    <w:rsid w:val="008A30F7"/>
    <w:rsid w:val="008A4207"/>
    <w:rsid w:val="008A4A6B"/>
    <w:rsid w:val="008A4A93"/>
    <w:rsid w:val="008A505C"/>
    <w:rsid w:val="008A56ED"/>
    <w:rsid w:val="008A5709"/>
    <w:rsid w:val="008A59E3"/>
    <w:rsid w:val="008A5C10"/>
    <w:rsid w:val="008A61D3"/>
    <w:rsid w:val="008A6624"/>
    <w:rsid w:val="008A6C43"/>
    <w:rsid w:val="008A6EB8"/>
    <w:rsid w:val="008A71E8"/>
    <w:rsid w:val="008A786C"/>
    <w:rsid w:val="008A7A44"/>
    <w:rsid w:val="008A7CB2"/>
    <w:rsid w:val="008A7D19"/>
    <w:rsid w:val="008B0070"/>
    <w:rsid w:val="008B02DA"/>
    <w:rsid w:val="008B04A6"/>
    <w:rsid w:val="008B0710"/>
    <w:rsid w:val="008B0D4F"/>
    <w:rsid w:val="008B142A"/>
    <w:rsid w:val="008B14B9"/>
    <w:rsid w:val="008B1602"/>
    <w:rsid w:val="008B1ADF"/>
    <w:rsid w:val="008B1B6F"/>
    <w:rsid w:val="008B1F43"/>
    <w:rsid w:val="008B2952"/>
    <w:rsid w:val="008B29A2"/>
    <w:rsid w:val="008B2A67"/>
    <w:rsid w:val="008B3D3D"/>
    <w:rsid w:val="008B454F"/>
    <w:rsid w:val="008B4748"/>
    <w:rsid w:val="008B491E"/>
    <w:rsid w:val="008B4F96"/>
    <w:rsid w:val="008B5220"/>
    <w:rsid w:val="008B5491"/>
    <w:rsid w:val="008B6066"/>
    <w:rsid w:val="008B62D5"/>
    <w:rsid w:val="008B6638"/>
    <w:rsid w:val="008B6862"/>
    <w:rsid w:val="008B72F6"/>
    <w:rsid w:val="008C03D2"/>
    <w:rsid w:val="008C06DC"/>
    <w:rsid w:val="008C0B5A"/>
    <w:rsid w:val="008C0C4C"/>
    <w:rsid w:val="008C0E92"/>
    <w:rsid w:val="008C1CBF"/>
    <w:rsid w:val="008C2D81"/>
    <w:rsid w:val="008C3155"/>
    <w:rsid w:val="008C3F06"/>
    <w:rsid w:val="008C46D8"/>
    <w:rsid w:val="008C4E97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14"/>
    <w:rsid w:val="008D1923"/>
    <w:rsid w:val="008D1B2C"/>
    <w:rsid w:val="008D1BD0"/>
    <w:rsid w:val="008D25D3"/>
    <w:rsid w:val="008D27F8"/>
    <w:rsid w:val="008D2959"/>
    <w:rsid w:val="008D2CBE"/>
    <w:rsid w:val="008D2CD2"/>
    <w:rsid w:val="008D2CFB"/>
    <w:rsid w:val="008D31EB"/>
    <w:rsid w:val="008D3CCC"/>
    <w:rsid w:val="008D3F0B"/>
    <w:rsid w:val="008D4415"/>
    <w:rsid w:val="008D4BD5"/>
    <w:rsid w:val="008D53F8"/>
    <w:rsid w:val="008D651E"/>
    <w:rsid w:val="008D6CC0"/>
    <w:rsid w:val="008D7307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1FFC"/>
    <w:rsid w:val="008E281B"/>
    <w:rsid w:val="008E2F9C"/>
    <w:rsid w:val="008E3148"/>
    <w:rsid w:val="008E31CB"/>
    <w:rsid w:val="008E3BF1"/>
    <w:rsid w:val="008E3F35"/>
    <w:rsid w:val="008E4087"/>
    <w:rsid w:val="008E4216"/>
    <w:rsid w:val="008E46CF"/>
    <w:rsid w:val="008E47D2"/>
    <w:rsid w:val="008E4869"/>
    <w:rsid w:val="008E50B5"/>
    <w:rsid w:val="008E5534"/>
    <w:rsid w:val="008E619A"/>
    <w:rsid w:val="008E6243"/>
    <w:rsid w:val="008E64FF"/>
    <w:rsid w:val="008E6AD2"/>
    <w:rsid w:val="008E7092"/>
    <w:rsid w:val="008E7123"/>
    <w:rsid w:val="008E72E6"/>
    <w:rsid w:val="008F01C7"/>
    <w:rsid w:val="008F05EC"/>
    <w:rsid w:val="008F0D27"/>
    <w:rsid w:val="008F10FA"/>
    <w:rsid w:val="008F13C8"/>
    <w:rsid w:val="008F2741"/>
    <w:rsid w:val="008F2875"/>
    <w:rsid w:val="008F2C42"/>
    <w:rsid w:val="008F2E7D"/>
    <w:rsid w:val="008F3AF0"/>
    <w:rsid w:val="008F3E0B"/>
    <w:rsid w:val="008F40C2"/>
    <w:rsid w:val="008F440E"/>
    <w:rsid w:val="008F44A8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73D"/>
    <w:rsid w:val="00901D64"/>
    <w:rsid w:val="00902959"/>
    <w:rsid w:val="00902FAF"/>
    <w:rsid w:val="00903767"/>
    <w:rsid w:val="00903AB5"/>
    <w:rsid w:val="0090403B"/>
    <w:rsid w:val="00904751"/>
    <w:rsid w:val="00904E0E"/>
    <w:rsid w:val="00905142"/>
    <w:rsid w:val="00905616"/>
    <w:rsid w:val="009058DC"/>
    <w:rsid w:val="00906165"/>
    <w:rsid w:val="009062FD"/>
    <w:rsid w:val="00906318"/>
    <w:rsid w:val="009063F8"/>
    <w:rsid w:val="009064E1"/>
    <w:rsid w:val="009071BD"/>
    <w:rsid w:val="009071EE"/>
    <w:rsid w:val="0090786C"/>
    <w:rsid w:val="00907A64"/>
    <w:rsid w:val="00907AC8"/>
    <w:rsid w:val="00907BDB"/>
    <w:rsid w:val="009104B1"/>
    <w:rsid w:val="00910517"/>
    <w:rsid w:val="009107D7"/>
    <w:rsid w:val="009109E9"/>
    <w:rsid w:val="00910B24"/>
    <w:rsid w:val="00911277"/>
    <w:rsid w:val="009112B6"/>
    <w:rsid w:val="009115FA"/>
    <w:rsid w:val="00911732"/>
    <w:rsid w:val="00911871"/>
    <w:rsid w:val="00911B39"/>
    <w:rsid w:val="00911C01"/>
    <w:rsid w:val="00911D80"/>
    <w:rsid w:val="00912163"/>
    <w:rsid w:val="009121AB"/>
    <w:rsid w:val="009128B5"/>
    <w:rsid w:val="00912BE2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D34"/>
    <w:rsid w:val="00914F67"/>
    <w:rsid w:val="009151D4"/>
    <w:rsid w:val="00915504"/>
    <w:rsid w:val="00915D9D"/>
    <w:rsid w:val="0091630A"/>
    <w:rsid w:val="00916409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2652"/>
    <w:rsid w:val="0092268C"/>
    <w:rsid w:val="00922C9F"/>
    <w:rsid w:val="00923274"/>
    <w:rsid w:val="00923927"/>
    <w:rsid w:val="00923E72"/>
    <w:rsid w:val="00923F65"/>
    <w:rsid w:val="00924469"/>
    <w:rsid w:val="0092491D"/>
    <w:rsid w:val="0092553B"/>
    <w:rsid w:val="00925559"/>
    <w:rsid w:val="00925B29"/>
    <w:rsid w:val="00925F82"/>
    <w:rsid w:val="009260C2"/>
    <w:rsid w:val="00926526"/>
    <w:rsid w:val="0092655E"/>
    <w:rsid w:val="009267DF"/>
    <w:rsid w:val="009269B8"/>
    <w:rsid w:val="00926B2A"/>
    <w:rsid w:val="00926FCA"/>
    <w:rsid w:val="00926FF5"/>
    <w:rsid w:val="009275EB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53A"/>
    <w:rsid w:val="00931A7F"/>
    <w:rsid w:val="00931FD6"/>
    <w:rsid w:val="009321F3"/>
    <w:rsid w:val="0093256B"/>
    <w:rsid w:val="0093281B"/>
    <w:rsid w:val="00933375"/>
    <w:rsid w:val="009335E5"/>
    <w:rsid w:val="00934CBD"/>
    <w:rsid w:val="009359F6"/>
    <w:rsid w:val="00935E31"/>
    <w:rsid w:val="0093620B"/>
    <w:rsid w:val="0093655C"/>
    <w:rsid w:val="00937711"/>
    <w:rsid w:val="00937C1B"/>
    <w:rsid w:val="00937C44"/>
    <w:rsid w:val="00940094"/>
    <w:rsid w:val="00940138"/>
    <w:rsid w:val="0094060B"/>
    <w:rsid w:val="009408F2"/>
    <w:rsid w:val="00940BEA"/>
    <w:rsid w:val="00940EFE"/>
    <w:rsid w:val="00941235"/>
    <w:rsid w:val="00941287"/>
    <w:rsid w:val="00941707"/>
    <w:rsid w:val="0094224D"/>
    <w:rsid w:val="00942436"/>
    <w:rsid w:val="00942CEB"/>
    <w:rsid w:val="009435E7"/>
    <w:rsid w:val="00943695"/>
    <w:rsid w:val="00943B0B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CE"/>
    <w:rsid w:val="00945E00"/>
    <w:rsid w:val="00945EB4"/>
    <w:rsid w:val="00946537"/>
    <w:rsid w:val="009467D5"/>
    <w:rsid w:val="009467E0"/>
    <w:rsid w:val="00946C24"/>
    <w:rsid w:val="009470CE"/>
    <w:rsid w:val="009474C8"/>
    <w:rsid w:val="00947A70"/>
    <w:rsid w:val="00947ABA"/>
    <w:rsid w:val="00950F81"/>
    <w:rsid w:val="009510F4"/>
    <w:rsid w:val="00951182"/>
    <w:rsid w:val="0095133F"/>
    <w:rsid w:val="00951A54"/>
    <w:rsid w:val="00951AE5"/>
    <w:rsid w:val="00951C04"/>
    <w:rsid w:val="009524F2"/>
    <w:rsid w:val="00952D7B"/>
    <w:rsid w:val="0095368D"/>
    <w:rsid w:val="009536D0"/>
    <w:rsid w:val="0095392E"/>
    <w:rsid w:val="00953F3B"/>
    <w:rsid w:val="00953F93"/>
    <w:rsid w:val="00954041"/>
    <w:rsid w:val="009543DD"/>
    <w:rsid w:val="00954CB4"/>
    <w:rsid w:val="009551F2"/>
    <w:rsid w:val="0095571A"/>
    <w:rsid w:val="0095592A"/>
    <w:rsid w:val="00956202"/>
    <w:rsid w:val="0095643B"/>
    <w:rsid w:val="00956618"/>
    <w:rsid w:val="00956A4F"/>
    <w:rsid w:val="00956E12"/>
    <w:rsid w:val="0095748F"/>
    <w:rsid w:val="00957751"/>
    <w:rsid w:val="00957849"/>
    <w:rsid w:val="00960152"/>
    <w:rsid w:val="00960157"/>
    <w:rsid w:val="00960224"/>
    <w:rsid w:val="0096023A"/>
    <w:rsid w:val="0096048C"/>
    <w:rsid w:val="0096086D"/>
    <w:rsid w:val="00960D9D"/>
    <w:rsid w:val="0096109B"/>
    <w:rsid w:val="00961127"/>
    <w:rsid w:val="009612ED"/>
    <w:rsid w:val="00961465"/>
    <w:rsid w:val="009619AF"/>
    <w:rsid w:val="00962D8B"/>
    <w:rsid w:val="00962FCB"/>
    <w:rsid w:val="00963301"/>
    <w:rsid w:val="009633CB"/>
    <w:rsid w:val="0096358F"/>
    <w:rsid w:val="009635C0"/>
    <w:rsid w:val="00963B4E"/>
    <w:rsid w:val="009640CF"/>
    <w:rsid w:val="009645BF"/>
    <w:rsid w:val="009649C4"/>
    <w:rsid w:val="00965061"/>
    <w:rsid w:val="0096560A"/>
    <w:rsid w:val="00965795"/>
    <w:rsid w:val="00965C7D"/>
    <w:rsid w:val="00965D09"/>
    <w:rsid w:val="00965F37"/>
    <w:rsid w:val="00966323"/>
    <w:rsid w:val="009665BF"/>
    <w:rsid w:val="00966621"/>
    <w:rsid w:val="00967A0D"/>
    <w:rsid w:val="00967C99"/>
    <w:rsid w:val="00967CA6"/>
    <w:rsid w:val="00967FB1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1F89"/>
    <w:rsid w:val="009720C6"/>
    <w:rsid w:val="009728AF"/>
    <w:rsid w:val="00973969"/>
    <w:rsid w:val="00973AD1"/>
    <w:rsid w:val="0097426B"/>
    <w:rsid w:val="0097426E"/>
    <w:rsid w:val="0097449A"/>
    <w:rsid w:val="0097498E"/>
    <w:rsid w:val="00974E75"/>
    <w:rsid w:val="00975673"/>
    <w:rsid w:val="00975900"/>
    <w:rsid w:val="00975AD0"/>
    <w:rsid w:val="00975CE0"/>
    <w:rsid w:val="00975DAF"/>
    <w:rsid w:val="00975DF8"/>
    <w:rsid w:val="009800D0"/>
    <w:rsid w:val="00980797"/>
    <w:rsid w:val="00980958"/>
    <w:rsid w:val="00980C78"/>
    <w:rsid w:val="00980DFA"/>
    <w:rsid w:val="0098118D"/>
    <w:rsid w:val="009811E6"/>
    <w:rsid w:val="00981205"/>
    <w:rsid w:val="00981680"/>
    <w:rsid w:val="00981DD0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574"/>
    <w:rsid w:val="00984685"/>
    <w:rsid w:val="00985345"/>
    <w:rsid w:val="009853C4"/>
    <w:rsid w:val="009855F6"/>
    <w:rsid w:val="00985788"/>
    <w:rsid w:val="00986C51"/>
    <w:rsid w:val="00986C76"/>
    <w:rsid w:val="00986D7D"/>
    <w:rsid w:val="0098709A"/>
    <w:rsid w:val="009872A2"/>
    <w:rsid w:val="00987D1F"/>
    <w:rsid w:val="00987DF8"/>
    <w:rsid w:val="00987E0C"/>
    <w:rsid w:val="0099018C"/>
    <w:rsid w:val="0099037E"/>
    <w:rsid w:val="009903D4"/>
    <w:rsid w:val="00990404"/>
    <w:rsid w:val="0099051C"/>
    <w:rsid w:val="0099099D"/>
    <w:rsid w:val="00990D7D"/>
    <w:rsid w:val="00990F60"/>
    <w:rsid w:val="00991197"/>
    <w:rsid w:val="0099125C"/>
    <w:rsid w:val="00991664"/>
    <w:rsid w:val="0099197F"/>
    <w:rsid w:val="00991A47"/>
    <w:rsid w:val="00991F8C"/>
    <w:rsid w:val="009921E3"/>
    <w:rsid w:val="00992A0B"/>
    <w:rsid w:val="0099359F"/>
    <w:rsid w:val="00993ACA"/>
    <w:rsid w:val="00993CA4"/>
    <w:rsid w:val="00993F32"/>
    <w:rsid w:val="00993FC6"/>
    <w:rsid w:val="009942A1"/>
    <w:rsid w:val="00994923"/>
    <w:rsid w:val="00994EE1"/>
    <w:rsid w:val="00995231"/>
    <w:rsid w:val="0099545C"/>
    <w:rsid w:val="009954B2"/>
    <w:rsid w:val="00995BBD"/>
    <w:rsid w:val="00995BD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E0A"/>
    <w:rsid w:val="00997F5B"/>
    <w:rsid w:val="009A0432"/>
    <w:rsid w:val="009A04ED"/>
    <w:rsid w:val="009A06D9"/>
    <w:rsid w:val="009A0B29"/>
    <w:rsid w:val="009A116C"/>
    <w:rsid w:val="009A13CA"/>
    <w:rsid w:val="009A15D8"/>
    <w:rsid w:val="009A1AA9"/>
    <w:rsid w:val="009A1DFB"/>
    <w:rsid w:val="009A2337"/>
    <w:rsid w:val="009A23CC"/>
    <w:rsid w:val="009A2566"/>
    <w:rsid w:val="009A2A57"/>
    <w:rsid w:val="009A2A5E"/>
    <w:rsid w:val="009A2B1F"/>
    <w:rsid w:val="009A2E5E"/>
    <w:rsid w:val="009A320C"/>
    <w:rsid w:val="009A3589"/>
    <w:rsid w:val="009A3E2E"/>
    <w:rsid w:val="009A4105"/>
    <w:rsid w:val="009A4417"/>
    <w:rsid w:val="009A4CB6"/>
    <w:rsid w:val="009A51EB"/>
    <w:rsid w:val="009A5310"/>
    <w:rsid w:val="009A5444"/>
    <w:rsid w:val="009A58E9"/>
    <w:rsid w:val="009A5BB9"/>
    <w:rsid w:val="009A643B"/>
    <w:rsid w:val="009A66F1"/>
    <w:rsid w:val="009A69DF"/>
    <w:rsid w:val="009A6C46"/>
    <w:rsid w:val="009A6F1A"/>
    <w:rsid w:val="009A7ECE"/>
    <w:rsid w:val="009B041B"/>
    <w:rsid w:val="009B0587"/>
    <w:rsid w:val="009B0628"/>
    <w:rsid w:val="009B0930"/>
    <w:rsid w:val="009B10C1"/>
    <w:rsid w:val="009B16CE"/>
    <w:rsid w:val="009B1BFA"/>
    <w:rsid w:val="009B1F3B"/>
    <w:rsid w:val="009B214C"/>
    <w:rsid w:val="009B2229"/>
    <w:rsid w:val="009B2CFF"/>
    <w:rsid w:val="009B3031"/>
    <w:rsid w:val="009B34CD"/>
    <w:rsid w:val="009B3837"/>
    <w:rsid w:val="009B3971"/>
    <w:rsid w:val="009B39B7"/>
    <w:rsid w:val="009B39CD"/>
    <w:rsid w:val="009B3FA5"/>
    <w:rsid w:val="009B477D"/>
    <w:rsid w:val="009B49CF"/>
    <w:rsid w:val="009B4EAE"/>
    <w:rsid w:val="009B4F70"/>
    <w:rsid w:val="009B5675"/>
    <w:rsid w:val="009B5F2E"/>
    <w:rsid w:val="009B5FC7"/>
    <w:rsid w:val="009B67F2"/>
    <w:rsid w:val="009B683A"/>
    <w:rsid w:val="009B6A60"/>
    <w:rsid w:val="009B6BE1"/>
    <w:rsid w:val="009B6E22"/>
    <w:rsid w:val="009C01BE"/>
    <w:rsid w:val="009C084E"/>
    <w:rsid w:val="009C0A65"/>
    <w:rsid w:val="009C0C9B"/>
    <w:rsid w:val="009C0E6F"/>
    <w:rsid w:val="009C0EA8"/>
    <w:rsid w:val="009C128B"/>
    <w:rsid w:val="009C1357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5363"/>
    <w:rsid w:val="009C5624"/>
    <w:rsid w:val="009C5855"/>
    <w:rsid w:val="009C6064"/>
    <w:rsid w:val="009C65D8"/>
    <w:rsid w:val="009C686B"/>
    <w:rsid w:val="009C6D4C"/>
    <w:rsid w:val="009C731B"/>
    <w:rsid w:val="009C741E"/>
    <w:rsid w:val="009C7549"/>
    <w:rsid w:val="009C7C0A"/>
    <w:rsid w:val="009D0062"/>
    <w:rsid w:val="009D00F4"/>
    <w:rsid w:val="009D08D0"/>
    <w:rsid w:val="009D0F51"/>
    <w:rsid w:val="009D0FE6"/>
    <w:rsid w:val="009D11E3"/>
    <w:rsid w:val="009D14D2"/>
    <w:rsid w:val="009D1F29"/>
    <w:rsid w:val="009D1F81"/>
    <w:rsid w:val="009D208C"/>
    <w:rsid w:val="009D23CB"/>
    <w:rsid w:val="009D2BA2"/>
    <w:rsid w:val="009D2BFF"/>
    <w:rsid w:val="009D2D1B"/>
    <w:rsid w:val="009D2E44"/>
    <w:rsid w:val="009D2F22"/>
    <w:rsid w:val="009D317C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A6C"/>
    <w:rsid w:val="009D5BFF"/>
    <w:rsid w:val="009D5E76"/>
    <w:rsid w:val="009D5F35"/>
    <w:rsid w:val="009D61A7"/>
    <w:rsid w:val="009D6B02"/>
    <w:rsid w:val="009D6BD3"/>
    <w:rsid w:val="009D70F8"/>
    <w:rsid w:val="009D73F8"/>
    <w:rsid w:val="009D775A"/>
    <w:rsid w:val="009D7959"/>
    <w:rsid w:val="009E001F"/>
    <w:rsid w:val="009E0123"/>
    <w:rsid w:val="009E0146"/>
    <w:rsid w:val="009E0BF6"/>
    <w:rsid w:val="009E104D"/>
    <w:rsid w:val="009E14B3"/>
    <w:rsid w:val="009E1680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8D6"/>
    <w:rsid w:val="009F1ABC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60C7"/>
    <w:rsid w:val="009F61CD"/>
    <w:rsid w:val="009F6294"/>
    <w:rsid w:val="009F64C5"/>
    <w:rsid w:val="009F70BF"/>
    <w:rsid w:val="009F7122"/>
    <w:rsid w:val="009F71BF"/>
    <w:rsid w:val="009F71FC"/>
    <w:rsid w:val="009F7315"/>
    <w:rsid w:val="009F735B"/>
    <w:rsid w:val="009F73CC"/>
    <w:rsid w:val="009F7470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09B"/>
    <w:rsid w:val="00A01A79"/>
    <w:rsid w:val="00A01BD8"/>
    <w:rsid w:val="00A01D03"/>
    <w:rsid w:val="00A01E5C"/>
    <w:rsid w:val="00A02292"/>
    <w:rsid w:val="00A025AF"/>
    <w:rsid w:val="00A02698"/>
    <w:rsid w:val="00A032C5"/>
    <w:rsid w:val="00A03899"/>
    <w:rsid w:val="00A03DA7"/>
    <w:rsid w:val="00A03E25"/>
    <w:rsid w:val="00A04BD3"/>
    <w:rsid w:val="00A04C44"/>
    <w:rsid w:val="00A04C6F"/>
    <w:rsid w:val="00A04C8A"/>
    <w:rsid w:val="00A04D85"/>
    <w:rsid w:val="00A05BB7"/>
    <w:rsid w:val="00A05BE5"/>
    <w:rsid w:val="00A05EE2"/>
    <w:rsid w:val="00A06488"/>
    <w:rsid w:val="00A069AA"/>
    <w:rsid w:val="00A06ABE"/>
    <w:rsid w:val="00A06DE0"/>
    <w:rsid w:val="00A100D7"/>
    <w:rsid w:val="00A10786"/>
    <w:rsid w:val="00A10A75"/>
    <w:rsid w:val="00A10DD6"/>
    <w:rsid w:val="00A115D1"/>
    <w:rsid w:val="00A11641"/>
    <w:rsid w:val="00A11E0C"/>
    <w:rsid w:val="00A11E3D"/>
    <w:rsid w:val="00A122EA"/>
    <w:rsid w:val="00A123A4"/>
    <w:rsid w:val="00A125EB"/>
    <w:rsid w:val="00A12C93"/>
    <w:rsid w:val="00A13D2A"/>
    <w:rsid w:val="00A1432D"/>
    <w:rsid w:val="00A15A4A"/>
    <w:rsid w:val="00A16379"/>
    <w:rsid w:val="00A163B0"/>
    <w:rsid w:val="00A16C52"/>
    <w:rsid w:val="00A1728E"/>
    <w:rsid w:val="00A1737A"/>
    <w:rsid w:val="00A17456"/>
    <w:rsid w:val="00A17B53"/>
    <w:rsid w:val="00A212D7"/>
    <w:rsid w:val="00A21CEC"/>
    <w:rsid w:val="00A22036"/>
    <w:rsid w:val="00A22E8A"/>
    <w:rsid w:val="00A2377F"/>
    <w:rsid w:val="00A23CF4"/>
    <w:rsid w:val="00A23D45"/>
    <w:rsid w:val="00A24003"/>
    <w:rsid w:val="00A24530"/>
    <w:rsid w:val="00A24A4F"/>
    <w:rsid w:val="00A24CF9"/>
    <w:rsid w:val="00A250C6"/>
    <w:rsid w:val="00A25157"/>
    <w:rsid w:val="00A2623D"/>
    <w:rsid w:val="00A262B0"/>
    <w:rsid w:val="00A26827"/>
    <w:rsid w:val="00A26AB9"/>
    <w:rsid w:val="00A26B8B"/>
    <w:rsid w:val="00A26C44"/>
    <w:rsid w:val="00A26C83"/>
    <w:rsid w:val="00A26CDC"/>
    <w:rsid w:val="00A273E7"/>
    <w:rsid w:val="00A3042E"/>
    <w:rsid w:val="00A30C4C"/>
    <w:rsid w:val="00A30F1A"/>
    <w:rsid w:val="00A3125F"/>
    <w:rsid w:val="00A3158F"/>
    <w:rsid w:val="00A3187F"/>
    <w:rsid w:val="00A31E15"/>
    <w:rsid w:val="00A32CC9"/>
    <w:rsid w:val="00A33143"/>
    <w:rsid w:val="00A331EB"/>
    <w:rsid w:val="00A34689"/>
    <w:rsid w:val="00A348A6"/>
    <w:rsid w:val="00A34D8A"/>
    <w:rsid w:val="00A35114"/>
    <w:rsid w:val="00A352B2"/>
    <w:rsid w:val="00A35326"/>
    <w:rsid w:val="00A35568"/>
    <w:rsid w:val="00A3584D"/>
    <w:rsid w:val="00A359FA"/>
    <w:rsid w:val="00A35A80"/>
    <w:rsid w:val="00A35CF2"/>
    <w:rsid w:val="00A35EEA"/>
    <w:rsid w:val="00A36643"/>
    <w:rsid w:val="00A36A77"/>
    <w:rsid w:val="00A36CF5"/>
    <w:rsid w:val="00A36D2B"/>
    <w:rsid w:val="00A36FC2"/>
    <w:rsid w:val="00A379C8"/>
    <w:rsid w:val="00A37B5D"/>
    <w:rsid w:val="00A37BA7"/>
    <w:rsid w:val="00A37F8A"/>
    <w:rsid w:val="00A40109"/>
    <w:rsid w:val="00A40432"/>
    <w:rsid w:val="00A40532"/>
    <w:rsid w:val="00A4110B"/>
    <w:rsid w:val="00A41326"/>
    <w:rsid w:val="00A4145E"/>
    <w:rsid w:val="00A4148B"/>
    <w:rsid w:val="00A41B8A"/>
    <w:rsid w:val="00A41BC5"/>
    <w:rsid w:val="00A41CB2"/>
    <w:rsid w:val="00A42083"/>
    <w:rsid w:val="00A42757"/>
    <w:rsid w:val="00A4313D"/>
    <w:rsid w:val="00A43759"/>
    <w:rsid w:val="00A437D6"/>
    <w:rsid w:val="00A43C27"/>
    <w:rsid w:val="00A43C88"/>
    <w:rsid w:val="00A43E4D"/>
    <w:rsid w:val="00A446E2"/>
    <w:rsid w:val="00A44822"/>
    <w:rsid w:val="00A44A04"/>
    <w:rsid w:val="00A44A61"/>
    <w:rsid w:val="00A451D2"/>
    <w:rsid w:val="00A4541F"/>
    <w:rsid w:val="00A45697"/>
    <w:rsid w:val="00A47103"/>
    <w:rsid w:val="00A472E0"/>
    <w:rsid w:val="00A4795A"/>
    <w:rsid w:val="00A4795F"/>
    <w:rsid w:val="00A47E78"/>
    <w:rsid w:val="00A5060C"/>
    <w:rsid w:val="00A5060D"/>
    <w:rsid w:val="00A506A4"/>
    <w:rsid w:val="00A5079C"/>
    <w:rsid w:val="00A50D21"/>
    <w:rsid w:val="00A51147"/>
    <w:rsid w:val="00A5121F"/>
    <w:rsid w:val="00A51386"/>
    <w:rsid w:val="00A51679"/>
    <w:rsid w:val="00A51D69"/>
    <w:rsid w:val="00A521F2"/>
    <w:rsid w:val="00A5220A"/>
    <w:rsid w:val="00A523E1"/>
    <w:rsid w:val="00A52A7D"/>
    <w:rsid w:val="00A52D39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379"/>
    <w:rsid w:val="00A5446D"/>
    <w:rsid w:val="00A54519"/>
    <w:rsid w:val="00A55716"/>
    <w:rsid w:val="00A558A3"/>
    <w:rsid w:val="00A55DA8"/>
    <w:rsid w:val="00A5628C"/>
    <w:rsid w:val="00A56728"/>
    <w:rsid w:val="00A56FD1"/>
    <w:rsid w:val="00A57003"/>
    <w:rsid w:val="00A57131"/>
    <w:rsid w:val="00A5750C"/>
    <w:rsid w:val="00A5799D"/>
    <w:rsid w:val="00A57B67"/>
    <w:rsid w:val="00A60AA8"/>
    <w:rsid w:val="00A60EDE"/>
    <w:rsid w:val="00A61057"/>
    <w:rsid w:val="00A6110F"/>
    <w:rsid w:val="00A616F3"/>
    <w:rsid w:val="00A61883"/>
    <w:rsid w:val="00A61A57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3BFD"/>
    <w:rsid w:val="00A640DB"/>
    <w:rsid w:val="00A646AC"/>
    <w:rsid w:val="00A6559E"/>
    <w:rsid w:val="00A65BBF"/>
    <w:rsid w:val="00A67D52"/>
    <w:rsid w:val="00A67D6F"/>
    <w:rsid w:val="00A7004B"/>
    <w:rsid w:val="00A7044E"/>
    <w:rsid w:val="00A705FC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1D8E"/>
    <w:rsid w:val="00A720E2"/>
    <w:rsid w:val="00A7280A"/>
    <w:rsid w:val="00A72A43"/>
    <w:rsid w:val="00A733FC"/>
    <w:rsid w:val="00A73462"/>
    <w:rsid w:val="00A7349F"/>
    <w:rsid w:val="00A739A4"/>
    <w:rsid w:val="00A7422E"/>
    <w:rsid w:val="00A743A3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10F0"/>
    <w:rsid w:val="00A816AA"/>
    <w:rsid w:val="00A8176D"/>
    <w:rsid w:val="00A818C1"/>
    <w:rsid w:val="00A81F44"/>
    <w:rsid w:val="00A82444"/>
    <w:rsid w:val="00A826B4"/>
    <w:rsid w:val="00A82E46"/>
    <w:rsid w:val="00A83364"/>
    <w:rsid w:val="00A834CC"/>
    <w:rsid w:val="00A83998"/>
    <w:rsid w:val="00A83E6B"/>
    <w:rsid w:val="00A84048"/>
    <w:rsid w:val="00A84BDB"/>
    <w:rsid w:val="00A850F8"/>
    <w:rsid w:val="00A85946"/>
    <w:rsid w:val="00A85CDD"/>
    <w:rsid w:val="00A85D5E"/>
    <w:rsid w:val="00A86100"/>
    <w:rsid w:val="00A86786"/>
    <w:rsid w:val="00A86BC6"/>
    <w:rsid w:val="00A86C0B"/>
    <w:rsid w:val="00A86CDB"/>
    <w:rsid w:val="00A87405"/>
    <w:rsid w:val="00A87546"/>
    <w:rsid w:val="00A87C6B"/>
    <w:rsid w:val="00A87EAB"/>
    <w:rsid w:val="00A90068"/>
    <w:rsid w:val="00A90E0A"/>
    <w:rsid w:val="00A91202"/>
    <w:rsid w:val="00A91491"/>
    <w:rsid w:val="00A91958"/>
    <w:rsid w:val="00A91E85"/>
    <w:rsid w:val="00A91F16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41E"/>
    <w:rsid w:val="00A94A2C"/>
    <w:rsid w:val="00A9622B"/>
    <w:rsid w:val="00A96B24"/>
    <w:rsid w:val="00A971C0"/>
    <w:rsid w:val="00A97652"/>
    <w:rsid w:val="00A97A96"/>
    <w:rsid w:val="00A97AC1"/>
    <w:rsid w:val="00A97B3B"/>
    <w:rsid w:val="00A97D8C"/>
    <w:rsid w:val="00A97F9B"/>
    <w:rsid w:val="00AA0127"/>
    <w:rsid w:val="00AA1527"/>
    <w:rsid w:val="00AA166E"/>
    <w:rsid w:val="00AA1AB0"/>
    <w:rsid w:val="00AA200A"/>
    <w:rsid w:val="00AA21B6"/>
    <w:rsid w:val="00AA21F6"/>
    <w:rsid w:val="00AA26C9"/>
    <w:rsid w:val="00AA274A"/>
    <w:rsid w:val="00AA2E7D"/>
    <w:rsid w:val="00AA2EBA"/>
    <w:rsid w:val="00AA3179"/>
    <w:rsid w:val="00AA3770"/>
    <w:rsid w:val="00AA4431"/>
    <w:rsid w:val="00AA4514"/>
    <w:rsid w:val="00AA4A27"/>
    <w:rsid w:val="00AA4F32"/>
    <w:rsid w:val="00AA57C6"/>
    <w:rsid w:val="00AA5889"/>
    <w:rsid w:val="00AA5BE1"/>
    <w:rsid w:val="00AA6999"/>
    <w:rsid w:val="00AA6C1D"/>
    <w:rsid w:val="00AA71D9"/>
    <w:rsid w:val="00AA7574"/>
    <w:rsid w:val="00AA7A97"/>
    <w:rsid w:val="00AB037A"/>
    <w:rsid w:val="00AB081D"/>
    <w:rsid w:val="00AB1BBF"/>
    <w:rsid w:val="00AB2C11"/>
    <w:rsid w:val="00AB2EF5"/>
    <w:rsid w:val="00AB33DA"/>
    <w:rsid w:val="00AB385E"/>
    <w:rsid w:val="00AB4114"/>
    <w:rsid w:val="00AB474E"/>
    <w:rsid w:val="00AB4A50"/>
    <w:rsid w:val="00AB4C79"/>
    <w:rsid w:val="00AB4D60"/>
    <w:rsid w:val="00AB5D1E"/>
    <w:rsid w:val="00AB686A"/>
    <w:rsid w:val="00AC010D"/>
    <w:rsid w:val="00AC0128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32"/>
    <w:rsid w:val="00AC3B41"/>
    <w:rsid w:val="00AC4BBD"/>
    <w:rsid w:val="00AC4CBF"/>
    <w:rsid w:val="00AC527D"/>
    <w:rsid w:val="00AC625A"/>
    <w:rsid w:val="00AC64CC"/>
    <w:rsid w:val="00AC66F2"/>
    <w:rsid w:val="00AC67AB"/>
    <w:rsid w:val="00AC685C"/>
    <w:rsid w:val="00AC68E2"/>
    <w:rsid w:val="00AC6B07"/>
    <w:rsid w:val="00AC6B22"/>
    <w:rsid w:val="00AC6E40"/>
    <w:rsid w:val="00AC7066"/>
    <w:rsid w:val="00AC781B"/>
    <w:rsid w:val="00AC7A52"/>
    <w:rsid w:val="00AC7B7B"/>
    <w:rsid w:val="00AC7EA9"/>
    <w:rsid w:val="00AD029B"/>
    <w:rsid w:val="00AD0C7B"/>
    <w:rsid w:val="00AD1EF6"/>
    <w:rsid w:val="00AD1F2B"/>
    <w:rsid w:val="00AD1FA6"/>
    <w:rsid w:val="00AD2159"/>
    <w:rsid w:val="00AD21EE"/>
    <w:rsid w:val="00AD29C6"/>
    <w:rsid w:val="00AD2CE2"/>
    <w:rsid w:val="00AD3164"/>
    <w:rsid w:val="00AD3B42"/>
    <w:rsid w:val="00AD3F21"/>
    <w:rsid w:val="00AD3FBF"/>
    <w:rsid w:val="00AD4153"/>
    <w:rsid w:val="00AD42F5"/>
    <w:rsid w:val="00AD5014"/>
    <w:rsid w:val="00AD5282"/>
    <w:rsid w:val="00AD5457"/>
    <w:rsid w:val="00AD5CCC"/>
    <w:rsid w:val="00AD669D"/>
    <w:rsid w:val="00AD6A48"/>
    <w:rsid w:val="00AD6FBE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5BE"/>
    <w:rsid w:val="00AE3063"/>
    <w:rsid w:val="00AE337F"/>
    <w:rsid w:val="00AE353C"/>
    <w:rsid w:val="00AE37A0"/>
    <w:rsid w:val="00AE3891"/>
    <w:rsid w:val="00AE3966"/>
    <w:rsid w:val="00AE3C97"/>
    <w:rsid w:val="00AE3D7C"/>
    <w:rsid w:val="00AE4B0F"/>
    <w:rsid w:val="00AE4ED7"/>
    <w:rsid w:val="00AE571A"/>
    <w:rsid w:val="00AE5EBD"/>
    <w:rsid w:val="00AE6393"/>
    <w:rsid w:val="00AE63E4"/>
    <w:rsid w:val="00AE6919"/>
    <w:rsid w:val="00AE6AC9"/>
    <w:rsid w:val="00AE6D5E"/>
    <w:rsid w:val="00AE6DE8"/>
    <w:rsid w:val="00AE6FB3"/>
    <w:rsid w:val="00AE7F89"/>
    <w:rsid w:val="00AF030C"/>
    <w:rsid w:val="00AF0327"/>
    <w:rsid w:val="00AF0633"/>
    <w:rsid w:val="00AF0F6A"/>
    <w:rsid w:val="00AF1257"/>
    <w:rsid w:val="00AF14CC"/>
    <w:rsid w:val="00AF1BA8"/>
    <w:rsid w:val="00AF1E3D"/>
    <w:rsid w:val="00AF24D9"/>
    <w:rsid w:val="00AF2644"/>
    <w:rsid w:val="00AF2D62"/>
    <w:rsid w:val="00AF30A1"/>
    <w:rsid w:val="00AF373E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3C"/>
    <w:rsid w:val="00B010DA"/>
    <w:rsid w:val="00B014C1"/>
    <w:rsid w:val="00B01C14"/>
    <w:rsid w:val="00B01CF4"/>
    <w:rsid w:val="00B01DF1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712"/>
    <w:rsid w:val="00B06B26"/>
    <w:rsid w:val="00B06EC3"/>
    <w:rsid w:val="00B0730E"/>
    <w:rsid w:val="00B07316"/>
    <w:rsid w:val="00B07549"/>
    <w:rsid w:val="00B11509"/>
    <w:rsid w:val="00B12116"/>
    <w:rsid w:val="00B12254"/>
    <w:rsid w:val="00B1345F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7AF"/>
    <w:rsid w:val="00B16A7B"/>
    <w:rsid w:val="00B16F31"/>
    <w:rsid w:val="00B17400"/>
    <w:rsid w:val="00B175BF"/>
    <w:rsid w:val="00B17D08"/>
    <w:rsid w:val="00B202D3"/>
    <w:rsid w:val="00B20A1A"/>
    <w:rsid w:val="00B20BD1"/>
    <w:rsid w:val="00B20F33"/>
    <w:rsid w:val="00B21B8E"/>
    <w:rsid w:val="00B223C1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7DB1"/>
    <w:rsid w:val="00B27FAF"/>
    <w:rsid w:val="00B3037F"/>
    <w:rsid w:val="00B30421"/>
    <w:rsid w:val="00B3052E"/>
    <w:rsid w:val="00B3054E"/>
    <w:rsid w:val="00B31291"/>
    <w:rsid w:val="00B314A9"/>
    <w:rsid w:val="00B3166C"/>
    <w:rsid w:val="00B3243D"/>
    <w:rsid w:val="00B32494"/>
    <w:rsid w:val="00B32A3C"/>
    <w:rsid w:val="00B32CA4"/>
    <w:rsid w:val="00B32E9F"/>
    <w:rsid w:val="00B33093"/>
    <w:rsid w:val="00B337F1"/>
    <w:rsid w:val="00B33F91"/>
    <w:rsid w:val="00B34873"/>
    <w:rsid w:val="00B34AFA"/>
    <w:rsid w:val="00B34E33"/>
    <w:rsid w:val="00B34F68"/>
    <w:rsid w:val="00B35564"/>
    <w:rsid w:val="00B35A0E"/>
    <w:rsid w:val="00B35B40"/>
    <w:rsid w:val="00B35C34"/>
    <w:rsid w:val="00B35C8C"/>
    <w:rsid w:val="00B3608F"/>
    <w:rsid w:val="00B360B6"/>
    <w:rsid w:val="00B362EB"/>
    <w:rsid w:val="00B36419"/>
    <w:rsid w:val="00B36A53"/>
    <w:rsid w:val="00B36E74"/>
    <w:rsid w:val="00B37586"/>
    <w:rsid w:val="00B3775B"/>
    <w:rsid w:val="00B37C86"/>
    <w:rsid w:val="00B406E5"/>
    <w:rsid w:val="00B40CBD"/>
    <w:rsid w:val="00B4116D"/>
    <w:rsid w:val="00B41647"/>
    <w:rsid w:val="00B417A5"/>
    <w:rsid w:val="00B41E59"/>
    <w:rsid w:val="00B42496"/>
    <w:rsid w:val="00B429C6"/>
    <w:rsid w:val="00B43081"/>
    <w:rsid w:val="00B433CA"/>
    <w:rsid w:val="00B43ABD"/>
    <w:rsid w:val="00B44136"/>
    <w:rsid w:val="00B44738"/>
    <w:rsid w:val="00B44782"/>
    <w:rsid w:val="00B44ADD"/>
    <w:rsid w:val="00B44F4D"/>
    <w:rsid w:val="00B45413"/>
    <w:rsid w:val="00B45A95"/>
    <w:rsid w:val="00B45F52"/>
    <w:rsid w:val="00B463FF"/>
    <w:rsid w:val="00B469DF"/>
    <w:rsid w:val="00B46C1B"/>
    <w:rsid w:val="00B47797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349D"/>
    <w:rsid w:val="00B53DE5"/>
    <w:rsid w:val="00B5449D"/>
    <w:rsid w:val="00B54990"/>
    <w:rsid w:val="00B54C88"/>
    <w:rsid w:val="00B54EF9"/>
    <w:rsid w:val="00B559DD"/>
    <w:rsid w:val="00B55B94"/>
    <w:rsid w:val="00B55DC4"/>
    <w:rsid w:val="00B55EEB"/>
    <w:rsid w:val="00B56653"/>
    <w:rsid w:val="00B56668"/>
    <w:rsid w:val="00B56CB5"/>
    <w:rsid w:val="00B576BB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B01"/>
    <w:rsid w:val="00B64F55"/>
    <w:rsid w:val="00B65939"/>
    <w:rsid w:val="00B65ECE"/>
    <w:rsid w:val="00B66756"/>
    <w:rsid w:val="00B67854"/>
    <w:rsid w:val="00B70757"/>
    <w:rsid w:val="00B70AC6"/>
    <w:rsid w:val="00B70EE8"/>
    <w:rsid w:val="00B71022"/>
    <w:rsid w:val="00B715DA"/>
    <w:rsid w:val="00B71FAA"/>
    <w:rsid w:val="00B72051"/>
    <w:rsid w:val="00B72852"/>
    <w:rsid w:val="00B72AD3"/>
    <w:rsid w:val="00B72DAF"/>
    <w:rsid w:val="00B72E6F"/>
    <w:rsid w:val="00B73335"/>
    <w:rsid w:val="00B734A6"/>
    <w:rsid w:val="00B73620"/>
    <w:rsid w:val="00B73816"/>
    <w:rsid w:val="00B738D0"/>
    <w:rsid w:val="00B73984"/>
    <w:rsid w:val="00B73B4A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72A7"/>
    <w:rsid w:val="00B77A22"/>
    <w:rsid w:val="00B80316"/>
    <w:rsid w:val="00B80522"/>
    <w:rsid w:val="00B807FD"/>
    <w:rsid w:val="00B80DDD"/>
    <w:rsid w:val="00B80E87"/>
    <w:rsid w:val="00B80EC6"/>
    <w:rsid w:val="00B81FEF"/>
    <w:rsid w:val="00B82706"/>
    <w:rsid w:val="00B8290F"/>
    <w:rsid w:val="00B829E6"/>
    <w:rsid w:val="00B82C6A"/>
    <w:rsid w:val="00B82C7A"/>
    <w:rsid w:val="00B8305F"/>
    <w:rsid w:val="00B83297"/>
    <w:rsid w:val="00B834CF"/>
    <w:rsid w:val="00B83686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971"/>
    <w:rsid w:val="00B85AF6"/>
    <w:rsid w:val="00B85F33"/>
    <w:rsid w:val="00B864D0"/>
    <w:rsid w:val="00B8688F"/>
    <w:rsid w:val="00B86950"/>
    <w:rsid w:val="00B875B1"/>
    <w:rsid w:val="00B90020"/>
    <w:rsid w:val="00B90124"/>
    <w:rsid w:val="00B90242"/>
    <w:rsid w:val="00B90435"/>
    <w:rsid w:val="00B9054E"/>
    <w:rsid w:val="00B90B0D"/>
    <w:rsid w:val="00B90B1C"/>
    <w:rsid w:val="00B90F62"/>
    <w:rsid w:val="00B92A2D"/>
    <w:rsid w:val="00B92FBA"/>
    <w:rsid w:val="00B93042"/>
    <w:rsid w:val="00B93373"/>
    <w:rsid w:val="00B935FE"/>
    <w:rsid w:val="00B9380F"/>
    <w:rsid w:val="00B93835"/>
    <w:rsid w:val="00B939A1"/>
    <w:rsid w:val="00B939F3"/>
    <w:rsid w:val="00B942D9"/>
    <w:rsid w:val="00B94301"/>
    <w:rsid w:val="00B9482B"/>
    <w:rsid w:val="00B95030"/>
    <w:rsid w:val="00B951CA"/>
    <w:rsid w:val="00B95AAF"/>
    <w:rsid w:val="00B95BE6"/>
    <w:rsid w:val="00B95C6A"/>
    <w:rsid w:val="00B95FF1"/>
    <w:rsid w:val="00B963EB"/>
    <w:rsid w:val="00B968BA"/>
    <w:rsid w:val="00B96A66"/>
    <w:rsid w:val="00B96C5B"/>
    <w:rsid w:val="00B97420"/>
    <w:rsid w:val="00B975B1"/>
    <w:rsid w:val="00B97B33"/>
    <w:rsid w:val="00B97F57"/>
    <w:rsid w:val="00BA050F"/>
    <w:rsid w:val="00BA05A6"/>
    <w:rsid w:val="00BA0831"/>
    <w:rsid w:val="00BA0950"/>
    <w:rsid w:val="00BA0AFB"/>
    <w:rsid w:val="00BA1371"/>
    <w:rsid w:val="00BA1BC0"/>
    <w:rsid w:val="00BA1C0B"/>
    <w:rsid w:val="00BA1DF3"/>
    <w:rsid w:val="00BA1E26"/>
    <w:rsid w:val="00BA1E3B"/>
    <w:rsid w:val="00BA2032"/>
    <w:rsid w:val="00BA2145"/>
    <w:rsid w:val="00BA2272"/>
    <w:rsid w:val="00BA2C44"/>
    <w:rsid w:val="00BA2E24"/>
    <w:rsid w:val="00BA2E8C"/>
    <w:rsid w:val="00BA3169"/>
    <w:rsid w:val="00BA32B6"/>
    <w:rsid w:val="00BA4169"/>
    <w:rsid w:val="00BA50ED"/>
    <w:rsid w:val="00BA5EB3"/>
    <w:rsid w:val="00BA60EB"/>
    <w:rsid w:val="00BA620D"/>
    <w:rsid w:val="00BA7210"/>
    <w:rsid w:val="00BA7274"/>
    <w:rsid w:val="00BA7494"/>
    <w:rsid w:val="00BA79A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E18"/>
    <w:rsid w:val="00BB3F9F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6CB4"/>
    <w:rsid w:val="00BB71F8"/>
    <w:rsid w:val="00BB72E3"/>
    <w:rsid w:val="00BB7C9D"/>
    <w:rsid w:val="00BC0626"/>
    <w:rsid w:val="00BC15E4"/>
    <w:rsid w:val="00BC18DD"/>
    <w:rsid w:val="00BC24C7"/>
    <w:rsid w:val="00BC2873"/>
    <w:rsid w:val="00BC2F2C"/>
    <w:rsid w:val="00BC319F"/>
    <w:rsid w:val="00BC33C2"/>
    <w:rsid w:val="00BC389C"/>
    <w:rsid w:val="00BC3B7B"/>
    <w:rsid w:val="00BC456E"/>
    <w:rsid w:val="00BC4A7C"/>
    <w:rsid w:val="00BC513D"/>
    <w:rsid w:val="00BC52D3"/>
    <w:rsid w:val="00BC5626"/>
    <w:rsid w:val="00BC61AE"/>
    <w:rsid w:val="00BC6236"/>
    <w:rsid w:val="00BC6D19"/>
    <w:rsid w:val="00BC704F"/>
    <w:rsid w:val="00BC780F"/>
    <w:rsid w:val="00BC7EA3"/>
    <w:rsid w:val="00BD0099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2E"/>
    <w:rsid w:val="00BD4D91"/>
    <w:rsid w:val="00BD4E05"/>
    <w:rsid w:val="00BD4E6B"/>
    <w:rsid w:val="00BD50BE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84F"/>
    <w:rsid w:val="00BE2866"/>
    <w:rsid w:val="00BE2892"/>
    <w:rsid w:val="00BE2BC6"/>
    <w:rsid w:val="00BE2DB5"/>
    <w:rsid w:val="00BE2DF0"/>
    <w:rsid w:val="00BE3386"/>
    <w:rsid w:val="00BE3BA3"/>
    <w:rsid w:val="00BE4F94"/>
    <w:rsid w:val="00BE5CFF"/>
    <w:rsid w:val="00BE651D"/>
    <w:rsid w:val="00BE7177"/>
    <w:rsid w:val="00BE760C"/>
    <w:rsid w:val="00BE78E4"/>
    <w:rsid w:val="00BE7D4C"/>
    <w:rsid w:val="00BF00F8"/>
    <w:rsid w:val="00BF0410"/>
    <w:rsid w:val="00BF0718"/>
    <w:rsid w:val="00BF0CDE"/>
    <w:rsid w:val="00BF1358"/>
    <w:rsid w:val="00BF18B3"/>
    <w:rsid w:val="00BF18CC"/>
    <w:rsid w:val="00BF1C6F"/>
    <w:rsid w:val="00BF23D8"/>
    <w:rsid w:val="00BF2963"/>
    <w:rsid w:val="00BF2A1F"/>
    <w:rsid w:val="00BF367E"/>
    <w:rsid w:val="00BF3D1C"/>
    <w:rsid w:val="00BF3D58"/>
    <w:rsid w:val="00BF431E"/>
    <w:rsid w:val="00BF4772"/>
    <w:rsid w:val="00BF482F"/>
    <w:rsid w:val="00BF4B15"/>
    <w:rsid w:val="00BF4B68"/>
    <w:rsid w:val="00BF5362"/>
    <w:rsid w:val="00BF5472"/>
    <w:rsid w:val="00BF5CFE"/>
    <w:rsid w:val="00BF6681"/>
    <w:rsid w:val="00BF6DCF"/>
    <w:rsid w:val="00BF6EDC"/>
    <w:rsid w:val="00BF7362"/>
    <w:rsid w:val="00BF767E"/>
    <w:rsid w:val="00BF7A98"/>
    <w:rsid w:val="00BF7E13"/>
    <w:rsid w:val="00C009E2"/>
    <w:rsid w:val="00C00E83"/>
    <w:rsid w:val="00C014B0"/>
    <w:rsid w:val="00C015F5"/>
    <w:rsid w:val="00C01811"/>
    <w:rsid w:val="00C01D0E"/>
    <w:rsid w:val="00C01F14"/>
    <w:rsid w:val="00C021DD"/>
    <w:rsid w:val="00C023EC"/>
    <w:rsid w:val="00C0276A"/>
    <w:rsid w:val="00C02904"/>
    <w:rsid w:val="00C02C62"/>
    <w:rsid w:val="00C02F4D"/>
    <w:rsid w:val="00C0371E"/>
    <w:rsid w:val="00C03955"/>
    <w:rsid w:val="00C03E10"/>
    <w:rsid w:val="00C03F10"/>
    <w:rsid w:val="00C04879"/>
    <w:rsid w:val="00C04DE9"/>
    <w:rsid w:val="00C05721"/>
    <w:rsid w:val="00C057B5"/>
    <w:rsid w:val="00C05E3F"/>
    <w:rsid w:val="00C0694B"/>
    <w:rsid w:val="00C06C39"/>
    <w:rsid w:val="00C07521"/>
    <w:rsid w:val="00C07C4D"/>
    <w:rsid w:val="00C07CC3"/>
    <w:rsid w:val="00C07F18"/>
    <w:rsid w:val="00C108DF"/>
    <w:rsid w:val="00C11292"/>
    <w:rsid w:val="00C11BF5"/>
    <w:rsid w:val="00C124A3"/>
    <w:rsid w:val="00C128D1"/>
    <w:rsid w:val="00C12F4D"/>
    <w:rsid w:val="00C13096"/>
    <w:rsid w:val="00C13BE3"/>
    <w:rsid w:val="00C13C3A"/>
    <w:rsid w:val="00C143C5"/>
    <w:rsid w:val="00C145AD"/>
    <w:rsid w:val="00C146A4"/>
    <w:rsid w:val="00C14798"/>
    <w:rsid w:val="00C1479F"/>
    <w:rsid w:val="00C15422"/>
    <w:rsid w:val="00C1596B"/>
    <w:rsid w:val="00C159E3"/>
    <w:rsid w:val="00C15AD0"/>
    <w:rsid w:val="00C16794"/>
    <w:rsid w:val="00C16D3F"/>
    <w:rsid w:val="00C202F5"/>
    <w:rsid w:val="00C2065E"/>
    <w:rsid w:val="00C208EF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A04"/>
    <w:rsid w:val="00C23BB7"/>
    <w:rsid w:val="00C23C86"/>
    <w:rsid w:val="00C23E58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676"/>
    <w:rsid w:val="00C35694"/>
    <w:rsid w:val="00C360A2"/>
    <w:rsid w:val="00C36904"/>
    <w:rsid w:val="00C37592"/>
    <w:rsid w:val="00C37782"/>
    <w:rsid w:val="00C37EE7"/>
    <w:rsid w:val="00C40161"/>
    <w:rsid w:val="00C40F08"/>
    <w:rsid w:val="00C4118B"/>
    <w:rsid w:val="00C420BC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442"/>
    <w:rsid w:val="00C5005E"/>
    <w:rsid w:val="00C50D73"/>
    <w:rsid w:val="00C50E55"/>
    <w:rsid w:val="00C51386"/>
    <w:rsid w:val="00C51570"/>
    <w:rsid w:val="00C51A4D"/>
    <w:rsid w:val="00C51BD1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E51"/>
    <w:rsid w:val="00C608D8"/>
    <w:rsid w:val="00C60F31"/>
    <w:rsid w:val="00C6105D"/>
    <w:rsid w:val="00C6131B"/>
    <w:rsid w:val="00C61B51"/>
    <w:rsid w:val="00C61D5E"/>
    <w:rsid w:val="00C63273"/>
    <w:rsid w:val="00C634A7"/>
    <w:rsid w:val="00C63A88"/>
    <w:rsid w:val="00C64AA3"/>
    <w:rsid w:val="00C650BE"/>
    <w:rsid w:val="00C652AE"/>
    <w:rsid w:val="00C6548D"/>
    <w:rsid w:val="00C658B9"/>
    <w:rsid w:val="00C65F2E"/>
    <w:rsid w:val="00C6624E"/>
    <w:rsid w:val="00C66DC3"/>
    <w:rsid w:val="00C66E1B"/>
    <w:rsid w:val="00C673B2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2E70"/>
    <w:rsid w:val="00C731FA"/>
    <w:rsid w:val="00C7382C"/>
    <w:rsid w:val="00C73957"/>
    <w:rsid w:val="00C73996"/>
    <w:rsid w:val="00C74190"/>
    <w:rsid w:val="00C745CA"/>
    <w:rsid w:val="00C74D85"/>
    <w:rsid w:val="00C74EA5"/>
    <w:rsid w:val="00C75198"/>
    <w:rsid w:val="00C755A6"/>
    <w:rsid w:val="00C75FD9"/>
    <w:rsid w:val="00C76669"/>
    <w:rsid w:val="00C76C53"/>
    <w:rsid w:val="00C770FB"/>
    <w:rsid w:val="00C77B17"/>
    <w:rsid w:val="00C77BE0"/>
    <w:rsid w:val="00C77D50"/>
    <w:rsid w:val="00C801D2"/>
    <w:rsid w:val="00C80213"/>
    <w:rsid w:val="00C811BF"/>
    <w:rsid w:val="00C819E1"/>
    <w:rsid w:val="00C81BA4"/>
    <w:rsid w:val="00C8342D"/>
    <w:rsid w:val="00C838E8"/>
    <w:rsid w:val="00C839F2"/>
    <w:rsid w:val="00C83B57"/>
    <w:rsid w:val="00C83E6E"/>
    <w:rsid w:val="00C83F40"/>
    <w:rsid w:val="00C842DA"/>
    <w:rsid w:val="00C84959"/>
    <w:rsid w:val="00C84A37"/>
    <w:rsid w:val="00C85048"/>
    <w:rsid w:val="00C854D1"/>
    <w:rsid w:val="00C85B94"/>
    <w:rsid w:val="00C85C53"/>
    <w:rsid w:val="00C85FD7"/>
    <w:rsid w:val="00C862A6"/>
    <w:rsid w:val="00C865B8"/>
    <w:rsid w:val="00C86756"/>
    <w:rsid w:val="00C86B69"/>
    <w:rsid w:val="00C86C0B"/>
    <w:rsid w:val="00C86FC0"/>
    <w:rsid w:val="00C87788"/>
    <w:rsid w:val="00C87B54"/>
    <w:rsid w:val="00C87D31"/>
    <w:rsid w:val="00C87E62"/>
    <w:rsid w:val="00C87F5D"/>
    <w:rsid w:val="00C9049A"/>
    <w:rsid w:val="00C90A4B"/>
    <w:rsid w:val="00C91336"/>
    <w:rsid w:val="00C918B7"/>
    <w:rsid w:val="00C919FA"/>
    <w:rsid w:val="00C91DE5"/>
    <w:rsid w:val="00C925D6"/>
    <w:rsid w:val="00C928B2"/>
    <w:rsid w:val="00C92962"/>
    <w:rsid w:val="00C929B7"/>
    <w:rsid w:val="00C934A9"/>
    <w:rsid w:val="00C93D92"/>
    <w:rsid w:val="00C95470"/>
    <w:rsid w:val="00C9593A"/>
    <w:rsid w:val="00C964AB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BC7"/>
    <w:rsid w:val="00CA2E22"/>
    <w:rsid w:val="00CA34B3"/>
    <w:rsid w:val="00CA4206"/>
    <w:rsid w:val="00CA4478"/>
    <w:rsid w:val="00CA4FF0"/>
    <w:rsid w:val="00CA5122"/>
    <w:rsid w:val="00CA5729"/>
    <w:rsid w:val="00CA5990"/>
    <w:rsid w:val="00CA5BC3"/>
    <w:rsid w:val="00CA605C"/>
    <w:rsid w:val="00CA66DC"/>
    <w:rsid w:val="00CA6BFA"/>
    <w:rsid w:val="00CA755F"/>
    <w:rsid w:val="00CA7A3E"/>
    <w:rsid w:val="00CA7BF7"/>
    <w:rsid w:val="00CA7C1C"/>
    <w:rsid w:val="00CB07C6"/>
    <w:rsid w:val="00CB09F8"/>
    <w:rsid w:val="00CB0A57"/>
    <w:rsid w:val="00CB0BC1"/>
    <w:rsid w:val="00CB136E"/>
    <w:rsid w:val="00CB1393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BEA"/>
    <w:rsid w:val="00CB7E28"/>
    <w:rsid w:val="00CB7E79"/>
    <w:rsid w:val="00CC086C"/>
    <w:rsid w:val="00CC0903"/>
    <w:rsid w:val="00CC0BF1"/>
    <w:rsid w:val="00CC191F"/>
    <w:rsid w:val="00CC2BAB"/>
    <w:rsid w:val="00CC2BD1"/>
    <w:rsid w:val="00CC2C29"/>
    <w:rsid w:val="00CC3195"/>
    <w:rsid w:val="00CC33F6"/>
    <w:rsid w:val="00CC3F43"/>
    <w:rsid w:val="00CC4860"/>
    <w:rsid w:val="00CC4F1A"/>
    <w:rsid w:val="00CC53BE"/>
    <w:rsid w:val="00CC57B4"/>
    <w:rsid w:val="00CC6921"/>
    <w:rsid w:val="00CC7089"/>
    <w:rsid w:val="00CC71F1"/>
    <w:rsid w:val="00CC78A6"/>
    <w:rsid w:val="00CC7AAD"/>
    <w:rsid w:val="00CC7AEE"/>
    <w:rsid w:val="00CC7F29"/>
    <w:rsid w:val="00CD06CC"/>
    <w:rsid w:val="00CD0E6D"/>
    <w:rsid w:val="00CD17B0"/>
    <w:rsid w:val="00CD1CF1"/>
    <w:rsid w:val="00CD1D5D"/>
    <w:rsid w:val="00CD1E1D"/>
    <w:rsid w:val="00CD24A9"/>
    <w:rsid w:val="00CD26CC"/>
    <w:rsid w:val="00CD3197"/>
    <w:rsid w:val="00CD3A86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DA7"/>
    <w:rsid w:val="00CD76DE"/>
    <w:rsid w:val="00CE020A"/>
    <w:rsid w:val="00CE0431"/>
    <w:rsid w:val="00CE0C60"/>
    <w:rsid w:val="00CE1015"/>
    <w:rsid w:val="00CE183A"/>
    <w:rsid w:val="00CE2870"/>
    <w:rsid w:val="00CE29FB"/>
    <w:rsid w:val="00CE2A35"/>
    <w:rsid w:val="00CE2B5F"/>
    <w:rsid w:val="00CE3DCC"/>
    <w:rsid w:val="00CE436E"/>
    <w:rsid w:val="00CE46DB"/>
    <w:rsid w:val="00CE4EEB"/>
    <w:rsid w:val="00CE51FB"/>
    <w:rsid w:val="00CE5594"/>
    <w:rsid w:val="00CE5E61"/>
    <w:rsid w:val="00CE6AB7"/>
    <w:rsid w:val="00CE6EAE"/>
    <w:rsid w:val="00CE7583"/>
    <w:rsid w:val="00CE7603"/>
    <w:rsid w:val="00CF056F"/>
    <w:rsid w:val="00CF0B4B"/>
    <w:rsid w:val="00CF1198"/>
    <w:rsid w:val="00CF186A"/>
    <w:rsid w:val="00CF1E42"/>
    <w:rsid w:val="00CF1E45"/>
    <w:rsid w:val="00CF1ECF"/>
    <w:rsid w:val="00CF3CA6"/>
    <w:rsid w:val="00CF470E"/>
    <w:rsid w:val="00CF4AA4"/>
    <w:rsid w:val="00CF4F36"/>
    <w:rsid w:val="00CF597C"/>
    <w:rsid w:val="00CF5AC7"/>
    <w:rsid w:val="00CF6224"/>
    <w:rsid w:val="00CF64BE"/>
    <w:rsid w:val="00CF6952"/>
    <w:rsid w:val="00CF6FF5"/>
    <w:rsid w:val="00CF743F"/>
    <w:rsid w:val="00CF7537"/>
    <w:rsid w:val="00CF75C6"/>
    <w:rsid w:val="00CF7D9D"/>
    <w:rsid w:val="00D001D5"/>
    <w:rsid w:val="00D002F1"/>
    <w:rsid w:val="00D008F1"/>
    <w:rsid w:val="00D00AEA"/>
    <w:rsid w:val="00D00BC5"/>
    <w:rsid w:val="00D00EC9"/>
    <w:rsid w:val="00D01B1D"/>
    <w:rsid w:val="00D01DE4"/>
    <w:rsid w:val="00D02143"/>
    <w:rsid w:val="00D023BE"/>
    <w:rsid w:val="00D02931"/>
    <w:rsid w:val="00D02E6C"/>
    <w:rsid w:val="00D030BB"/>
    <w:rsid w:val="00D03A75"/>
    <w:rsid w:val="00D03B0C"/>
    <w:rsid w:val="00D03CC1"/>
    <w:rsid w:val="00D03E57"/>
    <w:rsid w:val="00D03F17"/>
    <w:rsid w:val="00D04073"/>
    <w:rsid w:val="00D04081"/>
    <w:rsid w:val="00D04486"/>
    <w:rsid w:val="00D0465F"/>
    <w:rsid w:val="00D05520"/>
    <w:rsid w:val="00D058E4"/>
    <w:rsid w:val="00D059EA"/>
    <w:rsid w:val="00D059EC"/>
    <w:rsid w:val="00D06110"/>
    <w:rsid w:val="00D066ED"/>
    <w:rsid w:val="00D06824"/>
    <w:rsid w:val="00D06A5D"/>
    <w:rsid w:val="00D06F8D"/>
    <w:rsid w:val="00D06FC4"/>
    <w:rsid w:val="00D071E9"/>
    <w:rsid w:val="00D103AC"/>
    <w:rsid w:val="00D1057B"/>
    <w:rsid w:val="00D1062F"/>
    <w:rsid w:val="00D1077A"/>
    <w:rsid w:val="00D107B1"/>
    <w:rsid w:val="00D10C9C"/>
    <w:rsid w:val="00D10D01"/>
    <w:rsid w:val="00D110DA"/>
    <w:rsid w:val="00D1132B"/>
    <w:rsid w:val="00D11552"/>
    <w:rsid w:val="00D11BBD"/>
    <w:rsid w:val="00D12598"/>
    <w:rsid w:val="00D12765"/>
    <w:rsid w:val="00D12EE4"/>
    <w:rsid w:val="00D13262"/>
    <w:rsid w:val="00D135B5"/>
    <w:rsid w:val="00D13812"/>
    <w:rsid w:val="00D14216"/>
    <w:rsid w:val="00D14357"/>
    <w:rsid w:val="00D1470B"/>
    <w:rsid w:val="00D15277"/>
    <w:rsid w:val="00D15BDF"/>
    <w:rsid w:val="00D15F78"/>
    <w:rsid w:val="00D16112"/>
    <w:rsid w:val="00D16283"/>
    <w:rsid w:val="00D165FF"/>
    <w:rsid w:val="00D16628"/>
    <w:rsid w:val="00D16CE7"/>
    <w:rsid w:val="00D16F44"/>
    <w:rsid w:val="00D17269"/>
    <w:rsid w:val="00D17ABE"/>
    <w:rsid w:val="00D201F8"/>
    <w:rsid w:val="00D20395"/>
    <w:rsid w:val="00D20A2C"/>
    <w:rsid w:val="00D20BA8"/>
    <w:rsid w:val="00D20C9F"/>
    <w:rsid w:val="00D216B4"/>
    <w:rsid w:val="00D216BF"/>
    <w:rsid w:val="00D21AF3"/>
    <w:rsid w:val="00D22406"/>
    <w:rsid w:val="00D22739"/>
    <w:rsid w:val="00D2315A"/>
    <w:rsid w:val="00D233AD"/>
    <w:rsid w:val="00D2409C"/>
    <w:rsid w:val="00D240D5"/>
    <w:rsid w:val="00D241B4"/>
    <w:rsid w:val="00D242D3"/>
    <w:rsid w:val="00D248F6"/>
    <w:rsid w:val="00D24AD3"/>
    <w:rsid w:val="00D24E83"/>
    <w:rsid w:val="00D25168"/>
    <w:rsid w:val="00D2521B"/>
    <w:rsid w:val="00D25813"/>
    <w:rsid w:val="00D263A3"/>
    <w:rsid w:val="00D26832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B0F"/>
    <w:rsid w:val="00D32C7F"/>
    <w:rsid w:val="00D32D2D"/>
    <w:rsid w:val="00D32F6E"/>
    <w:rsid w:val="00D33382"/>
    <w:rsid w:val="00D34400"/>
    <w:rsid w:val="00D346CA"/>
    <w:rsid w:val="00D34B39"/>
    <w:rsid w:val="00D34EA0"/>
    <w:rsid w:val="00D34FDB"/>
    <w:rsid w:val="00D34FF4"/>
    <w:rsid w:val="00D35327"/>
    <w:rsid w:val="00D353E6"/>
    <w:rsid w:val="00D355CC"/>
    <w:rsid w:val="00D362F6"/>
    <w:rsid w:val="00D364AF"/>
    <w:rsid w:val="00D36E99"/>
    <w:rsid w:val="00D372AB"/>
    <w:rsid w:val="00D40693"/>
    <w:rsid w:val="00D40D8E"/>
    <w:rsid w:val="00D41263"/>
    <w:rsid w:val="00D4132D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460"/>
    <w:rsid w:val="00D45AD8"/>
    <w:rsid w:val="00D45ADD"/>
    <w:rsid w:val="00D46066"/>
    <w:rsid w:val="00D461BF"/>
    <w:rsid w:val="00D463C5"/>
    <w:rsid w:val="00D464FB"/>
    <w:rsid w:val="00D4702B"/>
    <w:rsid w:val="00D47654"/>
    <w:rsid w:val="00D501DD"/>
    <w:rsid w:val="00D5054A"/>
    <w:rsid w:val="00D505B5"/>
    <w:rsid w:val="00D50809"/>
    <w:rsid w:val="00D50848"/>
    <w:rsid w:val="00D50F64"/>
    <w:rsid w:val="00D50F93"/>
    <w:rsid w:val="00D50FF9"/>
    <w:rsid w:val="00D51521"/>
    <w:rsid w:val="00D51C4F"/>
    <w:rsid w:val="00D51F14"/>
    <w:rsid w:val="00D529D3"/>
    <w:rsid w:val="00D52C16"/>
    <w:rsid w:val="00D53348"/>
    <w:rsid w:val="00D5343F"/>
    <w:rsid w:val="00D53443"/>
    <w:rsid w:val="00D53D4E"/>
    <w:rsid w:val="00D546E5"/>
    <w:rsid w:val="00D54785"/>
    <w:rsid w:val="00D547DB"/>
    <w:rsid w:val="00D547FB"/>
    <w:rsid w:val="00D548F2"/>
    <w:rsid w:val="00D54C9D"/>
    <w:rsid w:val="00D55600"/>
    <w:rsid w:val="00D55656"/>
    <w:rsid w:val="00D563DB"/>
    <w:rsid w:val="00D564CB"/>
    <w:rsid w:val="00D565A4"/>
    <w:rsid w:val="00D569A3"/>
    <w:rsid w:val="00D56E90"/>
    <w:rsid w:val="00D56F32"/>
    <w:rsid w:val="00D573A3"/>
    <w:rsid w:val="00D5772E"/>
    <w:rsid w:val="00D57B2B"/>
    <w:rsid w:val="00D60035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07C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C1D"/>
    <w:rsid w:val="00D65F5F"/>
    <w:rsid w:val="00D66126"/>
    <w:rsid w:val="00D66C89"/>
    <w:rsid w:val="00D6751C"/>
    <w:rsid w:val="00D675B6"/>
    <w:rsid w:val="00D6780F"/>
    <w:rsid w:val="00D6782C"/>
    <w:rsid w:val="00D67A0E"/>
    <w:rsid w:val="00D67D70"/>
    <w:rsid w:val="00D7019F"/>
    <w:rsid w:val="00D70555"/>
    <w:rsid w:val="00D7086E"/>
    <w:rsid w:val="00D70C9C"/>
    <w:rsid w:val="00D70F13"/>
    <w:rsid w:val="00D70F9B"/>
    <w:rsid w:val="00D71017"/>
    <w:rsid w:val="00D71221"/>
    <w:rsid w:val="00D717F2"/>
    <w:rsid w:val="00D719B2"/>
    <w:rsid w:val="00D71B11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087"/>
    <w:rsid w:val="00D77392"/>
    <w:rsid w:val="00D77545"/>
    <w:rsid w:val="00D779C5"/>
    <w:rsid w:val="00D77E0C"/>
    <w:rsid w:val="00D80550"/>
    <w:rsid w:val="00D80586"/>
    <w:rsid w:val="00D80A06"/>
    <w:rsid w:val="00D80C97"/>
    <w:rsid w:val="00D81050"/>
    <w:rsid w:val="00D81586"/>
    <w:rsid w:val="00D815F9"/>
    <w:rsid w:val="00D816DA"/>
    <w:rsid w:val="00D81A29"/>
    <w:rsid w:val="00D81AB3"/>
    <w:rsid w:val="00D81EFD"/>
    <w:rsid w:val="00D82482"/>
    <w:rsid w:val="00D826DF"/>
    <w:rsid w:val="00D82FDB"/>
    <w:rsid w:val="00D83175"/>
    <w:rsid w:val="00D8342F"/>
    <w:rsid w:val="00D83673"/>
    <w:rsid w:val="00D839B6"/>
    <w:rsid w:val="00D84079"/>
    <w:rsid w:val="00D849B2"/>
    <w:rsid w:val="00D84D26"/>
    <w:rsid w:val="00D851A7"/>
    <w:rsid w:val="00D8547A"/>
    <w:rsid w:val="00D86036"/>
    <w:rsid w:val="00D860D0"/>
    <w:rsid w:val="00D8623A"/>
    <w:rsid w:val="00D86D9D"/>
    <w:rsid w:val="00D86DE3"/>
    <w:rsid w:val="00D87192"/>
    <w:rsid w:val="00D873D5"/>
    <w:rsid w:val="00D87E39"/>
    <w:rsid w:val="00D901E6"/>
    <w:rsid w:val="00D90FE5"/>
    <w:rsid w:val="00D91002"/>
    <w:rsid w:val="00D91184"/>
    <w:rsid w:val="00D9149F"/>
    <w:rsid w:val="00D91FA2"/>
    <w:rsid w:val="00D920D3"/>
    <w:rsid w:val="00D92418"/>
    <w:rsid w:val="00D92E1D"/>
    <w:rsid w:val="00D93051"/>
    <w:rsid w:val="00D940AF"/>
    <w:rsid w:val="00D941C1"/>
    <w:rsid w:val="00D94211"/>
    <w:rsid w:val="00D943EA"/>
    <w:rsid w:val="00D945C6"/>
    <w:rsid w:val="00D9466A"/>
    <w:rsid w:val="00D94D48"/>
    <w:rsid w:val="00D954AD"/>
    <w:rsid w:val="00D9580B"/>
    <w:rsid w:val="00D95CCE"/>
    <w:rsid w:val="00D96A7E"/>
    <w:rsid w:val="00D97311"/>
    <w:rsid w:val="00D975A0"/>
    <w:rsid w:val="00D97AD6"/>
    <w:rsid w:val="00D97CB1"/>
    <w:rsid w:val="00D97F37"/>
    <w:rsid w:val="00DA0307"/>
    <w:rsid w:val="00DA1534"/>
    <w:rsid w:val="00DA2196"/>
    <w:rsid w:val="00DA2BC3"/>
    <w:rsid w:val="00DA3138"/>
    <w:rsid w:val="00DA33DA"/>
    <w:rsid w:val="00DA370F"/>
    <w:rsid w:val="00DA3A1F"/>
    <w:rsid w:val="00DA3B6E"/>
    <w:rsid w:val="00DA3C4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1498"/>
    <w:rsid w:val="00DB1AD4"/>
    <w:rsid w:val="00DB3366"/>
    <w:rsid w:val="00DB4122"/>
    <w:rsid w:val="00DB54A3"/>
    <w:rsid w:val="00DB56CF"/>
    <w:rsid w:val="00DB57B0"/>
    <w:rsid w:val="00DB5B77"/>
    <w:rsid w:val="00DB631E"/>
    <w:rsid w:val="00DB64A0"/>
    <w:rsid w:val="00DB64CD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42CC"/>
    <w:rsid w:val="00DC53AA"/>
    <w:rsid w:val="00DC5E0E"/>
    <w:rsid w:val="00DC6124"/>
    <w:rsid w:val="00DC6508"/>
    <w:rsid w:val="00DC6824"/>
    <w:rsid w:val="00DC73F2"/>
    <w:rsid w:val="00DC7645"/>
    <w:rsid w:val="00DD0071"/>
    <w:rsid w:val="00DD05D3"/>
    <w:rsid w:val="00DD1014"/>
    <w:rsid w:val="00DD13B7"/>
    <w:rsid w:val="00DD1745"/>
    <w:rsid w:val="00DD1A49"/>
    <w:rsid w:val="00DD24EA"/>
    <w:rsid w:val="00DD2512"/>
    <w:rsid w:val="00DD257F"/>
    <w:rsid w:val="00DD281A"/>
    <w:rsid w:val="00DD28AA"/>
    <w:rsid w:val="00DD28AD"/>
    <w:rsid w:val="00DD311A"/>
    <w:rsid w:val="00DD582D"/>
    <w:rsid w:val="00DD586E"/>
    <w:rsid w:val="00DD5B89"/>
    <w:rsid w:val="00DD5C12"/>
    <w:rsid w:val="00DD6581"/>
    <w:rsid w:val="00DD6F5B"/>
    <w:rsid w:val="00DD7637"/>
    <w:rsid w:val="00DD78CA"/>
    <w:rsid w:val="00DD7998"/>
    <w:rsid w:val="00DD7A5D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42B"/>
    <w:rsid w:val="00DE3EF8"/>
    <w:rsid w:val="00DE4103"/>
    <w:rsid w:val="00DE4423"/>
    <w:rsid w:val="00DE44F6"/>
    <w:rsid w:val="00DE459F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2B2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1FC0"/>
    <w:rsid w:val="00DF2480"/>
    <w:rsid w:val="00DF28C1"/>
    <w:rsid w:val="00DF31A2"/>
    <w:rsid w:val="00DF31C9"/>
    <w:rsid w:val="00DF35B0"/>
    <w:rsid w:val="00DF46D0"/>
    <w:rsid w:val="00DF4CAD"/>
    <w:rsid w:val="00DF4E25"/>
    <w:rsid w:val="00DF5317"/>
    <w:rsid w:val="00DF53C6"/>
    <w:rsid w:val="00DF5547"/>
    <w:rsid w:val="00DF5885"/>
    <w:rsid w:val="00DF58AA"/>
    <w:rsid w:val="00DF58DC"/>
    <w:rsid w:val="00DF60D0"/>
    <w:rsid w:val="00DF6165"/>
    <w:rsid w:val="00DF7F9D"/>
    <w:rsid w:val="00E0049A"/>
    <w:rsid w:val="00E0065E"/>
    <w:rsid w:val="00E007CC"/>
    <w:rsid w:val="00E00820"/>
    <w:rsid w:val="00E00B1B"/>
    <w:rsid w:val="00E00C3B"/>
    <w:rsid w:val="00E00F42"/>
    <w:rsid w:val="00E01A99"/>
    <w:rsid w:val="00E02081"/>
    <w:rsid w:val="00E0255E"/>
    <w:rsid w:val="00E02CD7"/>
    <w:rsid w:val="00E033F3"/>
    <w:rsid w:val="00E03690"/>
    <w:rsid w:val="00E038FC"/>
    <w:rsid w:val="00E045FD"/>
    <w:rsid w:val="00E04839"/>
    <w:rsid w:val="00E04EB9"/>
    <w:rsid w:val="00E0515C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D1D"/>
    <w:rsid w:val="00E103BE"/>
    <w:rsid w:val="00E10BDF"/>
    <w:rsid w:val="00E10C4C"/>
    <w:rsid w:val="00E10FA0"/>
    <w:rsid w:val="00E112A7"/>
    <w:rsid w:val="00E1146B"/>
    <w:rsid w:val="00E116DB"/>
    <w:rsid w:val="00E117F3"/>
    <w:rsid w:val="00E1185F"/>
    <w:rsid w:val="00E11A94"/>
    <w:rsid w:val="00E11C95"/>
    <w:rsid w:val="00E12773"/>
    <w:rsid w:val="00E128AF"/>
    <w:rsid w:val="00E12A91"/>
    <w:rsid w:val="00E12AA9"/>
    <w:rsid w:val="00E13573"/>
    <w:rsid w:val="00E13D46"/>
    <w:rsid w:val="00E13E96"/>
    <w:rsid w:val="00E141FF"/>
    <w:rsid w:val="00E14347"/>
    <w:rsid w:val="00E14367"/>
    <w:rsid w:val="00E145BC"/>
    <w:rsid w:val="00E146E6"/>
    <w:rsid w:val="00E1596B"/>
    <w:rsid w:val="00E15B4B"/>
    <w:rsid w:val="00E15BC4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91E"/>
    <w:rsid w:val="00E20A3D"/>
    <w:rsid w:val="00E2136C"/>
    <w:rsid w:val="00E214E9"/>
    <w:rsid w:val="00E217A2"/>
    <w:rsid w:val="00E218EA"/>
    <w:rsid w:val="00E21DEE"/>
    <w:rsid w:val="00E21F5A"/>
    <w:rsid w:val="00E22AA1"/>
    <w:rsid w:val="00E23023"/>
    <w:rsid w:val="00E23A4C"/>
    <w:rsid w:val="00E23FDF"/>
    <w:rsid w:val="00E244D1"/>
    <w:rsid w:val="00E26701"/>
    <w:rsid w:val="00E2736F"/>
    <w:rsid w:val="00E2745D"/>
    <w:rsid w:val="00E27AF9"/>
    <w:rsid w:val="00E27B1A"/>
    <w:rsid w:val="00E30457"/>
    <w:rsid w:val="00E311D4"/>
    <w:rsid w:val="00E31261"/>
    <w:rsid w:val="00E31791"/>
    <w:rsid w:val="00E317EB"/>
    <w:rsid w:val="00E31B26"/>
    <w:rsid w:val="00E31CEC"/>
    <w:rsid w:val="00E321B8"/>
    <w:rsid w:val="00E32C16"/>
    <w:rsid w:val="00E33143"/>
    <w:rsid w:val="00E337CA"/>
    <w:rsid w:val="00E3423F"/>
    <w:rsid w:val="00E34703"/>
    <w:rsid w:val="00E348B9"/>
    <w:rsid w:val="00E35247"/>
    <w:rsid w:val="00E3556E"/>
    <w:rsid w:val="00E360C9"/>
    <w:rsid w:val="00E36495"/>
    <w:rsid w:val="00E36C59"/>
    <w:rsid w:val="00E3738C"/>
    <w:rsid w:val="00E376C7"/>
    <w:rsid w:val="00E379FD"/>
    <w:rsid w:val="00E37D12"/>
    <w:rsid w:val="00E400B6"/>
    <w:rsid w:val="00E4054A"/>
    <w:rsid w:val="00E4074A"/>
    <w:rsid w:val="00E40794"/>
    <w:rsid w:val="00E40A1E"/>
    <w:rsid w:val="00E40DB6"/>
    <w:rsid w:val="00E416AD"/>
    <w:rsid w:val="00E4182E"/>
    <w:rsid w:val="00E41AD5"/>
    <w:rsid w:val="00E41C4E"/>
    <w:rsid w:val="00E4207D"/>
    <w:rsid w:val="00E421D6"/>
    <w:rsid w:val="00E42642"/>
    <w:rsid w:val="00E42B15"/>
    <w:rsid w:val="00E42C0B"/>
    <w:rsid w:val="00E42C54"/>
    <w:rsid w:val="00E42EAB"/>
    <w:rsid w:val="00E42FD3"/>
    <w:rsid w:val="00E43107"/>
    <w:rsid w:val="00E435D0"/>
    <w:rsid w:val="00E43A4E"/>
    <w:rsid w:val="00E44101"/>
    <w:rsid w:val="00E447E5"/>
    <w:rsid w:val="00E45124"/>
    <w:rsid w:val="00E46179"/>
    <w:rsid w:val="00E4633F"/>
    <w:rsid w:val="00E4684F"/>
    <w:rsid w:val="00E46A52"/>
    <w:rsid w:val="00E50193"/>
    <w:rsid w:val="00E50273"/>
    <w:rsid w:val="00E503FD"/>
    <w:rsid w:val="00E506E9"/>
    <w:rsid w:val="00E50B16"/>
    <w:rsid w:val="00E50BA4"/>
    <w:rsid w:val="00E50DB7"/>
    <w:rsid w:val="00E50E59"/>
    <w:rsid w:val="00E50FF4"/>
    <w:rsid w:val="00E514BB"/>
    <w:rsid w:val="00E51631"/>
    <w:rsid w:val="00E51971"/>
    <w:rsid w:val="00E5210E"/>
    <w:rsid w:val="00E52831"/>
    <w:rsid w:val="00E5298A"/>
    <w:rsid w:val="00E52B0D"/>
    <w:rsid w:val="00E52D18"/>
    <w:rsid w:val="00E52D97"/>
    <w:rsid w:val="00E52D9A"/>
    <w:rsid w:val="00E52E91"/>
    <w:rsid w:val="00E53377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4FB9"/>
    <w:rsid w:val="00E55096"/>
    <w:rsid w:val="00E55589"/>
    <w:rsid w:val="00E55A13"/>
    <w:rsid w:val="00E55B9E"/>
    <w:rsid w:val="00E569D6"/>
    <w:rsid w:val="00E56E98"/>
    <w:rsid w:val="00E570FF"/>
    <w:rsid w:val="00E57A24"/>
    <w:rsid w:val="00E57C1A"/>
    <w:rsid w:val="00E57C38"/>
    <w:rsid w:val="00E600FB"/>
    <w:rsid w:val="00E6054F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1DE"/>
    <w:rsid w:val="00E635D2"/>
    <w:rsid w:val="00E644BB"/>
    <w:rsid w:val="00E64571"/>
    <w:rsid w:val="00E645EA"/>
    <w:rsid w:val="00E64A8C"/>
    <w:rsid w:val="00E64FC5"/>
    <w:rsid w:val="00E65BBD"/>
    <w:rsid w:val="00E65BD3"/>
    <w:rsid w:val="00E65DCD"/>
    <w:rsid w:val="00E65E0B"/>
    <w:rsid w:val="00E66074"/>
    <w:rsid w:val="00E66501"/>
    <w:rsid w:val="00E668C9"/>
    <w:rsid w:val="00E67183"/>
    <w:rsid w:val="00E67319"/>
    <w:rsid w:val="00E67634"/>
    <w:rsid w:val="00E67D81"/>
    <w:rsid w:val="00E67DB9"/>
    <w:rsid w:val="00E67F0A"/>
    <w:rsid w:val="00E70098"/>
    <w:rsid w:val="00E7032A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13A"/>
    <w:rsid w:val="00E724A2"/>
    <w:rsid w:val="00E72B73"/>
    <w:rsid w:val="00E72B93"/>
    <w:rsid w:val="00E72FEB"/>
    <w:rsid w:val="00E73117"/>
    <w:rsid w:val="00E73685"/>
    <w:rsid w:val="00E73787"/>
    <w:rsid w:val="00E73AC8"/>
    <w:rsid w:val="00E73F44"/>
    <w:rsid w:val="00E74136"/>
    <w:rsid w:val="00E742D1"/>
    <w:rsid w:val="00E7437E"/>
    <w:rsid w:val="00E7458A"/>
    <w:rsid w:val="00E745F4"/>
    <w:rsid w:val="00E74D53"/>
    <w:rsid w:val="00E751DF"/>
    <w:rsid w:val="00E75242"/>
    <w:rsid w:val="00E753D8"/>
    <w:rsid w:val="00E75E03"/>
    <w:rsid w:val="00E75E4B"/>
    <w:rsid w:val="00E761E4"/>
    <w:rsid w:val="00E765D7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393F"/>
    <w:rsid w:val="00E847B5"/>
    <w:rsid w:val="00E84881"/>
    <w:rsid w:val="00E84A61"/>
    <w:rsid w:val="00E84CBD"/>
    <w:rsid w:val="00E84E31"/>
    <w:rsid w:val="00E84FC9"/>
    <w:rsid w:val="00E85210"/>
    <w:rsid w:val="00E85497"/>
    <w:rsid w:val="00E85541"/>
    <w:rsid w:val="00E87096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943"/>
    <w:rsid w:val="00E91A50"/>
    <w:rsid w:val="00E91F1F"/>
    <w:rsid w:val="00E91F6F"/>
    <w:rsid w:val="00E920C1"/>
    <w:rsid w:val="00E9282B"/>
    <w:rsid w:val="00E92F49"/>
    <w:rsid w:val="00E9327E"/>
    <w:rsid w:val="00E93654"/>
    <w:rsid w:val="00E93795"/>
    <w:rsid w:val="00E939C0"/>
    <w:rsid w:val="00E93A08"/>
    <w:rsid w:val="00E93BC1"/>
    <w:rsid w:val="00E940AD"/>
    <w:rsid w:val="00E941BD"/>
    <w:rsid w:val="00E9448F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5E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A69"/>
    <w:rsid w:val="00EA5DE7"/>
    <w:rsid w:val="00EA5E56"/>
    <w:rsid w:val="00EA5F8D"/>
    <w:rsid w:val="00EA6BF8"/>
    <w:rsid w:val="00EA6E7E"/>
    <w:rsid w:val="00EA77D8"/>
    <w:rsid w:val="00EA7ABE"/>
    <w:rsid w:val="00EA7F37"/>
    <w:rsid w:val="00EB005C"/>
    <w:rsid w:val="00EB00E1"/>
    <w:rsid w:val="00EB0412"/>
    <w:rsid w:val="00EB06C3"/>
    <w:rsid w:val="00EB0795"/>
    <w:rsid w:val="00EB087A"/>
    <w:rsid w:val="00EB09AC"/>
    <w:rsid w:val="00EB0B10"/>
    <w:rsid w:val="00EB0D05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498C"/>
    <w:rsid w:val="00EB4BCC"/>
    <w:rsid w:val="00EB5567"/>
    <w:rsid w:val="00EB5623"/>
    <w:rsid w:val="00EB5CF9"/>
    <w:rsid w:val="00EB5D79"/>
    <w:rsid w:val="00EB6F4C"/>
    <w:rsid w:val="00EB7060"/>
    <w:rsid w:val="00EB71C4"/>
    <w:rsid w:val="00EB7687"/>
    <w:rsid w:val="00EC0228"/>
    <w:rsid w:val="00EC04C0"/>
    <w:rsid w:val="00EC0513"/>
    <w:rsid w:val="00EC0AE0"/>
    <w:rsid w:val="00EC0C99"/>
    <w:rsid w:val="00EC0FBE"/>
    <w:rsid w:val="00EC1571"/>
    <w:rsid w:val="00EC1D33"/>
    <w:rsid w:val="00EC2227"/>
    <w:rsid w:val="00EC2FE1"/>
    <w:rsid w:val="00EC3032"/>
    <w:rsid w:val="00EC30B5"/>
    <w:rsid w:val="00EC3516"/>
    <w:rsid w:val="00EC4B4C"/>
    <w:rsid w:val="00EC5355"/>
    <w:rsid w:val="00EC53F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7A7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383B"/>
    <w:rsid w:val="00ED44BA"/>
    <w:rsid w:val="00ED4ACE"/>
    <w:rsid w:val="00ED4AFB"/>
    <w:rsid w:val="00ED5526"/>
    <w:rsid w:val="00ED5597"/>
    <w:rsid w:val="00ED65CA"/>
    <w:rsid w:val="00ED6718"/>
    <w:rsid w:val="00ED68CF"/>
    <w:rsid w:val="00ED7314"/>
    <w:rsid w:val="00ED7E78"/>
    <w:rsid w:val="00ED7EF5"/>
    <w:rsid w:val="00EE00BD"/>
    <w:rsid w:val="00EE0814"/>
    <w:rsid w:val="00EE0DF4"/>
    <w:rsid w:val="00EE1F54"/>
    <w:rsid w:val="00EE1FBA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9CD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314C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6B2"/>
    <w:rsid w:val="00F009AC"/>
    <w:rsid w:val="00F0127F"/>
    <w:rsid w:val="00F01333"/>
    <w:rsid w:val="00F01D94"/>
    <w:rsid w:val="00F01F83"/>
    <w:rsid w:val="00F026E9"/>
    <w:rsid w:val="00F0283D"/>
    <w:rsid w:val="00F0298D"/>
    <w:rsid w:val="00F02AC3"/>
    <w:rsid w:val="00F0333B"/>
    <w:rsid w:val="00F038F3"/>
    <w:rsid w:val="00F03F1C"/>
    <w:rsid w:val="00F0411C"/>
    <w:rsid w:val="00F04E91"/>
    <w:rsid w:val="00F05572"/>
    <w:rsid w:val="00F057E7"/>
    <w:rsid w:val="00F057EB"/>
    <w:rsid w:val="00F05A3B"/>
    <w:rsid w:val="00F05B10"/>
    <w:rsid w:val="00F068B0"/>
    <w:rsid w:val="00F06D46"/>
    <w:rsid w:val="00F0721F"/>
    <w:rsid w:val="00F072CF"/>
    <w:rsid w:val="00F07845"/>
    <w:rsid w:val="00F07901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E6"/>
    <w:rsid w:val="00F17330"/>
    <w:rsid w:val="00F176C1"/>
    <w:rsid w:val="00F177CB"/>
    <w:rsid w:val="00F20134"/>
    <w:rsid w:val="00F203F6"/>
    <w:rsid w:val="00F206F8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4FF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5F94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3CC"/>
    <w:rsid w:val="00F43555"/>
    <w:rsid w:val="00F436BE"/>
    <w:rsid w:val="00F4372B"/>
    <w:rsid w:val="00F4445F"/>
    <w:rsid w:val="00F44682"/>
    <w:rsid w:val="00F44835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47F7F"/>
    <w:rsid w:val="00F5016D"/>
    <w:rsid w:val="00F50861"/>
    <w:rsid w:val="00F50B07"/>
    <w:rsid w:val="00F510AA"/>
    <w:rsid w:val="00F51989"/>
    <w:rsid w:val="00F51C59"/>
    <w:rsid w:val="00F525E5"/>
    <w:rsid w:val="00F52D67"/>
    <w:rsid w:val="00F5315F"/>
    <w:rsid w:val="00F53CCD"/>
    <w:rsid w:val="00F549D1"/>
    <w:rsid w:val="00F54CAE"/>
    <w:rsid w:val="00F551E2"/>
    <w:rsid w:val="00F554B7"/>
    <w:rsid w:val="00F556B6"/>
    <w:rsid w:val="00F55906"/>
    <w:rsid w:val="00F55E65"/>
    <w:rsid w:val="00F56CB2"/>
    <w:rsid w:val="00F577D0"/>
    <w:rsid w:val="00F605BC"/>
    <w:rsid w:val="00F60C84"/>
    <w:rsid w:val="00F61127"/>
    <w:rsid w:val="00F61319"/>
    <w:rsid w:val="00F6191A"/>
    <w:rsid w:val="00F61AEF"/>
    <w:rsid w:val="00F62253"/>
    <w:rsid w:val="00F622AD"/>
    <w:rsid w:val="00F62D2A"/>
    <w:rsid w:val="00F63C0E"/>
    <w:rsid w:val="00F6414A"/>
    <w:rsid w:val="00F643EE"/>
    <w:rsid w:val="00F644FF"/>
    <w:rsid w:val="00F645D0"/>
    <w:rsid w:val="00F64B71"/>
    <w:rsid w:val="00F65177"/>
    <w:rsid w:val="00F65B7C"/>
    <w:rsid w:val="00F66D07"/>
    <w:rsid w:val="00F66E40"/>
    <w:rsid w:val="00F67AA6"/>
    <w:rsid w:val="00F70017"/>
    <w:rsid w:val="00F700D9"/>
    <w:rsid w:val="00F70513"/>
    <w:rsid w:val="00F71353"/>
    <w:rsid w:val="00F71F15"/>
    <w:rsid w:val="00F72016"/>
    <w:rsid w:val="00F72436"/>
    <w:rsid w:val="00F72F42"/>
    <w:rsid w:val="00F74C06"/>
    <w:rsid w:val="00F74C0F"/>
    <w:rsid w:val="00F75A83"/>
    <w:rsid w:val="00F75ABD"/>
    <w:rsid w:val="00F76725"/>
    <w:rsid w:val="00F76B18"/>
    <w:rsid w:val="00F76B2B"/>
    <w:rsid w:val="00F76D37"/>
    <w:rsid w:val="00F770AD"/>
    <w:rsid w:val="00F777EF"/>
    <w:rsid w:val="00F77F0E"/>
    <w:rsid w:val="00F77F98"/>
    <w:rsid w:val="00F81038"/>
    <w:rsid w:val="00F81AB0"/>
    <w:rsid w:val="00F81C7E"/>
    <w:rsid w:val="00F81ECA"/>
    <w:rsid w:val="00F821FA"/>
    <w:rsid w:val="00F82601"/>
    <w:rsid w:val="00F8287E"/>
    <w:rsid w:val="00F8316A"/>
    <w:rsid w:val="00F8321A"/>
    <w:rsid w:val="00F832B2"/>
    <w:rsid w:val="00F83476"/>
    <w:rsid w:val="00F836F9"/>
    <w:rsid w:val="00F83889"/>
    <w:rsid w:val="00F83D6E"/>
    <w:rsid w:val="00F83E4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900DD"/>
    <w:rsid w:val="00F9047C"/>
    <w:rsid w:val="00F9085C"/>
    <w:rsid w:val="00F90997"/>
    <w:rsid w:val="00F90A27"/>
    <w:rsid w:val="00F90C95"/>
    <w:rsid w:val="00F90E2F"/>
    <w:rsid w:val="00F911D6"/>
    <w:rsid w:val="00F915D8"/>
    <w:rsid w:val="00F91618"/>
    <w:rsid w:val="00F92793"/>
    <w:rsid w:val="00F928A3"/>
    <w:rsid w:val="00F92A5C"/>
    <w:rsid w:val="00F92CC6"/>
    <w:rsid w:val="00F93B5E"/>
    <w:rsid w:val="00F93C4A"/>
    <w:rsid w:val="00F9463C"/>
    <w:rsid w:val="00F94921"/>
    <w:rsid w:val="00F94FE2"/>
    <w:rsid w:val="00F95860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C6"/>
    <w:rsid w:val="00FA04F4"/>
    <w:rsid w:val="00FA0B21"/>
    <w:rsid w:val="00FA0BF8"/>
    <w:rsid w:val="00FA0E43"/>
    <w:rsid w:val="00FA17B8"/>
    <w:rsid w:val="00FA1A34"/>
    <w:rsid w:val="00FA1A79"/>
    <w:rsid w:val="00FA2029"/>
    <w:rsid w:val="00FA32A5"/>
    <w:rsid w:val="00FA3316"/>
    <w:rsid w:val="00FA36FE"/>
    <w:rsid w:val="00FA3DE3"/>
    <w:rsid w:val="00FA3DF9"/>
    <w:rsid w:val="00FA3EA6"/>
    <w:rsid w:val="00FA400D"/>
    <w:rsid w:val="00FA4BED"/>
    <w:rsid w:val="00FA4CE4"/>
    <w:rsid w:val="00FA5563"/>
    <w:rsid w:val="00FA5BDC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900"/>
    <w:rsid w:val="00FB1BA5"/>
    <w:rsid w:val="00FB1D82"/>
    <w:rsid w:val="00FB1DF6"/>
    <w:rsid w:val="00FB2712"/>
    <w:rsid w:val="00FB29A8"/>
    <w:rsid w:val="00FB365F"/>
    <w:rsid w:val="00FB3719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837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3A66"/>
    <w:rsid w:val="00FC3D7D"/>
    <w:rsid w:val="00FC465F"/>
    <w:rsid w:val="00FC5244"/>
    <w:rsid w:val="00FC6357"/>
    <w:rsid w:val="00FC63BE"/>
    <w:rsid w:val="00FC6D60"/>
    <w:rsid w:val="00FC7055"/>
    <w:rsid w:val="00FC7B21"/>
    <w:rsid w:val="00FC7C33"/>
    <w:rsid w:val="00FC7CCB"/>
    <w:rsid w:val="00FD0B18"/>
    <w:rsid w:val="00FD0BC8"/>
    <w:rsid w:val="00FD0E13"/>
    <w:rsid w:val="00FD16ED"/>
    <w:rsid w:val="00FD1795"/>
    <w:rsid w:val="00FD1FE4"/>
    <w:rsid w:val="00FD2822"/>
    <w:rsid w:val="00FD28DA"/>
    <w:rsid w:val="00FD2CA3"/>
    <w:rsid w:val="00FD315C"/>
    <w:rsid w:val="00FD3379"/>
    <w:rsid w:val="00FD397D"/>
    <w:rsid w:val="00FD3C91"/>
    <w:rsid w:val="00FD4100"/>
    <w:rsid w:val="00FD4286"/>
    <w:rsid w:val="00FD4C31"/>
    <w:rsid w:val="00FD4C74"/>
    <w:rsid w:val="00FD4F12"/>
    <w:rsid w:val="00FD50BE"/>
    <w:rsid w:val="00FD50F6"/>
    <w:rsid w:val="00FD5529"/>
    <w:rsid w:val="00FD57C3"/>
    <w:rsid w:val="00FD5A00"/>
    <w:rsid w:val="00FD5B8E"/>
    <w:rsid w:val="00FD60CA"/>
    <w:rsid w:val="00FD6127"/>
    <w:rsid w:val="00FD6380"/>
    <w:rsid w:val="00FD66F5"/>
    <w:rsid w:val="00FD6CA7"/>
    <w:rsid w:val="00FD6D29"/>
    <w:rsid w:val="00FD6DD7"/>
    <w:rsid w:val="00FD7497"/>
    <w:rsid w:val="00FE0F9C"/>
    <w:rsid w:val="00FE10DE"/>
    <w:rsid w:val="00FE2351"/>
    <w:rsid w:val="00FE251B"/>
    <w:rsid w:val="00FE25B7"/>
    <w:rsid w:val="00FE2989"/>
    <w:rsid w:val="00FE29F5"/>
    <w:rsid w:val="00FE3099"/>
    <w:rsid w:val="00FE388A"/>
    <w:rsid w:val="00FE38EB"/>
    <w:rsid w:val="00FE4391"/>
    <w:rsid w:val="00FE5A8E"/>
    <w:rsid w:val="00FE5FE9"/>
    <w:rsid w:val="00FE6966"/>
    <w:rsid w:val="00FE6BA4"/>
    <w:rsid w:val="00FE6C01"/>
    <w:rsid w:val="00FE6C04"/>
    <w:rsid w:val="00FE6C77"/>
    <w:rsid w:val="00FE6DFC"/>
    <w:rsid w:val="00FE79C1"/>
    <w:rsid w:val="00FE7AD1"/>
    <w:rsid w:val="00FE7BD9"/>
    <w:rsid w:val="00FE7D31"/>
    <w:rsid w:val="00FE7E8D"/>
    <w:rsid w:val="00FE7E9D"/>
    <w:rsid w:val="00FF047D"/>
    <w:rsid w:val="00FF1813"/>
    <w:rsid w:val="00FF1A80"/>
    <w:rsid w:val="00FF1C77"/>
    <w:rsid w:val="00FF1DDE"/>
    <w:rsid w:val="00FF2327"/>
    <w:rsid w:val="00FF2AB5"/>
    <w:rsid w:val="00FF2BA2"/>
    <w:rsid w:val="00FF312F"/>
    <w:rsid w:val="00FF3301"/>
    <w:rsid w:val="00FF3444"/>
    <w:rsid w:val="00FF41B6"/>
    <w:rsid w:val="00FF434B"/>
    <w:rsid w:val="00FF45FB"/>
    <w:rsid w:val="00FF47AA"/>
    <w:rsid w:val="00FF4989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808E8DE"/>
  <w15:docId w15:val="{56D80395-8EF5-41B7-9A0E-EBAE98F94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A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00EE5"/>
    <w:pPr>
      <w:spacing w:after="120"/>
    </w:pPr>
  </w:style>
  <w:style w:type="character" w:customStyle="1" w:styleId="Heading4Char">
    <w:name w:val="Heading 4 Char"/>
    <w:basedOn w:val="DefaultParagraphFont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0F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Theme="majorBidi" w:hAnsiTheme="majorBidi" w:cstheme="majorBidi"/>
      <w:sz w:val="28"/>
      <w:szCs w:val="28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570FFE"/>
    <w:rPr>
      <w:rFonts w:asciiTheme="majorBidi" w:hAnsiTheme="majorBidi" w:cstheme="majorBidi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44F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544F29"/>
    <w:rPr>
      <w:rFonts w:asciiTheme="majorHAnsi" w:hAnsiTheme="majorHAnsi" w:cstheme="majorHAns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basedOn w:val="DefaultParagraphFont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18C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18C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18C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F18CC"/>
    <w:rPr>
      <w:i/>
      <w:iCs/>
    </w:rPr>
  </w:style>
  <w:style w:type="character" w:customStyle="1" w:styleId="Heading1Char1">
    <w:name w:val="Heading 1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uiPriority w:val="99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basedOn w:val="DefaultParagraphFont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B06B26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F7A98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ink w:val="block"/>
    <w:locked/>
    <w:rsid w:val="000719F0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719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lt-edited1">
    <w:name w:val="alt-edited1"/>
    <w:basedOn w:val="DefaultParagraphFont"/>
    <w:rsid w:val="00C06C39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C06C3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C06C3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06C39"/>
    <w:rPr>
      <w:color w:val="800080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C06C3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06C39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C06C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DC FS">
      <a:majorFont>
        <a:latin typeface="Angsana New"/>
        <a:ea typeface=""/>
        <a:cs typeface="Angsana New"/>
      </a:majorFont>
      <a:minorFont>
        <a:latin typeface="Angsana New"/>
        <a:ea typeface=""/>
        <a:cs typeface="Angsan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3A91-3902-42BA-912A-C74A87AB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</TotalTime>
  <Pages>17</Pages>
  <Words>16235</Words>
  <Characters>92546</Characters>
  <Application>Microsoft Office Word</Application>
  <DocSecurity>0</DocSecurity>
  <Lines>771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Nubthong, Ngankaranatikan</cp:lastModifiedBy>
  <cp:revision>5</cp:revision>
  <cp:lastPrinted>2021-02-23T08:17:00Z</cp:lastPrinted>
  <dcterms:created xsi:type="dcterms:W3CDTF">2021-02-23T10:21:00Z</dcterms:created>
  <dcterms:modified xsi:type="dcterms:W3CDTF">2021-02-23T14:01:00Z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