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9F3238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9F3238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9F3238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04D3" w:rsidRPr="009F3238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9F3238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4A055B8" w14:textId="77777777" w:rsidR="007804D3" w:rsidRPr="009F3238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9F3238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9F3238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8373F51" w14:textId="77777777" w:rsidR="007804D3" w:rsidRPr="009F3238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ข้อมูลทั่วไป</w:t>
            </w:r>
          </w:p>
        </w:tc>
      </w:tr>
      <w:tr w:rsidR="007804D3" w:rsidRPr="009F3238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9F3238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9618E46" w14:textId="77777777" w:rsidR="007804D3" w:rsidRPr="009F3238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F77B0" w:rsidRPr="009F3238" w14:paraId="48D37542" w14:textId="77777777" w:rsidTr="007804D3">
        <w:tc>
          <w:tcPr>
            <w:tcW w:w="1278" w:type="dxa"/>
            <w:vAlign w:val="center"/>
          </w:tcPr>
          <w:p w14:paraId="357E8F94" w14:textId="77777777" w:rsidR="007F77B0" w:rsidRPr="009F3238" w:rsidRDefault="007F77B0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356ED1E" w14:textId="436CEF30" w:rsidR="007F77B0" w:rsidRPr="009F3238" w:rsidRDefault="00B42E58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1E7ACD" w:rsidRPr="009F3238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8D2F427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F235A" w:rsidRPr="009F3238" w14:paraId="60645AA3" w14:textId="77777777" w:rsidTr="007804D3">
        <w:tc>
          <w:tcPr>
            <w:tcW w:w="1278" w:type="dxa"/>
            <w:vAlign w:val="center"/>
          </w:tcPr>
          <w:p w14:paraId="30A01701" w14:textId="77777777" w:rsidR="00DF235A" w:rsidRPr="009F3238" w:rsidRDefault="00DF235A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89F3FEF" w14:textId="13953EDB" w:rsidR="00DF235A" w:rsidRPr="009F3238" w:rsidRDefault="00DF235A" w:rsidP="00DF235A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ผลกระทบ</w:t>
            </w:r>
            <w:r w:rsidRPr="009F3238">
              <w:rPr>
                <w:rFonts w:asciiTheme="majorBidi" w:hAnsiTheme="majorBidi"/>
                <w:b/>
                <w:sz w:val="30"/>
                <w:szCs w:val="30"/>
                <w:cs/>
              </w:rPr>
              <w:t>จากการแพร่ระบาดของโรคติดเชื้อ</w:t>
            </w:r>
            <w:r w:rsidRPr="009F3238">
              <w:rPr>
                <w:rFonts w:asciiTheme="majorBidi" w:hAnsiTheme="majorBidi" w:hint="cs"/>
                <w:b/>
                <w:sz w:val="30"/>
                <w:szCs w:val="30"/>
                <w:cs/>
              </w:rPr>
              <w:t>ไวรัส</w:t>
            </w:r>
            <w:r w:rsidRPr="009F3238">
              <w:rPr>
                <w:rFonts w:asciiTheme="majorBidi" w:hAnsiTheme="majorBidi"/>
                <w:b/>
                <w:sz w:val="30"/>
                <w:szCs w:val="30"/>
                <w:cs/>
              </w:rPr>
              <w:t>โคโรนา</w:t>
            </w:r>
            <w:r w:rsidRPr="009F323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 w:rsidR="00B873FC" w:rsidRPr="009F3238">
              <w:rPr>
                <w:rFonts w:asciiTheme="majorBidi" w:hAnsiTheme="majorBidi"/>
                <w:bCs/>
                <w:sz w:val="30"/>
                <w:szCs w:val="30"/>
              </w:rPr>
              <w:t>2019</w:t>
            </w:r>
            <w:r w:rsidRPr="009F3238">
              <w:rPr>
                <w:rFonts w:asciiTheme="majorBidi" w:hAnsiTheme="majorBidi"/>
                <w:bCs/>
                <w:sz w:val="30"/>
                <w:szCs w:val="30"/>
              </w:rPr>
              <w:t xml:space="preserve"> (C</w:t>
            </w:r>
            <w:r w:rsidR="009929E0" w:rsidRPr="009F3238">
              <w:rPr>
                <w:rFonts w:asciiTheme="majorBidi" w:hAnsiTheme="majorBidi"/>
                <w:bCs/>
                <w:sz w:val="30"/>
                <w:szCs w:val="30"/>
              </w:rPr>
              <w:t>OVID</w:t>
            </w:r>
            <w:r w:rsidRPr="009F3238">
              <w:rPr>
                <w:rFonts w:asciiTheme="majorBidi" w:hAnsiTheme="majorBidi"/>
                <w:bCs/>
                <w:sz w:val="30"/>
                <w:szCs w:val="30"/>
              </w:rPr>
              <w:t>-</w:t>
            </w:r>
            <w:r w:rsidR="00B873FC" w:rsidRPr="009F3238">
              <w:rPr>
                <w:rFonts w:asciiTheme="majorBidi" w:hAnsiTheme="majorBidi"/>
                <w:bCs/>
                <w:sz w:val="30"/>
                <w:szCs w:val="30"/>
              </w:rPr>
              <w:t>19</w:t>
            </w:r>
            <w:r w:rsidRPr="009F3238">
              <w:rPr>
                <w:rFonts w:asciiTheme="majorBidi" w:hAnsiTheme="majorBidi"/>
                <w:bCs/>
                <w:sz w:val="30"/>
                <w:szCs w:val="30"/>
              </w:rPr>
              <w:t>)</w:t>
            </w:r>
          </w:p>
        </w:tc>
      </w:tr>
      <w:tr w:rsidR="00BF7709" w:rsidRPr="009F3238" w14:paraId="0AA9B2F3" w14:textId="77777777" w:rsidTr="007804D3">
        <w:tc>
          <w:tcPr>
            <w:tcW w:w="1278" w:type="dxa"/>
            <w:vAlign w:val="center"/>
          </w:tcPr>
          <w:p w14:paraId="43AABB86" w14:textId="77777777" w:rsidR="00BF7709" w:rsidRPr="009F3238" w:rsidRDefault="00BF7709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7E8D7C1" w14:textId="1EC9867F" w:rsidR="00BF7709" w:rsidRPr="009F3238" w:rsidRDefault="00BF7709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การซื้อบริษัทย่อย</w:t>
            </w:r>
            <w:bookmarkStart w:id="0" w:name="_GoBack"/>
            <w:bookmarkEnd w:id="0"/>
          </w:p>
        </w:tc>
      </w:tr>
      <w:tr w:rsidR="001E7ACD" w:rsidRPr="009F3238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840F5D7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9F3238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4BB5F17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E7ACD" w:rsidRPr="009F3238" w14:paraId="3A8DDA07" w14:textId="77777777" w:rsidTr="00AA5EC6">
        <w:tc>
          <w:tcPr>
            <w:tcW w:w="1278" w:type="dxa"/>
            <w:shd w:val="clear" w:color="auto" w:fill="auto"/>
            <w:vAlign w:val="center"/>
          </w:tcPr>
          <w:p w14:paraId="798E1710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  <w:shd w:val="clear" w:color="auto" w:fill="auto"/>
          </w:tcPr>
          <w:p w14:paraId="5B17C92E" w14:textId="1D98FCCB" w:rsidR="001E7ACD" w:rsidRPr="009F3238" w:rsidRDefault="00AA5EC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</w:tr>
      <w:tr w:rsidR="001E7ACD" w:rsidRPr="009F3238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427A465B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1E7ACD" w:rsidRPr="009F3238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492C86D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9F3238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18E478C8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7ACD" w:rsidRPr="009F3238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06B395D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7ACD" w:rsidRPr="009F3238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6062670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4D0928" w:rsidRPr="009F3238" w14:paraId="39FB55CC" w14:textId="77777777" w:rsidTr="007804D3">
        <w:tc>
          <w:tcPr>
            <w:tcW w:w="1278" w:type="dxa"/>
            <w:vAlign w:val="center"/>
          </w:tcPr>
          <w:p w14:paraId="3C86953C" w14:textId="77777777" w:rsidR="004D0928" w:rsidRPr="009F3238" w:rsidRDefault="004D0928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1217E6BB" w14:textId="02794124" w:rsidR="004D0928" w:rsidRPr="009F3238" w:rsidRDefault="004D0928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สัญญาเช่า</w:t>
            </w:r>
          </w:p>
        </w:tc>
      </w:tr>
      <w:tr w:rsidR="001E7ACD" w:rsidRPr="009F3238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682BA85" w14:textId="7B1B1FAD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สินทรัพย์ไม่มีตัวตน</w:t>
            </w:r>
            <w:r w:rsidR="00F37F0F" w:rsidRPr="009F3238">
              <w:rPr>
                <w:rFonts w:hint="cs"/>
                <w:sz w:val="30"/>
                <w:szCs w:val="30"/>
                <w:cs/>
              </w:rPr>
              <w:t>อื่น</w:t>
            </w:r>
            <w:r w:rsidRPr="009F3238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1E7ACD" w:rsidRPr="009F3238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702F967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E7ACD" w:rsidRPr="009F3238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98A5C3D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E7ACD" w:rsidRPr="009F3238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6FEEC1F" w14:textId="6F38A080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เจ้าหนี้อื่น </w:t>
            </w:r>
          </w:p>
        </w:tc>
      </w:tr>
      <w:tr w:rsidR="001E7ACD" w:rsidRPr="009F3238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D568B91" w14:textId="77777777" w:rsidR="001E7ACD" w:rsidRPr="009F3238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1E7ACD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7E7A6E" w:rsidRPr="009F3238" w14:paraId="58392F33" w14:textId="77777777" w:rsidTr="007804D3">
        <w:tc>
          <w:tcPr>
            <w:tcW w:w="1278" w:type="dxa"/>
            <w:vAlign w:val="center"/>
          </w:tcPr>
          <w:p w14:paraId="6D7803D1" w14:textId="77777777" w:rsidR="007E7A6E" w:rsidRPr="009F3238" w:rsidRDefault="007E7A6E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0376562" w14:textId="290805BB" w:rsidR="007E7A6E" w:rsidRPr="009F3238" w:rsidRDefault="007E7A6E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1E7ACD" w:rsidRPr="009F3238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58A450D" w14:textId="7F819BF1" w:rsidR="00767AD7" w:rsidRPr="009F3238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สำรอง</w:t>
            </w:r>
            <w:r w:rsidR="00767AD7" w:rsidRPr="009F3238">
              <w:rPr>
                <w:rFonts w:hint="cs"/>
                <w:sz w:val="30"/>
                <w:szCs w:val="30"/>
                <w:cs/>
              </w:rPr>
              <w:t>และส่วนเกินทุน</w:t>
            </w:r>
          </w:p>
        </w:tc>
      </w:tr>
      <w:tr w:rsidR="001E7ACD" w:rsidRPr="009F3238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E5557C2" w14:textId="7E13354C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ส่วนงานดำเนินงาน</w:t>
            </w:r>
            <w:r w:rsidR="00591389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7ACD" w:rsidRPr="009F3238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43AFC3B4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</w:tr>
      <w:tr w:rsidR="001E7ACD" w:rsidRPr="009F3238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31D16D6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1E7ACD" w:rsidRPr="009F3238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F7F3C05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E7ACD" w:rsidRPr="009F3238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5C2B181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E7ACD" w:rsidRPr="009F3238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12479F6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เงินปันผล</w:t>
            </w:r>
          </w:p>
        </w:tc>
      </w:tr>
      <w:tr w:rsidR="001E7ACD" w:rsidRPr="009F3238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31F8678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29D6" w:rsidRPr="009F3238" w14:paraId="3ABEE616" w14:textId="77777777" w:rsidTr="007804D3">
        <w:tc>
          <w:tcPr>
            <w:tcW w:w="1278" w:type="dxa"/>
            <w:vAlign w:val="center"/>
          </w:tcPr>
          <w:p w14:paraId="58537332" w14:textId="77777777" w:rsidR="002429D6" w:rsidRPr="009F3238" w:rsidRDefault="002429D6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14772B25" w14:textId="41F236E2" w:rsidR="002429D6" w:rsidRPr="009F3238" w:rsidRDefault="002429D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E7ACD" w:rsidRPr="009F3238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A61A1BE" w14:textId="77777777" w:rsidR="001E7ACD" w:rsidRPr="009F3238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ภาระผูกพัน</w:t>
            </w:r>
          </w:p>
        </w:tc>
      </w:tr>
      <w:tr w:rsidR="001E7ACD" w:rsidRPr="009F3238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9F3238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97643F2" w14:textId="77777777" w:rsidR="001E7ACD" w:rsidRPr="009F3238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หนี้สิ</w:t>
            </w:r>
            <w:r w:rsidR="001E7ACD" w:rsidRPr="009F3238">
              <w:rPr>
                <w:rFonts w:hint="cs"/>
                <w:sz w:val="30"/>
                <w:szCs w:val="30"/>
                <w:cs/>
              </w:rPr>
              <w:t>นที่อาจเกิดขึ้น</w:t>
            </w:r>
          </w:p>
        </w:tc>
      </w:tr>
      <w:tr w:rsidR="00F61562" w:rsidRPr="009F3238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9F3238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6271637" w14:textId="7FF6CAE2" w:rsidR="00F61562" w:rsidRPr="009F3238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75625" w:rsidRPr="009F3238" w14:paraId="5EF1FF7E" w14:textId="77777777" w:rsidTr="007804D3">
        <w:tc>
          <w:tcPr>
            <w:tcW w:w="1278" w:type="dxa"/>
            <w:vAlign w:val="center"/>
          </w:tcPr>
          <w:p w14:paraId="0B91AF52" w14:textId="77777777" w:rsidR="00C75625" w:rsidRPr="009F3238" w:rsidRDefault="00C75625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EFF9B34" w14:textId="74664F49" w:rsidR="00C75625" w:rsidRPr="009F3238" w:rsidRDefault="00C75625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3A33F20" w14:textId="77777777" w:rsidR="00B36D3F" w:rsidRPr="009F3238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9F3238">
        <w:rPr>
          <w:b/>
          <w:bCs/>
          <w:sz w:val="30"/>
          <w:szCs w:val="30"/>
        </w:rPr>
        <w:br w:type="page"/>
      </w:r>
      <w:r w:rsidR="007A11B1" w:rsidRPr="009F323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9F3238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244D62F7" w:rsidR="00142C8F" w:rsidRPr="009F3238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9F3238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9F3238">
        <w:rPr>
          <w:rFonts w:hint="cs"/>
          <w:sz w:val="30"/>
          <w:szCs w:val="30"/>
          <w:cs/>
        </w:rPr>
        <w:t>คณะ</w:t>
      </w:r>
      <w:r w:rsidR="00142C8F" w:rsidRPr="009F3238">
        <w:rPr>
          <w:sz w:val="30"/>
          <w:szCs w:val="30"/>
          <w:cs/>
        </w:rPr>
        <w:t>กรรมการ</w:t>
      </w:r>
      <w:r w:rsidR="00B0340E" w:rsidRPr="009F3238">
        <w:rPr>
          <w:rFonts w:hint="cs"/>
          <w:sz w:val="30"/>
          <w:szCs w:val="30"/>
          <w:cs/>
        </w:rPr>
        <w:t>บริษัท</w:t>
      </w:r>
      <w:r w:rsidR="00142C8F" w:rsidRPr="009F3238">
        <w:rPr>
          <w:sz w:val="30"/>
          <w:szCs w:val="30"/>
          <w:cs/>
        </w:rPr>
        <w:t>เมื่อวันที่</w:t>
      </w:r>
      <w:r w:rsidR="001A0D78"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24</w:t>
      </w:r>
      <w:r w:rsidR="00161FC6" w:rsidRPr="009F3238">
        <w:rPr>
          <w:sz w:val="30"/>
          <w:szCs w:val="30"/>
        </w:rPr>
        <w:t xml:space="preserve"> </w:t>
      </w:r>
      <w:r w:rsidR="00161FC6" w:rsidRPr="009F3238">
        <w:rPr>
          <w:rFonts w:hint="cs"/>
          <w:sz w:val="30"/>
          <w:szCs w:val="30"/>
          <w:cs/>
        </w:rPr>
        <w:t>กุมภาพันธ์</w:t>
      </w:r>
      <w:r w:rsidR="00D83666"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2564</w:t>
      </w:r>
    </w:p>
    <w:p w14:paraId="19A491F0" w14:textId="77777777" w:rsidR="00B36D3F" w:rsidRPr="009F3238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9F3238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9F3238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07E7A47E" w:rsidR="00540BEB" w:rsidRPr="009F3238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9F3238">
        <w:rPr>
          <w:rFonts w:asciiTheme="majorBidi" w:hAnsiTheme="majorBidi"/>
          <w:sz w:val="30"/>
          <w:szCs w:val="30"/>
          <w:cs/>
        </w:rPr>
        <w:t>(มหาชน)</w:t>
      </w:r>
      <w:r w:rsidRPr="009F3238">
        <w:rPr>
          <w:rFonts w:asciiTheme="majorBidi" w:hAnsiTheme="majorBidi" w:cstheme="majorBidi"/>
          <w:sz w:val="30"/>
          <w:szCs w:val="30"/>
        </w:rPr>
        <w:t xml:space="preserve"> “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F3238">
        <w:rPr>
          <w:rFonts w:asciiTheme="majorBidi" w:hAnsiTheme="majorBidi" w:cstheme="majorBidi"/>
          <w:sz w:val="30"/>
          <w:szCs w:val="30"/>
        </w:rPr>
        <w:t>”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9F3238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9F3238">
        <w:rPr>
          <w:rFonts w:asciiTheme="majorBidi" w:hAnsiTheme="majorBidi" w:cstheme="majorBidi"/>
          <w:sz w:val="30"/>
          <w:szCs w:val="30"/>
        </w:rPr>
        <w:br/>
      </w:r>
      <w:r w:rsidR="00591389" w:rsidRPr="009F3238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9F323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9F3238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348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B873FC" w:rsidRPr="009F3238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9F3238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763414CF" w:rsidR="00D7337C" w:rsidRPr="009F3238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9F3238">
        <w:rPr>
          <w:sz w:val="30"/>
          <w:szCs w:val="30"/>
        </w:rPr>
        <w:t>“</w:t>
      </w:r>
      <w:r w:rsidRPr="009F3238">
        <w:rPr>
          <w:rFonts w:hint="cs"/>
          <w:sz w:val="30"/>
          <w:szCs w:val="30"/>
          <w:cs/>
        </w:rPr>
        <w:t>กลุ่มบริษัท</w:t>
      </w:r>
      <w:r w:rsidRPr="009F3238">
        <w:rPr>
          <w:sz w:val="30"/>
          <w:szCs w:val="30"/>
        </w:rPr>
        <w:t xml:space="preserve">” </w:t>
      </w:r>
      <w:r w:rsidRPr="009F3238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9F3238">
        <w:rPr>
          <w:rFonts w:hint="cs"/>
          <w:sz w:val="30"/>
          <w:szCs w:val="30"/>
          <w:cs/>
        </w:rPr>
        <w:t>ของใช้</w:t>
      </w:r>
      <w:r w:rsidRPr="009F3238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9F3238">
        <w:rPr>
          <w:rFonts w:hint="cs"/>
          <w:sz w:val="30"/>
          <w:szCs w:val="30"/>
          <w:cs/>
        </w:rPr>
        <w:t>และ</w:t>
      </w:r>
      <w:r w:rsidRPr="009F3238">
        <w:rPr>
          <w:rFonts w:hint="cs"/>
          <w:sz w:val="30"/>
          <w:szCs w:val="30"/>
          <w:cs/>
        </w:rPr>
        <w:t>จัดจำหน่าย</w:t>
      </w:r>
      <w:r w:rsidR="00D8204D" w:rsidRPr="009F3238">
        <w:rPr>
          <w:rFonts w:hint="cs"/>
          <w:sz w:val="30"/>
          <w:szCs w:val="30"/>
          <w:cs/>
        </w:rPr>
        <w:t>สินค้า</w:t>
      </w:r>
    </w:p>
    <w:p w14:paraId="11C96149" w14:textId="1D9E04CE" w:rsidR="0076474E" w:rsidRPr="009F3238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9F3238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7B899C35" w14:textId="77777777" w:rsidR="00B36D3F" w:rsidRPr="009F3238" w:rsidRDefault="00B36D3F" w:rsidP="00142C8F">
      <w:pPr>
        <w:spacing w:line="240" w:lineRule="auto"/>
        <w:ind w:left="540" w:right="-43"/>
        <w:rPr>
          <w:rFonts w:asciiTheme="majorBidi" w:hAnsiTheme="majorBidi" w:cstheme="majorBidi"/>
        </w:rPr>
      </w:pPr>
    </w:p>
    <w:p w14:paraId="57BE3442" w14:textId="77777777" w:rsidR="000F6881" w:rsidRPr="009F3238" w:rsidRDefault="000F6881" w:rsidP="000F6881">
      <w:pPr>
        <w:numPr>
          <w:ilvl w:val="0"/>
          <w:numId w:val="16"/>
        </w:numPr>
        <w:spacing w:line="240" w:lineRule="atLeast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2AFBC4D" w14:textId="77777777" w:rsidR="000F6881" w:rsidRPr="009F3238" w:rsidRDefault="000F6881" w:rsidP="000F6881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AD7938F" w14:textId="7B576A6A" w:rsidR="000F6881" w:rsidRPr="009F3238" w:rsidRDefault="000F6881" w:rsidP="000F68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74FF0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B44E0FE" w14:textId="77777777" w:rsidR="000F6881" w:rsidRPr="009F3238" w:rsidRDefault="000F6881" w:rsidP="000F688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59E2C9D" w14:textId="21B71E65" w:rsidR="000F6881" w:rsidRPr="003B1B3E" w:rsidRDefault="000F6881" w:rsidP="00374FF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8F3141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</w:t>
      </w:r>
      <w:r w:rsidRPr="003B1B3E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การเปลี่ยนแปลงนโยบายการบัญชีขอ</w:t>
      </w:r>
      <w:r w:rsidR="00374FF0" w:rsidRPr="003B1B3E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Pr="003B1B3E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374FF0" w:rsidRPr="003B1B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2F19D1C2" w14:textId="60BB3495" w:rsidR="00374FF0" w:rsidRPr="003B1B3E" w:rsidRDefault="00374FF0" w:rsidP="00374FF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D2C6C" w14:textId="0BE1050C" w:rsidR="00243246" w:rsidRDefault="00243246" w:rsidP="00374FF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3B1B3E">
        <w:rPr>
          <w:rFonts w:asciiTheme="majorBidi" w:hAnsiTheme="majorBidi" w:cstheme="majorBidi"/>
          <w:sz w:val="30"/>
          <w:szCs w:val="30"/>
        </w:rPr>
        <w:t xml:space="preserve">9 </w:t>
      </w: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เรื่อง </w:t>
      </w:r>
      <w:r w:rsidRPr="003B1B3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เครื่องมือทางการเงิน</w:t>
      </w: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B1B3E">
        <w:rPr>
          <w:rFonts w:asciiTheme="majorBidi" w:hAnsiTheme="majorBidi" w:cstheme="majorBidi"/>
          <w:sz w:val="30"/>
          <w:szCs w:val="30"/>
        </w:rPr>
        <w:t xml:space="preserve">TFRS 9) </w:t>
      </w: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3B1B3E">
        <w:rPr>
          <w:rFonts w:asciiTheme="majorBidi" w:hAnsiTheme="majorBidi" w:cstheme="majorBidi"/>
          <w:sz w:val="30"/>
          <w:szCs w:val="30"/>
        </w:rPr>
        <w:t xml:space="preserve">16 </w:t>
      </w: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เรื่อง </w:t>
      </w:r>
      <w:r w:rsidRPr="003B1B3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สัญญาเช่า</w:t>
      </w: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B1B3E">
        <w:rPr>
          <w:rFonts w:asciiTheme="majorBidi" w:hAnsiTheme="majorBidi" w:cstheme="majorBidi"/>
          <w:sz w:val="30"/>
          <w:szCs w:val="30"/>
        </w:rPr>
        <w:t xml:space="preserve">TFRS 16) </w:t>
      </w:r>
      <w:r w:rsidRPr="003B1B3E">
        <w:rPr>
          <w:rFonts w:asciiTheme="majorBidi" w:hAnsiTheme="majorBidi" w:cs="Angsana New"/>
          <w:sz w:val="30"/>
          <w:szCs w:val="30"/>
          <w:cs/>
          <w:lang w:bidi="th-TH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3B1B3E">
        <w:rPr>
          <w:rFonts w:asciiTheme="majorBidi" w:hAnsiTheme="majorBidi" w:cstheme="majorBidi"/>
          <w:sz w:val="30"/>
          <w:szCs w:val="30"/>
        </w:rPr>
        <w:t>3</w:t>
      </w:r>
    </w:p>
    <w:p w14:paraId="6975ED2C" w14:textId="77777777" w:rsidR="00FD6223" w:rsidRPr="009F3238" w:rsidRDefault="00FD6223" w:rsidP="00FD6223">
      <w:pPr>
        <w:spacing w:line="240" w:lineRule="auto"/>
        <w:ind w:left="547" w:right="-45"/>
        <w:jc w:val="thaiDistribute"/>
        <w:rPr>
          <w:sz w:val="30"/>
          <w:szCs w:val="30"/>
        </w:rPr>
      </w:pPr>
    </w:p>
    <w:p w14:paraId="1CC9C12B" w14:textId="7B2E0E07" w:rsidR="000F6881" w:rsidRPr="009F3238" w:rsidRDefault="000F6881" w:rsidP="000F688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E9233F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มาตรฐานการรายงานทางการเงินที่ปรับปรุงใหม่</w:t>
      </w:r>
      <w:r w:rsidR="002B421F" w:rsidRPr="009F3238">
        <w:rPr>
          <w:rFonts w:asciiTheme="majorBidi" w:hAnsiTheme="majorBidi" w:cstheme="majorBidi" w:hint="cs"/>
          <w:sz w:val="30"/>
          <w:szCs w:val="30"/>
          <w:cs/>
        </w:rPr>
        <w:t>ที่เกี่ยวกับการดำเนินงานของกลุ่มบริษัทได้เปิดเผยในหมายเหตุข้อ</w:t>
      </w:r>
      <w:r w:rsidR="005D21F4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B873FC" w:rsidRPr="009F3238">
        <w:rPr>
          <w:rFonts w:asciiTheme="majorBidi" w:hAnsiTheme="majorBidi" w:cstheme="majorBidi"/>
          <w:sz w:val="30"/>
          <w:szCs w:val="30"/>
        </w:rPr>
        <w:t>3</w:t>
      </w:r>
      <w:r w:rsidR="00144F20" w:rsidRPr="009F3238">
        <w:rPr>
          <w:rFonts w:asciiTheme="majorBidi" w:hAnsiTheme="majorBidi" w:cstheme="majorBidi"/>
          <w:sz w:val="30"/>
          <w:szCs w:val="30"/>
        </w:rPr>
        <w:t>4</w:t>
      </w:r>
    </w:p>
    <w:p w14:paraId="455B56E8" w14:textId="5C21D7D9" w:rsidR="00BD03CC" w:rsidRPr="009F3238" w:rsidRDefault="00243246" w:rsidP="0024324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771D5B" w14:textId="77777777" w:rsidR="00553244" w:rsidRPr="009F3238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9F3238">
        <w:rPr>
          <w:b w:val="0"/>
          <w:bCs w:val="0"/>
          <w:cs/>
        </w:rPr>
        <w:t>สกุลเงิน</w:t>
      </w:r>
      <w:r w:rsidRPr="009F3238">
        <w:rPr>
          <w:rFonts w:hint="cs"/>
          <w:b w:val="0"/>
          <w:bCs w:val="0"/>
          <w:cs/>
        </w:rPr>
        <w:t>ที่ใช้ในการดำเนินงานและ</w:t>
      </w:r>
      <w:r w:rsidRPr="009F3238">
        <w:rPr>
          <w:b w:val="0"/>
          <w:bCs w:val="0"/>
          <w:cs/>
        </w:rPr>
        <w:t>นำเสนองบการเงิน</w:t>
      </w:r>
    </w:p>
    <w:p w14:paraId="59ADEBBF" w14:textId="77777777" w:rsidR="00553244" w:rsidRPr="009F3238" w:rsidRDefault="00553244" w:rsidP="00553244">
      <w:pPr>
        <w:ind w:left="540"/>
        <w:jc w:val="both"/>
      </w:pPr>
    </w:p>
    <w:p w14:paraId="0039E75E" w14:textId="7376E2A3" w:rsidR="00553244" w:rsidRPr="009F3238" w:rsidRDefault="0071685B" w:rsidP="0071685B">
      <w:pPr>
        <w:ind w:left="504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งบการเงินนี้</w:t>
      </w:r>
      <w:r w:rsidR="00194686" w:rsidRPr="009F3238">
        <w:rPr>
          <w:rFonts w:hint="cs"/>
          <w:sz w:val="30"/>
          <w:szCs w:val="30"/>
          <w:cs/>
        </w:rPr>
        <w:t>นำเสนอ</w:t>
      </w:r>
      <w:r w:rsidRPr="009F3238">
        <w:rPr>
          <w:sz w:val="30"/>
          <w:szCs w:val="30"/>
          <w:cs/>
        </w:rPr>
        <w:t>เป็นเงินบาท</w:t>
      </w:r>
      <w:r w:rsidRPr="009F3238">
        <w:rPr>
          <w:rFonts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F3238">
        <w:rPr>
          <w:sz w:val="30"/>
          <w:szCs w:val="30"/>
          <w:cs/>
        </w:rPr>
        <w:t xml:space="preserve"> </w:t>
      </w:r>
      <w:r w:rsidR="00553244" w:rsidRPr="009F3238">
        <w:rPr>
          <w:sz w:val="30"/>
          <w:szCs w:val="30"/>
          <w:cs/>
        </w:rPr>
        <w:t>ข้อมูลทางการเงินทั้งหมดมีการ</w:t>
      </w:r>
      <w:r w:rsidR="007165BD" w:rsidRPr="009F3238">
        <w:rPr>
          <w:sz w:val="30"/>
          <w:szCs w:val="30"/>
          <w:cs/>
        </w:rPr>
        <w:br/>
      </w:r>
      <w:r w:rsidR="00553244" w:rsidRPr="009F3238">
        <w:rPr>
          <w:sz w:val="30"/>
          <w:szCs w:val="30"/>
          <w:cs/>
        </w:rPr>
        <w:t>ปัดเศษในหมายเหตุประกอบงบการเงินเพื่อให้แสดงเป็นหลัก</w:t>
      </w:r>
      <w:r w:rsidR="00553244" w:rsidRPr="009F3238">
        <w:rPr>
          <w:rFonts w:hint="cs"/>
          <w:sz w:val="30"/>
          <w:szCs w:val="30"/>
          <w:cs/>
        </w:rPr>
        <w:t>พัน</w:t>
      </w:r>
      <w:r w:rsidR="00553244" w:rsidRPr="009F3238">
        <w:rPr>
          <w:sz w:val="30"/>
          <w:szCs w:val="30"/>
          <w:cs/>
        </w:rPr>
        <w:t>บาท</w:t>
      </w:r>
      <w:r w:rsidR="00553244" w:rsidRPr="009F3238">
        <w:rPr>
          <w:rFonts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486DA09E" w14:textId="77777777" w:rsidR="00553244" w:rsidRPr="009F3238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0B7B254" w14:textId="77777777" w:rsidR="00553244" w:rsidRPr="009F3238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9F3238">
        <w:rPr>
          <w:b w:val="0"/>
          <w:bCs w:val="0"/>
          <w:cs/>
        </w:rPr>
        <w:t>การใช้วิจารณญาณ</w:t>
      </w:r>
      <w:r w:rsidRPr="009F3238">
        <w:rPr>
          <w:rFonts w:hint="cs"/>
          <w:b w:val="0"/>
          <w:bCs w:val="0"/>
          <w:cs/>
        </w:rPr>
        <w:t>และการ</w:t>
      </w:r>
      <w:r w:rsidRPr="009F3238">
        <w:rPr>
          <w:b w:val="0"/>
          <w:bCs w:val="0"/>
          <w:cs/>
        </w:rPr>
        <w:t>ประมาณการ</w:t>
      </w:r>
    </w:p>
    <w:p w14:paraId="12411C15" w14:textId="77777777" w:rsidR="00553244" w:rsidRPr="009F3238" w:rsidRDefault="00553244" w:rsidP="00553244">
      <w:pPr>
        <w:ind w:left="540"/>
        <w:jc w:val="thaiDistribute"/>
      </w:pPr>
    </w:p>
    <w:p w14:paraId="56E60C0A" w14:textId="7938C158" w:rsidR="00553244" w:rsidRPr="009F3238" w:rsidRDefault="00553244" w:rsidP="00553244">
      <w:pPr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ในการจัดทำงบการเงิน</w:t>
      </w:r>
      <w:r w:rsidRPr="009F3238">
        <w:rPr>
          <w:rFonts w:hint="cs"/>
          <w:sz w:val="30"/>
          <w:szCs w:val="30"/>
          <w:cs/>
        </w:rPr>
        <w:t>ให้</w:t>
      </w:r>
      <w:r w:rsidRPr="009F3238">
        <w:rPr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8B155D" w:rsidRPr="009F3238">
        <w:rPr>
          <w:sz w:val="30"/>
          <w:szCs w:val="30"/>
          <w:cs/>
        </w:rPr>
        <w:t>ิจารณญาณ</w:t>
      </w:r>
      <w:r w:rsidR="006C25E4" w:rsidRPr="009F3238">
        <w:rPr>
          <w:sz w:val="30"/>
          <w:szCs w:val="30"/>
        </w:rPr>
        <w:br/>
      </w:r>
      <w:r w:rsidR="008B155D" w:rsidRPr="009F3238">
        <w:rPr>
          <w:sz w:val="30"/>
          <w:szCs w:val="30"/>
          <w:cs/>
        </w:rPr>
        <w:t>การประมาณ</w:t>
      </w:r>
      <w:r w:rsidR="00797A0D" w:rsidRPr="009F3238">
        <w:rPr>
          <w:sz w:val="30"/>
          <w:szCs w:val="30"/>
          <w:cs/>
        </w:rPr>
        <w:t>การ</w:t>
      </w:r>
      <w:r w:rsidR="008B155D" w:rsidRPr="009F3238">
        <w:rPr>
          <w:sz w:val="30"/>
          <w:szCs w:val="30"/>
          <w:cs/>
        </w:rPr>
        <w:t>และข้อสมมติ</w:t>
      </w:r>
      <w:r w:rsidRPr="009F3238">
        <w:rPr>
          <w:sz w:val="30"/>
          <w:szCs w:val="30"/>
          <w:cs/>
        </w:rPr>
        <w:t>หลายประการ ซึ่งมีผลกระทบต่อการ</w:t>
      </w:r>
      <w:r w:rsidR="00CC0846" w:rsidRPr="009F3238">
        <w:rPr>
          <w:rFonts w:hint="cs"/>
          <w:sz w:val="30"/>
          <w:szCs w:val="30"/>
          <w:cs/>
        </w:rPr>
        <w:t>ปฏิบัติตาม</w:t>
      </w:r>
      <w:r w:rsidRPr="009F3238">
        <w:rPr>
          <w:sz w:val="30"/>
          <w:szCs w:val="30"/>
          <w:cs/>
        </w:rPr>
        <w:t>นโยบายการบัญชี</w:t>
      </w:r>
      <w:r w:rsidR="00D90B75" w:rsidRPr="009F3238">
        <w:rPr>
          <w:sz w:val="30"/>
          <w:szCs w:val="30"/>
          <w:cs/>
        </w:rPr>
        <w:t>ของกลุ่มบริษัท</w:t>
      </w:r>
      <w:r w:rsidR="00374FF0" w:rsidRPr="009F3238">
        <w:rPr>
          <w:sz w:val="30"/>
          <w:szCs w:val="30"/>
        </w:rPr>
        <w:t xml:space="preserve"> </w:t>
      </w:r>
      <w:r w:rsidR="00D90B75" w:rsidRPr="009F3238">
        <w:rPr>
          <w:rFonts w:hint="cs"/>
          <w:sz w:val="30"/>
          <w:szCs w:val="30"/>
          <w:cs/>
        </w:rPr>
        <w:t xml:space="preserve">ทั้งนี้ </w:t>
      </w:r>
      <w:r w:rsidR="00D90B75" w:rsidRPr="009F3238">
        <w:rPr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8B155D" w:rsidRPr="009F3238">
        <w:rPr>
          <w:sz w:val="30"/>
          <w:szCs w:val="30"/>
          <w:cs/>
        </w:rPr>
        <w:t>ประมาณการและข้อสมมติ</w:t>
      </w:r>
      <w:r w:rsidRPr="009F3238">
        <w:rPr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9F3238">
        <w:rPr>
          <w:rFonts w:hint="cs"/>
          <w:sz w:val="30"/>
          <w:szCs w:val="30"/>
          <w:cs/>
        </w:rPr>
        <w:t xml:space="preserve">ต่อเนื่อง </w:t>
      </w:r>
      <w:r w:rsidRPr="009F3238">
        <w:rPr>
          <w:sz w:val="30"/>
          <w:szCs w:val="30"/>
          <w:cs/>
        </w:rPr>
        <w:t>การปรับประมาณ</w:t>
      </w:r>
      <w:r w:rsidRPr="009F3238">
        <w:rPr>
          <w:rFonts w:hint="cs"/>
          <w:sz w:val="30"/>
          <w:szCs w:val="30"/>
          <w:cs/>
        </w:rPr>
        <w:t>การ</w:t>
      </w:r>
      <w:r w:rsidRPr="009F3238">
        <w:rPr>
          <w:sz w:val="30"/>
          <w:szCs w:val="30"/>
          <w:cs/>
        </w:rPr>
        <w:t>ทางบัญชีจะบันทึก</w:t>
      </w:r>
      <w:r w:rsidRPr="009F3238">
        <w:rPr>
          <w:rFonts w:hint="cs"/>
          <w:sz w:val="30"/>
          <w:szCs w:val="30"/>
          <w:cs/>
        </w:rPr>
        <w:t>โดยวิธีเปลี่ยนทันทีเป็นต้นไป</w:t>
      </w:r>
    </w:p>
    <w:p w14:paraId="4425ACCA" w14:textId="77777777" w:rsidR="00F64A22" w:rsidRPr="009F3238" w:rsidRDefault="00F64A22" w:rsidP="00553244">
      <w:pPr>
        <w:ind w:left="540"/>
        <w:jc w:val="thaiDistribute"/>
        <w:rPr>
          <w:sz w:val="30"/>
          <w:szCs w:val="30"/>
        </w:rPr>
      </w:pPr>
    </w:p>
    <w:p w14:paraId="13209774" w14:textId="4C7B0EB2" w:rsidR="00E84322" w:rsidRPr="009F3238" w:rsidRDefault="00E84322" w:rsidP="003A23D8">
      <w:pPr>
        <w:pStyle w:val="ListParagraph"/>
        <w:numPr>
          <w:ilvl w:val="0"/>
          <w:numId w:val="23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0" w:hanging="54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การใช้วิจารณญาณ</w:t>
      </w:r>
    </w:p>
    <w:p w14:paraId="28AB2886" w14:textId="77777777" w:rsidR="00E84322" w:rsidRPr="009F3238" w:rsidRDefault="00E84322" w:rsidP="00553244">
      <w:pPr>
        <w:ind w:firstLine="540"/>
        <w:contextualSpacing/>
        <w:rPr>
          <w:i/>
          <w:iCs/>
          <w:sz w:val="30"/>
          <w:szCs w:val="30"/>
        </w:rPr>
      </w:pPr>
    </w:p>
    <w:p w14:paraId="6F51F519" w14:textId="0CAE347B" w:rsidR="00553244" w:rsidRPr="009F3238" w:rsidRDefault="00553244" w:rsidP="00211C23">
      <w:pPr>
        <w:ind w:left="90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ข้อมูลเกี่ยวกับการใช้วิจารณญาณในการ</w:t>
      </w:r>
      <w:r w:rsidR="00211C23" w:rsidRPr="009F3238">
        <w:rPr>
          <w:rFonts w:hint="cs"/>
          <w:sz w:val="30"/>
          <w:szCs w:val="30"/>
          <w:cs/>
        </w:rPr>
        <w:t>ปฏิบัติตาม</w:t>
      </w:r>
      <w:r w:rsidRPr="009F3238">
        <w:rPr>
          <w:rFonts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</w:t>
      </w:r>
      <w:r w:rsidR="00211C23" w:rsidRPr="009F3238">
        <w:rPr>
          <w:rFonts w:hint="cs"/>
          <w:sz w:val="30"/>
          <w:szCs w:val="30"/>
          <w:cs/>
        </w:rPr>
        <w:t>ข้อ</w:t>
      </w:r>
      <w:r w:rsidR="00C43756" w:rsidRPr="009F3238">
        <w:rPr>
          <w:rFonts w:hint="cs"/>
          <w:sz w:val="30"/>
          <w:szCs w:val="30"/>
          <w:cs/>
        </w:rPr>
        <w:t>ต่อไปนี้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C43756" w:rsidRPr="009F3238" w14:paraId="25F66336" w14:textId="77777777" w:rsidTr="00C43756">
        <w:tc>
          <w:tcPr>
            <w:tcW w:w="1890" w:type="dxa"/>
            <w:hideMark/>
          </w:tcPr>
          <w:p w14:paraId="40E8ADBE" w14:textId="2B96CD13" w:rsidR="00C43756" w:rsidRPr="009F3238" w:rsidRDefault="00B873FC" w:rsidP="00C43756">
            <w:pPr>
              <w:tabs>
                <w:tab w:val="left" w:pos="720"/>
              </w:tabs>
              <w:spacing w:line="240" w:lineRule="auto"/>
              <w:ind w:left="24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  <w:r w:rsidR="00784794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="00784794"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ฎ</w:t>
            </w:r>
            <w:r w:rsidR="00784794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  <w:r w:rsidR="00784794"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และ 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144F20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7290" w:type="dxa"/>
            <w:hideMark/>
          </w:tcPr>
          <w:p w14:paraId="395E3681" w14:textId="77777777" w:rsidR="00C43756" w:rsidRPr="009F3238" w:rsidRDefault="00C43756">
            <w:pPr>
              <w:tabs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สัญญาเช่า</w:t>
            </w:r>
          </w:p>
          <w:p w14:paraId="6E5DBC97" w14:textId="77777777" w:rsidR="00C43756" w:rsidRPr="009F3238" w:rsidRDefault="00C43756" w:rsidP="003A23D8">
            <w:pPr>
              <w:pStyle w:val="ListParagraph"/>
              <w:numPr>
                <w:ilvl w:val="0"/>
                <w:numId w:val="28"/>
              </w:numPr>
              <w:tabs>
                <w:tab w:val="clear" w:pos="54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7" w:right="0" w:hanging="347"/>
              <w:contextualSpacing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  <w:lang w:val="en-GB" w:eastAsia="en-GB"/>
              </w:rPr>
              <w:t>การประเมินว่าข้อตกลงประกอบด้วยสัญญาเช่าหรือไม่</w:t>
            </w:r>
          </w:p>
          <w:p w14:paraId="1D18E2DF" w14:textId="745E937F" w:rsidR="00C43756" w:rsidRPr="009F3238" w:rsidRDefault="00C43756" w:rsidP="003A23D8">
            <w:pPr>
              <w:pStyle w:val="ListParagraph"/>
              <w:numPr>
                <w:ilvl w:val="0"/>
                <w:numId w:val="28"/>
              </w:numPr>
              <w:tabs>
                <w:tab w:val="clear" w:pos="54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7" w:right="0" w:hanging="347"/>
              <w:contextualSpacing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  <w:lang w:val="en-GB" w:eastAsia="en-GB"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9365F65" w14:textId="166AF7CD" w:rsidR="00C43756" w:rsidRPr="009F3238" w:rsidRDefault="00C43756" w:rsidP="003A23D8">
            <w:pPr>
              <w:pStyle w:val="ListParagraph"/>
              <w:numPr>
                <w:ilvl w:val="0"/>
                <w:numId w:val="28"/>
              </w:numPr>
              <w:tabs>
                <w:tab w:val="clear" w:pos="54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7" w:right="0" w:hanging="347"/>
              <w:contextualSpacing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  <w:lang w:val="en-GB" w:eastAsia="en-GB"/>
              </w:rPr>
              <w:t>กลุ่มบริษัทจะใช้สิทธิยกเลิกสัญญาเช่าหรือไม่</w:t>
            </w:r>
          </w:p>
        </w:tc>
      </w:tr>
      <w:tr w:rsidR="00C43756" w:rsidRPr="009F3238" w14:paraId="411D9C81" w14:textId="77777777" w:rsidTr="00C43756">
        <w:tc>
          <w:tcPr>
            <w:tcW w:w="1890" w:type="dxa"/>
            <w:hideMark/>
          </w:tcPr>
          <w:p w14:paraId="562D51AC" w14:textId="3B5CA770" w:rsidR="00C43756" w:rsidRPr="009F3238" w:rsidRDefault="00B873FC" w:rsidP="00C43756">
            <w:pPr>
              <w:tabs>
                <w:tab w:val="left" w:pos="720"/>
              </w:tabs>
              <w:spacing w:line="240" w:lineRule="auto"/>
              <w:ind w:left="24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144F20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7290" w:type="dxa"/>
            <w:hideMark/>
          </w:tcPr>
          <w:p w14:paraId="23A30C5A" w14:textId="77777777" w:rsidR="00C43756" w:rsidRPr="009F3238" w:rsidRDefault="00C43756">
            <w:pPr>
              <w:tabs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3634C501" w14:textId="3C5DE4A6" w:rsidR="00243246" w:rsidRDefault="00243246" w:rsidP="00553244">
      <w:pPr>
        <w:spacing w:line="240" w:lineRule="auto"/>
        <w:ind w:left="810"/>
        <w:jc w:val="thaiDistribute"/>
        <w:rPr>
          <w:rFonts w:asciiTheme="majorBidi" w:hAnsiTheme="majorBidi" w:cstheme="majorBidi"/>
        </w:rPr>
      </w:pPr>
    </w:p>
    <w:p w14:paraId="7460B071" w14:textId="63AB7BE8" w:rsidR="00553244" w:rsidRPr="009F3238" w:rsidRDefault="00243246" w:rsidP="00243246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CD23172" w14:textId="2B0D8534" w:rsidR="00553244" w:rsidRPr="009F3238" w:rsidRDefault="00775D6B" w:rsidP="003A23D8">
      <w:pPr>
        <w:pStyle w:val="ListParagraph"/>
        <w:numPr>
          <w:ilvl w:val="0"/>
          <w:numId w:val="23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0" w:hanging="54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ข้อสมมติ</w:t>
      </w:r>
      <w:r w:rsidR="00553244"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และความไม่แน่นอนของการประมาณการ</w:t>
      </w:r>
    </w:p>
    <w:p w14:paraId="36BFADDE" w14:textId="77777777" w:rsidR="00553244" w:rsidRPr="009F3238" w:rsidRDefault="00553244" w:rsidP="00553244">
      <w:pPr>
        <w:ind w:left="540"/>
        <w:jc w:val="thaiDistribute"/>
      </w:pPr>
    </w:p>
    <w:p w14:paraId="727DF41D" w14:textId="16E06B35" w:rsidR="00553244" w:rsidRPr="009F3238" w:rsidRDefault="00553244" w:rsidP="00E84322">
      <w:pPr>
        <w:ind w:left="90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ข้อมูลเกี่ยวกับ</w:t>
      </w:r>
      <w:r w:rsidR="00775D6B" w:rsidRPr="009F3238">
        <w:rPr>
          <w:rFonts w:hint="cs"/>
          <w:sz w:val="30"/>
          <w:szCs w:val="30"/>
          <w:cs/>
        </w:rPr>
        <w:t>ข้อสมมติและ</w:t>
      </w:r>
      <w:r w:rsidRPr="009F3238">
        <w:rPr>
          <w:rFonts w:hint="cs"/>
          <w:sz w:val="30"/>
          <w:szCs w:val="30"/>
          <w:cs/>
        </w:rPr>
        <w:t>ความไม่แน่นอนของ</w:t>
      </w:r>
      <w:r w:rsidR="00D90B75" w:rsidRPr="009F3238">
        <w:rPr>
          <w:sz w:val="30"/>
          <w:szCs w:val="30"/>
          <w:cs/>
        </w:rPr>
        <w:t>การประมาณการ</w:t>
      </w:r>
      <w:r w:rsidR="00D90B75" w:rsidRPr="009F3238">
        <w:rPr>
          <w:sz w:val="30"/>
          <w:szCs w:val="30"/>
        </w:rPr>
        <w:t xml:space="preserve"> </w:t>
      </w:r>
      <w:r w:rsidR="00D90B75" w:rsidRPr="009F3238">
        <w:rPr>
          <w:sz w:val="30"/>
          <w:szCs w:val="30"/>
          <w:cs/>
        </w:rPr>
        <w:t xml:space="preserve">ณ วันที่ </w:t>
      </w:r>
      <w:r w:rsidR="00B873FC" w:rsidRPr="009F3238">
        <w:rPr>
          <w:sz w:val="30"/>
          <w:szCs w:val="30"/>
        </w:rPr>
        <w:t>31</w:t>
      </w:r>
      <w:r w:rsidR="00D90B75" w:rsidRPr="009F3238">
        <w:rPr>
          <w:sz w:val="30"/>
          <w:szCs w:val="30"/>
        </w:rPr>
        <w:t xml:space="preserve"> </w:t>
      </w:r>
      <w:r w:rsidR="00D90B75" w:rsidRPr="009F3238">
        <w:rPr>
          <w:sz w:val="30"/>
          <w:szCs w:val="30"/>
          <w:cs/>
        </w:rPr>
        <w:t xml:space="preserve">ธันวาคม </w:t>
      </w:r>
      <w:r w:rsidR="00B873FC" w:rsidRPr="009F3238">
        <w:rPr>
          <w:sz w:val="30"/>
          <w:szCs w:val="30"/>
        </w:rPr>
        <w:t>2563</w:t>
      </w:r>
      <w:r w:rsidR="00D90B75"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>ซึ่งมีความเสี่ยงอย่างมีนัยสำคัญที่</w:t>
      </w:r>
      <w:r w:rsidR="004C2652" w:rsidRPr="009F3238">
        <w:rPr>
          <w:rFonts w:hint="cs"/>
          <w:sz w:val="30"/>
          <w:szCs w:val="30"/>
          <w:cs/>
        </w:rPr>
        <w:t>อาจ</w:t>
      </w:r>
      <w:r w:rsidR="00D90B75" w:rsidRPr="009F3238">
        <w:rPr>
          <w:sz w:val="30"/>
          <w:szCs w:val="30"/>
          <w:cs/>
        </w:rPr>
        <w:t>ส่งผล</w:t>
      </w:r>
      <w:r w:rsidRPr="009F3238">
        <w:rPr>
          <w:rFonts w:hint="cs"/>
          <w:sz w:val="30"/>
          <w:szCs w:val="30"/>
          <w:cs/>
        </w:rPr>
        <w:t>ให้ต้องมีการปรับปรุง</w:t>
      </w:r>
      <w:r w:rsidR="00D90B75" w:rsidRPr="009F3238">
        <w:rPr>
          <w:sz w:val="30"/>
          <w:szCs w:val="30"/>
          <w:cs/>
        </w:rPr>
        <w:t>ที่มีสาระสำคัญใน</w:t>
      </w:r>
      <w:r w:rsidR="00B6227D" w:rsidRPr="009F3238">
        <w:rPr>
          <w:rFonts w:hint="cs"/>
          <w:sz w:val="30"/>
          <w:szCs w:val="30"/>
          <w:cs/>
        </w:rPr>
        <w:t>มูลค่าตามบัญชีของสินทรัพย์และหนี้สิน</w:t>
      </w:r>
      <w:r w:rsidR="00D90B75" w:rsidRPr="009F3238">
        <w:rPr>
          <w:sz w:val="30"/>
          <w:szCs w:val="30"/>
          <w:cs/>
        </w:rPr>
        <w:t>ใน</w:t>
      </w:r>
      <w:r w:rsidR="00E84322" w:rsidRPr="009F3238">
        <w:rPr>
          <w:sz w:val="30"/>
          <w:szCs w:val="30"/>
        </w:rPr>
        <w:br/>
      </w:r>
      <w:r w:rsidR="00D90B75" w:rsidRPr="009F3238">
        <w:rPr>
          <w:sz w:val="30"/>
          <w:szCs w:val="30"/>
          <w:cs/>
        </w:rPr>
        <w:t>ปีบัญชีถัดไป</w:t>
      </w:r>
      <w:r w:rsidR="00D90B75" w:rsidRPr="009F3238">
        <w:rPr>
          <w:sz w:val="30"/>
          <w:szCs w:val="30"/>
          <w:rtl/>
          <w:cs/>
        </w:rPr>
        <w:t xml:space="preserve"> </w:t>
      </w:r>
      <w:r w:rsidR="00D90B75" w:rsidRPr="009F3238">
        <w:rPr>
          <w:rFonts w:hint="cs"/>
          <w:sz w:val="30"/>
          <w:szCs w:val="30"/>
          <w:cs/>
        </w:rPr>
        <w:t>ได้</w:t>
      </w:r>
      <w:r w:rsidR="00CF214E" w:rsidRPr="009F3238">
        <w:rPr>
          <w:rFonts w:hint="cs"/>
          <w:sz w:val="30"/>
          <w:szCs w:val="30"/>
          <w:cs/>
        </w:rPr>
        <w:t>เปิดเผย</w:t>
      </w:r>
      <w:r w:rsidR="00DB6331" w:rsidRPr="009F3238">
        <w:rPr>
          <w:rFonts w:hint="cs"/>
          <w:sz w:val="30"/>
          <w:szCs w:val="30"/>
          <w:cs/>
        </w:rPr>
        <w:t>ใน</w:t>
      </w:r>
      <w:r w:rsidRPr="009F3238">
        <w:rPr>
          <w:rFonts w:hint="cs"/>
          <w:sz w:val="30"/>
          <w:szCs w:val="30"/>
          <w:cs/>
        </w:rPr>
        <w:t>หมายเหตุ</w:t>
      </w:r>
      <w:r w:rsidR="00211C23" w:rsidRPr="009F3238">
        <w:rPr>
          <w:rFonts w:hint="cs"/>
          <w:sz w:val="30"/>
          <w:szCs w:val="30"/>
          <w:cs/>
        </w:rPr>
        <w:t>ข้อ</w:t>
      </w:r>
      <w:r w:rsidRPr="009F3238">
        <w:rPr>
          <w:rFonts w:hint="cs"/>
          <w:sz w:val="30"/>
          <w:szCs w:val="30"/>
          <w:cs/>
        </w:rPr>
        <w:t>ต่อไปนี้</w:t>
      </w:r>
      <w:r w:rsidRPr="009F3238">
        <w:rPr>
          <w:sz w:val="30"/>
          <w:szCs w:val="30"/>
        </w:rPr>
        <w:t xml:space="preserve"> </w:t>
      </w:r>
    </w:p>
    <w:p w14:paraId="3F9C7FCA" w14:textId="77777777" w:rsidR="00DC6C4F" w:rsidRPr="009F3238" w:rsidRDefault="00DC6C4F" w:rsidP="00553244">
      <w:pPr>
        <w:ind w:left="1080"/>
        <w:jc w:val="thaiDistribute"/>
        <w:rPr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70"/>
        <w:gridCol w:w="7310"/>
      </w:tblGrid>
      <w:tr w:rsidR="00FF4359" w:rsidRPr="009F3238" w14:paraId="3F66A4CD" w14:textId="77777777" w:rsidTr="009314C1">
        <w:tc>
          <w:tcPr>
            <w:tcW w:w="1870" w:type="dxa"/>
            <w:shd w:val="clear" w:color="auto" w:fill="auto"/>
          </w:tcPr>
          <w:p w14:paraId="5B4A5FC6" w14:textId="38228268" w:rsidR="00FF4359" w:rsidRPr="005C3260" w:rsidRDefault="00FF4359" w:rsidP="009314C1">
            <w:pPr>
              <w:ind w:left="792" w:hanging="5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C32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5C326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(ช)</w:t>
            </w:r>
          </w:p>
        </w:tc>
        <w:tc>
          <w:tcPr>
            <w:tcW w:w="7310" w:type="dxa"/>
          </w:tcPr>
          <w:p w14:paraId="4F49058C" w14:textId="71C26E9A" w:rsidR="00FF4359" w:rsidRPr="005C3260" w:rsidRDefault="00FF4359" w:rsidP="009314C1">
            <w:pPr>
              <w:ind w:left="18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2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763721" w:rsidRPr="009F3238" w14:paraId="42A36B04" w14:textId="77777777" w:rsidTr="009314C1">
        <w:tc>
          <w:tcPr>
            <w:tcW w:w="1870" w:type="dxa"/>
            <w:shd w:val="clear" w:color="auto" w:fill="auto"/>
          </w:tcPr>
          <w:p w14:paraId="359B414D" w14:textId="25E0B119" w:rsidR="00763721" w:rsidRPr="009F3238" w:rsidRDefault="00B873FC" w:rsidP="009314C1">
            <w:pPr>
              <w:ind w:left="792" w:hanging="543"/>
              <w:jc w:val="thaiDistribute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  <w:r w:rsidR="00911CA7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="00911CA7"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ฎ</w:t>
            </w:r>
            <w:r w:rsidR="00911CA7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7310" w:type="dxa"/>
          </w:tcPr>
          <w:p w14:paraId="2024E64A" w14:textId="01CDD755" w:rsidR="00763721" w:rsidRPr="009F3238" w:rsidRDefault="009A678E" w:rsidP="009314C1">
            <w:pPr>
              <w:ind w:left="183" w:hanging="18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1E7C4D" w:rsidRPr="009F3238" w14:paraId="2B0DBB08" w14:textId="77777777" w:rsidTr="009314C1">
        <w:tc>
          <w:tcPr>
            <w:tcW w:w="1870" w:type="dxa"/>
            <w:shd w:val="clear" w:color="auto" w:fill="auto"/>
          </w:tcPr>
          <w:p w14:paraId="38B291D6" w14:textId="1C641C29" w:rsidR="001E7C4D" w:rsidRPr="009F3238" w:rsidRDefault="00B873FC" w:rsidP="009314C1">
            <w:pPr>
              <w:ind w:left="792" w:hanging="543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</w:t>
            </w:r>
          </w:p>
        </w:tc>
        <w:tc>
          <w:tcPr>
            <w:tcW w:w="7310" w:type="dxa"/>
          </w:tcPr>
          <w:p w14:paraId="359187A6" w14:textId="6A864174" w:rsidR="001E7C4D" w:rsidRPr="009F3238" w:rsidRDefault="001F2E4B" w:rsidP="009314C1">
            <w:pPr>
              <w:ind w:left="349" w:hanging="3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ไวรัส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โคโรนา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(C</w:t>
            </w:r>
            <w:r w:rsidR="009929E0" w:rsidRPr="009F3238">
              <w:rPr>
                <w:rFonts w:asciiTheme="majorBidi" w:hAnsiTheme="majorBidi" w:cstheme="majorBidi"/>
                <w:sz w:val="30"/>
                <w:szCs w:val="30"/>
              </w:rPr>
              <w:t>OVID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5153" w:rsidRPr="009F3238" w14:paraId="1C626123" w14:textId="77777777" w:rsidTr="00725748">
        <w:trPr>
          <w:trHeight w:val="1254"/>
        </w:trPr>
        <w:tc>
          <w:tcPr>
            <w:tcW w:w="1870" w:type="dxa"/>
            <w:shd w:val="clear" w:color="auto" w:fill="auto"/>
          </w:tcPr>
          <w:p w14:paraId="2D945867" w14:textId="0F1448CC" w:rsidR="00C55153" w:rsidRPr="009F3238" w:rsidRDefault="00B873FC" w:rsidP="00DC7D4F">
            <w:pPr>
              <w:ind w:left="792" w:hanging="543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</w:t>
            </w:r>
          </w:p>
        </w:tc>
        <w:tc>
          <w:tcPr>
            <w:tcW w:w="7310" w:type="dxa"/>
          </w:tcPr>
          <w:p w14:paraId="2F1038DE" w14:textId="7E2097E5" w:rsidR="00C55153" w:rsidRPr="009F3238" w:rsidRDefault="009929E0" w:rsidP="00725748">
            <w:pPr>
              <w:pStyle w:val="index"/>
              <w:tabs>
                <w:tab w:val="left" w:pos="720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EE19F4" w:rsidRPr="009F3238" w14:paraId="5899ED86" w14:textId="77777777" w:rsidTr="009314C1">
        <w:tc>
          <w:tcPr>
            <w:tcW w:w="1870" w:type="dxa"/>
            <w:shd w:val="clear" w:color="auto" w:fill="auto"/>
          </w:tcPr>
          <w:p w14:paraId="64062D25" w14:textId="7083CA43" w:rsidR="00EE19F4" w:rsidRPr="009F3238" w:rsidRDefault="00B873FC" w:rsidP="00DC7D4F">
            <w:pPr>
              <w:tabs>
                <w:tab w:val="left" w:pos="428"/>
              </w:tabs>
              <w:ind w:left="792" w:hanging="543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</w:t>
            </w:r>
          </w:p>
        </w:tc>
        <w:tc>
          <w:tcPr>
            <w:tcW w:w="7310" w:type="dxa"/>
          </w:tcPr>
          <w:p w14:paraId="5BFECA0B" w14:textId="3F3A07A1" w:rsidR="00EE19F4" w:rsidRPr="009F3238" w:rsidRDefault="009314C1" w:rsidP="009314C1">
            <w:pPr>
              <w:pStyle w:val="index"/>
              <w:tabs>
                <w:tab w:val="left" w:pos="720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cs="Angsana New"/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การ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ทดสอบ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การด้อยค่าของค่าความนิยมเกี่ยวกับการใช้ข้อสมมติที่สำคัญในการประมาณ มูลค่าที่คาดว่าจะได้รับคืน</w:t>
            </w:r>
          </w:p>
        </w:tc>
      </w:tr>
      <w:tr w:rsidR="00763721" w:rsidRPr="009F3238" w14:paraId="65A2BDAE" w14:textId="77777777" w:rsidTr="009314C1">
        <w:tc>
          <w:tcPr>
            <w:tcW w:w="1870" w:type="dxa"/>
            <w:shd w:val="clear" w:color="auto" w:fill="auto"/>
          </w:tcPr>
          <w:p w14:paraId="666B4957" w14:textId="7332514B" w:rsidR="00763721" w:rsidRPr="009F3238" w:rsidRDefault="00144F20" w:rsidP="009314C1">
            <w:pPr>
              <w:ind w:left="792" w:hanging="543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20</w:t>
            </w:r>
          </w:p>
        </w:tc>
        <w:tc>
          <w:tcPr>
            <w:tcW w:w="7310" w:type="dxa"/>
          </w:tcPr>
          <w:p w14:paraId="3CE98511" w14:textId="136754E7" w:rsidR="00763721" w:rsidRPr="009F3238" w:rsidRDefault="00763721" w:rsidP="009314C1">
            <w:pPr>
              <w:pStyle w:val="index"/>
              <w:tabs>
                <w:tab w:val="left" w:pos="720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53244" w:rsidRPr="009F3238" w14:paraId="79B6C0B8" w14:textId="77777777" w:rsidTr="009314C1">
        <w:tc>
          <w:tcPr>
            <w:tcW w:w="1870" w:type="dxa"/>
            <w:shd w:val="clear" w:color="auto" w:fill="auto"/>
          </w:tcPr>
          <w:p w14:paraId="77CFAAC4" w14:textId="146282DA" w:rsidR="00553244" w:rsidRPr="009F3238" w:rsidRDefault="00B873FC" w:rsidP="009314C1">
            <w:pPr>
              <w:ind w:left="792" w:hanging="543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</w:t>
            </w:r>
            <w:r w:rsidR="00144F20" w:rsidRPr="009F3238">
              <w:rPr>
                <w:sz w:val="30"/>
                <w:szCs w:val="30"/>
              </w:rPr>
              <w:t>7</w:t>
            </w:r>
          </w:p>
        </w:tc>
        <w:tc>
          <w:tcPr>
            <w:tcW w:w="7310" w:type="dxa"/>
          </w:tcPr>
          <w:p w14:paraId="74D71111" w14:textId="175DCE6E" w:rsidR="00553244" w:rsidRPr="009F3238" w:rsidRDefault="007578B3" w:rsidP="009314C1">
            <w:pPr>
              <w:pStyle w:val="index"/>
              <w:tabs>
                <w:tab w:val="left" w:pos="720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D17B7C"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ผลแตกต่างชั่วคราวที่ใช้หักภาษีและ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ขาดทุนทางภาษีไปใช้ประโยชน์</w:t>
            </w:r>
          </w:p>
        </w:tc>
      </w:tr>
      <w:tr w:rsidR="00DC7D4F" w:rsidRPr="009F3238" w14:paraId="5B344188" w14:textId="77777777" w:rsidTr="00DC7D4F">
        <w:tc>
          <w:tcPr>
            <w:tcW w:w="1870" w:type="dxa"/>
            <w:shd w:val="clear" w:color="auto" w:fill="auto"/>
          </w:tcPr>
          <w:p w14:paraId="691D6ED0" w14:textId="51EDE7D7" w:rsidR="00DC7D4F" w:rsidRPr="009F3238" w:rsidRDefault="00144F20" w:rsidP="00DC7D4F">
            <w:pPr>
              <w:ind w:left="792" w:hanging="543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29</w:t>
            </w:r>
          </w:p>
        </w:tc>
        <w:tc>
          <w:tcPr>
            <w:tcW w:w="7310" w:type="dxa"/>
          </w:tcPr>
          <w:p w14:paraId="29311661" w14:textId="31769026" w:rsidR="00DC7D4F" w:rsidRPr="009F3238" w:rsidRDefault="00DC7D4F" w:rsidP="00DC7D4F">
            <w:pPr>
              <w:pStyle w:val="index"/>
              <w:tabs>
                <w:tab w:val="left" w:pos="720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การวัดมูลค่า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ยุติธรรม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เครื่องมือทางการเงินที่นำข้อมูลที่ไม่สามารถสังเกตได้มา</w:t>
            </w: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</w:t>
            </w:r>
            <w:r w:rsidR="00A5241B" w:rsidRPr="003B1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A5241B" w:rsidRPr="003B1B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DC6C4F" w:rsidRPr="009F3238" w14:paraId="10F3FA33" w14:textId="77777777" w:rsidTr="009314C1">
        <w:tc>
          <w:tcPr>
            <w:tcW w:w="1870" w:type="dxa"/>
            <w:shd w:val="clear" w:color="auto" w:fill="auto"/>
          </w:tcPr>
          <w:p w14:paraId="72DFBA03" w14:textId="7AF8A6C1" w:rsidR="00DC6C4F" w:rsidRPr="009F3238" w:rsidRDefault="00B873FC" w:rsidP="009314C1">
            <w:pPr>
              <w:ind w:left="792" w:hanging="543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3</w:t>
            </w:r>
            <w:r w:rsidR="00144F20" w:rsidRPr="009F3238">
              <w:rPr>
                <w:sz w:val="30"/>
                <w:szCs w:val="30"/>
              </w:rPr>
              <w:t>2</w:t>
            </w:r>
          </w:p>
        </w:tc>
        <w:tc>
          <w:tcPr>
            <w:tcW w:w="7310" w:type="dxa"/>
          </w:tcPr>
          <w:p w14:paraId="0BEFFE1B" w14:textId="77777777" w:rsidR="00DC6C4F" w:rsidRPr="009F3238" w:rsidRDefault="00DC6C4F" w:rsidP="009314C1">
            <w:pPr>
              <w:pStyle w:val="index"/>
              <w:tabs>
                <w:tab w:val="left" w:pos="720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การรับรู้รายการและการวัดมูลค่าประมาณการหนี้สิน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และหนี้สินที่อาจเกิดขึ้น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4DBC4207" w14:textId="0836EC9E" w:rsidR="00001535" w:rsidRPr="009F3238" w:rsidRDefault="00001535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629EBE" w14:textId="77777777" w:rsidR="00F64A22" w:rsidRPr="009F3238" w:rsidRDefault="00F64A22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70C54E" w14:textId="77777777" w:rsidR="00F64A22" w:rsidRPr="009F3238" w:rsidRDefault="00F64A22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F95C47" w14:textId="2F55DC99" w:rsidR="00F64A22" w:rsidRPr="009F3238" w:rsidRDefault="00243246" w:rsidP="0024324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C6A7201" w14:textId="760AFD88" w:rsidR="003C6987" w:rsidRPr="009F3238" w:rsidRDefault="003C6987" w:rsidP="003C6987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9F323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490C6E3C" w14:textId="7CEDDAF8" w:rsidR="00131A01" w:rsidRPr="009F3238" w:rsidRDefault="00131A01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97F8AF" w14:textId="63D7ABF4" w:rsidR="00001535" w:rsidRPr="009F3238" w:rsidRDefault="00001535" w:rsidP="00001535">
      <w:pPr>
        <w:ind w:left="54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ตั้งแต่วันที่ </w:t>
      </w:r>
      <w:r w:rsidR="00B873FC" w:rsidRPr="009F3238">
        <w:rPr>
          <w:rFonts w:hint="cs"/>
          <w:sz w:val="30"/>
          <w:szCs w:val="30"/>
        </w:rPr>
        <w:t>1</w:t>
      </w:r>
      <w:r w:rsidRPr="009F3238">
        <w:rPr>
          <w:rFonts w:hint="cs"/>
          <w:sz w:val="30"/>
          <w:szCs w:val="30"/>
          <w:cs/>
        </w:rPr>
        <w:t xml:space="preserve"> มกราคม </w:t>
      </w:r>
      <w:r w:rsidR="00B873FC" w:rsidRPr="009F3238">
        <w:rPr>
          <w:rFonts w:hint="cs"/>
          <w:sz w:val="30"/>
          <w:szCs w:val="30"/>
        </w:rPr>
        <w:t>2563</w:t>
      </w:r>
      <w:r w:rsidRPr="009F3238">
        <w:rPr>
          <w:rFonts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B873FC" w:rsidRPr="009F3238">
        <w:rPr>
          <w:rFonts w:hint="cs"/>
          <w:sz w:val="30"/>
          <w:szCs w:val="30"/>
        </w:rPr>
        <w:t>16</w:t>
      </w:r>
      <w:r w:rsidRPr="009F3238">
        <w:rPr>
          <w:rFonts w:hint="cs"/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เรื่อง </w:t>
      </w:r>
      <w:r w:rsidRPr="009F3238">
        <w:rPr>
          <w:rFonts w:hint="cs"/>
          <w:i/>
          <w:iCs/>
          <w:sz w:val="30"/>
          <w:szCs w:val="30"/>
          <w:cs/>
        </w:rPr>
        <w:t>สัญญาเช่า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</w:rPr>
        <w:t xml:space="preserve">(TFRS </w:t>
      </w:r>
      <w:r w:rsidR="00B873FC" w:rsidRPr="009F3238">
        <w:rPr>
          <w:rFonts w:hint="cs"/>
          <w:sz w:val="30"/>
          <w:szCs w:val="30"/>
        </w:rPr>
        <w:t>16</w:t>
      </w:r>
      <w:r w:rsidRPr="009F3238">
        <w:rPr>
          <w:rFonts w:hint="cs"/>
          <w:sz w:val="30"/>
          <w:szCs w:val="30"/>
        </w:rPr>
        <w:t xml:space="preserve">) </w:t>
      </w:r>
      <w:r w:rsidRPr="009F3238">
        <w:rPr>
          <w:rFonts w:hint="cs"/>
          <w:sz w:val="30"/>
          <w:szCs w:val="30"/>
          <w:cs/>
        </w:rPr>
        <w:t xml:space="preserve">เป็นครั้งแรก </w:t>
      </w:r>
    </w:p>
    <w:p w14:paraId="732C1382" w14:textId="77777777" w:rsidR="00001535" w:rsidRPr="009F3238" w:rsidRDefault="00001535" w:rsidP="00001535">
      <w:pPr>
        <w:spacing w:before="120" w:after="120" w:line="240" w:lineRule="auto"/>
        <w:ind w:left="539" w:right="-45"/>
        <w:jc w:val="thaiDistribute"/>
        <w:rPr>
          <w:sz w:val="30"/>
          <w:szCs w:val="30"/>
          <w:cs/>
        </w:rPr>
      </w:pPr>
      <w:r w:rsidRPr="009F3238">
        <w:rPr>
          <w:rFonts w:hint="cs"/>
          <w:sz w:val="30"/>
          <w:szCs w:val="30"/>
          <w:cs/>
        </w:rPr>
        <w:t>ผลกระทบจากการเปลี่ยนแปลงนโยบายการบัญชีต่องบแสดงฐานะการเงิน มีดังนี้</w:t>
      </w:r>
    </w:p>
    <w:tbl>
      <w:tblPr>
        <w:tblStyle w:val="TableGrid"/>
        <w:tblW w:w="93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98"/>
        <w:gridCol w:w="7"/>
        <w:gridCol w:w="1274"/>
        <w:gridCol w:w="1358"/>
        <w:gridCol w:w="7"/>
        <w:gridCol w:w="1247"/>
        <w:gridCol w:w="1259"/>
      </w:tblGrid>
      <w:tr w:rsidR="00001535" w:rsidRPr="009F3238" w14:paraId="2AF8515D" w14:textId="77777777" w:rsidTr="00001535">
        <w:tc>
          <w:tcPr>
            <w:tcW w:w="3541" w:type="dxa"/>
          </w:tcPr>
          <w:p w14:paraId="7CF55C6E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698" w:type="dxa"/>
          </w:tcPr>
          <w:p w14:paraId="6BE7F20D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5156" w:type="dxa"/>
            <w:gridSpan w:val="6"/>
            <w:hideMark/>
          </w:tcPr>
          <w:p w14:paraId="3C3DD3EF" w14:textId="77777777" w:rsidR="00001535" w:rsidRPr="009F3238" w:rsidRDefault="00001535">
            <w:pPr>
              <w:spacing w:line="360" w:lineRule="exact"/>
              <w:ind w:right="-43"/>
              <w:jc w:val="center"/>
              <w:rPr>
                <w:b/>
                <w:b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1535" w:rsidRPr="009F3238" w14:paraId="64496266" w14:textId="77777777" w:rsidTr="00001535">
        <w:tc>
          <w:tcPr>
            <w:tcW w:w="3541" w:type="dxa"/>
          </w:tcPr>
          <w:p w14:paraId="135638F3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698" w:type="dxa"/>
          </w:tcPr>
          <w:p w14:paraId="6DD385C9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66C0631B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70302" w14:textId="77777777" w:rsidR="00001535" w:rsidRPr="009F3238" w:rsidRDefault="00001535">
            <w:pPr>
              <w:spacing w:line="360" w:lineRule="exact"/>
              <w:ind w:right="-43"/>
              <w:jc w:val="center"/>
              <w:rPr>
                <w:spacing w:val="-2"/>
                <w:sz w:val="28"/>
                <w:szCs w:val="28"/>
              </w:rPr>
            </w:pPr>
            <w:r w:rsidRPr="009F3238">
              <w:rPr>
                <w:rFonts w:hint="cs"/>
                <w:spacing w:val="-2"/>
                <w:sz w:val="28"/>
                <w:szCs w:val="28"/>
                <w:cs/>
              </w:rPr>
              <w:t>ผลกระทบของ</w:t>
            </w:r>
          </w:p>
          <w:p w14:paraId="0B2B5BC4" w14:textId="77777777" w:rsidR="00001535" w:rsidRPr="009F3238" w:rsidRDefault="00001535">
            <w:pPr>
              <w:spacing w:line="360" w:lineRule="exact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pacing w:val="-2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260" w:type="dxa"/>
          </w:tcPr>
          <w:p w14:paraId="196C2162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</w:tr>
      <w:tr w:rsidR="00001535" w:rsidRPr="009F3238" w14:paraId="3277E12E" w14:textId="77777777" w:rsidTr="00001535">
        <w:tc>
          <w:tcPr>
            <w:tcW w:w="3541" w:type="dxa"/>
            <w:vAlign w:val="bottom"/>
            <w:hideMark/>
          </w:tcPr>
          <w:p w14:paraId="6E50CCED" w14:textId="77777777" w:rsidR="00001535" w:rsidRPr="009F3238" w:rsidRDefault="00001535">
            <w:pPr>
              <w:spacing w:line="360" w:lineRule="exact"/>
              <w:ind w:right="-43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698" w:type="dxa"/>
            <w:vAlign w:val="bottom"/>
          </w:tcPr>
          <w:p w14:paraId="2CD29330" w14:textId="77777777" w:rsidR="00001535" w:rsidRPr="009F3238" w:rsidRDefault="00001535">
            <w:pPr>
              <w:spacing w:line="360" w:lineRule="exact"/>
              <w:ind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25657247" w14:textId="05020802" w:rsidR="00001535" w:rsidRPr="009F3238" w:rsidRDefault="00B873F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31</w:t>
            </w:r>
            <w:r w:rsidR="00001535"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3FDDDF77" w14:textId="08231A2A" w:rsidR="00001535" w:rsidRPr="009F3238" w:rsidRDefault="00B873FC">
            <w:pPr>
              <w:spacing w:line="360" w:lineRule="exact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D2B19F" w14:textId="77777777" w:rsidR="00001535" w:rsidRPr="009F3238" w:rsidRDefault="00001535">
            <w:pPr>
              <w:spacing w:line="360" w:lineRule="exact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F4EEFC" w14:textId="7725A6B9" w:rsidR="00001535" w:rsidRPr="009F3238" w:rsidRDefault="00001535">
            <w:pPr>
              <w:spacing w:line="360" w:lineRule="exact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 xml:space="preserve">ฉบับที่ </w:t>
            </w:r>
            <w:r w:rsidR="00B873FC" w:rsidRPr="009F3238">
              <w:rPr>
                <w:rFonts w:hint="cs"/>
                <w:sz w:val="28"/>
                <w:szCs w:val="28"/>
              </w:rPr>
              <w:t>16</w:t>
            </w:r>
          </w:p>
        </w:tc>
        <w:tc>
          <w:tcPr>
            <w:tcW w:w="1260" w:type="dxa"/>
            <w:vAlign w:val="bottom"/>
            <w:hideMark/>
          </w:tcPr>
          <w:p w14:paraId="0D812BAB" w14:textId="3A1A74E6" w:rsidR="00001535" w:rsidRPr="009F3238" w:rsidRDefault="00B873F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1</w:t>
            </w:r>
            <w:r w:rsidR="00001535"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 xml:space="preserve"> มกราคม</w:t>
            </w:r>
          </w:p>
          <w:p w14:paraId="2F74E4BD" w14:textId="3652DAB4" w:rsidR="00001535" w:rsidRPr="009F3238" w:rsidRDefault="00B873FC">
            <w:pPr>
              <w:spacing w:line="360" w:lineRule="exact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2563</w:t>
            </w:r>
          </w:p>
        </w:tc>
      </w:tr>
      <w:tr w:rsidR="00001535" w:rsidRPr="009F3238" w14:paraId="19E08EF6" w14:textId="77777777" w:rsidTr="00001535">
        <w:tc>
          <w:tcPr>
            <w:tcW w:w="3541" w:type="dxa"/>
          </w:tcPr>
          <w:p w14:paraId="3C06763B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698" w:type="dxa"/>
          </w:tcPr>
          <w:p w14:paraId="5EF28B13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5156" w:type="dxa"/>
            <w:gridSpan w:val="6"/>
            <w:hideMark/>
          </w:tcPr>
          <w:p w14:paraId="19CE4959" w14:textId="77777777" w:rsidR="00001535" w:rsidRPr="009F3238" w:rsidRDefault="00001535">
            <w:pPr>
              <w:spacing w:line="360" w:lineRule="exact"/>
              <w:ind w:right="-43"/>
              <w:jc w:val="center"/>
              <w:rPr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535" w:rsidRPr="009F3238" w14:paraId="6A0D1F4E" w14:textId="77777777" w:rsidTr="00001535">
        <w:tc>
          <w:tcPr>
            <w:tcW w:w="3541" w:type="dxa"/>
            <w:hideMark/>
          </w:tcPr>
          <w:p w14:paraId="56D92C9D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98" w:type="dxa"/>
          </w:tcPr>
          <w:p w14:paraId="6491542E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36575E0D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0BFDD6E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6B9EB474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27DAAC5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</w:tr>
      <w:tr w:rsidR="00001535" w:rsidRPr="009F3238" w14:paraId="409C1917" w14:textId="77777777" w:rsidTr="00001535">
        <w:tc>
          <w:tcPr>
            <w:tcW w:w="3541" w:type="dxa"/>
            <w:hideMark/>
          </w:tcPr>
          <w:p w14:paraId="1476E814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98" w:type="dxa"/>
          </w:tcPr>
          <w:p w14:paraId="30B1FA98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36E75CF4" w14:textId="69F79145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447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563</w:t>
            </w:r>
          </w:p>
        </w:tc>
        <w:tc>
          <w:tcPr>
            <w:tcW w:w="1359" w:type="dxa"/>
            <w:vAlign w:val="bottom"/>
            <w:hideMark/>
          </w:tcPr>
          <w:p w14:paraId="64E5DE45" w14:textId="77777777" w:rsidR="00001535" w:rsidRPr="009F3238" w:rsidRDefault="00001535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  <w:hideMark/>
          </w:tcPr>
          <w:p w14:paraId="618CF0E7" w14:textId="5EEB8FD2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093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hideMark/>
          </w:tcPr>
          <w:p w14:paraId="7702C713" w14:textId="1245989A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446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470</w:t>
            </w:r>
          </w:p>
        </w:tc>
      </w:tr>
      <w:tr w:rsidR="00001535" w:rsidRPr="009F3238" w14:paraId="1FAF7D21" w14:textId="77777777" w:rsidTr="00001535">
        <w:trPr>
          <w:trHeight w:val="182"/>
        </w:trPr>
        <w:tc>
          <w:tcPr>
            <w:tcW w:w="3541" w:type="dxa"/>
          </w:tcPr>
          <w:p w14:paraId="3F7B647E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</w:tcPr>
          <w:p w14:paraId="7BCB0724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DDFA52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59" w:type="dxa"/>
          </w:tcPr>
          <w:p w14:paraId="7CD8FA92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2B11AAA0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CB9211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1535" w:rsidRPr="009F3238" w14:paraId="0C9FAF27" w14:textId="77777777" w:rsidTr="00001535">
        <w:tc>
          <w:tcPr>
            <w:tcW w:w="3541" w:type="dxa"/>
            <w:hideMark/>
          </w:tcPr>
          <w:p w14:paraId="2A60247F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698" w:type="dxa"/>
          </w:tcPr>
          <w:p w14:paraId="4564D6E1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8945F2A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7F139789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2DA95556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3B93BD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13240789" w14:textId="77777777" w:rsidTr="00001535">
        <w:tc>
          <w:tcPr>
            <w:tcW w:w="3541" w:type="dxa"/>
            <w:hideMark/>
          </w:tcPr>
          <w:p w14:paraId="650F1773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8" w:type="dxa"/>
          </w:tcPr>
          <w:p w14:paraId="0F037E08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1406B7ED" w14:textId="3039A503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767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916</w:t>
            </w:r>
          </w:p>
        </w:tc>
        <w:tc>
          <w:tcPr>
            <w:tcW w:w="1359" w:type="dxa"/>
            <w:hideMark/>
          </w:tcPr>
          <w:p w14:paraId="60CAA95B" w14:textId="6F5245C7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288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379</w:t>
            </w:r>
          </w:p>
        </w:tc>
        <w:tc>
          <w:tcPr>
            <w:tcW w:w="1255" w:type="dxa"/>
            <w:gridSpan w:val="2"/>
            <w:hideMark/>
          </w:tcPr>
          <w:p w14:paraId="59CFF2FB" w14:textId="77777777" w:rsidR="00001535" w:rsidRPr="009F3238" w:rsidRDefault="00001535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19A968BE" w14:textId="71A8D03B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056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295</w:t>
            </w:r>
          </w:p>
        </w:tc>
      </w:tr>
      <w:tr w:rsidR="00001535" w:rsidRPr="009F3238" w14:paraId="3DE44E60" w14:textId="77777777" w:rsidTr="00001535">
        <w:tc>
          <w:tcPr>
            <w:tcW w:w="3541" w:type="dxa"/>
            <w:hideMark/>
          </w:tcPr>
          <w:p w14:paraId="6841C352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698" w:type="dxa"/>
          </w:tcPr>
          <w:p w14:paraId="3DEF159A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181C959B" w14:textId="0FBE8678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301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054</w:t>
            </w:r>
          </w:p>
        </w:tc>
        <w:tc>
          <w:tcPr>
            <w:tcW w:w="1359" w:type="dxa"/>
            <w:hideMark/>
          </w:tcPr>
          <w:p w14:paraId="1BA41AED" w14:textId="77777777" w:rsidR="00001535" w:rsidRPr="009F3238" w:rsidRDefault="00001535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  <w:hideMark/>
          </w:tcPr>
          <w:p w14:paraId="01A9B1BF" w14:textId="02699094" w:rsidR="00001535" w:rsidRPr="009F3238" w:rsidRDefault="003F256A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301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054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hideMark/>
          </w:tcPr>
          <w:p w14:paraId="66148FFA" w14:textId="77777777" w:rsidR="00001535" w:rsidRPr="009F3238" w:rsidRDefault="00001535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01535" w:rsidRPr="009F3238" w14:paraId="47D42846" w14:textId="77777777" w:rsidTr="00001535">
        <w:tc>
          <w:tcPr>
            <w:tcW w:w="3541" w:type="dxa"/>
            <w:hideMark/>
          </w:tcPr>
          <w:p w14:paraId="7A9F9509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698" w:type="dxa"/>
          </w:tcPr>
          <w:p w14:paraId="57256424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507FAC3E" w14:textId="3FA0C3F5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925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066</w:t>
            </w:r>
          </w:p>
        </w:tc>
        <w:tc>
          <w:tcPr>
            <w:tcW w:w="1359" w:type="dxa"/>
            <w:hideMark/>
          </w:tcPr>
          <w:p w14:paraId="4CFFA755" w14:textId="77777777" w:rsidR="00001535" w:rsidRPr="009F3238" w:rsidRDefault="00001535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  <w:hideMark/>
          </w:tcPr>
          <w:p w14:paraId="06C3356F" w14:textId="7B7F06F6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417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496</w:t>
            </w:r>
          </w:p>
        </w:tc>
        <w:tc>
          <w:tcPr>
            <w:tcW w:w="1260" w:type="dxa"/>
            <w:hideMark/>
          </w:tcPr>
          <w:p w14:paraId="09E596BB" w14:textId="1C8AE287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342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562</w:t>
            </w:r>
          </w:p>
        </w:tc>
      </w:tr>
      <w:tr w:rsidR="00001535" w:rsidRPr="009F3238" w14:paraId="0693AD8E" w14:textId="77777777" w:rsidTr="00001535">
        <w:tc>
          <w:tcPr>
            <w:tcW w:w="3541" w:type="dxa"/>
            <w:hideMark/>
          </w:tcPr>
          <w:p w14:paraId="3119E2F1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98" w:type="dxa"/>
          </w:tcPr>
          <w:p w14:paraId="49240567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05F00FB2" w14:textId="1C8491A6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192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693</w:t>
            </w:r>
          </w:p>
        </w:tc>
        <w:tc>
          <w:tcPr>
            <w:tcW w:w="1359" w:type="dxa"/>
            <w:hideMark/>
          </w:tcPr>
          <w:p w14:paraId="6596D9E2" w14:textId="35771453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110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033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55" w:type="dxa"/>
            <w:gridSpan w:val="2"/>
            <w:hideMark/>
          </w:tcPr>
          <w:p w14:paraId="6731921C" w14:textId="77777777" w:rsidR="00001535" w:rsidRPr="009F3238" w:rsidRDefault="00001535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3BF224C" w14:textId="56C697EE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660</w:t>
            </w:r>
          </w:p>
        </w:tc>
      </w:tr>
      <w:tr w:rsidR="00001535" w:rsidRPr="009F3238" w14:paraId="0984BB6A" w14:textId="77777777" w:rsidTr="00001535">
        <w:trPr>
          <w:trHeight w:val="191"/>
        </w:trPr>
        <w:tc>
          <w:tcPr>
            <w:tcW w:w="3541" w:type="dxa"/>
          </w:tcPr>
          <w:p w14:paraId="6A75E272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98" w:type="dxa"/>
          </w:tcPr>
          <w:p w14:paraId="477D22A7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6A74872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59" w:type="dxa"/>
          </w:tcPr>
          <w:p w14:paraId="7A9306D7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5" w:type="dxa"/>
            <w:gridSpan w:val="2"/>
          </w:tcPr>
          <w:p w14:paraId="757A669B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BF35ED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1535" w:rsidRPr="009F3238" w14:paraId="5D3995E5" w14:textId="77777777" w:rsidTr="00001535">
        <w:tc>
          <w:tcPr>
            <w:tcW w:w="3541" w:type="dxa"/>
            <w:hideMark/>
          </w:tcPr>
          <w:p w14:paraId="44167DCA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698" w:type="dxa"/>
          </w:tcPr>
          <w:p w14:paraId="2DE495A3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354D4D3B" w14:textId="18CEB21A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323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866</w:t>
            </w:r>
          </w:p>
        </w:tc>
        <w:tc>
          <w:tcPr>
            <w:tcW w:w="1359" w:type="dxa"/>
            <w:hideMark/>
          </w:tcPr>
          <w:p w14:paraId="7198A10E" w14:textId="4BBFA3C6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346</w:t>
            </w:r>
          </w:p>
        </w:tc>
        <w:tc>
          <w:tcPr>
            <w:tcW w:w="1255" w:type="dxa"/>
            <w:gridSpan w:val="2"/>
            <w:hideMark/>
          </w:tcPr>
          <w:p w14:paraId="07678103" w14:textId="02357740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  <w:hideMark/>
          </w:tcPr>
          <w:p w14:paraId="28CD0B5C" w14:textId="027BA83B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617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561</w:t>
            </w:r>
          </w:p>
        </w:tc>
      </w:tr>
      <w:tr w:rsidR="00001535" w:rsidRPr="009F3238" w14:paraId="20AF8960" w14:textId="77777777" w:rsidTr="00001535">
        <w:trPr>
          <w:trHeight w:val="201"/>
        </w:trPr>
        <w:tc>
          <w:tcPr>
            <w:tcW w:w="3541" w:type="dxa"/>
          </w:tcPr>
          <w:p w14:paraId="05386B5B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98" w:type="dxa"/>
          </w:tcPr>
          <w:p w14:paraId="607B2A8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01B0D73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58DFEC83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2181419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76BF370B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01535" w:rsidRPr="009F3238" w14:paraId="407F6666" w14:textId="77777777" w:rsidTr="00001535">
        <w:tc>
          <w:tcPr>
            <w:tcW w:w="3541" w:type="dxa"/>
            <w:hideMark/>
          </w:tcPr>
          <w:p w14:paraId="0935DC67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98" w:type="dxa"/>
          </w:tcPr>
          <w:p w14:paraId="72551B8E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60F0302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48F33745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359C4036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5831E8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46F7615D" w14:textId="77777777" w:rsidTr="00001535">
        <w:tc>
          <w:tcPr>
            <w:tcW w:w="3541" w:type="dxa"/>
            <w:hideMark/>
          </w:tcPr>
          <w:p w14:paraId="72883E14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ส่วนของหนี้สินตามสัญญาเช่าที่ถึงกำหนด</w:t>
            </w:r>
          </w:p>
          <w:p w14:paraId="6FC27C19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698" w:type="dxa"/>
          </w:tcPr>
          <w:p w14:paraId="131FCE96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4644FB93" w14:textId="3C867F9A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644</w:t>
            </w:r>
          </w:p>
        </w:tc>
        <w:tc>
          <w:tcPr>
            <w:tcW w:w="1359" w:type="dxa"/>
          </w:tcPr>
          <w:p w14:paraId="5F742140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C6ED8" w14:textId="77777777" w:rsidR="00001535" w:rsidRPr="009F3238" w:rsidRDefault="00001535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14A4F8BD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71AD8" w14:textId="710A9C87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444</w:t>
            </w:r>
          </w:p>
        </w:tc>
        <w:tc>
          <w:tcPr>
            <w:tcW w:w="1260" w:type="dxa"/>
          </w:tcPr>
          <w:p w14:paraId="17FD7C14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DDA2A" w14:textId="1B7C4744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111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088</w:t>
            </w:r>
          </w:p>
        </w:tc>
      </w:tr>
      <w:tr w:rsidR="00001535" w:rsidRPr="009F3238" w14:paraId="38FE9413" w14:textId="77777777" w:rsidTr="00001535">
        <w:trPr>
          <w:trHeight w:val="74"/>
        </w:trPr>
        <w:tc>
          <w:tcPr>
            <w:tcW w:w="3541" w:type="dxa"/>
          </w:tcPr>
          <w:p w14:paraId="1B5EFA0A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98" w:type="dxa"/>
          </w:tcPr>
          <w:p w14:paraId="25AB0F87" w14:textId="77777777" w:rsidR="00001535" w:rsidRPr="009F3238" w:rsidRDefault="00001535">
            <w:pPr>
              <w:spacing w:line="240" w:lineRule="auto"/>
              <w:ind w:right="-43"/>
              <w:rPr>
                <w:sz w:val="20"/>
                <w:szCs w:val="20"/>
                <w:cs/>
              </w:rPr>
            </w:pPr>
          </w:p>
        </w:tc>
        <w:tc>
          <w:tcPr>
            <w:tcW w:w="1282" w:type="dxa"/>
            <w:gridSpan w:val="2"/>
          </w:tcPr>
          <w:p w14:paraId="2E7F62DE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59" w:type="dxa"/>
          </w:tcPr>
          <w:p w14:paraId="6800BAA9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7F05C154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D6AEDA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1535" w:rsidRPr="009F3238" w14:paraId="203BCBE0" w14:textId="77777777" w:rsidTr="00001535">
        <w:tc>
          <w:tcPr>
            <w:tcW w:w="3541" w:type="dxa"/>
            <w:hideMark/>
          </w:tcPr>
          <w:p w14:paraId="19835D32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98" w:type="dxa"/>
          </w:tcPr>
          <w:p w14:paraId="5F9AF4CB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6AE0156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6C76282A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0BEFD0FE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314BF6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4A49E8FB" w14:textId="77777777" w:rsidTr="00001535">
        <w:tc>
          <w:tcPr>
            <w:tcW w:w="3541" w:type="dxa"/>
            <w:hideMark/>
          </w:tcPr>
          <w:p w14:paraId="310909FF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8" w:type="dxa"/>
          </w:tcPr>
          <w:p w14:paraId="42D14943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71F47012" w14:textId="5E9A8280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284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693</w:t>
            </w:r>
          </w:p>
        </w:tc>
        <w:tc>
          <w:tcPr>
            <w:tcW w:w="1359" w:type="dxa"/>
            <w:hideMark/>
          </w:tcPr>
          <w:p w14:paraId="497C4F7C" w14:textId="77777777" w:rsidR="00001535" w:rsidRPr="009F3238" w:rsidRDefault="00001535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  <w:hideMark/>
          </w:tcPr>
          <w:p w14:paraId="41022615" w14:textId="252E0147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101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436</w:t>
            </w:r>
          </w:p>
        </w:tc>
        <w:tc>
          <w:tcPr>
            <w:tcW w:w="1260" w:type="dxa"/>
            <w:hideMark/>
          </w:tcPr>
          <w:p w14:paraId="0A7BCBE6" w14:textId="110B34B1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386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129</w:t>
            </w:r>
          </w:p>
        </w:tc>
      </w:tr>
      <w:tr w:rsidR="00001535" w:rsidRPr="009F3238" w14:paraId="78F6038B" w14:textId="77777777" w:rsidTr="00001535">
        <w:tc>
          <w:tcPr>
            <w:tcW w:w="3541" w:type="dxa"/>
            <w:hideMark/>
          </w:tcPr>
          <w:p w14:paraId="107BC864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8" w:type="dxa"/>
          </w:tcPr>
          <w:p w14:paraId="77C36AAF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1EE0AAEC" w14:textId="5B9A83B9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780</w:t>
            </w:r>
          </w:p>
        </w:tc>
        <w:tc>
          <w:tcPr>
            <w:tcW w:w="1359" w:type="dxa"/>
            <w:hideMark/>
          </w:tcPr>
          <w:p w14:paraId="2C09D037" w14:textId="444CD0B2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643</w:t>
            </w:r>
          </w:p>
        </w:tc>
        <w:tc>
          <w:tcPr>
            <w:tcW w:w="1255" w:type="dxa"/>
            <w:gridSpan w:val="2"/>
            <w:hideMark/>
          </w:tcPr>
          <w:p w14:paraId="0F859577" w14:textId="77777777" w:rsidR="00001535" w:rsidRPr="009F3238" w:rsidRDefault="00001535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12C3B4A6" w14:textId="784E5C94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156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423</w:t>
            </w:r>
          </w:p>
        </w:tc>
      </w:tr>
      <w:tr w:rsidR="00001535" w:rsidRPr="009F3238" w14:paraId="58E0D268" w14:textId="77777777" w:rsidTr="00001535">
        <w:trPr>
          <w:trHeight w:val="155"/>
        </w:trPr>
        <w:tc>
          <w:tcPr>
            <w:tcW w:w="3541" w:type="dxa"/>
          </w:tcPr>
          <w:p w14:paraId="10F2D107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98" w:type="dxa"/>
          </w:tcPr>
          <w:p w14:paraId="4E49B1D0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2" w:type="dxa"/>
            <w:gridSpan w:val="2"/>
          </w:tcPr>
          <w:p w14:paraId="7C376235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3BF8FCD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16FC91C1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72704A57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01535" w:rsidRPr="009F3238" w14:paraId="35E66975" w14:textId="77777777" w:rsidTr="00001535">
        <w:trPr>
          <w:trHeight w:val="236"/>
        </w:trPr>
        <w:tc>
          <w:tcPr>
            <w:tcW w:w="3541" w:type="dxa"/>
            <w:hideMark/>
          </w:tcPr>
          <w:p w14:paraId="43F4C1B6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698" w:type="dxa"/>
          </w:tcPr>
          <w:p w14:paraId="1FB84C78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7C5A59E7" w14:textId="5E0B0FD7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721</w:t>
            </w:r>
          </w:p>
        </w:tc>
        <w:tc>
          <w:tcPr>
            <w:tcW w:w="1359" w:type="dxa"/>
            <w:hideMark/>
          </w:tcPr>
          <w:p w14:paraId="3137E99B" w14:textId="61729490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643</w:t>
            </w:r>
          </w:p>
        </w:tc>
        <w:tc>
          <w:tcPr>
            <w:tcW w:w="1255" w:type="dxa"/>
            <w:gridSpan w:val="2"/>
            <w:hideMark/>
          </w:tcPr>
          <w:p w14:paraId="4909AE5C" w14:textId="4932C7C5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880</w:t>
            </w:r>
          </w:p>
        </w:tc>
        <w:tc>
          <w:tcPr>
            <w:tcW w:w="1260" w:type="dxa"/>
            <w:hideMark/>
          </w:tcPr>
          <w:p w14:paraId="1372CB1A" w14:textId="7A973776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564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244</w:t>
            </w:r>
          </w:p>
        </w:tc>
      </w:tr>
      <w:tr w:rsidR="00001535" w:rsidRPr="009F3238" w14:paraId="394B47C6" w14:textId="77777777" w:rsidTr="00001535">
        <w:trPr>
          <w:trHeight w:val="128"/>
        </w:trPr>
        <w:tc>
          <w:tcPr>
            <w:tcW w:w="3541" w:type="dxa"/>
          </w:tcPr>
          <w:p w14:paraId="63686C24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98" w:type="dxa"/>
          </w:tcPr>
          <w:p w14:paraId="38099B96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2" w:type="dxa"/>
            <w:gridSpan w:val="2"/>
          </w:tcPr>
          <w:p w14:paraId="63A2A2A8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146E6B6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480DD299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555026F" w14:textId="77777777" w:rsidR="00001535" w:rsidRPr="009F3238" w:rsidRDefault="00001535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01535" w:rsidRPr="009F3238" w14:paraId="793651C7" w14:textId="77777777" w:rsidTr="00001535">
        <w:tc>
          <w:tcPr>
            <w:tcW w:w="3541" w:type="dxa"/>
            <w:hideMark/>
          </w:tcPr>
          <w:p w14:paraId="180D3C8A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698" w:type="dxa"/>
          </w:tcPr>
          <w:p w14:paraId="4ED84A28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5AA1BA12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096C20B4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142F5CE7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0BD6A4" w14:textId="77777777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3E1C9DE0" w14:textId="77777777" w:rsidTr="00001535">
        <w:tc>
          <w:tcPr>
            <w:tcW w:w="3541" w:type="dxa"/>
            <w:hideMark/>
          </w:tcPr>
          <w:p w14:paraId="33EC3767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698" w:type="dxa"/>
          </w:tcPr>
          <w:p w14:paraId="08164ADB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5A425E44" w14:textId="2DCAE8B0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075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755</w:t>
            </w:r>
          </w:p>
        </w:tc>
        <w:tc>
          <w:tcPr>
            <w:tcW w:w="1359" w:type="dxa"/>
            <w:hideMark/>
          </w:tcPr>
          <w:p w14:paraId="3F274513" w14:textId="082F6C52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015</w:t>
            </w:r>
          </w:p>
        </w:tc>
        <w:tc>
          <w:tcPr>
            <w:tcW w:w="1255" w:type="dxa"/>
            <w:gridSpan w:val="2"/>
            <w:hideMark/>
          </w:tcPr>
          <w:p w14:paraId="6091B2BB" w14:textId="77777777" w:rsidR="00001535" w:rsidRPr="009F3238" w:rsidRDefault="00001535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50829F0D" w14:textId="332A8088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770</w:t>
            </w:r>
          </w:p>
        </w:tc>
      </w:tr>
      <w:tr w:rsidR="00001535" w:rsidRPr="009F3238" w14:paraId="1B4A487B" w14:textId="77777777" w:rsidTr="00001535">
        <w:tc>
          <w:tcPr>
            <w:tcW w:w="3541" w:type="dxa"/>
            <w:hideMark/>
          </w:tcPr>
          <w:p w14:paraId="6AE16048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hint="cs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98" w:type="dxa"/>
          </w:tcPr>
          <w:p w14:paraId="6337960D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66846024" w14:textId="3D977266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709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477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9" w:type="dxa"/>
            <w:hideMark/>
          </w:tcPr>
          <w:p w14:paraId="7F6922BC" w14:textId="308C2B5F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hint="cs"/>
                <w:sz w:val="28"/>
                <w:szCs w:val="28"/>
              </w:rPr>
              <w:t>020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hint="cs"/>
                <w:sz w:val="28"/>
                <w:szCs w:val="28"/>
              </w:rPr>
              <w:t>688</w:t>
            </w:r>
          </w:p>
        </w:tc>
        <w:tc>
          <w:tcPr>
            <w:tcW w:w="1255" w:type="dxa"/>
            <w:gridSpan w:val="2"/>
            <w:hideMark/>
          </w:tcPr>
          <w:p w14:paraId="7F668872" w14:textId="183F5990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531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hideMark/>
          </w:tcPr>
          <w:p w14:paraId="1B8D6AE3" w14:textId="25478ECC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310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680</w:t>
            </w:r>
          </w:p>
        </w:tc>
      </w:tr>
      <w:tr w:rsidR="00001535" w:rsidRPr="009F3238" w14:paraId="72495841" w14:textId="77777777" w:rsidTr="00001535">
        <w:trPr>
          <w:trHeight w:val="74"/>
        </w:trPr>
        <w:tc>
          <w:tcPr>
            <w:tcW w:w="3541" w:type="dxa"/>
          </w:tcPr>
          <w:p w14:paraId="0BCB4B23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98" w:type="dxa"/>
          </w:tcPr>
          <w:p w14:paraId="110E36E3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95C6CA4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19C0C90A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13ED48F8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1151EC0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01535" w:rsidRPr="009F3238" w14:paraId="3D936258" w14:textId="77777777" w:rsidTr="00001535">
        <w:tc>
          <w:tcPr>
            <w:tcW w:w="3541" w:type="dxa"/>
            <w:hideMark/>
          </w:tcPr>
          <w:p w14:paraId="02CBB1C6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รวมส่วนของ</w:t>
            </w:r>
            <w:r w:rsidRPr="009F3238">
              <w:rPr>
                <w:rFonts w:asciiTheme="majorBidi" w:eastAsia="Arial Unicode MS" w:hAnsiTheme="majorBidi" w:hint="cs"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98" w:type="dxa"/>
          </w:tcPr>
          <w:p w14:paraId="5B6FABA8" w14:textId="77777777" w:rsidR="00001535" w:rsidRPr="009F3238" w:rsidRDefault="00001535">
            <w:pPr>
              <w:spacing w:line="360" w:lineRule="exact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661924BF" w14:textId="71A4F515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</w:rPr>
              <w:t>18</w:t>
            </w:r>
            <w:r w:rsidR="00001535" w:rsidRPr="009F3238">
              <w:rPr>
                <w:rFonts w:hint="cs"/>
                <w:sz w:val="28"/>
                <w:szCs w:val="28"/>
              </w:rPr>
              <w:t>,</w:t>
            </w:r>
            <w:r w:rsidRPr="009F3238">
              <w:rPr>
                <w:rFonts w:hint="cs"/>
                <w:sz w:val="28"/>
                <w:szCs w:val="28"/>
              </w:rPr>
              <w:t>023</w:t>
            </w:r>
            <w:r w:rsidR="00001535" w:rsidRPr="009F3238">
              <w:rPr>
                <w:rFonts w:hint="cs"/>
                <w:sz w:val="28"/>
                <w:szCs w:val="28"/>
              </w:rPr>
              <w:t>,</w:t>
            </w:r>
            <w:r w:rsidRPr="009F3238">
              <w:rPr>
                <w:rFonts w:hint="cs"/>
                <w:sz w:val="28"/>
                <w:szCs w:val="28"/>
              </w:rPr>
              <w:t>145</w:t>
            </w:r>
          </w:p>
        </w:tc>
        <w:tc>
          <w:tcPr>
            <w:tcW w:w="1359" w:type="dxa"/>
            <w:hideMark/>
          </w:tcPr>
          <w:p w14:paraId="6DA3A6A0" w14:textId="67882590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030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703</w:t>
            </w:r>
          </w:p>
        </w:tc>
        <w:tc>
          <w:tcPr>
            <w:tcW w:w="1255" w:type="dxa"/>
            <w:gridSpan w:val="2"/>
            <w:hideMark/>
          </w:tcPr>
          <w:p w14:paraId="3A3C2FE7" w14:textId="41A53BFD" w:rsidR="00001535" w:rsidRPr="009F3238" w:rsidRDefault="00001535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531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hideMark/>
          </w:tcPr>
          <w:p w14:paraId="32067A6C" w14:textId="57A61FF8" w:rsidR="00001535" w:rsidRPr="009F3238" w:rsidRDefault="00B873FC">
            <w:pPr>
              <w:tabs>
                <w:tab w:val="decimal" w:pos="941"/>
              </w:tabs>
              <w:spacing w:line="360" w:lineRule="exact"/>
              <w:ind w:left="-129" w:right="-86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</w:rPr>
              <w:t>19</w:t>
            </w:r>
            <w:r w:rsidR="00001535" w:rsidRPr="009F3238">
              <w:rPr>
                <w:rFonts w:hint="cs"/>
                <w:sz w:val="28"/>
                <w:szCs w:val="28"/>
              </w:rPr>
              <w:t>,</w:t>
            </w:r>
            <w:r w:rsidRPr="009F3238">
              <w:rPr>
                <w:rFonts w:hint="cs"/>
                <w:sz w:val="28"/>
                <w:szCs w:val="28"/>
              </w:rPr>
              <w:t>053</w:t>
            </w:r>
            <w:r w:rsidR="00001535" w:rsidRPr="009F3238">
              <w:rPr>
                <w:rFonts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317</w:t>
            </w:r>
          </w:p>
        </w:tc>
      </w:tr>
      <w:tr w:rsidR="00001535" w:rsidRPr="009F3238" w14:paraId="6617E900" w14:textId="77777777" w:rsidTr="00001535">
        <w:tc>
          <w:tcPr>
            <w:tcW w:w="3541" w:type="dxa"/>
          </w:tcPr>
          <w:p w14:paraId="5A308D07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14:paraId="139F3530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49" w:type="dxa"/>
            <w:gridSpan w:val="5"/>
            <w:hideMark/>
          </w:tcPr>
          <w:p w14:paraId="5DC83EA3" w14:textId="77777777" w:rsidR="00001535" w:rsidRPr="009F3238" w:rsidRDefault="00001535">
            <w:pPr>
              <w:spacing w:line="240" w:lineRule="auto"/>
              <w:ind w:right="-43"/>
              <w:jc w:val="center"/>
              <w:rPr>
                <w:b/>
                <w:b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535" w:rsidRPr="009F3238" w14:paraId="1D178F25" w14:textId="77777777" w:rsidTr="00001535">
        <w:tc>
          <w:tcPr>
            <w:tcW w:w="3541" w:type="dxa"/>
          </w:tcPr>
          <w:p w14:paraId="3E52938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00F22C16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65920881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D25C4" w14:textId="77777777" w:rsidR="00001535" w:rsidRPr="009F3238" w:rsidRDefault="00001535">
            <w:pPr>
              <w:spacing w:line="240" w:lineRule="auto"/>
              <w:ind w:right="-43"/>
              <w:jc w:val="center"/>
              <w:rPr>
                <w:spacing w:val="-2"/>
                <w:sz w:val="28"/>
                <w:szCs w:val="28"/>
              </w:rPr>
            </w:pPr>
            <w:r w:rsidRPr="009F3238">
              <w:rPr>
                <w:rFonts w:hint="cs"/>
                <w:spacing w:val="-2"/>
                <w:sz w:val="28"/>
                <w:szCs w:val="28"/>
                <w:cs/>
              </w:rPr>
              <w:t>ผลกระทบของ</w:t>
            </w:r>
          </w:p>
          <w:p w14:paraId="467E9A88" w14:textId="77777777" w:rsidR="00001535" w:rsidRPr="009F3238" w:rsidRDefault="00001535">
            <w:pP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pacing w:val="-2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260" w:type="dxa"/>
          </w:tcPr>
          <w:p w14:paraId="01FB3471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</w:tr>
      <w:tr w:rsidR="00001535" w:rsidRPr="009F3238" w14:paraId="3CB23E07" w14:textId="77777777" w:rsidTr="00001535">
        <w:tc>
          <w:tcPr>
            <w:tcW w:w="3541" w:type="dxa"/>
            <w:vAlign w:val="bottom"/>
            <w:hideMark/>
          </w:tcPr>
          <w:p w14:paraId="2BDB4BD9" w14:textId="77777777" w:rsidR="00001535" w:rsidRPr="009F3238" w:rsidRDefault="00001535">
            <w:pPr>
              <w:spacing w:line="240" w:lineRule="auto"/>
              <w:ind w:right="-43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705" w:type="dxa"/>
            <w:gridSpan w:val="2"/>
            <w:vAlign w:val="bottom"/>
          </w:tcPr>
          <w:p w14:paraId="16F9804D" w14:textId="77777777" w:rsidR="00001535" w:rsidRPr="009F3238" w:rsidRDefault="00001535">
            <w:pP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7CBBD3D9" w14:textId="5A92B414" w:rsidR="00001535" w:rsidRPr="009F3238" w:rsidRDefault="00B873F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31</w:t>
            </w:r>
            <w:r w:rsidR="00001535"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CBB2FC8" w14:textId="298ED190" w:rsidR="00001535" w:rsidRPr="009F3238" w:rsidRDefault="00B873FC">
            <w:pP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2562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24E08D" w14:textId="77777777" w:rsidR="00001535" w:rsidRPr="009F3238" w:rsidRDefault="00001535">
            <w:pP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75358" w14:textId="127782EE" w:rsidR="00001535" w:rsidRPr="009F3238" w:rsidRDefault="00001535">
            <w:pP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 xml:space="preserve">ฉบับที่ </w:t>
            </w:r>
            <w:r w:rsidR="00B873FC" w:rsidRPr="009F3238">
              <w:rPr>
                <w:rFonts w:hint="cs"/>
                <w:sz w:val="28"/>
                <w:szCs w:val="28"/>
              </w:rPr>
              <w:t>16</w:t>
            </w:r>
          </w:p>
        </w:tc>
        <w:tc>
          <w:tcPr>
            <w:tcW w:w="1260" w:type="dxa"/>
            <w:vAlign w:val="bottom"/>
            <w:hideMark/>
          </w:tcPr>
          <w:p w14:paraId="5AD533CE" w14:textId="3B35E093" w:rsidR="00001535" w:rsidRPr="009F3238" w:rsidRDefault="00B873F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1</w:t>
            </w:r>
            <w:r w:rsidR="00001535"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 xml:space="preserve"> มกราคม</w:t>
            </w:r>
          </w:p>
          <w:p w14:paraId="403141B3" w14:textId="647C0B8B" w:rsidR="00001535" w:rsidRPr="009F3238" w:rsidRDefault="00B873FC">
            <w:pP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>2563</w:t>
            </w:r>
          </w:p>
        </w:tc>
      </w:tr>
      <w:tr w:rsidR="00001535" w:rsidRPr="009F3238" w14:paraId="4D1602A4" w14:textId="77777777" w:rsidTr="00001535">
        <w:tc>
          <w:tcPr>
            <w:tcW w:w="3541" w:type="dxa"/>
          </w:tcPr>
          <w:p w14:paraId="1D026FC2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14:paraId="0186177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5149" w:type="dxa"/>
            <w:gridSpan w:val="5"/>
            <w:hideMark/>
          </w:tcPr>
          <w:p w14:paraId="103E9CE7" w14:textId="77777777" w:rsidR="00001535" w:rsidRPr="009F3238" w:rsidRDefault="00001535">
            <w:pPr>
              <w:spacing w:line="240" w:lineRule="auto"/>
              <w:ind w:right="-43"/>
              <w:jc w:val="center"/>
              <w:rPr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535" w:rsidRPr="009F3238" w14:paraId="04778091" w14:textId="77777777" w:rsidTr="00001535">
        <w:tc>
          <w:tcPr>
            <w:tcW w:w="3541" w:type="dxa"/>
            <w:hideMark/>
          </w:tcPr>
          <w:p w14:paraId="60701FC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5" w:type="dxa"/>
            <w:gridSpan w:val="2"/>
          </w:tcPr>
          <w:p w14:paraId="488142A2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1E6130D" w14:textId="77777777" w:rsidR="00001535" w:rsidRPr="009F3238" w:rsidRDefault="00001535">
            <w:pPr>
              <w:spacing w:line="240" w:lineRule="auto"/>
              <w:ind w:right="-43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275972B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48" w:type="dxa"/>
          </w:tcPr>
          <w:p w14:paraId="4434FE00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11460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</w:p>
        </w:tc>
      </w:tr>
      <w:tr w:rsidR="00001535" w:rsidRPr="009F3238" w14:paraId="100486BA" w14:textId="77777777" w:rsidTr="00001535">
        <w:tc>
          <w:tcPr>
            <w:tcW w:w="3541" w:type="dxa"/>
            <w:hideMark/>
          </w:tcPr>
          <w:p w14:paraId="778BFE68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5" w:type="dxa"/>
            <w:gridSpan w:val="2"/>
          </w:tcPr>
          <w:p w14:paraId="50ABE3C7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6D4E16D7" w14:textId="02F36FE9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767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916</w:t>
            </w:r>
          </w:p>
        </w:tc>
        <w:tc>
          <w:tcPr>
            <w:tcW w:w="1366" w:type="dxa"/>
            <w:gridSpan w:val="2"/>
            <w:hideMark/>
          </w:tcPr>
          <w:p w14:paraId="67CF363B" w14:textId="676E495E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288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379</w:t>
            </w:r>
          </w:p>
        </w:tc>
        <w:tc>
          <w:tcPr>
            <w:tcW w:w="1248" w:type="dxa"/>
            <w:hideMark/>
          </w:tcPr>
          <w:p w14:paraId="136066A7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44ED9C0" w14:textId="0C8478FD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056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295</w:t>
            </w:r>
          </w:p>
        </w:tc>
      </w:tr>
      <w:tr w:rsidR="00001535" w:rsidRPr="009F3238" w14:paraId="74AE8E56" w14:textId="77777777" w:rsidTr="00001535">
        <w:tc>
          <w:tcPr>
            <w:tcW w:w="3541" w:type="dxa"/>
            <w:hideMark/>
          </w:tcPr>
          <w:p w14:paraId="18B1374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705" w:type="dxa"/>
            <w:gridSpan w:val="2"/>
          </w:tcPr>
          <w:p w14:paraId="61A38BD8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A38B582" w14:textId="2B5526E2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111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569</w:t>
            </w:r>
          </w:p>
        </w:tc>
        <w:tc>
          <w:tcPr>
            <w:tcW w:w="1366" w:type="dxa"/>
            <w:gridSpan w:val="2"/>
            <w:hideMark/>
          </w:tcPr>
          <w:p w14:paraId="4C982679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48" w:type="dxa"/>
            <w:hideMark/>
          </w:tcPr>
          <w:p w14:paraId="0408DF87" w14:textId="2F19E0C0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146</w:t>
            </w:r>
          </w:p>
        </w:tc>
        <w:tc>
          <w:tcPr>
            <w:tcW w:w="1260" w:type="dxa"/>
            <w:hideMark/>
          </w:tcPr>
          <w:p w14:paraId="63740346" w14:textId="37A73A19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168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715</w:t>
            </w:r>
          </w:p>
        </w:tc>
      </w:tr>
      <w:tr w:rsidR="00001535" w:rsidRPr="009F3238" w14:paraId="7EC824F7" w14:textId="77777777" w:rsidTr="00001535">
        <w:tc>
          <w:tcPr>
            <w:tcW w:w="3541" w:type="dxa"/>
            <w:hideMark/>
          </w:tcPr>
          <w:p w14:paraId="67976762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36661B67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0636217A" w14:textId="34AB8016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110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033</w:t>
            </w:r>
          </w:p>
        </w:tc>
        <w:tc>
          <w:tcPr>
            <w:tcW w:w="1366" w:type="dxa"/>
            <w:gridSpan w:val="2"/>
            <w:hideMark/>
          </w:tcPr>
          <w:p w14:paraId="65AEFDBD" w14:textId="4BD1FB78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110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033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48" w:type="dxa"/>
            <w:hideMark/>
          </w:tcPr>
          <w:p w14:paraId="05493340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643FCDD4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01535" w:rsidRPr="009F3238" w14:paraId="18542FD3" w14:textId="77777777" w:rsidTr="00001535">
        <w:tc>
          <w:tcPr>
            <w:tcW w:w="3541" w:type="dxa"/>
          </w:tcPr>
          <w:p w14:paraId="5F3F0799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101359C4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1677E3B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0A6288F6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</w:tcPr>
          <w:p w14:paraId="012CEB96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567F08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65655963" w14:textId="77777777" w:rsidTr="00001535">
        <w:tc>
          <w:tcPr>
            <w:tcW w:w="3541" w:type="dxa"/>
            <w:hideMark/>
          </w:tcPr>
          <w:p w14:paraId="70BB6F6E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705" w:type="dxa"/>
            <w:gridSpan w:val="2"/>
          </w:tcPr>
          <w:p w14:paraId="61AEB2E0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061130CB" w14:textId="48F6186D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670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414</w:t>
            </w:r>
          </w:p>
        </w:tc>
        <w:tc>
          <w:tcPr>
            <w:tcW w:w="1366" w:type="dxa"/>
            <w:gridSpan w:val="2"/>
            <w:hideMark/>
          </w:tcPr>
          <w:p w14:paraId="5C89810F" w14:textId="53002743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346</w:t>
            </w:r>
          </w:p>
        </w:tc>
        <w:tc>
          <w:tcPr>
            <w:tcW w:w="1248" w:type="dxa"/>
            <w:hideMark/>
          </w:tcPr>
          <w:p w14:paraId="222907D3" w14:textId="099E5842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146</w:t>
            </w:r>
          </w:p>
        </w:tc>
        <w:tc>
          <w:tcPr>
            <w:tcW w:w="1260" w:type="dxa"/>
            <w:hideMark/>
          </w:tcPr>
          <w:p w14:paraId="1B1DE84C" w14:textId="55CB2C1C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905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906</w:t>
            </w:r>
          </w:p>
        </w:tc>
      </w:tr>
      <w:tr w:rsidR="00001535" w:rsidRPr="009F3238" w14:paraId="3424FF85" w14:textId="77777777" w:rsidTr="00001535">
        <w:tc>
          <w:tcPr>
            <w:tcW w:w="3541" w:type="dxa"/>
          </w:tcPr>
          <w:p w14:paraId="7C232A7D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6C220374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FEB77B1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375BB990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4EA9151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D5BF9F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2E240D93" w14:textId="77777777" w:rsidTr="00001535">
        <w:tc>
          <w:tcPr>
            <w:tcW w:w="3541" w:type="dxa"/>
            <w:hideMark/>
          </w:tcPr>
          <w:p w14:paraId="0A6B531B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5" w:type="dxa"/>
            <w:gridSpan w:val="2"/>
          </w:tcPr>
          <w:p w14:paraId="525FF8B7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46D57061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0545024C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375D4E8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5A412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369579F1" w14:textId="77777777" w:rsidTr="00001535">
        <w:tc>
          <w:tcPr>
            <w:tcW w:w="3541" w:type="dxa"/>
            <w:hideMark/>
          </w:tcPr>
          <w:p w14:paraId="38297B5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  <w:p w14:paraId="2A6EC37B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</w:rPr>
              <w:t xml:space="preserve">   </w:t>
            </w: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705" w:type="dxa"/>
            <w:gridSpan w:val="2"/>
          </w:tcPr>
          <w:p w14:paraId="764E0299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29C69B46" w14:textId="39F7FFF1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850</w:t>
            </w:r>
          </w:p>
        </w:tc>
        <w:tc>
          <w:tcPr>
            <w:tcW w:w="1366" w:type="dxa"/>
            <w:gridSpan w:val="2"/>
          </w:tcPr>
          <w:p w14:paraId="433F914A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B59AF2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6A0638A9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8AA40" w14:textId="26FFB8A9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579</w:t>
            </w:r>
          </w:p>
        </w:tc>
        <w:tc>
          <w:tcPr>
            <w:tcW w:w="1260" w:type="dxa"/>
          </w:tcPr>
          <w:p w14:paraId="46682095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B6CAF9" w14:textId="5389A8BF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429</w:t>
            </w:r>
          </w:p>
        </w:tc>
      </w:tr>
      <w:tr w:rsidR="00001535" w:rsidRPr="009F3238" w14:paraId="767FA57A" w14:textId="77777777" w:rsidTr="00001535">
        <w:tc>
          <w:tcPr>
            <w:tcW w:w="3541" w:type="dxa"/>
          </w:tcPr>
          <w:p w14:paraId="1F73D0F8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3924795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474F9768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53704F57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6A09F4A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0B95D4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60FCA065" w14:textId="77777777" w:rsidTr="00001535">
        <w:tc>
          <w:tcPr>
            <w:tcW w:w="3541" w:type="dxa"/>
            <w:hideMark/>
          </w:tcPr>
          <w:p w14:paraId="19FC33C1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5" w:type="dxa"/>
            <w:gridSpan w:val="2"/>
          </w:tcPr>
          <w:p w14:paraId="7B5A457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1278B3F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7515BF88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61C7D4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3C00EE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077DECAC" w14:textId="77777777" w:rsidTr="00001535">
        <w:tc>
          <w:tcPr>
            <w:tcW w:w="3541" w:type="dxa"/>
            <w:hideMark/>
          </w:tcPr>
          <w:p w14:paraId="56A23F2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5" w:type="dxa"/>
            <w:gridSpan w:val="2"/>
          </w:tcPr>
          <w:p w14:paraId="295D6355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7EB87523" w14:textId="307028CC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859</w:t>
            </w:r>
          </w:p>
        </w:tc>
        <w:tc>
          <w:tcPr>
            <w:tcW w:w="1366" w:type="dxa"/>
            <w:gridSpan w:val="2"/>
            <w:hideMark/>
          </w:tcPr>
          <w:p w14:paraId="0572C7F0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48" w:type="dxa"/>
            <w:hideMark/>
          </w:tcPr>
          <w:p w14:paraId="1F6CFE5B" w14:textId="2194FDE6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567</w:t>
            </w:r>
          </w:p>
        </w:tc>
        <w:tc>
          <w:tcPr>
            <w:tcW w:w="1260" w:type="dxa"/>
            <w:hideMark/>
          </w:tcPr>
          <w:p w14:paraId="3366BD6E" w14:textId="202D30D7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426</w:t>
            </w:r>
          </w:p>
        </w:tc>
      </w:tr>
      <w:tr w:rsidR="00001535" w:rsidRPr="009F3238" w14:paraId="0DDC49BA" w14:textId="77777777" w:rsidTr="00001535">
        <w:tc>
          <w:tcPr>
            <w:tcW w:w="3541" w:type="dxa"/>
            <w:hideMark/>
          </w:tcPr>
          <w:p w14:paraId="04ED2F72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1A41DB4B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6B868C88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hideMark/>
          </w:tcPr>
          <w:p w14:paraId="23CA37C4" w14:textId="193AC706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643</w:t>
            </w:r>
          </w:p>
        </w:tc>
        <w:tc>
          <w:tcPr>
            <w:tcW w:w="1248" w:type="dxa"/>
            <w:hideMark/>
          </w:tcPr>
          <w:p w14:paraId="1FCA2582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290DB4C2" w14:textId="20A460CB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643</w:t>
            </w:r>
          </w:p>
        </w:tc>
      </w:tr>
      <w:tr w:rsidR="00001535" w:rsidRPr="009F3238" w14:paraId="4DE851D1" w14:textId="77777777" w:rsidTr="00001535">
        <w:tc>
          <w:tcPr>
            <w:tcW w:w="3541" w:type="dxa"/>
          </w:tcPr>
          <w:p w14:paraId="5705107A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14:paraId="78560317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6C18357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18D86F5C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234CC3A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8BA28F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11A844D7" w14:textId="77777777" w:rsidTr="00001535">
        <w:tc>
          <w:tcPr>
            <w:tcW w:w="3541" w:type="dxa"/>
            <w:hideMark/>
          </w:tcPr>
          <w:p w14:paraId="6497A128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705" w:type="dxa"/>
            <w:gridSpan w:val="2"/>
          </w:tcPr>
          <w:p w14:paraId="280E5A64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49AE8685" w14:textId="66003DC4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456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812</w:t>
            </w:r>
          </w:p>
        </w:tc>
        <w:tc>
          <w:tcPr>
            <w:tcW w:w="1366" w:type="dxa"/>
            <w:gridSpan w:val="2"/>
            <w:hideMark/>
          </w:tcPr>
          <w:p w14:paraId="476B6E23" w14:textId="7F459CFA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643</w:t>
            </w:r>
          </w:p>
        </w:tc>
        <w:tc>
          <w:tcPr>
            <w:tcW w:w="1248" w:type="dxa"/>
            <w:hideMark/>
          </w:tcPr>
          <w:p w14:paraId="7F6D1C0A" w14:textId="2C8215BA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146</w:t>
            </w:r>
          </w:p>
        </w:tc>
        <w:tc>
          <w:tcPr>
            <w:tcW w:w="1260" w:type="dxa"/>
            <w:hideMark/>
          </w:tcPr>
          <w:p w14:paraId="17D997FB" w14:textId="4C3AFB01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661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601</w:t>
            </w:r>
          </w:p>
        </w:tc>
      </w:tr>
      <w:tr w:rsidR="00001535" w:rsidRPr="009F3238" w14:paraId="26350701" w14:textId="77777777" w:rsidTr="00001535">
        <w:tc>
          <w:tcPr>
            <w:tcW w:w="3541" w:type="dxa"/>
          </w:tcPr>
          <w:p w14:paraId="7F65989C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14:paraId="779C94D3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D06621B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08EE7E9A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07B96CA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5489BD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396439C8" w14:textId="77777777" w:rsidTr="00001535">
        <w:tc>
          <w:tcPr>
            <w:tcW w:w="3541" w:type="dxa"/>
            <w:hideMark/>
          </w:tcPr>
          <w:p w14:paraId="5B5A880E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705" w:type="dxa"/>
            <w:gridSpan w:val="2"/>
          </w:tcPr>
          <w:p w14:paraId="3B2260F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0EFDD4C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7D096B19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D5E8AA7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FA0A26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3F47A4A2" w14:textId="77777777" w:rsidTr="00001535">
        <w:tc>
          <w:tcPr>
            <w:tcW w:w="3541" w:type="dxa"/>
            <w:hideMark/>
          </w:tcPr>
          <w:p w14:paraId="55098FA9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705" w:type="dxa"/>
            <w:gridSpan w:val="2"/>
          </w:tcPr>
          <w:p w14:paraId="6AD936B6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2A14C8AC" w14:textId="58C9648C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959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921</w:t>
            </w:r>
          </w:p>
        </w:tc>
        <w:tc>
          <w:tcPr>
            <w:tcW w:w="1366" w:type="dxa"/>
            <w:gridSpan w:val="2"/>
            <w:hideMark/>
          </w:tcPr>
          <w:p w14:paraId="7A633F54" w14:textId="36635E92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015</w:t>
            </w:r>
          </w:p>
        </w:tc>
        <w:tc>
          <w:tcPr>
            <w:tcW w:w="1248" w:type="dxa"/>
            <w:hideMark/>
          </w:tcPr>
          <w:p w14:paraId="4C817958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  <w:hideMark/>
          </w:tcPr>
          <w:p w14:paraId="1E18FA51" w14:textId="7EF84C68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969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936</w:t>
            </w:r>
          </w:p>
        </w:tc>
      </w:tr>
      <w:tr w:rsidR="00001535" w:rsidRPr="009F3238" w14:paraId="63F2D0BC" w14:textId="77777777" w:rsidTr="00001535">
        <w:tc>
          <w:tcPr>
            <w:tcW w:w="3541" w:type="dxa"/>
            <w:hideMark/>
          </w:tcPr>
          <w:p w14:paraId="3A839EF6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hint="cs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05" w:type="dxa"/>
            <w:gridSpan w:val="2"/>
          </w:tcPr>
          <w:p w14:paraId="6676217A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CEF248D" w14:textId="0869AB37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804</w:t>
            </w:r>
          </w:p>
        </w:tc>
        <w:tc>
          <w:tcPr>
            <w:tcW w:w="1366" w:type="dxa"/>
            <w:gridSpan w:val="2"/>
            <w:hideMark/>
          </w:tcPr>
          <w:p w14:paraId="5D5A3041" w14:textId="0EB86689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hint="cs"/>
                <w:sz w:val="28"/>
                <w:szCs w:val="28"/>
              </w:rPr>
              <w:t>020</w:t>
            </w:r>
            <w:r w:rsidR="00001535" w:rsidRPr="009F323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hint="cs"/>
                <w:sz w:val="28"/>
                <w:szCs w:val="28"/>
              </w:rPr>
              <w:t>688</w:t>
            </w:r>
          </w:p>
        </w:tc>
        <w:tc>
          <w:tcPr>
            <w:tcW w:w="1248" w:type="dxa"/>
            <w:hideMark/>
          </w:tcPr>
          <w:p w14:paraId="67FA1131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F726DFF" w14:textId="68B6B739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048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492</w:t>
            </w:r>
          </w:p>
        </w:tc>
      </w:tr>
      <w:tr w:rsidR="00001535" w:rsidRPr="009F3238" w14:paraId="0F488357" w14:textId="77777777" w:rsidTr="00001535">
        <w:tc>
          <w:tcPr>
            <w:tcW w:w="3541" w:type="dxa"/>
          </w:tcPr>
          <w:p w14:paraId="753EBB4C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14:paraId="02A44E3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45A6F45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gridSpan w:val="2"/>
          </w:tcPr>
          <w:p w14:paraId="4C6BA699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8E32827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884194" w14:textId="77777777" w:rsidR="00001535" w:rsidRPr="009F3238" w:rsidRDefault="00001535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535" w:rsidRPr="009F3238" w14:paraId="7DA270C7" w14:textId="77777777" w:rsidTr="00001535">
        <w:tc>
          <w:tcPr>
            <w:tcW w:w="3541" w:type="dxa"/>
            <w:hideMark/>
          </w:tcPr>
          <w:p w14:paraId="6BE35966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705" w:type="dxa"/>
            <w:gridSpan w:val="2"/>
          </w:tcPr>
          <w:p w14:paraId="0BE9921F" w14:textId="77777777" w:rsidR="00001535" w:rsidRPr="009F3238" w:rsidRDefault="00001535">
            <w:pPr>
              <w:spacing w:line="240" w:lineRule="auto"/>
              <w:ind w:right="-43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1A9770AD" w14:textId="3DE738FF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213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602</w:t>
            </w:r>
          </w:p>
        </w:tc>
        <w:tc>
          <w:tcPr>
            <w:tcW w:w="1366" w:type="dxa"/>
            <w:gridSpan w:val="2"/>
            <w:hideMark/>
          </w:tcPr>
          <w:p w14:paraId="3ECA6647" w14:textId="27EC0220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030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703</w:t>
            </w:r>
          </w:p>
        </w:tc>
        <w:tc>
          <w:tcPr>
            <w:tcW w:w="1248" w:type="dxa"/>
            <w:hideMark/>
          </w:tcPr>
          <w:p w14:paraId="75C28BEE" w14:textId="77777777" w:rsidR="00001535" w:rsidRPr="009F3238" w:rsidRDefault="00001535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437F1702" w14:textId="59B45F0E" w:rsidR="00001535" w:rsidRPr="009F3238" w:rsidRDefault="00B873FC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244</w:t>
            </w:r>
            <w:r w:rsidR="00001535" w:rsidRPr="009F323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305</w:t>
            </w:r>
          </w:p>
        </w:tc>
      </w:tr>
    </w:tbl>
    <w:p w14:paraId="5BCD8651" w14:textId="77777777" w:rsidR="00001535" w:rsidRPr="009F3238" w:rsidRDefault="00001535" w:rsidP="00001535">
      <w:pPr>
        <w:spacing w:line="240" w:lineRule="auto"/>
        <w:ind w:left="540" w:right="-43"/>
        <w:jc w:val="thaiDistribute"/>
        <w:rPr>
          <w:sz w:val="30"/>
          <w:szCs w:val="30"/>
          <w:lang w:val="en-GB"/>
        </w:rPr>
      </w:pPr>
    </w:p>
    <w:p w14:paraId="76A6AD5C" w14:textId="77777777" w:rsidR="00001535" w:rsidRPr="009F3238" w:rsidRDefault="00001535" w:rsidP="00001535">
      <w:pPr>
        <w:spacing w:line="240" w:lineRule="auto"/>
        <w:rPr>
          <w:sz w:val="30"/>
          <w:szCs w:val="30"/>
        </w:rPr>
      </w:pPr>
      <w:r w:rsidRPr="009F3238">
        <w:rPr>
          <w:rFonts w:hint="cs"/>
          <w:sz w:val="30"/>
          <w:szCs w:val="30"/>
        </w:rPr>
        <w:br w:type="page"/>
      </w:r>
    </w:p>
    <w:p w14:paraId="73559DC0" w14:textId="77777777" w:rsidR="00001535" w:rsidRPr="009F3238" w:rsidRDefault="00001535" w:rsidP="003A23D8">
      <w:pPr>
        <w:pStyle w:val="ListParagraph"/>
        <w:numPr>
          <w:ilvl w:val="0"/>
          <w:numId w:val="29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9F3238">
        <w:rPr>
          <w:rFonts w:hint="cs"/>
          <w:color w:val="000000"/>
          <w:cs/>
        </w:rPr>
        <w:t>มาตรฐานการรายงานทางการเงินกลุ่มเครื่องมือทางการเงิน</w:t>
      </w:r>
    </w:p>
    <w:p w14:paraId="3691CE5B" w14:textId="77777777" w:rsidR="00001535" w:rsidRPr="009F3238" w:rsidRDefault="00001535" w:rsidP="00001535">
      <w:pPr>
        <w:pStyle w:val="BodyText2"/>
        <w:tabs>
          <w:tab w:val="left" w:pos="540"/>
        </w:tabs>
        <w:ind w:left="540"/>
        <w:rPr>
          <w:cs/>
        </w:rPr>
      </w:pPr>
    </w:p>
    <w:p w14:paraId="12A6396D" w14:textId="0621C3B0" w:rsidR="00001535" w:rsidRPr="009F3238" w:rsidRDefault="00001535" w:rsidP="00001535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  <w:lang w:val="en-US"/>
        </w:rPr>
      </w:pPr>
      <w:r w:rsidRPr="009F3238">
        <w:rPr>
          <w:rFonts w:hint="cs"/>
          <w:b w:val="0"/>
          <w:bCs w:val="0"/>
          <w:i w:val="0"/>
          <w:iCs w:val="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หรือองค์ประกอบอื่นของส่วนของผู้ถือหุ้น ณ วันที่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1</w:t>
      </w:r>
      <w:r w:rsidRPr="009F3238">
        <w:rPr>
          <w:rFonts w:hint="cs"/>
          <w:b w:val="0"/>
          <w:bCs w:val="0"/>
          <w:i w:val="0"/>
          <w:iCs w:val="0"/>
          <w:lang w:val="en-US"/>
        </w:rPr>
        <w:t xml:space="preserve"> 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มกราคม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2563</w:t>
      </w:r>
      <w:r w:rsidRPr="009F3238">
        <w:rPr>
          <w:rFonts w:hint="cs"/>
          <w:b w:val="0"/>
          <w:bCs w:val="0"/>
          <w:i w:val="0"/>
          <w:iCs w:val="0"/>
          <w:lang w:val="en-US"/>
        </w:rPr>
        <w:t xml:space="preserve"> </w:t>
      </w:r>
      <w:r w:rsidRPr="009F3238">
        <w:rPr>
          <w:rFonts w:hint="cs"/>
          <w:b w:val="0"/>
          <w:bCs w:val="0"/>
          <w:i w:val="0"/>
          <w:iCs w:val="0"/>
          <w:cs/>
        </w:rPr>
        <w:t>ดังนั้น</w:t>
      </w:r>
      <w:r w:rsidRPr="009F3238">
        <w:rPr>
          <w:rFonts w:hint="cs"/>
          <w:b w:val="0"/>
          <w:bCs w:val="0"/>
          <w:i w:val="0"/>
          <w:iCs w:val="0"/>
          <w:cs/>
        </w:rPr>
        <w:br/>
        <w:t xml:space="preserve">กลุ่มบริษัทจึงไม่ปรับปรุงข้อมูลที่นำเสนอในปี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2562</w:t>
      </w:r>
    </w:p>
    <w:p w14:paraId="0DF5BF33" w14:textId="77777777" w:rsidR="00001535" w:rsidRPr="009F3238" w:rsidRDefault="00001535" w:rsidP="00001535">
      <w:pPr>
        <w:pStyle w:val="BodyText2"/>
        <w:tabs>
          <w:tab w:val="left" w:pos="540"/>
        </w:tabs>
        <w:ind w:left="540"/>
        <w:rPr>
          <w:lang w:val="en-GB"/>
        </w:rPr>
      </w:pPr>
    </w:p>
    <w:p w14:paraId="27B4CEA3" w14:textId="77777777" w:rsidR="00001535" w:rsidRPr="009F3238" w:rsidRDefault="00001535" w:rsidP="00001535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9F3238">
        <w:rPr>
          <w:rFonts w:hint="cs"/>
          <w:b w:val="0"/>
          <w:bCs w:val="0"/>
          <w:i w:val="0"/>
          <w:iCs w:val="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5E680526" w14:textId="77777777" w:rsidR="00001535" w:rsidRPr="009F3238" w:rsidRDefault="00001535" w:rsidP="00001535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</w:p>
    <w:p w14:paraId="579A7D03" w14:textId="77777777" w:rsidR="00001535" w:rsidRPr="009F3238" w:rsidRDefault="00001535" w:rsidP="003A23D8">
      <w:pPr>
        <w:pStyle w:val="ListParagraph"/>
        <w:numPr>
          <w:ilvl w:val="0"/>
          <w:numId w:val="22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9F3238">
        <w:rPr>
          <w:rFonts w:hint="cs"/>
          <w:b w:val="0"/>
          <w:bCs w:val="0"/>
          <w:i w:val="0"/>
          <w:iCs w:val="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CBABFBE" w14:textId="77777777" w:rsidR="00001535" w:rsidRPr="009F3238" w:rsidRDefault="00001535" w:rsidP="00001535">
      <w:pPr>
        <w:pStyle w:val="BodyText2"/>
        <w:tabs>
          <w:tab w:val="left" w:pos="540"/>
        </w:tabs>
        <w:ind w:left="540"/>
        <w:rPr>
          <w:cs/>
        </w:rPr>
      </w:pPr>
    </w:p>
    <w:p w14:paraId="035ACC32" w14:textId="3AEB4122" w:rsidR="00001535" w:rsidRPr="009F3238" w:rsidRDefault="00001535" w:rsidP="00001535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  <w:lang w:val="en-US"/>
        </w:rPr>
      </w:pPr>
      <w:r w:rsidRPr="009F3238">
        <w:rPr>
          <w:rFonts w:hint="cs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9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 (TFRS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9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) จัดประเภทสินทรัพย์ทางการเงินเป็น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3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(FVOCI) และมูลค่ายุติธรรมผ่านกำไรหรือขาดทุน (FVTPL) โดยการจัดประเภทตาม TFRS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9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 จะเป็นไปตามลักษณะของกระแสเงินสดของ</w:t>
      </w:r>
      <w:r w:rsidRPr="009F3238">
        <w:rPr>
          <w:rFonts w:hint="cs"/>
          <w:b w:val="0"/>
          <w:bCs w:val="0"/>
          <w:i w:val="0"/>
          <w:iCs w:val="0"/>
          <w:spacing w:val="-2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TFRS </w:t>
      </w:r>
      <w:r w:rsidR="00B873FC" w:rsidRPr="009F3238">
        <w:rPr>
          <w:rFonts w:hint="cs"/>
          <w:b w:val="0"/>
          <w:bCs w:val="0"/>
          <w:i w:val="0"/>
          <w:iCs w:val="0"/>
          <w:spacing w:val="-2"/>
          <w:lang w:val="en-US"/>
        </w:rPr>
        <w:t>9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Pr="009F3238">
        <w:rPr>
          <w:rFonts w:hint="cs"/>
          <w:b w:val="0"/>
          <w:bCs w:val="0"/>
          <w:i w:val="0"/>
          <w:iCs w:val="0"/>
          <w:cs/>
        </w:rPr>
        <w:br/>
        <w:t xml:space="preserve">เงินลงทุนทั่วไปตามที่กำหนดโดยมาตรฐานการบัญชี ฉบับที่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105</w:t>
      </w:r>
    </w:p>
    <w:p w14:paraId="4D584A6B" w14:textId="77777777" w:rsidR="00001535" w:rsidRPr="009F3238" w:rsidRDefault="00001535" w:rsidP="00001535">
      <w:pPr>
        <w:spacing w:line="240" w:lineRule="auto"/>
        <w:rPr>
          <w:b/>
          <w:bCs/>
          <w:i/>
          <w:iCs/>
          <w:lang w:val="en-GB"/>
        </w:rPr>
      </w:pPr>
    </w:p>
    <w:p w14:paraId="4F2BC3CF" w14:textId="77777777" w:rsidR="00001535" w:rsidRPr="009F3238" w:rsidRDefault="00001535" w:rsidP="00001535">
      <w:pPr>
        <w:spacing w:line="240" w:lineRule="auto"/>
        <w:rPr>
          <w:b/>
          <w:bCs/>
          <w:i/>
          <w:iCs/>
        </w:rPr>
      </w:pPr>
    </w:p>
    <w:p w14:paraId="5D03CD57" w14:textId="77777777" w:rsidR="00001535" w:rsidRPr="009F3238" w:rsidRDefault="00001535" w:rsidP="00001535">
      <w:pPr>
        <w:spacing w:line="240" w:lineRule="auto"/>
        <w:rPr>
          <w:sz w:val="30"/>
          <w:szCs w:val="30"/>
          <w:cs/>
          <w:lang w:val="th-TH"/>
        </w:rPr>
      </w:pPr>
      <w:r w:rsidRPr="009F3238">
        <w:rPr>
          <w:rFonts w:hint="cs"/>
          <w:b/>
          <w:bCs/>
          <w:i/>
          <w:iCs/>
          <w:cs/>
        </w:rPr>
        <w:br w:type="page"/>
      </w:r>
    </w:p>
    <w:p w14:paraId="75E96715" w14:textId="0AD940BE" w:rsidR="00001535" w:rsidRPr="009F3238" w:rsidRDefault="00001535" w:rsidP="00001535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  <w:lang w:val="en-US"/>
        </w:rPr>
      </w:pPr>
      <w:r w:rsidRPr="009F3238">
        <w:rPr>
          <w:rFonts w:hint="cs"/>
          <w:b w:val="0"/>
          <w:bCs w:val="0"/>
          <w:i w:val="0"/>
          <w:iCs w:val="0"/>
          <w:cs/>
        </w:rPr>
        <w:t xml:space="preserve">ตารางดังต่อไปนี้แสดงการจัดประเภทการวัดมูลค่าภายใต้มาตรฐานเดิมและ TFRS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9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                       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1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 มกราคม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2563</w:t>
      </w:r>
    </w:p>
    <w:p w14:paraId="162480B9" w14:textId="77777777" w:rsidR="00001535" w:rsidRPr="009F3238" w:rsidRDefault="00001535" w:rsidP="00001535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lang w:val="en-US"/>
        </w:rPr>
      </w:pP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001535" w:rsidRPr="009F3238" w14:paraId="523F969E" w14:textId="77777777" w:rsidTr="00001535">
        <w:trPr>
          <w:tblHeader/>
        </w:trPr>
        <w:tc>
          <w:tcPr>
            <w:tcW w:w="9412" w:type="dxa"/>
            <w:gridSpan w:val="6"/>
            <w:vAlign w:val="bottom"/>
            <w:hideMark/>
          </w:tcPr>
          <w:p w14:paraId="116B08DC" w14:textId="77777777" w:rsidR="00001535" w:rsidRPr="009F3238" w:rsidRDefault="00001535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001535" w:rsidRPr="009F3238" w14:paraId="70F78F8F" w14:textId="77777777" w:rsidTr="00001535">
        <w:trPr>
          <w:tblHeader/>
        </w:trPr>
        <w:tc>
          <w:tcPr>
            <w:tcW w:w="5854" w:type="dxa"/>
            <w:gridSpan w:val="2"/>
            <w:vAlign w:val="bottom"/>
            <w:hideMark/>
          </w:tcPr>
          <w:p w14:paraId="6C821C2A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  <w:cs/>
              </w:rPr>
            </w:pPr>
            <w:r w:rsidRPr="009F3238">
              <w:rPr>
                <w:rFonts w:asciiTheme="majorBidi" w:hAnsiTheme="majorBidi" w:hint="cs"/>
                <w:sz w:val="28"/>
                <w:cs/>
              </w:rPr>
              <w:t xml:space="preserve">การจัดประเภทตามมาตรฐานเดิม </w:t>
            </w:r>
          </w:p>
          <w:p w14:paraId="567F5F42" w14:textId="0803332D" w:rsidR="00001535" w:rsidRPr="009F3238" w:rsidRDefault="00001535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Theme="majorBidi" w:hAnsiTheme="majorBidi" w:hint="cs"/>
                <w:sz w:val="28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31</w:t>
            </w:r>
            <w:r w:rsidRPr="009F3238">
              <w:rPr>
                <w:rFonts w:asciiTheme="majorBidi" w:hAnsiTheme="majorBidi" w:cstheme="majorBidi" w:hint="cs"/>
                <w:sz w:val="28"/>
              </w:rPr>
              <w:t xml:space="preserve"> </w:t>
            </w:r>
            <w:r w:rsidRPr="009F3238">
              <w:rPr>
                <w:rFonts w:asciiTheme="majorBidi" w:hAnsiTheme="majorBidi" w:hint="cs"/>
                <w:sz w:val="28"/>
                <w:cs/>
              </w:rPr>
              <w:t xml:space="preserve">ธันวาคม 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6F76454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DDBD7" w14:textId="4183D8BD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9F3238">
              <w:rPr>
                <w:rFonts w:ascii="Angsana New" w:hAnsi="Angsana New" w:hint="cs"/>
                <w:color w:val="000000"/>
                <w:sz w:val="28"/>
              </w:rPr>
              <w:t xml:space="preserve">TFRS </w:t>
            </w:r>
            <w:r w:rsidR="00B873FC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</w:t>
            </w:r>
            <w:r w:rsidRPr="009F3238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ณ วันที่ </w:t>
            </w:r>
            <w:r w:rsidR="00B873FC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="00B873FC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001535" w:rsidRPr="009F3238" w14:paraId="6BEFD4A3" w14:textId="77777777" w:rsidTr="00001535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B539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cs/>
              </w:rPr>
            </w:pPr>
          </w:p>
          <w:p w14:paraId="38D29E66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138108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1E49B87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35AB2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5EF401C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55735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1F6844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01535" w:rsidRPr="009F3238" w14:paraId="374875BC" w14:textId="77777777" w:rsidTr="00001535">
        <w:trPr>
          <w:tblHeader/>
        </w:trPr>
        <w:tc>
          <w:tcPr>
            <w:tcW w:w="4323" w:type="dxa"/>
            <w:vAlign w:val="bottom"/>
          </w:tcPr>
          <w:p w14:paraId="6ABD6C8B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vAlign w:val="bottom"/>
            <w:hideMark/>
          </w:tcPr>
          <w:p w14:paraId="7FFA101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001535" w:rsidRPr="009F3238" w14:paraId="24254DAA" w14:textId="77777777" w:rsidTr="00001535">
        <w:tc>
          <w:tcPr>
            <w:tcW w:w="4323" w:type="dxa"/>
            <w:hideMark/>
          </w:tcPr>
          <w:p w14:paraId="71D98170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4047A537" w14:textId="020A31AA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819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462</w:t>
            </w:r>
          </w:p>
        </w:tc>
        <w:tc>
          <w:tcPr>
            <w:tcW w:w="260" w:type="dxa"/>
          </w:tcPr>
          <w:p w14:paraId="179A0ED1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0C37279E" w14:textId="77777777" w:rsidR="00001535" w:rsidRPr="009F3238" w:rsidRDefault="00001535" w:rsidP="008E40D6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AF79B03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480287EC" w14:textId="4ED8C39D" w:rsidR="00001535" w:rsidRPr="009F3238" w:rsidRDefault="00B873FC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819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462</w:t>
            </w:r>
          </w:p>
        </w:tc>
      </w:tr>
      <w:tr w:rsidR="00001535" w:rsidRPr="009F3238" w14:paraId="0A19F916" w14:textId="77777777" w:rsidTr="00001535">
        <w:tc>
          <w:tcPr>
            <w:tcW w:w="4323" w:type="dxa"/>
            <w:hideMark/>
          </w:tcPr>
          <w:p w14:paraId="46213FEF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vAlign w:val="bottom"/>
          </w:tcPr>
          <w:p w14:paraId="049E911D" w14:textId="77777777" w:rsidR="00001535" w:rsidRPr="009F3238" w:rsidRDefault="00001535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5231BE7B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9655052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1EC73940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BEC0F76" w14:textId="77777777" w:rsidR="00001535" w:rsidRPr="009F3238" w:rsidRDefault="00001535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535" w:rsidRPr="009F3238" w14:paraId="471A0A18" w14:textId="77777777" w:rsidTr="00001535">
        <w:tc>
          <w:tcPr>
            <w:tcW w:w="4323" w:type="dxa"/>
            <w:hideMark/>
          </w:tcPr>
          <w:p w14:paraId="217584F4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ตราสารหนี้ 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347A54D1" w14:textId="3E94BD5F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299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5414970A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34F32E8E" w14:textId="416AE8D7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299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36" w:type="dxa"/>
          </w:tcPr>
          <w:p w14:paraId="704DC1D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72126783" w14:textId="77777777" w:rsidR="00001535" w:rsidRPr="009F3238" w:rsidRDefault="00001535" w:rsidP="008E40D6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01535" w:rsidRPr="009F3238" w14:paraId="0E664DFC" w14:textId="77777777" w:rsidTr="00001535">
        <w:tc>
          <w:tcPr>
            <w:tcW w:w="4323" w:type="dxa"/>
            <w:hideMark/>
          </w:tcPr>
          <w:p w14:paraId="4D021E26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654B7311" w14:textId="2C29B020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180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134</w:t>
            </w:r>
          </w:p>
        </w:tc>
        <w:tc>
          <w:tcPr>
            <w:tcW w:w="260" w:type="dxa"/>
          </w:tcPr>
          <w:p w14:paraId="1A8A362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434C7459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7184FAC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2AB5756B" w14:textId="4E4CDA78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180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134</w:t>
            </w:r>
          </w:p>
        </w:tc>
      </w:tr>
      <w:tr w:rsidR="00001535" w:rsidRPr="009F3238" w14:paraId="1A59A1A3" w14:textId="77777777" w:rsidTr="00001535">
        <w:tc>
          <w:tcPr>
            <w:tcW w:w="4323" w:type="dxa"/>
            <w:hideMark/>
          </w:tcPr>
          <w:p w14:paraId="05CA744C" w14:textId="77777777" w:rsidR="00001535" w:rsidRPr="009F3238" w:rsidRDefault="00001535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 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  <w:hideMark/>
          </w:tcPr>
          <w:p w14:paraId="42DC407B" w14:textId="66299FA4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  <w:lang w:val="en-US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214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16A2835B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7395F746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B3C21A1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2CE2F83A" w14:textId="1AFC67A1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214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386</w:t>
            </w:r>
          </w:p>
        </w:tc>
      </w:tr>
      <w:tr w:rsidR="00001535" w:rsidRPr="009F3238" w14:paraId="795805C4" w14:textId="77777777" w:rsidTr="00001535">
        <w:tc>
          <w:tcPr>
            <w:tcW w:w="4323" w:type="dxa"/>
            <w:hideMark/>
          </w:tcPr>
          <w:p w14:paraId="7B9AB883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vAlign w:val="bottom"/>
          </w:tcPr>
          <w:p w14:paraId="79A572AC" w14:textId="77777777" w:rsidR="00001535" w:rsidRPr="009F3238" w:rsidRDefault="00001535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5B2D1EB4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CFFC0B8" w14:textId="77777777" w:rsidR="00001535" w:rsidRPr="009F3238" w:rsidRDefault="00001535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2A91512D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3E3E86B" w14:textId="77777777" w:rsidR="00001535" w:rsidRPr="009F3238" w:rsidRDefault="00001535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535" w:rsidRPr="009F3238" w14:paraId="2DD6820B" w14:textId="77777777" w:rsidTr="00001535">
        <w:tc>
          <w:tcPr>
            <w:tcW w:w="4323" w:type="dxa"/>
            <w:hideMark/>
          </w:tcPr>
          <w:p w14:paraId="40E2398C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ตราสารหนี้ 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41C687C0" w14:textId="0B2F2308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723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60" w:type="dxa"/>
          </w:tcPr>
          <w:p w14:paraId="7852AD0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16C61043" w14:textId="32D1D701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723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36" w:type="dxa"/>
          </w:tcPr>
          <w:p w14:paraId="476A9EE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605EBF1C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01535" w:rsidRPr="009F3238" w14:paraId="456F6887" w14:textId="77777777" w:rsidTr="00001535">
        <w:tc>
          <w:tcPr>
            <w:tcW w:w="4323" w:type="dxa"/>
            <w:hideMark/>
          </w:tcPr>
          <w:p w14:paraId="1947B6EA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40FD75" w14:textId="18308CBB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43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971</w:t>
            </w:r>
          </w:p>
        </w:tc>
        <w:tc>
          <w:tcPr>
            <w:tcW w:w="260" w:type="dxa"/>
          </w:tcPr>
          <w:p w14:paraId="2B48522A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4D506" w14:textId="31EE4212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lang w:val="en-US"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332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236" w:type="dxa"/>
          </w:tcPr>
          <w:p w14:paraId="52ED10C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8CA8D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01535" w:rsidRPr="009F3238" w14:paraId="5E2918F4" w14:textId="77777777" w:rsidTr="00001535">
        <w:tc>
          <w:tcPr>
            <w:tcW w:w="4323" w:type="dxa"/>
            <w:hideMark/>
          </w:tcPr>
          <w:p w14:paraId="5E09CCB2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FEB7B5" w14:textId="4D9591CA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767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916</w:t>
            </w:r>
          </w:p>
        </w:tc>
        <w:tc>
          <w:tcPr>
            <w:tcW w:w="260" w:type="dxa"/>
          </w:tcPr>
          <w:p w14:paraId="1EDA7BF0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17038" w14:textId="6878F9FC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4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056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03CAD98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06F671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-</w:t>
            </w:r>
          </w:p>
        </w:tc>
      </w:tr>
      <w:tr w:rsidR="00001535" w:rsidRPr="009F3238" w14:paraId="398B76A2" w14:textId="77777777" w:rsidTr="00001535">
        <w:tc>
          <w:tcPr>
            <w:tcW w:w="4323" w:type="dxa"/>
            <w:hideMark/>
          </w:tcPr>
          <w:p w14:paraId="69AF228D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323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CD7A39" w14:textId="4731ECCD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10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281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284</w:t>
            </w:r>
          </w:p>
        </w:tc>
        <w:tc>
          <w:tcPr>
            <w:tcW w:w="260" w:type="dxa"/>
          </w:tcPr>
          <w:p w14:paraId="2BD6D85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36505A" w14:textId="49238C6C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5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355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681</w:t>
            </w:r>
          </w:p>
        </w:tc>
        <w:tc>
          <w:tcPr>
            <w:tcW w:w="236" w:type="dxa"/>
          </w:tcPr>
          <w:p w14:paraId="7AB5893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5E4BB7" w14:textId="21E7403D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6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213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982</w:t>
            </w:r>
          </w:p>
        </w:tc>
      </w:tr>
      <w:tr w:rsidR="00001535" w:rsidRPr="009F3238" w14:paraId="73860634" w14:textId="77777777" w:rsidTr="00001535">
        <w:tc>
          <w:tcPr>
            <w:tcW w:w="4323" w:type="dxa"/>
          </w:tcPr>
          <w:p w14:paraId="365305C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12B1B0" w14:textId="77777777" w:rsidR="00001535" w:rsidRPr="009F3238" w:rsidRDefault="00001535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2A377E7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B4052" w14:textId="77777777" w:rsidR="00001535" w:rsidRPr="009F3238" w:rsidRDefault="00001535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1ADF604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7C8EFC" w14:textId="77777777" w:rsidR="00001535" w:rsidRPr="009F3238" w:rsidRDefault="00001535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535" w:rsidRPr="009F3238" w14:paraId="4B68BB2C" w14:textId="77777777" w:rsidTr="00001535">
        <w:tc>
          <w:tcPr>
            <w:tcW w:w="4323" w:type="dxa"/>
            <w:hideMark/>
          </w:tcPr>
          <w:p w14:paraId="77A8DC9E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</w:rPr>
            </w:pPr>
            <w:r w:rsidRPr="009F3238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2424909D" w14:textId="113E577B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243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814</w:t>
            </w:r>
          </w:p>
        </w:tc>
        <w:tc>
          <w:tcPr>
            <w:tcW w:w="260" w:type="dxa"/>
          </w:tcPr>
          <w:p w14:paraId="29CC8A3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26DF15C8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7535D2A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342A0759" w14:textId="0FB24784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243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814</w:t>
            </w:r>
          </w:p>
        </w:tc>
      </w:tr>
      <w:tr w:rsidR="00001535" w:rsidRPr="009F3238" w14:paraId="6B9365D9" w14:textId="77777777" w:rsidTr="00001535">
        <w:tc>
          <w:tcPr>
            <w:tcW w:w="4323" w:type="dxa"/>
            <w:hideMark/>
          </w:tcPr>
          <w:p w14:paraId="0BE158A9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</w:rPr>
            </w:pPr>
            <w:r w:rsidRPr="009F3238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9F3238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  <w:hideMark/>
          </w:tcPr>
          <w:p w14:paraId="5F12FE6B" w14:textId="40B47D2E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424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023</w:t>
            </w:r>
          </w:p>
        </w:tc>
        <w:tc>
          <w:tcPr>
            <w:tcW w:w="260" w:type="dxa"/>
          </w:tcPr>
          <w:p w14:paraId="76B74375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6FA3D19E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AAD8CD0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6EFFEF7C" w14:textId="67FB1F9F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424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023</w:t>
            </w:r>
          </w:p>
        </w:tc>
      </w:tr>
      <w:tr w:rsidR="00001535" w:rsidRPr="009F3238" w14:paraId="6BB8E02D" w14:textId="77777777" w:rsidTr="00001535">
        <w:tc>
          <w:tcPr>
            <w:tcW w:w="4323" w:type="dxa"/>
            <w:hideMark/>
          </w:tcPr>
          <w:p w14:paraId="10B73523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</w:rPr>
            </w:pPr>
            <w:r w:rsidRPr="009F3238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1" w:type="dxa"/>
            <w:vAlign w:val="bottom"/>
            <w:hideMark/>
          </w:tcPr>
          <w:p w14:paraId="5F7E4A91" w14:textId="329C3B1E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120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865</w:t>
            </w:r>
          </w:p>
        </w:tc>
        <w:tc>
          <w:tcPr>
            <w:tcW w:w="260" w:type="dxa"/>
          </w:tcPr>
          <w:p w14:paraId="0AFF8820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0815F93D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E0742D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079B4BD5" w14:textId="1A35CC90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120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865</w:t>
            </w:r>
          </w:p>
        </w:tc>
      </w:tr>
      <w:tr w:rsidR="00001535" w:rsidRPr="009F3238" w14:paraId="1C5D28E5" w14:textId="77777777" w:rsidTr="00001535">
        <w:tc>
          <w:tcPr>
            <w:tcW w:w="4323" w:type="dxa"/>
            <w:hideMark/>
          </w:tcPr>
          <w:p w14:paraId="2E7D0839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</w:rPr>
            </w:pPr>
            <w:r w:rsidRPr="009F3238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  <w:hideMark/>
          </w:tcPr>
          <w:p w14:paraId="0DB13F83" w14:textId="0E88FC78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381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337</w:t>
            </w:r>
          </w:p>
        </w:tc>
        <w:tc>
          <w:tcPr>
            <w:tcW w:w="260" w:type="dxa"/>
          </w:tcPr>
          <w:p w14:paraId="63DE3F0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602509D2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7F6970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1A0DBECB" w14:textId="14F69A20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381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337</w:t>
            </w:r>
          </w:p>
        </w:tc>
      </w:tr>
      <w:tr w:rsidR="00001535" w:rsidRPr="009F3238" w14:paraId="0790EB51" w14:textId="77777777" w:rsidTr="00001535">
        <w:tc>
          <w:tcPr>
            <w:tcW w:w="4323" w:type="dxa"/>
            <w:hideMark/>
          </w:tcPr>
          <w:p w14:paraId="3CF6A70B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</w:rPr>
            </w:pPr>
            <w:r w:rsidRPr="009F323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732045" w14:textId="488A9CFE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5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170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039</w:t>
            </w:r>
          </w:p>
        </w:tc>
        <w:tc>
          <w:tcPr>
            <w:tcW w:w="260" w:type="dxa"/>
          </w:tcPr>
          <w:p w14:paraId="24A9D7A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C2DA51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283E1531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BFC261" w14:textId="36CE84EB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5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170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039</w:t>
            </w:r>
          </w:p>
        </w:tc>
      </w:tr>
    </w:tbl>
    <w:p w14:paraId="5DA04170" w14:textId="77777777" w:rsidR="00001535" w:rsidRPr="009F3238" w:rsidRDefault="00001535" w:rsidP="00001535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67FB5CAC" w14:textId="77777777" w:rsidR="00001535" w:rsidRPr="009F3238" w:rsidRDefault="00001535" w:rsidP="00001535">
      <w:pPr>
        <w:spacing w:line="240" w:lineRule="auto"/>
        <w:rPr>
          <w:sz w:val="30"/>
          <w:szCs w:val="30"/>
          <w:cs/>
          <w:lang w:val="th-TH"/>
        </w:rPr>
      </w:pPr>
      <w:r w:rsidRPr="009F3238">
        <w:rPr>
          <w:rFonts w:hint="cs"/>
          <w:b/>
          <w:bCs/>
          <w:i/>
          <w:iCs/>
          <w:cs/>
        </w:rPr>
        <w:br w:type="page"/>
      </w: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001535" w:rsidRPr="009F3238" w14:paraId="11B80057" w14:textId="77777777" w:rsidTr="00001535">
        <w:trPr>
          <w:tblHeader/>
        </w:trPr>
        <w:tc>
          <w:tcPr>
            <w:tcW w:w="9412" w:type="dxa"/>
            <w:gridSpan w:val="6"/>
            <w:vAlign w:val="bottom"/>
            <w:hideMark/>
          </w:tcPr>
          <w:p w14:paraId="311F1D6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1535" w:rsidRPr="009F3238" w14:paraId="5B78CF91" w14:textId="77777777" w:rsidTr="00001535">
        <w:trPr>
          <w:tblHeader/>
        </w:trPr>
        <w:tc>
          <w:tcPr>
            <w:tcW w:w="5854" w:type="dxa"/>
            <w:gridSpan w:val="2"/>
            <w:vAlign w:val="bottom"/>
            <w:hideMark/>
          </w:tcPr>
          <w:p w14:paraId="5AF1D01D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  <w:cs/>
              </w:rPr>
            </w:pPr>
            <w:r w:rsidRPr="009F3238">
              <w:rPr>
                <w:rFonts w:asciiTheme="majorBidi" w:hAnsiTheme="majorBidi" w:hint="cs"/>
                <w:sz w:val="28"/>
                <w:cs/>
              </w:rPr>
              <w:t xml:space="preserve">การจัดประเภทตามมาตรฐานเดิม </w:t>
            </w:r>
          </w:p>
          <w:p w14:paraId="09C9BF75" w14:textId="70D4AD73" w:rsidR="00001535" w:rsidRPr="009F3238" w:rsidRDefault="00001535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Theme="majorBidi" w:hAnsiTheme="majorBidi" w:hint="cs"/>
                <w:sz w:val="28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31</w:t>
            </w:r>
            <w:r w:rsidRPr="009F3238">
              <w:rPr>
                <w:rFonts w:asciiTheme="majorBidi" w:hAnsiTheme="majorBidi" w:cstheme="majorBidi" w:hint="cs"/>
                <w:sz w:val="28"/>
              </w:rPr>
              <w:t xml:space="preserve"> </w:t>
            </w:r>
            <w:r w:rsidRPr="009F3238">
              <w:rPr>
                <w:rFonts w:asciiTheme="majorBidi" w:hAnsiTheme="majorBidi" w:hint="cs"/>
                <w:sz w:val="28"/>
                <w:cs/>
              </w:rPr>
              <w:t xml:space="preserve">ธันวาคม 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1BC2939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4E884" w14:textId="18B94528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9F3238">
              <w:rPr>
                <w:rFonts w:ascii="Angsana New" w:hAnsi="Angsana New" w:hint="cs"/>
                <w:color w:val="000000"/>
                <w:sz w:val="28"/>
              </w:rPr>
              <w:t xml:space="preserve">TFRS </w:t>
            </w:r>
            <w:r w:rsidR="00B873FC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</w:t>
            </w:r>
            <w:r w:rsidRPr="009F3238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ณ วันที่ </w:t>
            </w:r>
            <w:r w:rsidR="00B873FC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="00B873FC"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001535" w:rsidRPr="009F3238" w14:paraId="3370767B" w14:textId="77777777" w:rsidTr="00001535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FCFA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cs/>
              </w:rPr>
            </w:pPr>
          </w:p>
          <w:p w14:paraId="0D8F3688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2BBD99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B15674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2800A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4CAF170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294F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9E7DB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01535" w:rsidRPr="009F3238" w14:paraId="0DF4654B" w14:textId="77777777" w:rsidTr="00001535">
        <w:trPr>
          <w:tblHeader/>
        </w:trPr>
        <w:tc>
          <w:tcPr>
            <w:tcW w:w="4323" w:type="dxa"/>
            <w:vAlign w:val="bottom"/>
          </w:tcPr>
          <w:p w14:paraId="7C7E0FD1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vAlign w:val="bottom"/>
            <w:hideMark/>
          </w:tcPr>
          <w:p w14:paraId="0B31BB8A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001535" w:rsidRPr="009F3238" w14:paraId="21651439" w14:textId="77777777" w:rsidTr="00001535">
        <w:tc>
          <w:tcPr>
            <w:tcW w:w="4323" w:type="dxa"/>
            <w:hideMark/>
          </w:tcPr>
          <w:p w14:paraId="73DE9EA6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3E792D2F" w14:textId="04102F96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235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200</w:t>
            </w:r>
          </w:p>
        </w:tc>
        <w:tc>
          <w:tcPr>
            <w:tcW w:w="260" w:type="dxa"/>
          </w:tcPr>
          <w:p w14:paraId="49C726A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7823F3C4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164BB17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70E52263" w14:textId="629C6C72" w:rsidR="00001535" w:rsidRPr="009F3238" w:rsidRDefault="00B873FC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235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200</w:t>
            </w:r>
          </w:p>
        </w:tc>
      </w:tr>
      <w:tr w:rsidR="00001535" w:rsidRPr="009F3238" w14:paraId="61ECF1EC" w14:textId="77777777" w:rsidTr="00001535">
        <w:tc>
          <w:tcPr>
            <w:tcW w:w="4323" w:type="dxa"/>
            <w:hideMark/>
          </w:tcPr>
          <w:p w14:paraId="3DC583AF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vAlign w:val="bottom"/>
          </w:tcPr>
          <w:p w14:paraId="5D599428" w14:textId="77777777" w:rsidR="00001535" w:rsidRPr="009F3238" w:rsidRDefault="00001535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5095BC9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B70C293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4FE55373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BBF38A6" w14:textId="77777777" w:rsidR="00001535" w:rsidRPr="009F3238" w:rsidRDefault="00001535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535" w:rsidRPr="009F3238" w14:paraId="7627A081" w14:textId="77777777" w:rsidTr="00001535">
        <w:tc>
          <w:tcPr>
            <w:tcW w:w="4323" w:type="dxa"/>
            <w:hideMark/>
          </w:tcPr>
          <w:p w14:paraId="5A09DEB9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ตราสารหนี้ 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47B23FF0" w14:textId="36107BDB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299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1C4BC723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2223413D" w14:textId="4F1A7883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299</w:t>
            </w:r>
            <w:r w:rsidR="00001535" w:rsidRPr="009F3238">
              <w:rPr>
                <w:rFonts w:asciiTheme="majorBidi" w:hAnsiTheme="majorBidi" w:cs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36" w:type="dxa"/>
          </w:tcPr>
          <w:p w14:paraId="3D8A8B7D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07161B72" w14:textId="77777777" w:rsidR="00001535" w:rsidRPr="009F3238" w:rsidRDefault="00001535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01535" w:rsidRPr="009F3238" w14:paraId="27C65A37" w14:textId="77777777" w:rsidTr="00001535">
        <w:tc>
          <w:tcPr>
            <w:tcW w:w="4323" w:type="dxa"/>
            <w:hideMark/>
          </w:tcPr>
          <w:p w14:paraId="694568A0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26CBB464" w14:textId="476ACA77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099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303</w:t>
            </w:r>
          </w:p>
        </w:tc>
        <w:tc>
          <w:tcPr>
            <w:tcW w:w="260" w:type="dxa"/>
          </w:tcPr>
          <w:p w14:paraId="6FD43A3D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BCB352A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DC3619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4B842683" w14:textId="6821379F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099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303</w:t>
            </w:r>
          </w:p>
        </w:tc>
      </w:tr>
      <w:tr w:rsidR="00001535" w:rsidRPr="009F3238" w14:paraId="57354BB9" w14:textId="77777777" w:rsidTr="00001535">
        <w:tc>
          <w:tcPr>
            <w:tcW w:w="4323" w:type="dxa"/>
            <w:hideMark/>
          </w:tcPr>
          <w:p w14:paraId="7F7FB5A9" w14:textId="77777777" w:rsidR="00001535" w:rsidRPr="009F3238" w:rsidRDefault="00001535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 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  <w:hideMark/>
          </w:tcPr>
          <w:p w14:paraId="616911BF" w14:textId="3EBEF4F9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160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986</w:t>
            </w:r>
          </w:p>
        </w:tc>
        <w:tc>
          <w:tcPr>
            <w:tcW w:w="260" w:type="dxa"/>
          </w:tcPr>
          <w:p w14:paraId="16DAC83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6240D607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C5FACC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2D7406CA" w14:textId="38430F6C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160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986</w:t>
            </w:r>
          </w:p>
        </w:tc>
      </w:tr>
      <w:tr w:rsidR="00001535" w:rsidRPr="009F3238" w14:paraId="546A979E" w14:textId="77777777" w:rsidTr="00001535">
        <w:tc>
          <w:tcPr>
            <w:tcW w:w="4323" w:type="dxa"/>
            <w:hideMark/>
          </w:tcPr>
          <w:p w14:paraId="32A6D7F7" w14:textId="77777777" w:rsidR="00001535" w:rsidRPr="009F3238" w:rsidRDefault="00001535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1" w:type="dxa"/>
            <w:vAlign w:val="bottom"/>
            <w:hideMark/>
          </w:tcPr>
          <w:p w14:paraId="45B7FDD0" w14:textId="205E9C99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029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333</w:t>
            </w:r>
          </w:p>
        </w:tc>
        <w:tc>
          <w:tcPr>
            <w:tcW w:w="260" w:type="dxa"/>
          </w:tcPr>
          <w:p w14:paraId="3E9101A9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5BF975DA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C2B14A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6BC3DFB8" w14:textId="6BA2645B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029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333</w:t>
            </w:r>
          </w:p>
        </w:tc>
      </w:tr>
      <w:tr w:rsidR="00001535" w:rsidRPr="009F3238" w14:paraId="45455FC6" w14:textId="77777777" w:rsidTr="00001535">
        <w:tc>
          <w:tcPr>
            <w:tcW w:w="4323" w:type="dxa"/>
            <w:hideMark/>
          </w:tcPr>
          <w:p w14:paraId="18477951" w14:textId="77777777" w:rsidR="00001535" w:rsidRPr="009F3238" w:rsidRDefault="00001535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vAlign w:val="bottom"/>
          </w:tcPr>
          <w:p w14:paraId="0905E801" w14:textId="77777777" w:rsidR="00001535" w:rsidRPr="009F3238" w:rsidRDefault="00001535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42A21E1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0694D3E" w14:textId="77777777" w:rsidR="00001535" w:rsidRPr="009F3238" w:rsidRDefault="00001535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42C52B2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11532AA" w14:textId="77777777" w:rsidR="00001535" w:rsidRPr="009F3238" w:rsidRDefault="00001535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535" w:rsidRPr="009F3238" w14:paraId="1586DA90" w14:textId="77777777" w:rsidTr="00001535">
        <w:tc>
          <w:tcPr>
            <w:tcW w:w="4323" w:type="dxa"/>
            <w:hideMark/>
          </w:tcPr>
          <w:p w14:paraId="11781BBB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ตราสารหนี้ 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47CC7E85" w14:textId="681CF02C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723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60" w:type="dxa"/>
          </w:tcPr>
          <w:p w14:paraId="0B1E86E4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2D2992C0" w14:textId="05B90A77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723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36" w:type="dxa"/>
          </w:tcPr>
          <w:p w14:paraId="2EEF92E3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37E2DEB7" w14:textId="77777777" w:rsidR="00001535" w:rsidRPr="009F3238" w:rsidRDefault="00001535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01535" w:rsidRPr="009F3238" w14:paraId="0E6BC75C" w14:textId="77777777" w:rsidTr="00001535">
        <w:tc>
          <w:tcPr>
            <w:tcW w:w="4323" w:type="dxa"/>
            <w:hideMark/>
          </w:tcPr>
          <w:p w14:paraId="717B961C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A9B2C" w14:textId="10B2358E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43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971</w:t>
            </w:r>
          </w:p>
        </w:tc>
        <w:tc>
          <w:tcPr>
            <w:tcW w:w="260" w:type="dxa"/>
          </w:tcPr>
          <w:p w14:paraId="3C5FA92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8D931" w14:textId="25582994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332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236" w:type="dxa"/>
          </w:tcPr>
          <w:p w14:paraId="4BE1041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6D7A6" w14:textId="77777777" w:rsidR="00001535" w:rsidRPr="009F3238" w:rsidRDefault="00001535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01535" w:rsidRPr="009F3238" w14:paraId="5BCACA97" w14:textId="77777777" w:rsidTr="00001535">
        <w:tc>
          <w:tcPr>
            <w:tcW w:w="4323" w:type="dxa"/>
            <w:hideMark/>
          </w:tcPr>
          <w:p w14:paraId="57CBD5E8" w14:textId="77777777" w:rsidR="00001535" w:rsidRPr="009F3238" w:rsidRDefault="00001535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DA1C0B" w14:textId="3AB5D7FA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2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767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916</w:t>
            </w:r>
          </w:p>
        </w:tc>
        <w:tc>
          <w:tcPr>
            <w:tcW w:w="260" w:type="dxa"/>
          </w:tcPr>
          <w:p w14:paraId="6772A803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A46903" w14:textId="3283C9F6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4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056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225D5D7A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D7CC70" w14:textId="77777777" w:rsidR="00001535" w:rsidRPr="009F3238" w:rsidRDefault="00001535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  <w:lang w:val="en-US"/>
              </w:rPr>
              <w:t>-</w:t>
            </w:r>
          </w:p>
        </w:tc>
      </w:tr>
      <w:tr w:rsidR="00001535" w:rsidRPr="009F3238" w14:paraId="09B9381A" w14:textId="77777777" w:rsidTr="00001535">
        <w:tc>
          <w:tcPr>
            <w:tcW w:w="4323" w:type="dxa"/>
            <w:hideMark/>
          </w:tcPr>
          <w:p w14:paraId="0DCADDE6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</w:rPr>
            </w:pPr>
            <w:r w:rsidRPr="009F323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AF6844" w14:textId="4618725C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8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592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124</w:t>
            </w:r>
          </w:p>
        </w:tc>
        <w:tc>
          <w:tcPr>
            <w:tcW w:w="260" w:type="dxa"/>
          </w:tcPr>
          <w:p w14:paraId="763FDCE1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099E53" w14:textId="46058405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5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355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681</w:t>
            </w:r>
          </w:p>
        </w:tc>
        <w:tc>
          <w:tcPr>
            <w:tcW w:w="236" w:type="dxa"/>
          </w:tcPr>
          <w:p w14:paraId="0B0B8FED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D2C4C" w14:textId="7B61A58A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524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lang w:val="en-US"/>
              </w:rPr>
              <w:t>822</w:t>
            </w:r>
          </w:p>
        </w:tc>
      </w:tr>
      <w:tr w:rsidR="00001535" w:rsidRPr="009F3238" w14:paraId="2C42383A" w14:textId="77777777" w:rsidTr="00001535">
        <w:tc>
          <w:tcPr>
            <w:tcW w:w="4323" w:type="dxa"/>
          </w:tcPr>
          <w:p w14:paraId="21AA04C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861D23" w14:textId="77777777" w:rsidR="00001535" w:rsidRPr="009F3238" w:rsidRDefault="00001535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3E188F3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3A55F1" w14:textId="77777777" w:rsidR="00001535" w:rsidRPr="009F3238" w:rsidRDefault="00001535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0BFFE42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E091B1" w14:textId="77777777" w:rsidR="00001535" w:rsidRPr="009F3238" w:rsidRDefault="00001535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535" w:rsidRPr="009F3238" w14:paraId="41C84474" w14:textId="77777777" w:rsidTr="00001535">
        <w:tc>
          <w:tcPr>
            <w:tcW w:w="4323" w:type="dxa"/>
            <w:hideMark/>
          </w:tcPr>
          <w:p w14:paraId="0373C58B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</w:rPr>
            </w:pPr>
            <w:r w:rsidRPr="009F3238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0B6E0904" w14:textId="7D963632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480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768</w:t>
            </w:r>
          </w:p>
        </w:tc>
        <w:tc>
          <w:tcPr>
            <w:tcW w:w="260" w:type="dxa"/>
          </w:tcPr>
          <w:p w14:paraId="175C95AE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55E6E2AA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1592854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310FAF63" w14:textId="3BBCF5F2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480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768</w:t>
            </w:r>
          </w:p>
        </w:tc>
      </w:tr>
      <w:tr w:rsidR="00001535" w:rsidRPr="009F3238" w14:paraId="6454169C" w14:textId="77777777" w:rsidTr="00001535">
        <w:tc>
          <w:tcPr>
            <w:tcW w:w="4323" w:type="dxa"/>
            <w:hideMark/>
          </w:tcPr>
          <w:p w14:paraId="3AF6E7AA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</w:rPr>
            </w:pPr>
            <w:r w:rsidRPr="009F3238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9F3238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  <w:hideMark/>
          </w:tcPr>
          <w:p w14:paraId="2D223036" w14:textId="79AE81B4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396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196</w:t>
            </w:r>
          </w:p>
        </w:tc>
        <w:tc>
          <w:tcPr>
            <w:tcW w:w="260" w:type="dxa"/>
          </w:tcPr>
          <w:p w14:paraId="13A05E16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0A463D00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39ED5A8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3F7771C3" w14:textId="4311422F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396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196</w:t>
            </w:r>
          </w:p>
        </w:tc>
      </w:tr>
      <w:tr w:rsidR="00001535" w:rsidRPr="009F3238" w14:paraId="4534BCFC" w14:textId="77777777" w:rsidTr="00001535">
        <w:tc>
          <w:tcPr>
            <w:tcW w:w="4323" w:type="dxa"/>
            <w:hideMark/>
          </w:tcPr>
          <w:p w14:paraId="08F45789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</w:rPr>
            </w:pPr>
            <w:r w:rsidRPr="009F3238">
              <w:rPr>
                <w:rFonts w:ascii="Angsana New" w:hAnsi="Angsana New" w:hint="cs"/>
                <w:spacing w:val="-6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1" w:type="dxa"/>
            <w:vAlign w:val="bottom"/>
            <w:hideMark/>
          </w:tcPr>
          <w:p w14:paraId="20CED5B9" w14:textId="0882F474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893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830</w:t>
            </w:r>
          </w:p>
        </w:tc>
        <w:tc>
          <w:tcPr>
            <w:tcW w:w="260" w:type="dxa"/>
          </w:tcPr>
          <w:p w14:paraId="39E9E17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5C7B621A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46F716A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425EAD8C" w14:textId="53C9E3B8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893</w:t>
            </w:r>
            <w:r w:rsidR="00001535" w:rsidRPr="009F3238">
              <w:rPr>
                <w:rFonts w:asciiTheme="majorBidi" w:hAnsiTheme="majorBidi" w:hint="cs"/>
                <w:color w:val="000000"/>
                <w:sz w:val="28"/>
              </w:rPr>
              <w:t>,</w:t>
            </w:r>
            <w:r w:rsidRPr="009F3238">
              <w:rPr>
                <w:rFonts w:asciiTheme="majorBidi" w:hAnsiTheme="majorBidi" w:hint="cs"/>
                <w:color w:val="000000"/>
                <w:sz w:val="28"/>
                <w:lang w:val="en-US"/>
              </w:rPr>
              <w:t>830</w:t>
            </w:r>
          </w:p>
        </w:tc>
      </w:tr>
      <w:tr w:rsidR="00001535" w:rsidRPr="009F3238" w14:paraId="1DE03625" w14:textId="77777777" w:rsidTr="00001535">
        <w:tc>
          <w:tcPr>
            <w:tcW w:w="4323" w:type="dxa"/>
            <w:hideMark/>
          </w:tcPr>
          <w:p w14:paraId="1342E352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</w:rPr>
            </w:pPr>
            <w:r w:rsidRPr="009F3238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  <w:hideMark/>
          </w:tcPr>
          <w:p w14:paraId="0817771E" w14:textId="262E4B9B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709</w:t>
            </w:r>
          </w:p>
        </w:tc>
        <w:tc>
          <w:tcPr>
            <w:tcW w:w="260" w:type="dxa"/>
          </w:tcPr>
          <w:p w14:paraId="07416177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7244C21B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2D788A2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31A18E63" w14:textId="463F6795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39</w:t>
            </w:r>
            <w:r w:rsidR="00001535" w:rsidRPr="009F3238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color w:val="000000"/>
                <w:sz w:val="28"/>
                <w:lang w:val="en-US"/>
              </w:rPr>
              <w:t>709</w:t>
            </w:r>
          </w:p>
        </w:tc>
      </w:tr>
      <w:tr w:rsidR="00001535" w:rsidRPr="009F3238" w14:paraId="23609C95" w14:textId="77777777" w:rsidTr="00001535">
        <w:tc>
          <w:tcPr>
            <w:tcW w:w="4323" w:type="dxa"/>
            <w:hideMark/>
          </w:tcPr>
          <w:p w14:paraId="3D89FC8A" w14:textId="77777777" w:rsidR="00001535" w:rsidRPr="009F3238" w:rsidRDefault="00001535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</w:rPr>
            </w:pPr>
            <w:r w:rsidRPr="009F323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A9FE77" w14:textId="1681BC2E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3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810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503</w:t>
            </w:r>
          </w:p>
        </w:tc>
        <w:tc>
          <w:tcPr>
            <w:tcW w:w="260" w:type="dxa"/>
          </w:tcPr>
          <w:p w14:paraId="21940E3F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F359D5" w14:textId="77777777" w:rsidR="00001535" w:rsidRPr="009F3238" w:rsidRDefault="0000153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DCA1D23" w14:textId="77777777" w:rsidR="00001535" w:rsidRPr="009F3238" w:rsidRDefault="00001535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CCC2F9" w14:textId="1225AEB5" w:rsidR="00001535" w:rsidRPr="009F3238" w:rsidRDefault="00B873FC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3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810</w:t>
            </w:r>
            <w:r w:rsidR="00001535" w:rsidRPr="009F3238">
              <w:rPr>
                <w:rFonts w:ascii="Angsana New" w:hAnsi="Angsana New" w:hint="cs"/>
                <w:b/>
                <w:bCs/>
                <w:color w:val="000000"/>
                <w:sz w:val="28"/>
              </w:rPr>
              <w:t>,</w:t>
            </w:r>
            <w:r w:rsidRPr="009F3238">
              <w:rPr>
                <w:rFonts w:ascii="Angsana New" w:hAnsi="Angsana New" w:hint="cs"/>
                <w:b/>
                <w:bCs/>
                <w:color w:val="000000"/>
                <w:sz w:val="28"/>
                <w:lang w:val="en-US"/>
              </w:rPr>
              <w:t>503</w:t>
            </w:r>
          </w:p>
        </w:tc>
      </w:tr>
    </w:tbl>
    <w:p w14:paraId="4C63B69A" w14:textId="77777777" w:rsidR="00001535" w:rsidRPr="009F3238" w:rsidRDefault="00001535" w:rsidP="00001535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eastAsia="Calibri"/>
          <w:b w:val="0"/>
          <w:bCs w:val="0"/>
          <w:i w:val="0"/>
          <w:iCs w:val="0"/>
          <w:shd w:val="clear" w:color="auto" w:fill="D9D9D9" w:themeFill="background1" w:themeFillShade="D9"/>
          <w:lang w:val="en-GB"/>
        </w:rPr>
      </w:pPr>
    </w:p>
    <w:p w14:paraId="2E5B8C33" w14:textId="6A183851" w:rsidR="00001535" w:rsidRPr="009F3238" w:rsidRDefault="00001535" w:rsidP="00406EF2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cs/>
        </w:rPr>
      </w:pPr>
      <w:r w:rsidRPr="009F3238">
        <w:rPr>
          <w:rFonts w:eastAsia="Calibri" w:hint="cs"/>
          <w:b w:val="0"/>
          <w:bCs w:val="0"/>
          <w:i w:val="0"/>
          <w:iCs w:val="0"/>
          <w:cs/>
          <w:lang w:val="en-GB"/>
        </w:rPr>
        <w:t>กลุ่มบริษัท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1</w:t>
      </w:r>
      <w:r w:rsidRPr="009F3238">
        <w:rPr>
          <w:rFonts w:hint="cs"/>
          <w:b w:val="0"/>
          <w:bCs w:val="0"/>
          <w:i w:val="0"/>
          <w:iCs w:val="0"/>
          <w:lang w:val="en-US"/>
        </w:rPr>
        <w:t>,</w:t>
      </w:r>
      <w:r w:rsidR="00B873FC" w:rsidRPr="009F3238">
        <w:rPr>
          <w:rFonts w:hint="cs"/>
          <w:b w:val="0"/>
          <w:bCs w:val="0"/>
          <w:i w:val="0"/>
          <w:iCs w:val="0"/>
          <w:lang w:val="en-US"/>
        </w:rPr>
        <w:t>332</w:t>
      </w:r>
      <w:r w:rsidRPr="009F3238">
        <w:rPr>
          <w:rFonts w:hint="cs"/>
          <w:b w:val="0"/>
          <w:bCs w:val="0"/>
          <w:i w:val="0"/>
          <w:iCs w:val="0"/>
          <w:lang w:val="en-US"/>
        </w:rPr>
        <w:t xml:space="preserve"> </w:t>
      </w:r>
      <w:r w:rsidRPr="009F3238">
        <w:rPr>
          <w:rFonts w:hint="cs"/>
          <w:b w:val="0"/>
          <w:bCs w:val="0"/>
          <w:i w:val="0"/>
          <w:iCs w:val="0"/>
          <w:cs/>
        </w:rPr>
        <w:t xml:space="preserve">ล้านบาท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</w:t>
      </w:r>
      <w:r w:rsidR="00406EF2" w:rsidRPr="009F3238">
        <w:rPr>
          <w:b w:val="0"/>
          <w:bCs w:val="0"/>
          <w:i w:val="0"/>
          <w:iCs w:val="0"/>
          <w:cs/>
        </w:rPr>
        <w:t>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r w:rsidRPr="009F3238">
        <w:rPr>
          <w:rFonts w:hint="cs"/>
          <w:cs/>
        </w:rPr>
        <w:br w:type="page"/>
      </w:r>
    </w:p>
    <w:p w14:paraId="091E5DBE" w14:textId="77777777" w:rsidR="00001535" w:rsidRPr="009F3238" w:rsidRDefault="00001535" w:rsidP="003A23D8">
      <w:pPr>
        <w:pStyle w:val="ListParagraph"/>
        <w:numPr>
          <w:ilvl w:val="0"/>
          <w:numId w:val="22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CFEF400" w14:textId="77777777" w:rsidR="00001535" w:rsidRPr="009F3238" w:rsidRDefault="00001535" w:rsidP="00001535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0BE383C3" w14:textId="4262636E" w:rsidR="00001535" w:rsidRPr="009F3238" w:rsidRDefault="00001535" w:rsidP="00001535">
      <w:pPr>
        <w:pStyle w:val="ListParagraph"/>
        <w:autoSpaceDE w:val="0"/>
        <w:autoSpaceDN w:val="0"/>
        <w:adjustRightInd w:val="0"/>
        <w:ind w:left="126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</w:t>
      </w:r>
      <w:r w:rsidR="00B873FC" w:rsidRPr="009F3238">
        <w:rPr>
          <w:rFonts w:asciiTheme="majorBidi" w:hAnsiTheme="majorBidi" w:hint="cs"/>
          <w:b w:val="0"/>
          <w:bCs w:val="0"/>
          <w:i w:val="0"/>
          <w:iCs w:val="0"/>
          <w:lang w:val="en-US"/>
        </w:rPr>
        <w:t>9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</w:t>
      </w:r>
      <w:r w:rsidR="00B873FC" w:rsidRPr="009F3238">
        <w:rPr>
          <w:rFonts w:asciiTheme="majorBidi" w:hAnsiTheme="majorBidi" w:hint="cs"/>
          <w:b w:val="0"/>
          <w:bCs w:val="0"/>
          <w:i w:val="0"/>
          <w:iCs w:val="0"/>
          <w:lang w:val="en-US"/>
        </w:rPr>
        <w:t>9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br/>
        <w:t>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ด้วยมูลค่ายุติธรรมผ่านกำไรขาดทุนเบ็ดเสร็จอื่น และลูกหนี้ตามสัญญาเช่า ซึ่งไม่รวมเงินลงทุนใน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br/>
        <w:t>ตราสารทุน</w:t>
      </w:r>
    </w:p>
    <w:p w14:paraId="324288B6" w14:textId="77777777" w:rsidR="00001535" w:rsidRPr="009F3238" w:rsidRDefault="00001535" w:rsidP="00001535">
      <w:pPr>
        <w:pStyle w:val="ListParagraph"/>
        <w:tabs>
          <w:tab w:val="left" w:pos="720"/>
        </w:tabs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14:paraId="3D8382C9" w14:textId="70DBEE37" w:rsidR="00001535" w:rsidRPr="009F3238" w:rsidRDefault="00001535" w:rsidP="00001535">
      <w:pPr>
        <w:pStyle w:val="ListParagraph"/>
        <w:tabs>
          <w:tab w:val="left" w:pos="720"/>
        </w:tabs>
        <w:autoSpaceDE w:val="0"/>
        <w:autoSpaceDN w:val="0"/>
        <w:adjustRightInd w:val="0"/>
        <w:ind w:left="1260" w:hanging="9"/>
        <w:rPr>
          <w:rFonts w:asciiTheme="majorBidi" w:hAnsiTheme="majorBidi"/>
          <w:b w:val="0"/>
          <w:bCs w:val="0"/>
          <w:i w:val="0"/>
          <w:iCs w:val="0"/>
          <w:spacing w:val="-2"/>
          <w:shd w:val="clear" w:color="auto" w:fill="D9D9D9" w:themeFill="background1" w:themeFillShade="D9"/>
          <w:cs/>
        </w:rPr>
      </w:pPr>
      <w:r w:rsidRPr="009F3238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>กลุ่มบริษัท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ได้ประเมินการด้อยค่าตาม </w:t>
      </w:r>
      <w:r w:rsidRPr="009F3238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TFRS </w:t>
      </w:r>
      <w:r w:rsidR="00B873FC" w:rsidRPr="009F3238">
        <w:rPr>
          <w:rFonts w:asciiTheme="majorBidi" w:hAnsiTheme="majorBidi" w:hint="cs"/>
          <w:b w:val="0"/>
          <w:bCs w:val="0"/>
          <w:i w:val="0"/>
          <w:iCs w:val="0"/>
          <w:spacing w:val="-2"/>
          <w:lang w:val="en-US"/>
        </w:rPr>
        <w:t>9</w:t>
      </w:r>
      <w:r w:rsidRPr="009F3238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ณ วันที่ </w:t>
      </w:r>
      <w:r w:rsidR="00B873FC" w:rsidRPr="009F3238">
        <w:rPr>
          <w:rFonts w:asciiTheme="majorBidi" w:hAnsiTheme="majorBidi" w:cstheme="majorBidi" w:hint="cs"/>
          <w:b w:val="0"/>
          <w:bCs w:val="0"/>
          <w:i w:val="0"/>
          <w:iCs w:val="0"/>
          <w:lang w:val="en-US"/>
        </w:rPr>
        <w:t>1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lang w:val="en-GB"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GB"/>
        </w:rPr>
        <w:t xml:space="preserve">มกราคม </w:t>
      </w:r>
      <w:r w:rsidR="00B873FC" w:rsidRPr="009F3238">
        <w:rPr>
          <w:rFonts w:asciiTheme="majorBidi" w:hAnsiTheme="majorBidi" w:cstheme="majorBidi" w:hint="cs"/>
          <w:b w:val="0"/>
          <w:bCs w:val="0"/>
          <w:i w:val="0"/>
          <w:iCs w:val="0"/>
          <w:lang w:val="en-US"/>
        </w:rPr>
        <w:t>2563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 พบว่าไม่มีผลกระทบจากการด้อยค่า</w:t>
      </w:r>
    </w:p>
    <w:p w14:paraId="793D3C99" w14:textId="77777777" w:rsidR="00001535" w:rsidRPr="009F3238" w:rsidRDefault="00001535" w:rsidP="00001535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</w:p>
    <w:p w14:paraId="3D4AA2C8" w14:textId="3A65E438" w:rsidR="00001535" w:rsidRPr="009F3238" w:rsidRDefault="00001535" w:rsidP="003A23D8">
      <w:pPr>
        <w:pStyle w:val="ListParagraph"/>
        <w:numPr>
          <w:ilvl w:val="0"/>
          <w:numId w:val="29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9F3238">
        <w:rPr>
          <w:rFonts w:hint="cs"/>
          <w:color w:val="000000"/>
          <w:cs/>
        </w:rPr>
        <w:t xml:space="preserve">มาตรฐานการรายงานทางการเงิน ฉบับที่ </w:t>
      </w:r>
      <w:r w:rsidR="00B873FC" w:rsidRPr="009F3238">
        <w:rPr>
          <w:rFonts w:hint="cs"/>
          <w:color w:val="000000"/>
          <w:lang w:val="en-US"/>
        </w:rPr>
        <w:t>16</w:t>
      </w:r>
      <w:r w:rsidRPr="009F3238">
        <w:rPr>
          <w:rFonts w:hint="cs"/>
          <w:color w:val="000000"/>
          <w:cs/>
        </w:rPr>
        <w:t xml:space="preserve"> สัญญาเช่า (TFRS </w:t>
      </w:r>
      <w:r w:rsidR="00B873FC" w:rsidRPr="009F3238">
        <w:rPr>
          <w:rFonts w:hint="cs"/>
          <w:color w:val="000000"/>
          <w:lang w:val="en-US"/>
        </w:rPr>
        <w:t>16</w:t>
      </w:r>
      <w:r w:rsidRPr="009F3238">
        <w:rPr>
          <w:rFonts w:hint="cs"/>
          <w:color w:val="000000"/>
          <w:cs/>
        </w:rPr>
        <w:t>)</w:t>
      </w:r>
    </w:p>
    <w:p w14:paraId="7353AD64" w14:textId="77777777" w:rsidR="00001535" w:rsidRPr="009F3238" w:rsidRDefault="00001535" w:rsidP="00001535">
      <w:pPr>
        <w:spacing w:line="240" w:lineRule="auto"/>
        <w:ind w:left="1260"/>
        <w:jc w:val="thaiDistribute"/>
        <w:rPr>
          <w:sz w:val="30"/>
          <w:szCs w:val="30"/>
          <w:cs/>
        </w:rPr>
      </w:pPr>
    </w:p>
    <w:p w14:paraId="6C2FD441" w14:textId="6562F9E4" w:rsidR="00001535" w:rsidRPr="009F3238" w:rsidRDefault="00001535" w:rsidP="00001535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1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2563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ถือปฏิบัติตาม 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16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17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17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4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B873FC" w:rsidRPr="009F3238">
        <w:rPr>
          <w:rFonts w:asciiTheme="majorBidi" w:hAnsiTheme="majorBidi" w:cstheme="majorBidi" w:hint="cs"/>
          <w:sz w:val="30"/>
          <w:szCs w:val="30"/>
        </w:rPr>
        <w:t>4</w:t>
      </w:r>
      <w:r w:rsidRPr="009F3238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F3238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01EEB66E" w14:textId="77777777" w:rsidR="00001535" w:rsidRPr="009F3238" w:rsidRDefault="00001535" w:rsidP="00001535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D95455" w14:textId="5E4C3975" w:rsidR="00001535" w:rsidRPr="009F3238" w:rsidRDefault="00001535" w:rsidP="00001535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asciiTheme="majorBidi" w:eastAsia="Calibr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เดิม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TFRS </w:t>
      </w:r>
      <w:r w:rsidR="00B873FC" w:rsidRPr="009F3238">
        <w:rPr>
          <w:rFonts w:asciiTheme="majorBidi" w:eastAsia="Calibri" w:hAnsiTheme="majorBidi" w:hint="cs"/>
          <w:b w:val="0"/>
          <w:bCs w:val="0"/>
          <w:i w:val="0"/>
          <w:iCs w:val="0"/>
          <w:lang w:val="en-US"/>
        </w:rPr>
        <w:t>16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จะปันส่วนสิ่งตอบแทนที่ต้องจ่ายตามราคาขายที่เป็นเอกเทศ 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>(Transaction price)</w:t>
      </w:r>
      <w:r w:rsidR="009929E0"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ณ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วันที่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B873FC" w:rsidRPr="009F3238">
        <w:rPr>
          <w:rFonts w:asciiTheme="majorBidi" w:hAnsiTheme="majorBidi" w:hint="cs"/>
          <w:b w:val="0"/>
          <w:bCs w:val="0"/>
          <w:i w:val="0"/>
          <w:iCs w:val="0"/>
          <w:lang w:val="en-US"/>
        </w:rPr>
        <w:t>1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มกราคม </w:t>
      </w:r>
      <w:r w:rsidR="00B873FC" w:rsidRPr="009F3238">
        <w:rPr>
          <w:rFonts w:asciiTheme="majorBidi" w:hAnsiTheme="majorBidi" w:hint="cs"/>
          <w:b w:val="0"/>
          <w:bCs w:val="0"/>
          <w:i w:val="0"/>
          <w:iCs w:val="0"/>
          <w:lang w:val="en-US"/>
        </w:rPr>
        <w:t>2563</w:t>
      </w:r>
      <w:r w:rsidRPr="009F3238">
        <w:rPr>
          <w:rFonts w:asciiTheme="majorBidi" w:hAnsiTheme="majorBidi" w:hint="cs"/>
          <w:cs/>
        </w:rPr>
        <w:t xml:space="preserve"> 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ส่งผลให้ลักษณะของค่าใช้จ่ายที่เกี่ยวข้องกับสัญญาเช่าดังกล่าวเปลี่ยนแปลงไปจากการที่</w:t>
      </w:r>
      <w:r w:rsidRPr="009F3238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5850776" w14:textId="77777777" w:rsidR="00001535" w:rsidRPr="009F3238" w:rsidRDefault="00001535" w:rsidP="00001535">
      <w:pPr>
        <w:spacing w:line="240" w:lineRule="auto"/>
        <w:rPr>
          <w:rFonts w:asciiTheme="majorBidi" w:hAnsiTheme="majorBidi" w:cstheme="majorBidi"/>
          <w:color w:val="0000FF"/>
          <w:sz w:val="30"/>
          <w:szCs w:val="30"/>
          <w:cs/>
        </w:rPr>
      </w:pPr>
      <w:r w:rsidRPr="009F3238">
        <w:rPr>
          <w:rFonts w:asciiTheme="majorBidi" w:hAnsiTheme="majorBidi" w:cstheme="majorBidi" w:hint="cs"/>
          <w:color w:val="0000FF"/>
          <w:sz w:val="30"/>
          <w:szCs w:val="30"/>
        </w:rPr>
        <w:br w:type="page"/>
      </w:r>
    </w:p>
    <w:p w14:paraId="6B7C2EC1" w14:textId="77777777" w:rsidR="00001535" w:rsidRPr="009F3238" w:rsidRDefault="00001535" w:rsidP="0000153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  <w:lang w:val="en-GB"/>
        </w:rPr>
      </w:pP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9F3238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161A89BE" w14:textId="77777777" w:rsidR="00001535" w:rsidRPr="009F3238" w:rsidRDefault="00001535" w:rsidP="0000153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1322F998" w14:textId="1DF1FB37" w:rsidR="00001535" w:rsidRPr="009F3238" w:rsidRDefault="00001535" w:rsidP="003A23D8">
      <w:pPr>
        <w:pStyle w:val="ListParagraph"/>
        <w:numPr>
          <w:ilvl w:val="0"/>
          <w:numId w:val="30"/>
        </w:numPr>
        <w:tabs>
          <w:tab w:val="clear" w:pos="540"/>
          <w:tab w:val="left" w:pos="72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spacing w:val="-6"/>
          <w:shd w:val="clear" w:color="auto" w:fill="CCCCCC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873FC"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lang w:val="en-US"/>
        </w:rPr>
        <w:t>12</w:t>
      </w:r>
      <w:r w:rsidRPr="009F3238">
        <w:rPr>
          <w:rFonts w:asciiTheme="majorBidi" w:hAnsiTheme="majorBidi" w:hint="cs"/>
          <w:b w:val="0"/>
          <w:bCs w:val="0"/>
          <w:i w:val="0"/>
          <w:iCs w:val="0"/>
          <w:spacing w:val="-6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>เดือน</w:t>
      </w:r>
    </w:p>
    <w:p w14:paraId="3FCDFF34" w14:textId="77777777" w:rsidR="00001535" w:rsidRPr="009F3238" w:rsidRDefault="00001535" w:rsidP="003A23D8">
      <w:pPr>
        <w:pStyle w:val="ListParagraph"/>
        <w:numPr>
          <w:ilvl w:val="0"/>
          <w:numId w:val="30"/>
        </w:numPr>
        <w:tabs>
          <w:tab w:val="clear" w:pos="540"/>
          <w:tab w:val="left" w:pos="72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ใช้ข้อเท็จจริงที่ทราบภายหลังในการกำหนดอายุสัญญาเช่า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5CC45690" w14:textId="77777777" w:rsidR="00001535" w:rsidRPr="009F3238" w:rsidRDefault="00001535" w:rsidP="003A23D8">
      <w:pPr>
        <w:pStyle w:val="ListParagraph"/>
        <w:numPr>
          <w:ilvl w:val="0"/>
          <w:numId w:val="30"/>
        </w:numPr>
        <w:tabs>
          <w:tab w:val="clear" w:pos="540"/>
          <w:tab w:val="left" w:pos="72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7339C8FF" w14:textId="77777777" w:rsidR="00001535" w:rsidRPr="009F3238" w:rsidRDefault="00001535" w:rsidP="003A23D8">
      <w:pPr>
        <w:pStyle w:val="ListParagraph"/>
        <w:numPr>
          <w:ilvl w:val="0"/>
          <w:numId w:val="30"/>
        </w:numPr>
        <w:tabs>
          <w:tab w:val="clear" w:pos="540"/>
          <w:tab w:val="left" w:pos="72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เพื่อเป็นทางเลือกในการทบทวนการด้อยค่าและ</w:t>
      </w:r>
    </w:p>
    <w:p w14:paraId="0AE0D40E" w14:textId="77777777" w:rsidR="00001535" w:rsidRPr="009F3238" w:rsidRDefault="00001535" w:rsidP="003A23D8">
      <w:pPr>
        <w:pStyle w:val="ListParagraph"/>
        <w:numPr>
          <w:ilvl w:val="0"/>
          <w:numId w:val="30"/>
        </w:numPr>
        <w:tabs>
          <w:tab w:val="clear" w:pos="540"/>
          <w:tab w:val="left" w:pos="72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ไม่รวมต้นทุนทางตรงเริ่มแรกในการวัดมูลค่าสินทรัพย์สิทธิการใช้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olor w:val="0000FF"/>
          <w:shd w:val="clear" w:color="auto" w:fill="CCCCCC"/>
          <w:cs/>
        </w:rPr>
        <w:t xml:space="preserve"> </w:t>
      </w:r>
    </w:p>
    <w:p w14:paraId="6E33C279" w14:textId="77777777" w:rsidR="00001535" w:rsidRPr="009F3238" w:rsidRDefault="00001535" w:rsidP="00001535">
      <w:pPr>
        <w:autoSpaceDE w:val="0"/>
        <w:autoSpaceDN w:val="0"/>
        <w:adjustRightInd w:val="0"/>
        <w:rPr>
          <w:rFonts w:asciiTheme="majorBidi" w:hAnsiTheme="majorBidi"/>
          <w:cs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180"/>
        <w:gridCol w:w="1350"/>
      </w:tblGrid>
      <w:tr w:rsidR="00001535" w:rsidRPr="009F3238" w14:paraId="4D2BF802" w14:textId="77777777" w:rsidTr="00001535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52B88E4C" w14:textId="77777777" w:rsidR="00001535" w:rsidRPr="009F3238" w:rsidRDefault="0000153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  <w:hideMark/>
          </w:tcPr>
          <w:p w14:paraId="0D37DAA5" w14:textId="77777777" w:rsidR="00001535" w:rsidRPr="009F3238" w:rsidRDefault="0000153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2CBA809" w14:textId="77777777" w:rsidR="00001535" w:rsidRPr="009F3238" w:rsidRDefault="000015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50" w:type="dxa"/>
            <w:vAlign w:val="bottom"/>
            <w:hideMark/>
          </w:tcPr>
          <w:p w14:paraId="49FA2EAC" w14:textId="77777777" w:rsidR="00001535" w:rsidRPr="009F3238" w:rsidRDefault="0000153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DDD4850" w14:textId="77777777" w:rsidR="00001535" w:rsidRPr="009F3238" w:rsidRDefault="0000153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01535" w:rsidRPr="009F3238" w14:paraId="7425DB74" w14:textId="77777777" w:rsidTr="00001535">
        <w:trPr>
          <w:cantSplit/>
          <w:trHeight w:val="20"/>
          <w:tblHeader/>
        </w:trPr>
        <w:tc>
          <w:tcPr>
            <w:tcW w:w="5670" w:type="dxa"/>
          </w:tcPr>
          <w:p w14:paraId="2AD6417D" w14:textId="77777777" w:rsidR="00001535" w:rsidRPr="009F3238" w:rsidRDefault="0000153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hideMark/>
          </w:tcPr>
          <w:p w14:paraId="789B2D4D" w14:textId="77777777" w:rsidR="00001535" w:rsidRPr="009F3238" w:rsidRDefault="00001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001535" w:rsidRPr="009F3238" w14:paraId="5D482BDB" w14:textId="77777777" w:rsidTr="00001535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B60F456" w14:textId="538E23BD" w:rsidR="00001535" w:rsidRPr="009F3238" w:rsidRDefault="00001535">
            <w:pPr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873FC" w:rsidRPr="009F3238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31</w:t>
            </w:r>
            <w:r w:rsidRPr="009F3238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="00B873FC" w:rsidRPr="009F3238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A898C" w14:textId="6A5BC843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83</w:t>
            </w:r>
            <w:r w:rsidR="00001535"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899</w:t>
            </w:r>
          </w:p>
        </w:tc>
        <w:tc>
          <w:tcPr>
            <w:tcW w:w="180" w:type="dxa"/>
            <w:vAlign w:val="bottom"/>
          </w:tcPr>
          <w:p w14:paraId="3ACB6E8A" w14:textId="77777777" w:rsidR="00001535" w:rsidRPr="009F3238" w:rsidRDefault="000015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C8432" w14:textId="525C373E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51</w:t>
            </w:r>
            <w:r w:rsidR="00001535"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433</w:t>
            </w:r>
          </w:p>
        </w:tc>
      </w:tr>
      <w:tr w:rsidR="00001535" w:rsidRPr="009F3238" w14:paraId="676AEF11" w14:textId="77777777" w:rsidTr="00001535">
        <w:trPr>
          <w:cantSplit/>
          <w:trHeight w:val="20"/>
        </w:trPr>
        <w:tc>
          <w:tcPr>
            <w:tcW w:w="5670" w:type="dxa"/>
            <w:hideMark/>
          </w:tcPr>
          <w:p w14:paraId="34C76B84" w14:textId="3B754989" w:rsidR="00001535" w:rsidRPr="009F3238" w:rsidRDefault="0000153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748390" w14:textId="290A304F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56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215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DE818A2" w14:textId="77777777" w:rsidR="00001535" w:rsidRPr="009F3238" w:rsidRDefault="000015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05D937" w14:textId="565062BC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6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419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001535" w:rsidRPr="009F3238" w14:paraId="65FB429C" w14:textId="77777777" w:rsidTr="00001535">
        <w:trPr>
          <w:cantSplit/>
          <w:trHeight w:val="20"/>
        </w:trPr>
        <w:tc>
          <w:tcPr>
            <w:tcW w:w="5670" w:type="dxa"/>
            <w:hideMark/>
          </w:tcPr>
          <w:p w14:paraId="0C624216" w14:textId="0B466BD4" w:rsidR="00001535" w:rsidRPr="009F3238" w:rsidRDefault="000015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B873FC" w:rsidRPr="009F3238"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14:paraId="308DF07A" w14:textId="6FB49D58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381</w:t>
            </w:r>
            <w:r w:rsidR="00001535"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337</w:t>
            </w:r>
          </w:p>
        </w:tc>
        <w:tc>
          <w:tcPr>
            <w:tcW w:w="180" w:type="dxa"/>
          </w:tcPr>
          <w:p w14:paraId="504F51C9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E016137" w14:textId="1C2F2346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39</w:t>
            </w:r>
            <w:r w:rsidR="00001535"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709</w:t>
            </w:r>
          </w:p>
        </w:tc>
      </w:tr>
      <w:tr w:rsidR="00001535" w:rsidRPr="009F3238" w14:paraId="758B04EF" w14:textId="77777777" w:rsidTr="00001535">
        <w:trPr>
          <w:cantSplit/>
          <w:trHeight w:val="20"/>
        </w:trPr>
        <w:tc>
          <w:tcPr>
            <w:tcW w:w="5670" w:type="dxa"/>
            <w:hideMark/>
          </w:tcPr>
          <w:p w14:paraId="73374D62" w14:textId="77777777" w:rsidR="00001535" w:rsidRPr="009F3238" w:rsidRDefault="0000153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hideMark/>
          </w:tcPr>
          <w:p w14:paraId="2BA0AC54" w14:textId="6F1C9ADF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18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940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  <w:tc>
          <w:tcPr>
            <w:tcW w:w="180" w:type="dxa"/>
          </w:tcPr>
          <w:p w14:paraId="4DFFD294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A3E5D37" w14:textId="29F923C9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10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185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001535" w:rsidRPr="009F3238" w14:paraId="0B94B25E" w14:textId="77777777" w:rsidTr="00001535">
        <w:trPr>
          <w:cantSplit/>
          <w:trHeight w:val="20"/>
        </w:trPr>
        <w:tc>
          <w:tcPr>
            <w:tcW w:w="5670" w:type="dxa"/>
            <w:hideMark/>
          </w:tcPr>
          <w:p w14:paraId="71492BA0" w14:textId="77777777" w:rsidR="00001535" w:rsidRPr="009F3238" w:rsidRDefault="000015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hideMark/>
          </w:tcPr>
          <w:p w14:paraId="1F1B7B0F" w14:textId="38FE2A70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14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050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  <w:tc>
          <w:tcPr>
            <w:tcW w:w="180" w:type="dxa"/>
          </w:tcPr>
          <w:p w14:paraId="7C4CB182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542B7DF" w14:textId="1FA1BCAA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12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819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001535" w:rsidRPr="009F3238" w14:paraId="44529A21" w14:textId="77777777" w:rsidTr="00001535">
        <w:trPr>
          <w:cantSplit/>
          <w:trHeight w:val="20"/>
        </w:trPr>
        <w:tc>
          <w:tcPr>
            <w:tcW w:w="5670" w:type="dxa"/>
            <w:hideMark/>
          </w:tcPr>
          <w:p w14:paraId="628B7725" w14:textId="77777777" w:rsidR="00001535" w:rsidRPr="009F3238" w:rsidRDefault="00001535">
            <w:pPr>
              <w:tabs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1B66ACB9" w14:textId="77777777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4CFCE65C" w14:textId="263F4F64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122</w:t>
            </w:r>
            <w:r w:rsidR="00001535"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279</w:t>
            </w:r>
          </w:p>
        </w:tc>
        <w:tc>
          <w:tcPr>
            <w:tcW w:w="180" w:type="dxa"/>
          </w:tcPr>
          <w:p w14:paraId="1D1E3742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3A9EAB" w14:textId="77777777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02E5C8BD" w14:textId="41BEFEAB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35</w:t>
            </w:r>
            <w:r w:rsidR="00001535"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sz w:val="28"/>
                <w:lang w:val="en-US"/>
              </w:rPr>
              <w:t>136</w:t>
            </w:r>
          </w:p>
        </w:tc>
      </w:tr>
      <w:tr w:rsidR="00001535" w:rsidRPr="009F3238" w14:paraId="066F45A4" w14:textId="77777777" w:rsidTr="00001535">
        <w:trPr>
          <w:cantSplit/>
          <w:trHeight w:val="20"/>
        </w:trPr>
        <w:tc>
          <w:tcPr>
            <w:tcW w:w="5670" w:type="dxa"/>
            <w:hideMark/>
          </w:tcPr>
          <w:p w14:paraId="2FEFC8EC" w14:textId="77777777" w:rsidR="00001535" w:rsidRPr="009F3238" w:rsidRDefault="000015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C38D" w14:textId="48FC8AD3" w:rsidR="00001535" w:rsidRPr="009F3238" w:rsidRDefault="00001535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1</w:t>
            </w:r>
            <w:r w:rsidRPr="009F3238">
              <w:rPr>
                <w:rFonts w:asciiTheme="majorBidi" w:hAnsiTheme="majorBidi" w:cstheme="majorBidi" w:hint="cs"/>
                <w:sz w:val="28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28"/>
                <w:lang w:val="en-US"/>
              </w:rPr>
              <w:t>093</w:t>
            </w:r>
            <w:r w:rsidRPr="009F3238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  <w:tc>
          <w:tcPr>
            <w:tcW w:w="180" w:type="dxa"/>
          </w:tcPr>
          <w:p w14:paraId="0189CC72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4EB30" w14:textId="77777777" w:rsidR="00001535" w:rsidRPr="009F3238" w:rsidRDefault="00001535">
            <w:pPr>
              <w:pStyle w:val="NoSpacing"/>
              <w:tabs>
                <w:tab w:val="decimal" w:pos="803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001535" w:rsidRPr="009F3238" w14:paraId="4D0E0792" w14:textId="77777777" w:rsidTr="00001535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75CF6234" w14:textId="4FF099CC" w:rsidR="00001535" w:rsidRPr="009F3238" w:rsidRDefault="0000153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F7613C" w14:textId="485BDB4D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497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405A1217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74C748" w14:textId="1859BDCC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96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855</w:t>
            </w:r>
          </w:p>
        </w:tc>
      </w:tr>
      <w:tr w:rsidR="00001535" w:rsidRPr="009F3238" w14:paraId="621D3464" w14:textId="77777777" w:rsidTr="00001535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E4553E4" w14:textId="77777777" w:rsidR="00001535" w:rsidRPr="009F3238" w:rsidRDefault="000015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B0223A" w14:textId="0571F51D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132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  <w:r w:rsidR="00001535"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 xml:space="preserve"> - 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13</w:t>
            </w:r>
          </w:p>
        </w:tc>
        <w:tc>
          <w:tcPr>
            <w:tcW w:w="180" w:type="dxa"/>
          </w:tcPr>
          <w:p w14:paraId="641DE116" w14:textId="77777777" w:rsidR="00001535" w:rsidRPr="009F3238" w:rsidRDefault="000015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50F6E9" w14:textId="2AABE5E9" w:rsidR="00001535" w:rsidRPr="009F3238" w:rsidRDefault="00B873FC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</w:tr>
    </w:tbl>
    <w:p w14:paraId="156FC1D0" w14:textId="6C76D079" w:rsidR="00751CE5" w:rsidRPr="009F3238" w:rsidRDefault="00751CE5" w:rsidP="00001535">
      <w:pPr>
        <w:autoSpaceDE w:val="0"/>
        <w:autoSpaceDN w:val="0"/>
        <w:adjustRightInd w:val="0"/>
        <w:rPr>
          <w:rFonts w:asciiTheme="majorBidi" w:hAnsiTheme="majorBidi"/>
          <w:sz w:val="22"/>
          <w:szCs w:val="22"/>
          <w:cs/>
          <w:lang w:val="en-GB"/>
        </w:rPr>
      </w:pPr>
    </w:p>
    <w:p w14:paraId="7606584F" w14:textId="22FD3B07" w:rsidR="00001535" w:rsidRPr="009F3238" w:rsidRDefault="00751CE5" w:rsidP="00751CE5">
      <w:pPr>
        <w:spacing w:line="240" w:lineRule="auto"/>
        <w:rPr>
          <w:rFonts w:asciiTheme="majorBidi" w:hAnsiTheme="majorBidi"/>
          <w:sz w:val="22"/>
          <w:szCs w:val="22"/>
          <w:cs/>
          <w:lang w:val="en-GB"/>
        </w:rPr>
      </w:pPr>
      <w:r w:rsidRPr="009F3238">
        <w:rPr>
          <w:rFonts w:asciiTheme="majorBidi" w:hAnsiTheme="majorBidi"/>
          <w:sz w:val="22"/>
          <w:szCs w:val="22"/>
          <w:cs/>
          <w:lang w:val="en-GB"/>
        </w:rPr>
        <w:br w:type="page"/>
      </w:r>
    </w:p>
    <w:p w14:paraId="63056EE6" w14:textId="77777777" w:rsidR="00AF79EA" w:rsidRPr="009F3238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27C6AFC" w14:textId="77777777" w:rsidR="00AF79EA" w:rsidRPr="009F3238" w:rsidRDefault="00AF79EA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441FA63D" w14:textId="4970D19E" w:rsidR="00553244" w:rsidRPr="009F3238" w:rsidRDefault="00553244" w:rsidP="004E1E65">
      <w:pPr>
        <w:pStyle w:val="AccPolicyalternative"/>
      </w:pPr>
      <w:r w:rsidRPr="009F3238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CF8A432" w14:textId="77777777" w:rsidR="00BD71EA" w:rsidRPr="009F3238" w:rsidRDefault="00BD71EA" w:rsidP="00751CE5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0D3958E4" w14:textId="2BF8396B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9F3238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9F3238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9F3238" w:rsidRDefault="002E289D" w:rsidP="002E289D">
      <w:pPr>
        <w:spacing w:line="240" w:lineRule="auto"/>
        <w:ind w:right="-43"/>
        <w:rPr>
          <w:sz w:val="30"/>
          <w:szCs w:val="30"/>
          <w:cs/>
        </w:rPr>
      </w:pPr>
    </w:p>
    <w:p w14:paraId="36F19A8D" w14:textId="420F46A9" w:rsidR="005C7B82" w:rsidRPr="009F3238" w:rsidRDefault="00005884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9F3238">
        <w:rPr>
          <w:sz w:val="30"/>
          <w:szCs w:val="30"/>
          <w:cs/>
        </w:rPr>
        <w:t>เ</w:t>
      </w:r>
      <w:r w:rsidRPr="009F3238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9F3238">
        <w:rPr>
          <w:rFonts w:hint="cs"/>
          <w:sz w:val="30"/>
          <w:szCs w:val="30"/>
        </w:rPr>
        <w:t>“</w:t>
      </w:r>
      <w:r w:rsidRPr="009F3238">
        <w:rPr>
          <w:rFonts w:hint="cs"/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</w:rPr>
        <w:t>”</w:t>
      </w:r>
      <w:r w:rsidRPr="009F3238">
        <w:rPr>
          <w:rFonts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Pr="009F3238">
        <w:rPr>
          <w:sz w:val="30"/>
          <w:szCs w:val="30"/>
        </w:rPr>
        <w:t xml:space="preserve"> </w:t>
      </w:r>
    </w:p>
    <w:p w14:paraId="01E6059F" w14:textId="67CE323D" w:rsidR="005C7B82" w:rsidRPr="009F3238" w:rsidRDefault="005C7B82">
      <w:pPr>
        <w:spacing w:line="240" w:lineRule="auto"/>
        <w:rPr>
          <w:sz w:val="30"/>
          <w:szCs w:val="30"/>
        </w:rPr>
      </w:pPr>
    </w:p>
    <w:p w14:paraId="581BEC41" w14:textId="77777777" w:rsidR="00F212DA" w:rsidRPr="009F3238" w:rsidRDefault="00F212DA" w:rsidP="00F212DA">
      <w:pPr>
        <w:pStyle w:val="BodyText2"/>
        <w:ind w:left="540" w:right="47"/>
        <w:rPr>
          <w:rFonts w:asciiTheme="majorBidi" w:hAnsiTheme="majorBidi" w:cstheme="majorBidi"/>
          <w:i/>
          <w:iCs/>
        </w:rPr>
      </w:pPr>
      <w:r w:rsidRPr="009F3238">
        <w:rPr>
          <w:rFonts w:asciiTheme="majorBidi" w:hAnsiTheme="majorBidi" w:cstheme="majorBidi" w:hint="cs"/>
          <w:i/>
          <w:iCs/>
          <w:cs/>
        </w:rPr>
        <w:t xml:space="preserve">การรวมธุรกิจ </w:t>
      </w:r>
    </w:p>
    <w:p w14:paraId="42434EF5" w14:textId="77777777" w:rsidR="00F212DA" w:rsidRPr="009F3238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B38E293" w14:textId="5982E100" w:rsidR="00F212DA" w:rsidRPr="009F3238" w:rsidRDefault="00F212DA" w:rsidP="00F41264">
      <w:pPr>
        <w:pStyle w:val="BodyText2"/>
        <w:tabs>
          <w:tab w:val="clear" w:pos="4962"/>
          <w:tab w:val="clear" w:pos="6237"/>
          <w:tab w:val="left" w:pos="540"/>
        </w:tabs>
        <w:ind w:left="547" w:right="18"/>
        <w:rPr>
          <w:rFonts w:asciiTheme="majorBidi" w:hAnsiTheme="majorBidi" w:cstheme="majorBidi"/>
        </w:rPr>
      </w:pPr>
      <w:r w:rsidRPr="009F3238">
        <w:rPr>
          <w:rFonts w:asciiTheme="majorBidi" w:hAnsiTheme="majorBidi" w:cstheme="majorBidi" w:hint="cs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</w:t>
      </w:r>
      <w:r w:rsidR="00F41264" w:rsidRPr="009F3238">
        <w:rPr>
          <w:rFonts w:asciiTheme="majorBidi" w:hAnsiTheme="majorBidi" w:cstheme="majorBidi" w:hint="cs"/>
          <w:cs/>
        </w:rPr>
        <w:t xml:space="preserve">) </w:t>
      </w:r>
      <w:r w:rsidR="005C7B82" w:rsidRPr="009F3238">
        <w:rPr>
          <w:rFonts w:asciiTheme="majorBidi" w:hAnsiTheme="majorBidi" w:cstheme="majorBidi"/>
        </w:rPr>
        <w:br/>
      </w:r>
      <w:r w:rsidRPr="009F3238">
        <w:rPr>
          <w:rFonts w:asciiTheme="majorBidi" w:hAnsiTheme="majorBidi" w:cstheme="majorBidi" w:hint="cs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058E583" w14:textId="77777777" w:rsidR="00F212DA" w:rsidRPr="009F3238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D69B0B4" w14:textId="225498DD" w:rsidR="00F212DA" w:rsidRPr="009F3238" w:rsidRDefault="00F212DA" w:rsidP="00F212DA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4AACA243" w14:textId="77777777" w:rsidR="00F212DA" w:rsidRPr="009F3238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D9B902" w14:textId="7976B18D" w:rsidR="00F212DA" w:rsidRPr="009F3238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1661A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A9B654E" w14:textId="77777777" w:rsidR="00F212DA" w:rsidRPr="009F3238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8A4A89" w14:textId="564BDAB7" w:rsidR="00F212DA" w:rsidRPr="009F3238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สิ่งตอบแทนที่โอนให้ต้องวัดด้วยมูลค</w:t>
      </w:r>
      <w:r w:rsidR="008D14A1" w:rsidRPr="009F3238">
        <w:rPr>
          <w:rFonts w:asciiTheme="majorBidi" w:hAnsiTheme="majorBidi" w:cstheme="majorBidi" w:hint="cs"/>
          <w:sz w:val="30"/>
          <w:szCs w:val="30"/>
          <w:cs/>
        </w:rPr>
        <w:t xml:space="preserve">่ายุติธรรมของสินทรัพย์ที่โอนไป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  <w:r w:rsidRPr="009F3238">
        <w:rPr>
          <w:rFonts w:asciiTheme="majorBidi" w:hAnsiTheme="majorBidi" w:cstheme="majorBidi" w:hint="cs"/>
          <w:sz w:val="30"/>
          <w:szCs w:val="30"/>
          <w:shd w:val="clear" w:color="auto" w:fill="E0E0E0"/>
          <w:cs/>
        </w:rPr>
        <w:t xml:space="preserve"> </w:t>
      </w:r>
    </w:p>
    <w:p w14:paraId="17FC6AE9" w14:textId="77777777" w:rsidR="007D5354" w:rsidRPr="009F3238" w:rsidRDefault="007D5354" w:rsidP="007D5354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499E1DA6" w14:textId="772A3E5C" w:rsidR="007D5354" w:rsidRPr="009F3238" w:rsidRDefault="007D5354" w:rsidP="007D535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9F3238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D9728B"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B4EC50C" w14:textId="77777777" w:rsidR="00F212DA" w:rsidRPr="009F3238" w:rsidRDefault="00F212DA" w:rsidP="00D1661A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EA3014" w14:textId="77777777" w:rsidR="00F212DA" w:rsidRPr="009F3238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435D7C" w14:textId="77777777" w:rsidR="00F212DA" w:rsidRPr="009F3238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9663F4F" w14:textId="77777777" w:rsidR="00F212DA" w:rsidRPr="009F3238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2976456" w14:textId="77777777" w:rsidR="00F212DA" w:rsidRPr="009F3238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4F0F847" w14:textId="6CBF9217" w:rsidR="00F212DA" w:rsidRPr="009F3238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763721" w:rsidRPr="009F3238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66B04C0" w14:textId="6EC3E16B" w:rsidR="00350001" w:rsidRPr="009F3238" w:rsidRDefault="00350001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07F48630" w14:textId="1C4759EF" w:rsidR="00001535" w:rsidRPr="009F3238" w:rsidRDefault="00001535" w:rsidP="00001535">
      <w:pPr>
        <w:pStyle w:val="BodyText2"/>
        <w:tabs>
          <w:tab w:val="left" w:pos="540"/>
        </w:tabs>
        <w:ind w:left="540"/>
        <w:rPr>
          <w:i/>
          <w:iCs/>
          <w:cs/>
          <w:lang w:val="th-TH"/>
        </w:rPr>
      </w:pPr>
      <w:r w:rsidRPr="009F3238">
        <w:rPr>
          <w:rFonts w:hint="cs"/>
          <w:i/>
          <w:iCs/>
          <w:cs/>
          <w:lang w:val="th-TH"/>
        </w:rPr>
        <w:t>การซื้อแบบทยอยซื้อ</w:t>
      </w:r>
    </w:p>
    <w:p w14:paraId="4ACCA366" w14:textId="77777777" w:rsidR="00001535" w:rsidRPr="009F3238" w:rsidRDefault="00001535" w:rsidP="0000153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BABAA59" w14:textId="27A5503B" w:rsidR="00001535" w:rsidRPr="009F3238" w:rsidRDefault="00001535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53E1CC7" w14:textId="77777777" w:rsidR="00001535" w:rsidRPr="009F3238" w:rsidRDefault="00001535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25C5E449" w14:textId="77777777" w:rsidR="009C7006" w:rsidRPr="009F3238" w:rsidRDefault="009C7006" w:rsidP="009C7006">
      <w:pPr>
        <w:pStyle w:val="BodyText2"/>
        <w:tabs>
          <w:tab w:val="left" w:pos="540"/>
        </w:tabs>
        <w:ind w:left="540"/>
        <w:rPr>
          <w:i/>
          <w:iCs/>
          <w:cs/>
          <w:lang w:val="th-TH"/>
        </w:rPr>
      </w:pPr>
      <w:r w:rsidRPr="009F3238">
        <w:rPr>
          <w:rFonts w:hint="cs"/>
          <w:i/>
          <w:iCs/>
          <w:cs/>
          <w:lang w:val="th-TH"/>
        </w:rPr>
        <w:t>การรวมธุรกิจ</w:t>
      </w:r>
      <w:r w:rsidRPr="009F3238">
        <w:rPr>
          <w:rFonts w:eastAsia="EucrosiaUPCBold" w:hint="cs"/>
          <w:i/>
          <w:iCs/>
          <w:cs/>
        </w:rPr>
        <w:t>ภายใต้</w:t>
      </w:r>
      <w:r w:rsidRPr="009F3238">
        <w:rPr>
          <w:rFonts w:hint="cs"/>
          <w:i/>
          <w:iCs/>
          <w:cs/>
          <w:lang w:val="th-TH"/>
        </w:rPr>
        <w:t xml:space="preserve">การควบคุมเดียวกัน </w:t>
      </w:r>
    </w:p>
    <w:p w14:paraId="33D3967E" w14:textId="77777777" w:rsidR="009C7006" w:rsidRPr="009F3238" w:rsidRDefault="009C7006" w:rsidP="009C7006">
      <w:pPr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57412EAC" w14:textId="77777777" w:rsidR="009C7006" w:rsidRPr="009F3238" w:rsidRDefault="009C7006" w:rsidP="009C7006">
      <w:pPr>
        <w:pStyle w:val="BodyText2"/>
        <w:tabs>
          <w:tab w:val="left" w:pos="540"/>
        </w:tabs>
        <w:ind w:left="540" w:right="47"/>
      </w:pPr>
      <w:r w:rsidRPr="009F3238">
        <w:rPr>
          <w:rFonts w:hint="cs"/>
          <w:cs/>
        </w:rPr>
        <w:t>การรวมธุรกิจภายใต้การควบคุมเดียวกัน</w:t>
      </w:r>
      <w:r w:rsidRPr="009F3238">
        <w:rPr>
          <w:cs/>
        </w:rPr>
        <w:t>บันทึก</w:t>
      </w:r>
      <w:r w:rsidRPr="009F3238">
        <w:rPr>
          <w:rFonts w:hint="cs"/>
          <w:cs/>
        </w:rPr>
        <w:t>บัญชี</w:t>
      </w:r>
      <w:r w:rsidRPr="009F3238">
        <w:rPr>
          <w:cs/>
        </w:rPr>
        <w:t>โดย</w:t>
      </w:r>
      <w:r w:rsidRPr="009F3238">
        <w:rPr>
          <w:rFonts w:hint="cs"/>
          <w:cs/>
        </w:rPr>
        <w:t>ใช้วิธี</w:t>
      </w:r>
      <w:r w:rsidRPr="009F3238">
        <w:rPr>
          <w:cs/>
        </w:rPr>
        <w:t>เสมือนว่าเป็นวิธีการรวมส่วน</w:t>
      </w:r>
      <w:r w:rsidRPr="009F3238">
        <w:rPr>
          <w:rFonts w:hint="cs"/>
          <w:cs/>
        </w:rPr>
        <w:t>ได้เสีย โดยวิธีการดังกล่าวผู้ซื้อต้องรับรู้สิน</w:t>
      </w:r>
      <w:r w:rsidRPr="009F3238">
        <w:rPr>
          <w:cs/>
        </w:rPr>
        <w:t>ทรัพย์และ</w:t>
      </w:r>
      <w:r w:rsidRPr="009F3238">
        <w:rPr>
          <w:rFonts w:hint="cs"/>
          <w:cs/>
        </w:rPr>
        <w:t>หนี้สิน</w:t>
      </w:r>
      <w:r w:rsidRPr="009F3238">
        <w:rPr>
          <w:cs/>
        </w:rPr>
        <w:t>ของ</w:t>
      </w:r>
      <w:r w:rsidRPr="009F3238">
        <w:rPr>
          <w:rFonts w:hint="cs"/>
          <w:cs/>
        </w:rPr>
        <w:t>ธุรกิจที่ถูกซื้อด้วย</w:t>
      </w:r>
      <w:r w:rsidRPr="009F3238">
        <w:rPr>
          <w:cs/>
        </w:rPr>
        <w:t>มูลค่าตามบัญชี</w:t>
      </w:r>
      <w:r w:rsidRPr="009F3238">
        <w:rPr>
          <w:rFonts w:hint="cs"/>
          <w:cs/>
        </w:rPr>
        <w:t>ขอ</w:t>
      </w:r>
      <w:r w:rsidRPr="009F3238">
        <w:rPr>
          <w:cs/>
        </w:rPr>
        <w:t>ง</w:t>
      </w:r>
      <w:r w:rsidRPr="009F3238">
        <w:rPr>
          <w:rFonts w:hint="cs"/>
          <w:cs/>
        </w:rPr>
        <w:t>ธุรกิจดังกล่าวตาม</w:t>
      </w:r>
      <w:r w:rsidRPr="009F3238">
        <w:rPr>
          <w:cs/>
        </w:rPr>
        <w:t>งบการเงินรวมของบริษัทใหญ่</w:t>
      </w:r>
      <w:r w:rsidRPr="009F3238">
        <w:rPr>
          <w:rFonts w:hint="cs"/>
          <w:cs/>
        </w:rPr>
        <w:t>ในลำ</w:t>
      </w:r>
      <w:r w:rsidRPr="009F3238">
        <w:rPr>
          <w:cs/>
        </w:rPr>
        <w:t>ดับสูงสุด</w:t>
      </w:r>
      <w:r w:rsidRPr="009F3238">
        <w:rPr>
          <w:rFonts w:hint="cs"/>
          <w:cs/>
        </w:rPr>
        <w:t xml:space="preserve"> </w:t>
      </w:r>
      <w:r w:rsidRPr="009F3238">
        <w:rPr>
          <w:cs/>
        </w:rPr>
        <w:t>ณ</w:t>
      </w:r>
      <w:r w:rsidRPr="009F3238">
        <w:t xml:space="preserve"> </w:t>
      </w:r>
      <w:r w:rsidRPr="009F3238">
        <w:rPr>
          <w:rFonts w:hint="cs"/>
          <w:cs/>
        </w:rPr>
        <w:t xml:space="preserve">วันที่เกิดรายการ </w:t>
      </w:r>
      <w:r w:rsidRPr="009F3238">
        <w:rPr>
          <w:cs/>
        </w:rPr>
        <w:t>ส่วนต่างระหว่างมูลค่า</w:t>
      </w:r>
      <w:r w:rsidRPr="009F3238">
        <w:rPr>
          <w:rFonts w:hint="cs"/>
          <w:cs/>
        </w:rPr>
        <w:t>สินทรัพย์สุทธิ</w:t>
      </w:r>
      <w:r w:rsidRPr="009F3238">
        <w:rPr>
          <w:cs/>
        </w:rPr>
        <w:t>ของ</w:t>
      </w:r>
      <w:r w:rsidRPr="009F3238">
        <w:rPr>
          <w:rFonts w:hint="cs"/>
          <w:cs/>
        </w:rPr>
        <w:t>ธุรกิจที่ถูกนำม</w:t>
      </w:r>
      <w:r w:rsidRPr="009F3238">
        <w:rPr>
          <w:cs/>
        </w:rPr>
        <w:t>ารวมดังกล่าวกับค่าตอบแทน</w:t>
      </w:r>
      <w:r w:rsidRPr="009F3238">
        <w:rPr>
          <w:rFonts w:hint="cs"/>
          <w:cs/>
        </w:rPr>
        <w:t>ที่จ่าย</w:t>
      </w:r>
      <w:r w:rsidRPr="009F3238">
        <w:rPr>
          <w:cs/>
        </w:rPr>
        <w:t>รับ</w:t>
      </w:r>
      <w:r w:rsidRPr="009F3238">
        <w:rPr>
          <w:rFonts w:hint="cs"/>
          <w:cs/>
        </w:rPr>
        <w:t>รู้เป็น</w:t>
      </w:r>
      <w:r w:rsidRPr="009F3238">
        <w:rPr>
          <w:cs/>
        </w:rPr>
        <w:t>ส่วน</w:t>
      </w:r>
      <w:r w:rsidRPr="009F3238">
        <w:rPr>
          <w:rFonts w:hint="cs"/>
          <w:cs/>
        </w:rPr>
        <w:t>เกินหรือ</w:t>
      </w:r>
      <w:r w:rsidRPr="009F3238">
        <w:rPr>
          <w:cs/>
        </w:rPr>
        <w:t>ส่วนขาดจากการรวมธุรกิจภาย</w:t>
      </w:r>
      <w:r w:rsidRPr="009F3238">
        <w:rPr>
          <w:rFonts w:hint="cs"/>
          <w:cs/>
        </w:rPr>
        <w:t>ใต้การ</w:t>
      </w:r>
      <w:r w:rsidRPr="009F3238">
        <w:rPr>
          <w:cs/>
        </w:rPr>
        <w:t>ควบคุมเดียวกันในส่วนของ</w:t>
      </w:r>
      <w:r w:rsidRPr="009F3238">
        <w:rPr>
          <w:rFonts w:hint="cs"/>
          <w:cs/>
        </w:rPr>
        <w:t>ผู้ถือหุ้น</w:t>
      </w:r>
      <w:r w:rsidRPr="009F3238">
        <w:t xml:space="preserve"> </w:t>
      </w:r>
      <w:r w:rsidRPr="009F3238">
        <w:rPr>
          <w:cs/>
        </w:rPr>
        <w:t>รายการส่วนเกิน</w:t>
      </w:r>
      <w:r w:rsidRPr="009F3238">
        <w:rPr>
          <w:rFonts w:hint="cs"/>
          <w:cs/>
        </w:rPr>
        <w:t>หรือ</w:t>
      </w:r>
      <w:r w:rsidRPr="009F3238">
        <w:rPr>
          <w:cs/>
        </w:rPr>
        <w:t>ส่วนขาดจะถูก</w:t>
      </w:r>
      <w:r w:rsidRPr="009F3238">
        <w:rPr>
          <w:rFonts w:hint="cs"/>
          <w:cs/>
        </w:rPr>
        <w:t>โอนไปยังกำไรสะสมเมื่อ</w:t>
      </w:r>
      <w:r w:rsidRPr="009F3238">
        <w:rPr>
          <w:cs/>
        </w:rPr>
        <w:t>มีการขายเงินลงทุน</w:t>
      </w:r>
      <w:r w:rsidRPr="009F3238">
        <w:rPr>
          <w:rFonts w:hint="cs"/>
          <w:cs/>
        </w:rPr>
        <w:t>ในธุรกิจที่ซื้อ</w:t>
      </w:r>
      <w:r w:rsidRPr="009F3238">
        <w:rPr>
          <w:cs/>
        </w:rPr>
        <w:t>ดังกล่าวไป</w:t>
      </w:r>
      <w:r w:rsidRPr="009F3238">
        <w:rPr>
          <w:rFonts w:hint="cs"/>
          <w:cs/>
        </w:rPr>
        <w:t xml:space="preserve"> </w:t>
      </w:r>
    </w:p>
    <w:p w14:paraId="7AA86096" w14:textId="77777777" w:rsidR="009C7006" w:rsidRPr="009F3238" w:rsidRDefault="009C7006" w:rsidP="009C7006">
      <w:pPr>
        <w:pStyle w:val="BodyText2"/>
        <w:tabs>
          <w:tab w:val="left" w:pos="540"/>
        </w:tabs>
        <w:ind w:left="540" w:right="47"/>
      </w:pPr>
    </w:p>
    <w:p w14:paraId="288E4E1C" w14:textId="77777777" w:rsidR="009C7006" w:rsidRPr="009F3238" w:rsidRDefault="009C7006" w:rsidP="009C7006">
      <w:pPr>
        <w:pStyle w:val="BodyText2"/>
        <w:tabs>
          <w:tab w:val="left" w:pos="540"/>
        </w:tabs>
        <w:ind w:left="540" w:right="47"/>
      </w:pPr>
      <w:r w:rsidRPr="009F3238">
        <w:rPr>
          <w:cs/>
        </w:rPr>
        <w:t>ผลการดำเนินงานของ</w:t>
      </w:r>
      <w:r w:rsidRPr="009F3238">
        <w:rPr>
          <w:rFonts w:hint="cs"/>
          <w:cs/>
        </w:rPr>
        <w:t>ธุรกิจที่ถูกซื้อ</w:t>
      </w:r>
      <w:r w:rsidRPr="009F3238">
        <w:rPr>
          <w:cs/>
        </w:rPr>
        <w:t>จะรวม</w:t>
      </w:r>
      <w:r w:rsidRPr="009F3238">
        <w:rPr>
          <w:rFonts w:hint="cs"/>
          <w:cs/>
        </w:rPr>
        <w:t>อยู่ใน</w:t>
      </w:r>
      <w:r w:rsidRPr="009F3238">
        <w:rPr>
          <w:cs/>
        </w:rPr>
        <w:t>งบการเงินรวม</w:t>
      </w:r>
      <w:r w:rsidRPr="009F3238">
        <w:rPr>
          <w:rFonts w:hint="cs"/>
          <w:cs/>
        </w:rPr>
        <w:t>ของผู้ซื้อ</w:t>
      </w:r>
      <w:r w:rsidRPr="009F3238">
        <w:rPr>
          <w:cs/>
        </w:rPr>
        <w:t>นับตั้งแต่วัน</w:t>
      </w:r>
      <w:r w:rsidRPr="009F3238">
        <w:rPr>
          <w:rFonts w:hint="cs"/>
          <w:cs/>
        </w:rPr>
        <w:t>ที่ต้น</w:t>
      </w:r>
      <w:r w:rsidRPr="009F3238">
        <w:rPr>
          <w:cs/>
        </w:rPr>
        <w:t>งวดของงบการเงินเปรียบเทียบ</w:t>
      </w:r>
      <w:r w:rsidRPr="009F3238">
        <w:rPr>
          <w:rFonts w:hint="cs"/>
          <w:cs/>
        </w:rPr>
        <w:t>หรือ</w:t>
      </w:r>
      <w:r w:rsidRPr="009F3238">
        <w:rPr>
          <w:cs/>
        </w:rPr>
        <w:t>วัน</w:t>
      </w:r>
      <w:r w:rsidRPr="009F3238">
        <w:rPr>
          <w:rFonts w:hint="cs"/>
          <w:cs/>
        </w:rPr>
        <w:t>ที่ธุรกิจ</w:t>
      </w:r>
      <w:r w:rsidRPr="009F3238">
        <w:rPr>
          <w:cs/>
        </w:rPr>
        <w:t>เหล่านั้น</w:t>
      </w:r>
      <w:r w:rsidRPr="009F3238">
        <w:rPr>
          <w:rFonts w:hint="cs"/>
          <w:cs/>
        </w:rPr>
        <w:t>อยู่ภายใต้การ</w:t>
      </w:r>
      <w:r w:rsidRPr="009F3238">
        <w:rPr>
          <w:cs/>
        </w:rPr>
        <w:t>ควบคุมเดียวกัน</w:t>
      </w:r>
      <w:r w:rsidRPr="009F3238">
        <w:rPr>
          <w:rFonts w:hint="cs"/>
          <w:cs/>
        </w:rPr>
        <w:t>แล้ว</w:t>
      </w:r>
      <w:r w:rsidRPr="009F3238">
        <w:rPr>
          <w:cs/>
        </w:rPr>
        <w:t>แต่</w:t>
      </w:r>
      <w:r w:rsidRPr="009F3238">
        <w:rPr>
          <w:rFonts w:hint="cs"/>
          <w:cs/>
        </w:rPr>
        <w:t>ระยะเวลาใดจะสั้นกว่า</w:t>
      </w:r>
      <w:r w:rsidRPr="009F3238">
        <w:t xml:space="preserve"> </w:t>
      </w:r>
      <w:r w:rsidRPr="009F3238">
        <w:rPr>
          <w:cs/>
        </w:rPr>
        <w:t>จนถึง</w:t>
      </w:r>
      <w:r w:rsidRPr="009F3238">
        <w:rPr>
          <w:rFonts w:hint="cs"/>
          <w:cs/>
        </w:rPr>
        <w:t>วันที่การ</w:t>
      </w:r>
      <w:r w:rsidRPr="009F3238">
        <w:rPr>
          <w:cs/>
        </w:rPr>
        <w:t>ควบคุม</w:t>
      </w:r>
      <w:r w:rsidRPr="009F3238">
        <w:rPr>
          <w:rFonts w:hint="cs"/>
          <w:cs/>
        </w:rPr>
        <w:t>สิ้น</w:t>
      </w:r>
      <w:r w:rsidRPr="009F3238">
        <w:rPr>
          <w:cs/>
        </w:rPr>
        <w:t>สุด</w:t>
      </w:r>
    </w:p>
    <w:p w14:paraId="31F52CD6" w14:textId="77777777" w:rsidR="009C7006" w:rsidRPr="009F3238" w:rsidRDefault="009C7006" w:rsidP="00B70C0E">
      <w:pPr>
        <w:pStyle w:val="BodyText2"/>
        <w:tabs>
          <w:tab w:val="left" w:pos="540"/>
        </w:tabs>
        <w:ind w:left="540" w:right="47"/>
        <w:rPr>
          <w:i/>
          <w:iCs/>
          <w:color w:val="0000FF"/>
          <w:cs/>
        </w:rPr>
      </w:pPr>
    </w:p>
    <w:p w14:paraId="6DC2EE09" w14:textId="77777777" w:rsidR="00553244" w:rsidRPr="009F3238" w:rsidRDefault="00553244" w:rsidP="00553244">
      <w:pPr>
        <w:pStyle w:val="BodyText2"/>
        <w:ind w:left="540" w:right="47"/>
        <w:rPr>
          <w:i/>
          <w:iCs/>
        </w:rPr>
      </w:pPr>
      <w:r w:rsidRPr="009F3238">
        <w:rPr>
          <w:i/>
          <w:iCs/>
          <w:cs/>
        </w:rPr>
        <w:t>บริษัทย่อย</w:t>
      </w:r>
      <w:r w:rsidRPr="009F3238">
        <w:rPr>
          <w:i/>
          <w:iCs/>
        </w:rPr>
        <w:t xml:space="preserve">   </w:t>
      </w:r>
    </w:p>
    <w:p w14:paraId="6A32AECD" w14:textId="77777777" w:rsidR="00553244" w:rsidRPr="009F3238" w:rsidRDefault="0055324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3568DF17" w14:textId="58E88C26" w:rsidR="00553244" w:rsidRPr="009F3238" w:rsidRDefault="00553244" w:rsidP="00553244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9F3238">
        <w:rPr>
          <w:cs/>
        </w:rPr>
        <w:t>บริษัทย่อยเป็นกิจการที่อยู่ภายใต้การควบคุมของ</w:t>
      </w:r>
      <w:r w:rsidRPr="009F3238">
        <w:rPr>
          <w:rFonts w:hint="cs"/>
          <w:cs/>
        </w:rPr>
        <w:t>กลุ่มบริษัท</w:t>
      </w:r>
      <w:r w:rsidR="008D14A1" w:rsidRPr="009F3238">
        <w:rPr>
          <w:cs/>
        </w:rPr>
        <w:t xml:space="preserve"> </w:t>
      </w:r>
      <w:r w:rsidRPr="009F3238">
        <w:rPr>
          <w:cs/>
        </w:rPr>
        <w:t>การควบคุมเกิดขึ้นเมื่อ</w:t>
      </w:r>
      <w:r w:rsidRPr="009F3238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8D14A1" w:rsidRPr="009F3238">
        <w:rPr>
          <w:cs/>
        </w:rPr>
        <w:t xml:space="preserve"> </w:t>
      </w:r>
      <w:r w:rsidRPr="009F3238">
        <w:rPr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9F3238">
        <w:rPr>
          <w:rFonts w:hint="cs"/>
          <w:cs/>
        </w:rPr>
        <w:t xml:space="preserve"> </w:t>
      </w:r>
    </w:p>
    <w:p w14:paraId="0246E2CF" w14:textId="77777777" w:rsidR="002E289D" w:rsidRPr="009F3238" w:rsidRDefault="002E289D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7477C82F" w14:textId="77777777" w:rsidR="00393D11" w:rsidRPr="009F3238" w:rsidRDefault="00393D11" w:rsidP="00393D11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9F3238">
        <w:rPr>
          <w:i/>
          <w:iCs/>
          <w:cs/>
        </w:rPr>
        <w:t>ส่วนได้เสียที่ไม่มีอำนาจควบคุม</w:t>
      </w:r>
      <w:r w:rsidRPr="009F3238">
        <w:rPr>
          <w:cs/>
        </w:rPr>
        <w:t xml:space="preserve"> </w:t>
      </w:r>
    </w:p>
    <w:p w14:paraId="32479AA1" w14:textId="77777777" w:rsidR="00393D11" w:rsidRPr="009F3238" w:rsidRDefault="00393D11" w:rsidP="00393D11">
      <w:pPr>
        <w:pStyle w:val="BodyText2"/>
        <w:tabs>
          <w:tab w:val="left" w:pos="540"/>
        </w:tabs>
        <w:ind w:left="540" w:right="47"/>
        <w:rPr>
          <w:cs/>
        </w:rPr>
      </w:pPr>
    </w:p>
    <w:p w14:paraId="0003DE18" w14:textId="77777777" w:rsidR="00393D11" w:rsidRPr="009F3238" w:rsidRDefault="00393D11" w:rsidP="002E289D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ณ วันที่ซื้อธุรกิจ </w:t>
      </w:r>
      <w:r w:rsidRPr="009F3238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F6BFCC3" w14:textId="77777777" w:rsidR="00393D11" w:rsidRPr="009F3238" w:rsidRDefault="00393D11" w:rsidP="002E289D">
      <w:pPr>
        <w:pStyle w:val="BodyText2"/>
        <w:tabs>
          <w:tab w:val="left" w:pos="540"/>
        </w:tabs>
        <w:ind w:left="540" w:right="47"/>
      </w:pPr>
    </w:p>
    <w:p w14:paraId="5CCC879A" w14:textId="77777777" w:rsidR="00056C1A" w:rsidRPr="009F3238" w:rsidRDefault="00393D11" w:rsidP="00F77992">
      <w:pPr>
        <w:pStyle w:val="BodyText2"/>
        <w:tabs>
          <w:tab w:val="left" w:pos="540"/>
        </w:tabs>
        <w:ind w:left="540" w:right="47"/>
      </w:pPr>
      <w:r w:rsidRPr="009F3238">
        <w:rPr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D7B008A" w14:textId="455865C3" w:rsidR="00B70C0E" w:rsidRPr="009F3238" w:rsidRDefault="00B70C0E" w:rsidP="00751CE5">
      <w:pPr>
        <w:pStyle w:val="BodyText2"/>
        <w:tabs>
          <w:tab w:val="left" w:pos="540"/>
        </w:tabs>
        <w:ind w:left="540" w:right="47"/>
      </w:pPr>
    </w:p>
    <w:p w14:paraId="62D08B58" w14:textId="77777777" w:rsidR="00553244" w:rsidRPr="009F3238" w:rsidRDefault="00553244" w:rsidP="00553244">
      <w:pPr>
        <w:spacing w:line="240" w:lineRule="auto"/>
        <w:ind w:left="810" w:hanging="270"/>
        <w:rPr>
          <w:i/>
          <w:iCs/>
          <w:sz w:val="30"/>
          <w:szCs w:val="30"/>
          <w:cs/>
        </w:rPr>
      </w:pPr>
      <w:r w:rsidRPr="009F3238">
        <w:rPr>
          <w:i/>
          <w:iCs/>
          <w:sz w:val="30"/>
          <w:szCs w:val="30"/>
          <w:cs/>
        </w:rPr>
        <w:t>การสูญเสีย</w:t>
      </w:r>
      <w:r w:rsidRPr="009F3238">
        <w:rPr>
          <w:rFonts w:hint="cs"/>
          <w:i/>
          <w:iCs/>
          <w:sz w:val="30"/>
          <w:szCs w:val="30"/>
          <w:cs/>
        </w:rPr>
        <w:t>การ</w:t>
      </w:r>
      <w:r w:rsidRPr="009F3238">
        <w:rPr>
          <w:i/>
          <w:iCs/>
          <w:sz w:val="30"/>
          <w:szCs w:val="30"/>
          <w:cs/>
        </w:rPr>
        <w:t>ควบคุม</w:t>
      </w:r>
      <w:r w:rsidRPr="009F3238">
        <w:rPr>
          <w:i/>
          <w:iCs/>
          <w:sz w:val="30"/>
          <w:szCs w:val="30"/>
        </w:rPr>
        <w:t xml:space="preserve"> </w:t>
      </w:r>
    </w:p>
    <w:p w14:paraId="757E874E" w14:textId="77777777" w:rsidR="00553244" w:rsidRPr="009F3238" w:rsidRDefault="00553244" w:rsidP="00751CE5">
      <w:pPr>
        <w:pStyle w:val="BodyText2"/>
        <w:tabs>
          <w:tab w:val="left" w:pos="540"/>
        </w:tabs>
        <w:ind w:left="540" w:right="47"/>
      </w:pPr>
    </w:p>
    <w:p w14:paraId="1219C176" w14:textId="14CAFA20" w:rsidR="00553244" w:rsidRPr="009F3238" w:rsidRDefault="00553244" w:rsidP="00553244">
      <w:pPr>
        <w:pStyle w:val="BodyText2"/>
        <w:tabs>
          <w:tab w:val="left" w:pos="540"/>
        </w:tabs>
        <w:ind w:left="540" w:right="47"/>
      </w:pPr>
      <w:r w:rsidRPr="009F3238">
        <w:rPr>
          <w:cs/>
        </w:rPr>
        <w:t>เมื่อ</w:t>
      </w:r>
      <w:r w:rsidRPr="009F3238">
        <w:rPr>
          <w:rFonts w:hint="cs"/>
          <w:cs/>
        </w:rPr>
        <w:t>กลุ่มบริษัท</w:t>
      </w:r>
      <w:r w:rsidRPr="009F3238">
        <w:rPr>
          <w:cs/>
        </w:rPr>
        <w:t>สูญเสีย</w:t>
      </w:r>
      <w:r w:rsidRPr="009F3238">
        <w:rPr>
          <w:rFonts w:hint="cs"/>
          <w:cs/>
        </w:rPr>
        <w:t xml:space="preserve">การควบคุมในบริษัทย่อย </w:t>
      </w:r>
      <w:r w:rsidRPr="009F3238">
        <w:rPr>
          <w:cs/>
        </w:rPr>
        <w:t>กลุ่มบริษัทตัดรายการสินทรัพย์และหนี้สินของบริษัทย่อย</w:t>
      </w:r>
      <w:r w:rsidRPr="009F3238">
        <w:rPr>
          <w:rFonts w:hint="cs"/>
          <w:cs/>
        </w:rPr>
        <w:t>นั้นออก</w:t>
      </w:r>
      <w:r w:rsidRPr="009F3238">
        <w:rPr>
          <w:cs/>
        </w:rPr>
        <w:t xml:space="preserve"> </w:t>
      </w:r>
      <w:r w:rsidRPr="009F3238">
        <w:rPr>
          <w:rFonts w:hint="cs"/>
          <w:cs/>
        </w:rPr>
        <w:t>รวมถึง</w:t>
      </w:r>
      <w:r w:rsidRPr="009F3238">
        <w:rPr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9F3238">
        <w:rPr>
          <w:rFonts w:hint="cs"/>
          <w:cs/>
        </w:rPr>
        <w:t>การ</w:t>
      </w:r>
      <w:r w:rsidRPr="009F3238">
        <w:rPr>
          <w:cs/>
        </w:rPr>
        <w:t>ควบคุมในบ</w:t>
      </w:r>
      <w:r w:rsidR="00D227BF" w:rsidRPr="009F3238">
        <w:rPr>
          <w:cs/>
        </w:rPr>
        <w:t>ริษัทย่อยรับรู้ในกำไรหรือขาดทุน</w:t>
      </w:r>
      <w:r w:rsidRPr="009F3238">
        <w:rPr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9F3238">
        <w:rPr>
          <w:rFonts w:hint="cs"/>
          <w:cs/>
        </w:rPr>
        <w:t>การ</w:t>
      </w:r>
      <w:r w:rsidRPr="009F3238">
        <w:rPr>
          <w:cs/>
        </w:rPr>
        <w:t>ควบคุม</w:t>
      </w:r>
    </w:p>
    <w:p w14:paraId="011F84BE" w14:textId="77777777" w:rsidR="00005884" w:rsidRPr="009F3238" w:rsidRDefault="00005884" w:rsidP="00553244">
      <w:pPr>
        <w:pStyle w:val="BodyText2"/>
        <w:tabs>
          <w:tab w:val="left" w:pos="540"/>
        </w:tabs>
        <w:ind w:left="540" w:right="47"/>
      </w:pPr>
    </w:p>
    <w:p w14:paraId="31341B55" w14:textId="77777777" w:rsidR="00553244" w:rsidRPr="009F3238" w:rsidRDefault="00553244" w:rsidP="00553244">
      <w:pPr>
        <w:pStyle w:val="BodyText2"/>
        <w:tabs>
          <w:tab w:val="left" w:pos="540"/>
        </w:tabs>
        <w:ind w:left="540" w:right="47"/>
        <w:rPr>
          <w:i/>
          <w:iCs/>
          <w:cs/>
        </w:rPr>
      </w:pPr>
      <w:r w:rsidRPr="009F3238">
        <w:rPr>
          <w:rFonts w:hint="cs"/>
          <w:i/>
          <w:iCs/>
          <w:cs/>
        </w:rPr>
        <w:t xml:space="preserve">ส่วนได้เสียในเงินลงทุนที่บันทึกตามวิธีส่วนได้เสีย </w:t>
      </w:r>
    </w:p>
    <w:p w14:paraId="37094919" w14:textId="77777777" w:rsidR="00553244" w:rsidRPr="009F3238" w:rsidRDefault="00553244" w:rsidP="00751CE5">
      <w:pPr>
        <w:pStyle w:val="BodyText2"/>
        <w:tabs>
          <w:tab w:val="left" w:pos="540"/>
        </w:tabs>
        <w:ind w:left="540" w:right="47"/>
      </w:pPr>
    </w:p>
    <w:p w14:paraId="7A46126B" w14:textId="13F4AEE5" w:rsidR="00553244" w:rsidRPr="009F3238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ส่วนได้เสีย</w:t>
      </w:r>
      <w:r w:rsidRPr="009F3238">
        <w:rPr>
          <w:rFonts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9F3238">
        <w:rPr>
          <w:sz w:val="30"/>
          <w:szCs w:val="30"/>
          <w:cs/>
        </w:rPr>
        <w:t xml:space="preserve"> ประกอบด้วยส่วนได้เสียในบริษัทร่วมและ</w:t>
      </w:r>
      <w:r w:rsidR="00751CE5" w:rsidRPr="009F3238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การร่วมค้า</w:t>
      </w:r>
    </w:p>
    <w:p w14:paraId="6D3D7C38" w14:textId="77777777" w:rsidR="00553244" w:rsidRPr="009F3238" w:rsidRDefault="00553244" w:rsidP="00751CE5">
      <w:pPr>
        <w:pStyle w:val="BodyText2"/>
        <w:tabs>
          <w:tab w:val="left" w:pos="540"/>
        </w:tabs>
        <w:ind w:left="540" w:right="47"/>
      </w:pPr>
    </w:p>
    <w:p w14:paraId="6AD3592B" w14:textId="6EE45B46" w:rsidR="00553244" w:rsidRPr="009F3238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บริษัทร่วมเป็นกิจการที่</w:t>
      </w:r>
      <w:r w:rsidRPr="009F3238">
        <w:rPr>
          <w:rFonts w:hint="cs"/>
          <w:sz w:val="30"/>
          <w:szCs w:val="30"/>
          <w:cs/>
        </w:rPr>
        <w:t>กลุ่มบริษัท</w:t>
      </w:r>
      <w:r w:rsidRPr="009F3238">
        <w:rPr>
          <w:sz w:val="30"/>
          <w:szCs w:val="30"/>
          <w:cs/>
        </w:rPr>
        <w:t>มีอิทธิพลอย่าง</w:t>
      </w:r>
      <w:r w:rsidRPr="009F3238">
        <w:rPr>
          <w:rFonts w:hint="cs"/>
          <w:sz w:val="30"/>
          <w:szCs w:val="30"/>
          <w:cs/>
        </w:rPr>
        <w:t>มีนัย</w:t>
      </w:r>
      <w:r w:rsidRPr="009F3238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9F3238">
        <w:rPr>
          <w:rFonts w:hint="cs"/>
          <w:sz w:val="30"/>
          <w:szCs w:val="30"/>
          <w:cs/>
        </w:rPr>
        <w:t>จ</w:t>
      </w:r>
      <w:r w:rsidRPr="009F3238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9F3238">
        <w:rPr>
          <w:rFonts w:hint="cs"/>
          <w:sz w:val="30"/>
          <w:szCs w:val="30"/>
          <w:cs/>
        </w:rPr>
        <w:t>หรือควบคุมร่วมใน</w:t>
      </w:r>
      <w:r w:rsidRPr="009F3238">
        <w:rPr>
          <w:sz w:val="30"/>
          <w:szCs w:val="30"/>
          <w:cs/>
        </w:rPr>
        <w:t>นโยบายดังกล่าว</w:t>
      </w:r>
      <w:r w:rsidRPr="009F3238">
        <w:rPr>
          <w:rFonts w:hint="cs"/>
          <w:sz w:val="30"/>
          <w:szCs w:val="30"/>
          <w:cs/>
        </w:rPr>
        <w:t xml:space="preserve">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910A4F5" w14:textId="77777777" w:rsidR="00553244" w:rsidRPr="009F3238" w:rsidRDefault="00553244" w:rsidP="00553244">
      <w:pPr>
        <w:pStyle w:val="BodyText"/>
        <w:spacing w:after="0"/>
        <w:ind w:left="540"/>
        <w:jc w:val="both"/>
      </w:pPr>
    </w:p>
    <w:p w14:paraId="1E9518DB" w14:textId="77777777" w:rsidR="00553244" w:rsidRPr="009F3238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>โดย</w:t>
      </w:r>
      <w:r w:rsidRPr="009F3238">
        <w:rPr>
          <w:sz w:val="30"/>
          <w:szCs w:val="30"/>
          <w:cs/>
        </w:rPr>
        <w:t>รับรู้รายการ</w:t>
      </w:r>
      <w:r w:rsidRPr="009F3238">
        <w:rPr>
          <w:rFonts w:hint="cs"/>
          <w:sz w:val="30"/>
          <w:szCs w:val="30"/>
          <w:cs/>
        </w:rPr>
        <w:t>เมื่อ</w:t>
      </w:r>
      <w:r w:rsidRPr="009F3238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ส่วนแบ่งกำไรหรือขาดทุนและกำไร</w:t>
      </w:r>
      <w:r w:rsidRPr="009F3238">
        <w:rPr>
          <w:rFonts w:hint="cs"/>
          <w:sz w:val="30"/>
          <w:szCs w:val="30"/>
          <w:cs/>
        </w:rPr>
        <w:t>ขาดทุน</w:t>
      </w:r>
      <w:r w:rsidRPr="009F3238">
        <w:rPr>
          <w:sz w:val="30"/>
          <w:szCs w:val="30"/>
          <w:cs/>
        </w:rPr>
        <w:t>เบ็ดเสร็จอื่น</w:t>
      </w:r>
      <w:r w:rsidRPr="009F3238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จะถูกบันทึกใน</w:t>
      </w:r>
      <w:r w:rsidRPr="009F3238">
        <w:rPr>
          <w:sz w:val="30"/>
          <w:szCs w:val="30"/>
          <w:cs/>
        </w:rPr>
        <w:t>งบการเงินรวมจนถึงวันที่</w:t>
      </w:r>
      <w:r w:rsidRPr="009F3238">
        <w:rPr>
          <w:rFonts w:hint="cs"/>
          <w:sz w:val="30"/>
          <w:szCs w:val="30"/>
          <w:cs/>
        </w:rPr>
        <w:t>กลุ่มบริษัท</w:t>
      </w:r>
      <w:r w:rsidRPr="009F3238">
        <w:rPr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9F3238">
        <w:rPr>
          <w:sz w:val="30"/>
          <w:szCs w:val="30"/>
        </w:rPr>
        <w:t xml:space="preserve"> </w:t>
      </w:r>
    </w:p>
    <w:p w14:paraId="3A2135AE" w14:textId="27151540" w:rsidR="002E289D" w:rsidRPr="009F3238" w:rsidRDefault="00751CE5" w:rsidP="00751CE5">
      <w:pPr>
        <w:spacing w:line="240" w:lineRule="auto"/>
        <w:rPr>
          <w:cs/>
        </w:rPr>
      </w:pPr>
      <w:r w:rsidRPr="009F3238">
        <w:br w:type="page"/>
      </w:r>
    </w:p>
    <w:p w14:paraId="3C63B001" w14:textId="77777777" w:rsidR="00553244" w:rsidRPr="009F3238" w:rsidRDefault="00553244" w:rsidP="00553244">
      <w:pPr>
        <w:pStyle w:val="BodyText2"/>
        <w:tabs>
          <w:tab w:val="left" w:pos="540"/>
        </w:tabs>
        <w:ind w:left="540"/>
        <w:rPr>
          <w:i/>
          <w:iCs/>
        </w:rPr>
      </w:pPr>
      <w:r w:rsidRPr="009F3238">
        <w:rPr>
          <w:rFonts w:eastAsia="EucrosiaUPCBold" w:hint="cs"/>
          <w:i/>
          <w:iCs/>
          <w:cs/>
        </w:rPr>
        <w:t>การตัดรายการในงบการเงินรวม</w:t>
      </w:r>
      <w:r w:rsidRPr="009F3238">
        <w:rPr>
          <w:b/>
          <w:bCs/>
          <w:color w:val="0000FF"/>
        </w:rPr>
        <w:t xml:space="preserve"> </w:t>
      </w:r>
    </w:p>
    <w:p w14:paraId="5763DFF1" w14:textId="67B393F2" w:rsidR="00553244" w:rsidRPr="009F3238" w:rsidRDefault="00553244" w:rsidP="00553244">
      <w:pPr>
        <w:pStyle w:val="BodyText2"/>
        <w:tabs>
          <w:tab w:val="left" w:pos="540"/>
        </w:tabs>
        <w:ind w:left="540" w:right="47"/>
      </w:pPr>
    </w:p>
    <w:p w14:paraId="2D9308A1" w14:textId="5230482A" w:rsidR="00553244" w:rsidRPr="009F3238" w:rsidRDefault="00553244" w:rsidP="00553244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9F3238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8D14A1" w:rsidRPr="009F3238">
        <w:rPr>
          <w:rFonts w:hint="cs"/>
          <w:cs/>
        </w:rPr>
        <w:t xml:space="preserve">ัดรายการในการจัดทำงบการเงินรวม </w:t>
      </w:r>
      <w:r w:rsidRPr="009F3238">
        <w:rPr>
          <w:rFonts w:hint="cs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8D14A1" w:rsidRPr="009F3238">
        <w:rPr>
          <w:rFonts w:hint="cs"/>
          <w:cs/>
        </w:rPr>
        <w:t xml:space="preserve">ได้เสียในกิจการที่ถูกลงทุนนั้น </w:t>
      </w:r>
      <w:r w:rsidRPr="009F3238">
        <w:rPr>
          <w:rFonts w:hint="cs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F3238">
        <w:rPr>
          <w:rFonts w:eastAsia="EucrosiaUPCBold" w:hint="cs"/>
          <w:cs/>
        </w:rPr>
        <w:t>เมื่อไม่มีหลักฐานการด้อยค่าเกิดขึ้น</w:t>
      </w:r>
      <w:r w:rsidRPr="009F3238">
        <w:rPr>
          <w:b/>
          <w:bCs/>
          <w:color w:val="0000FF"/>
        </w:rPr>
        <w:t xml:space="preserve">   </w:t>
      </w:r>
    </w:p>
    <w:p w14:paraId="7CBEC76D" w14:textId="744152BA" w:rsidR="00A656DE" w:rsidRPr="009F3238" w:rsidRDefault="00A656DE">
      <w:pPr>
        <w:spacing w:line="240" w:lineRule="auto"/>
        <w:rPr>
          <w:sz w:val="30"/>
          <w:szCs w:val="30"/>
        </w:rPr>
      </w:pPr>
    </w:p>
    <w:p w14:paraId="7D10CCB1" w14:textId="7123CEEB" w:rsidR="00280423" w:rsidRPr="009F3238" w:rsidRDefault="00280423" w:rsidP="00280423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</w:t>
      </w:r>
      <w:r w:rsidR="00045667"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ะ</w:t>
      </w:r>
      <w:r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การร่วมค้า</w:t>
      </w:r>
    </w:p>
    <w:p w14:paraId="6396855A" w14:textId="5DA9D379" w:rsidR="00280423" w:rsidRPr="009F3238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6A73F1D1" w14:textId="301D6446" w:rsidR="00280423" w:rsidRPr="009F3238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  <w:r w:rsidRPr="009F3238">
        <w:rPr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วัดมูลค่าด้วยราคาทุนหัก</w:t>
      </w:r>
      <w:r w:rsidR="00B42E58" w:rsidRPr="009F3238">
        <w:br/>
      </w:r>
      <w:r w:rsidRPr="009F3238">
        <w:rPr>
          <w:cs/>
        </w:rPr>
        <w:t>ค่าเผื่อการด้อยค่า</w:t>
      </w:r>
    </w:p>
    <w:p w14:paraId="729C96E3" w14:textId="77777777" w:rsidR="00751CE5" w:rsidRPr="009F3238" w:rsidRDefault="00751CE5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18D8620B" w14:textId="77777777" w:rsidR="00280423" w:rsidRPr="009F3238" w:rsidRDefault="00280423" w:rsidP="00280423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4035FE7D" w14:textId="77777777" w:rsidR="00280423" w:rsidRPr="009F3238" w:rsidRDefault="00280423" w:rsidP="002804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270D5FC" w14:textId="498E787A" w:rsidR="00280423" w:rsidRPr="009F3238" w:rsidRDefault="00280423" w:rsidP="0028042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6DCE0906" w14:textId="77777777" w:rsidR="00280423" w:rsidRPr="009F3238" w:rsidRDefault="00280423" w:rsidP="002804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FF5C47" w14:textId="15847FC0" w:rsidR="00280423" w:rsidRPr="00407FD4" w:rsidRDefault="00280423" w:rsidP="0028042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7804B5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เงินลงทุนที่ยังถืออยู่ใช้วิธี</w:t>
      </w:r>
      <w:r w:rsidRPr="00407FD4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85B7E5B" w14:textId="77777777" w:rsidR="00280423" w:rsidRPr="009F3238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20DB6DD0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9F3238">
        <w:rPr>
          <w:rFonts w:eastAsia="EucrosiaUPCBold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1079FD" w14:textId="77777777" w:rsidR="00553244" w:rsidRPr="009F3238" w:rsidRDefault="00553244" w:rsidP="004F2A34">
      <w:pPr>
        <w:pStyle w:val="AccPolicyalternative"/>
        <w:rPr>
          <w:rFonts w:eastAsia="EucrosiaUPCBold"/>
          <w:cs/>
        </w:rPr>
      </w:pPr>
    </w:p>
    <w:p w14:paraId="1C24A5F2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9F3238">
        <w:rPr>
          <w:i/>
          <w:iCs/>
          <w:cs/>
        </w:rPr>
        <w:t>รายการบัญชีที่เป็นเงินตราต่างประเทศ</w:t>
      </w:r>
    </w:p>
    <w:p w14:paraId="44FEEFE2" w14:textId="77777777" w:rsidR="00553244" w:rsidRPr="009F3238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03458912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F3238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9F3238">
        <w:rPr>
          <w:rFonts w:hint="cs"/>
          <w:cs/>
        </w:rPr>
        <w:t>แต่ละบริษัทใน</w:t>
      </w:r>
      <w:r w:rsidRPr="009F3238">
        <w:rPr>
          <w:cs/>
        </w:rPr>
        <w:t>กลุ่มบริษัท โดยใช้อัตราแลกเปลี่ยน ณ วันที่เกิดรายการ</w:t>
      </w:r>
    </w:p>
    <w:p w14:paraId="1DA83475" w14:textId="77777777" w:rsidR="00553244" w:rsidRPr="009F3238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58F139D5" w14:textId="17142DD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F3238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9F3238">
        <w:rPr>
          <w:rFonts w:hint="cs"/>
          <w:cs/>
        </w:rPr>
        <w:t>รายงาน</w:t>
      </w:r>
      <w:r w:rsidRPr="009F3238">
        <w:rPr>
          <w:cs/>
        </w:rPr>
        <w:t xml:space="preserve"> แปลงค่าเป็น</w:t>
      </w:r>
      <w:r w:rsidRPr="009F3238">
        <w:rPr>
          <w:rFonts w:hint="cs"/>
          <w:cs/>
        </w:rPr>
        <w:t>สกุลเงินที่ใช้ใน</w:t>
      </w:r>
      <w:r w:rsidR="0002304E">
        <w:br/>
      </w:r>
      <w:r w:rsidRPr="009F3238">
        <w:rPr>
          <w:rFonts w:hint="cs"/>
          <w:cs/>
        </w:rPr>
        <w:t>การดำเนินงาน</w:t>
      </w:r>
      <w:r w:rsidRPr="009F3238">
        <w:rPr>
          <w:cs/>
        </w:rPr>
        <w:t>โดยใช้อัตราแลกเปลี่ยน ณ วันนั้น</w:t>
      </w:r>
    </w:p>
    <w:p w14:paraId="39447C3E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35F2487" w14:textId="7C2F61E0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F3238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9F3238">
        <w:rPr>
          <w:rFonts w:hint="cs"/>
          <w:cs/>
        </w:rPr>
        <w:t>ซึ่ง</w:t>
      </w:r>
      <w:r w:rsidRPr="009F3238">
        <w:rPr>
          <w:cs/>
        </w:rPr>
        <w:t>บันทึกตามเกณฑ์</w:t>
      </w:r>
      <w:r w:rsidR="0002304E">
        <w:br/>
      </w:r>
      <w:r w:rsidRPr="009F3238">
        <w:rPr>
          <w:cs/>
        </w:rPr>
        <w:t>ราคาทุนเดิม แปลงค่าเป็น</w:t>
      </w:r>
      <w:r w:rsidRPr="009F3238">
        <w:rPr>
          <w:rFonts w:hint="cs"/>
          <w:cs/>
        </w:rPr>
        <w:t>สกุลเงินที่ใช้ในการดำเนินงาน</w:t>
      </w:r>
      <w:r w:rsidRPr="009F3238">
        <w:rPr>
          <w:cs/>
        </w:rPr>
        <w:t xml:space="preserve">โดยใช้อัตราแลกเปลี่ยน ณ วันที่เกิดรายการ </w:t>
      </w:r>
    </w:p>
    <w:p w14:paraId="440905E4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57146D7F" w14:textId="072B7E28" w:rsidR="00B20FF3" w:rsidRPr="009F3238" w:rsidRDefault="00553244" w:rsidP="00F64A22">
      <w:pPr>
        <w:pStyle w:val="BodyText2"/>
        <w:tabs>
          <w:tab w:val="left" w:pos="540"/>
        </w:tabs>
        <w:spacing w:line="240" w:lineRule="auto"/>
        <w:ind w:left="540" w:right="43"/>
        <w:rPr>
          <w:rFonts w:asciiTheme="majorBidi" w:hAnsiTheme="majorBidi" w:cstheme="majorBidi"/>
          <w:color w:val="000000" w:themeColor="text1"/>
        </w:rPr>
      </w:pPr>
      <w:r w:rsidRPr="009F3238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12AAA77D" w14:textId="77777777" w:rsidR="009550BB" w:rsidRPr="009F3238" w:rsidRDefault="009550BB">
      <w:pPr>
        <w:spacing w:line="240" w:lineRule="auto"/>
        <w:rPr>
          <w:i/>
          <w:iCs/>
          <w:sz w:val="30"/>
          <w:szCs w:val="30"/>
          <w:cs/>
        </w:rPr>
      </w:pPr>
    </w:p>
    <w:p w14:paraId="0118BBE4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9F3238">
        <w:rPr>
          <w:i/>
          <w:iCs/>
          <w:cs/>
        </w:rPr>
        <w:t>หน่วยงานในต่างประเทศ</w:t>
      </w:r>
    </w:p>
    <w:p w14:paraId="2CECB8ED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07F1E30" w14:textId="515D991B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F3238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9F3238">
        <w:rPr>
          <w:rFonts w:hint="cs"/>
          <w:cs/>
        </w:rPr>
        <w:t>รายงาน</w:t>
      </w:r>
    </w:p>
    <w:p w14:paraId="77B5DE5B" w14:textId="77777777" w:rsidR="00386FED" w:rsidRPr="009F3238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720331F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F3238">
        <w:rPr>
          <w:cs/>
        </w:rPr>
        <w:t>รายได้และค่าใช้จ่ายของ</w:t>
      </w:r>
      <w:r w:rsidRPr="009F3238">
        <w:rPr>
          <w:rFonts w:hint="cs"/>
          <w:cs/>
        </w:rPr>
        <w:t>หน่วยงาน</w:t>
      </w:r>
      <w:r w:rsidRPr="009F3238">
        <w:rPr>
          <w:cs/>
        </w:rPr>
        <w:t>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955F744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1FBBEBA" w14:textId="77777777" w:rsidR="00553244" w:rsidRPr="009F3238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9F3238">
        <w:rPr>
          <w:cs/>
        </w:rPr>
        <w:t>ผลต่างจากอัตราแลกเปลี่ยนที่เกิดจากการแปลงค่า บันทึก</w:t>
      </w:r>
      <w:r w:rsidRPr="009F3238">
        <w:rPr>
          <w:rFonts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9F3238">
        <w:rPr>
          <w:cs/>
        </w:rPr>
        <w:t>จนกว่ามีการจำหน่ายเงินลงทุนนั้นออกไป</w:t>
      </w:r>
      <w:r w:rsidRPr="009F3238">
        <w:t xml:space="preserve"> </w:t>
      </w:r>
      <w:r w:rsidRPr="009F3238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1D0A2F0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5D52D832" w14:textId="7D67593C" w:rsidR="00D1661A" w:rsidRPr="009F3238" w:rsidRDefault="00553244" w:rsidP="00D1661A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เมื่อหน่วยงานต่างปร</w:t>
      </w:r>
      <w:r w:rsidRPr="009F3238">
        <w:rPr>
          <w:rFonts w:hint="cs"/>
          <w:sz w:val="30"/>
          <w:szCs w:val="30"/>
          <w:cs/>
        </w:rPr>
        <w:t>ะ</w:t>
      </w:r>
      <w:r w:rsidRPr="009F3238">
        <w:rPr>
          <w:sz w:val="30"/>
          <w:szCs w:val="30"/>
          <w:cs/>
        </w:rPr>
        <w:t>เทศถูกจำหน่ายส่วนได้เสียทั้งหมดหรือ</w:t>
      </w:r>
      <w:r w:rsidRPr="009F3238">
        <w:rPr>
          <w:rFonts w:hint="cs"/>
          <w:sz w:val="30"/>
          <w:szCs w:val="30"/>
          <w:cs/>
        </w:rPr>
        <w:t>เพียงบางส่วนที่ทำให้</w:t>
      </w:r>
      <w:r w:rsidRPr="009F3238">
        <w:rPr>
          <w:sz w:val="30"/>
          <w:szCs w:val="30"/>
          <w:cs/>
        </w:rPr>
        <w:t xml:space="preserve">สูญเสียการควบคุม </w:t>
      </w:r>
      <w:r w:rsidR="00516DB3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ความมีอิทธิพลอย่างมีสาระสำคัญ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หรือการควบคุมร่วมกัน </w:t>
      </w:r>
      <w:r w:rsidRPr="009F3238">
        <w:rPr>
          <w:rFonts w:hint="cs"/>
          <w:sz w:val="30"/>
          <w:szCs w:val="30"/>
          <w:cs/>
        </w:rPr>
        <w:t>ผล</w:t>
      </w:r>
      <w:r w:rsidRPr="009F3238">
        <w:rPr>
          <w:sz w:val="30"/>
          <w:szCs w:val="30"/>
          <w:cs/>
        </w:rPr>
        <w:t>สะสม</w:t>
      </w:r>
      <w:r w:rsidRPr="009F3238">
        <w:rPr>
          <w:rFonts w:hint="cs"/>
          <w:sz w:val="30"/>
          <w:szCs w:val="30"/>
          <w:cs/>
        </w:rPr>
        <w:t>ของ</w:t>
      </w:r>
      <w:r w:rsidRPr="009F3238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9F3238">
        <w:rPr>
          <w:rFonts w:hint="cs"/>
          <w:sz w:val="30"/>
          <w:szCs w:val="30"/>
          <w:cs/>
        </w:rPr>
        <w:t>ถูก</w:t>
      </w:r>
      <w:r w:rsidRPr="009F3238">
        <w:rPr>
          <w:sz w:val="30"/>
          <w:szCs w:val="30"/>
          <w:cs/>
        </w:rPr>
        <w:t>จัดประเภทเป็นกำไรหรือขาดทุน</w:t>
      </w:r>
      <w:r w:rsidRPr="009F3238">
        <w:rPr>
          <w:rFonts w:hint="cs"/>
          <w:sz w:val="30"/>
          <w:szCs w:val="30"/>
          <w:cs/>
        </w:rPr>
        <w:t>โดย</w:t>
      </w:r>
      <w:r w:rsidRPr="009F3238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9F3238">
        <w:rPr>
          <w:rFonts w:hint="cs"/>
          <w:sz w:val="30"/>
          <w:szCs w:val="30"/>
          <w:cs/>
        </w:rPr>
        <w:t>เพียงบางส่วน</w:t>
      </w:r>
      <w:r w:rsidRPr="009F3238">
        <w:rPr>
          <w:sz w:val="30"/>
          <w:szCs w:val="30"/>
          <w:cs/>
        </w:rPr>
        <w:t>แต่</w:t>
      </w:r>
      <w:r w:rsidRPr="009F3238">
        <w:rPr>
          <w:rFonts w:hint="cs"/>
          <w:sz w:val="30"/>
          <w:szCs w:val="30"/>
          <w:cs/>
        </w:rPr>
        <w:t>ยังคงมี</w:t>
      </w:r>
      <w:r w:rsidRPr="009F3238">
        <w:rPr>
          <w:sz w:val="30"/>
          <w:szCs w:val="30"/>
          <w:cs/>
        </w:rPr>
        <w:t xml:space="preserve">การควบคุม </w:t>
      </w:r>
      <w:r w:rsidRPr="009F3238">
        <w:rPr>
          <w:rFonts w:hint="cs"/>
          <w:sz w:val="30"/>
          <w:szCs w:val="30"/>
          <w:cs/>
        </w:rPr>
        <w:t>ผลสะสม</w:t>
      </w:r>
      <w:r w:rsidRPr="009F3238">
        <w:rPr>
          <w:sz w:val="30"/>
          <w:szCs w:val="30"/>
          <w:cs/>
        </w:rPr>
        <w:t>ต้อง</w:t>
      </w:r>
      <w:r w:rsidR="0002304E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>ถูก</w:t>
      </w:r>
      <w:r w:rsidRPr="009F3238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9F3238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02304E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02304E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96343C" w14:textId="77777777" w:rsidR="00045667" w:rsidRPr="009F3238" w:rsidRDefault="00045667" w:rsidP="00D1661A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</w:p>
    <w:p w14:paraId="2A151EA3" w14:textId="00D7443E" w:rsidR="002E289D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9F3238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02304E">
        <w:br/>
      </w:r>
      <w:r w:rsidRPr="009F3238">
        <w:rPr>
          <w:rFonts w:hint="cs"/>
          <w:cs/>
        </w:rPr>
        <w:t>การจำหน่ายเงินลงทุนนั้นออกไป</w:t>
      </w:r>
      <w:r w:rsidR="00751CE5" w:rsidRPr="009F3238">
        <w:rPr>
          <w:cs/>
        </w:rPr>
        <w:br w:type="page"/>
      </w:r>
    </w:p>
    <w:p w14:paraId="0C547CF0" w14:textId="77777777" w:rsidR="00672033" w:rsidRPr="009F3238" w:rsidRDefault="00672033" w:rsidP="00672033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049B325" w14:textId="77777777" w:rsidR="00672033" w:rsidRPr="00576714" w:rsidRDefault="00672033" w:rsidP="00672033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sz w:val="20"/>
          <w:szCs w:val="20"/>
        </w:rPr>
      </w:pPr>
    </w:p>
    <w:p w14:paraId="6B3C0159" w14:textId="78C2B916" w:rsidR="00672033" w:rsidRPr="00516DB3" w:rsidRDefault="00672033" w:rsidP="00C41EDA">
      <w:pPr>
        <w:pStyle w:val="BodyText"/>
        <w:shd w:val="clear" w:color="auto" w:fill="FFFFFF"/>
        <w:spacing w:after="0"/>
        <w:ind w:left="540"/>
        <w:jc w:val="thaiDistribute"/>
        <w:rPr>
          <w:b/>
          <w:bCs/>
          <w:i/>
          <w:iCs/>
          <w:sz w:val="30"/>
          <w:szCs w:val="30"/>
        </w:rPr>
      </w:pPr>
      <w:r w:rsidRPr="00516DB3">
        <w:rPr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B873FC" w:rsidRPr="00516DB3">
        <w:rPr>
          <w:b/>
          <w:bCs/>
          <w:i/>
          <w:iCs/>
          <w:sz w:val="30"/>
          <w:szCs w:val="30"/>
        </w:rPr>
        <w:t>1</w:t>
      </w:r>
      <w:r w:rsidRPr="00516DB3">
        <w:rPr>
          <w:b/>
          <w:bCs/>
          <w:i/>
          <w:iCs/>
          <w:sz w:val="30"/>
          <w:szCs w:val="30"/>
        </w:rPr>
        <w:t xml:space="preserve"> </w:t>
      </w:r>
      <w:r w:rsidRPr="00516DB3">
        <w:rPr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516DB3">
        <w:rPr>
          <w:b/>
          <w:bCs/>
          <w:i/>
          <w:iCs/>
          <w:sz w:val="30"/>
          <w:szCs w:val="30"/>
        </w:rPr>
        <w:t>2563</w:t>
      </w:r>
    </w:p>
    <w:p w14:paraId="780C9A0E" w14:textId="77777777" w:rsidR="00672033" w:rsidRPr="009F3238" w:rsidRDefault="00672033" w:rsidP="00672033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sz w:val="20"/>
          <w:szCs w:val="20"/>
        </w:rPr>
      </w:pPr>
    </w:p>
    <w:p w14:paraId="167F0C7D" w14:textId="7F5A1F22" w:rsidR="00672033" w:rsidRPr="009F3238" w:rsidRDefault="00672033" w:rsidP="00672033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9F323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9F323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873FC" w:rsidRPr="009F323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="00516DB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F323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30EE590" w14:textId="77777777" w:rsidR="00672033" w:rsidRPr="00576714" w:rsidRDefault="00672033" w:rsidP="00672033">
      <w:pPr>
        <w:pStyle w:val="BodyText2"/>
        <w:tabs>
          <w:tab w:val="left" w:pos="900"/>
        </w:tabs>
        <w:ind w:left="900" w:right="43"/>
        <w:rPr>
          <w:rFonts w:asciiTheme="majorBidi" w:hAnsiTheme="majorBidi" w:cstheme="majorBidi"/>
          <w:sz w:val="20"/>
          <w:szCs w:val="20"/>
        </w:rPr>
      </w:pPr>
    </w:p>
    <w:p w14:paraId="0D898A1A" w14:textId="5D61B24C" w:rsidR="00672033" w:rsidRPr="00407FD4" w:rsidRDefault="002A2F92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 และเจ้าหนี้การค้ารับรู้รายการเมื่อเริ่มแรก</w:t>
      </w:r>
      <w:r w:rsidR="004E0652"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เกิดรายการ </w:t>
      </w:r>
      <w:r w:rsidR="00672033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</w:t>
      </w:r>
      <w:r w:rsidR="0092523C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รเงินและหนี้สินทางการเงิน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อื่น ๆ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72033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ทั้งหมด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="00672033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คู่สัญญาตามข้อกำหนดของเครื่องมือ</w:t>
      </w:r>
      <w:r w:rsidR="0002304E">
        <w:rPr>
          <w:rFonts w:asciiTheme="majorBidi" w:hAnsiTheme="majorBidi" w:cstheme="majorBidi"/>
          <w:color w:val="000000"/>
          <w:sz w:val="30"/>
          <w:szCs w:val="30"/>
        </w:rPr>
        <w:br/>
      </w:r>
      <w:r w:rsidR="00672033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ทางการเงินนั้น</w:t>
      </w:r>
    </w:p>
    <w:p w14:paraId="7083B12E" w14:textId="77777777" w:rsidR="00672033" w:rsidRPr="00576714" w:rsidRDefault="00672033" w:rsidP="00672033">
      <w:pPr>
        <w:pStyle w:val="BodyText2"/>
        <w:tabs>
          <w:tab w:val="left" w:pos="900"/>
        </w:tabs>
        <w:ind w:left="900" w:right="43"/>
        <w:rPr>
          <w:rFonts w:asciiTheme="majorBidi" w:hAnsiTheme="majorBidi" w:cstheme="majorBidi"/>
          <w:sz w:val="20"/>
          <w:szCs w:val="20"/>
        </w:rPr>
      </w:pPr>
    </w:p>
    <w:p w14:paraId="07311239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094C664" w14:textId="77777777" w:rsidR="00672033" w:rsidRPr="00576714" w:rsidRDefault="00672033" w:rsidP="00672033">
      <w:pPr>
        <w:pStyle w:val="BodyText2"/>
        <w:tabs>
          <w:tab w:val="left" w:pos="900"/>
        </w:tabs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68B87D9" w14:textId="0F05E5CA" w:rsidR="00672033" w:rsidRPr="009F3238" w:rsidRDefault="00672033" w:rsidP="00672033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lang w:val="en-GB"/>
        </w:rPr>
      </w:pPr>
      <w:r w:rsidRPr="009F3238">
        <w:rPr>
          <w:rFonts w:asciiTheme="majorBidi" w:eastAsia="EucrosiaUPCBold" w:hAnsiTheme="majorBidi" w:cstheme="majorBidi"/>
          <w:i/>
          <w:iCs/>
        </w:rPr>
        <w:t>(</w:t>
      </w:r>
      <w:r w:rsidRPr="009F3238">
        <w:rPr>
          <w:rFonts w:asciiTheme="majorBidi" w:eastAsia="EucrosiaUPCBold" w:hAnsiTheme="majorBidi" w:cstheme="majorBidi"/>
          <w:i/>
          <w:iCs/>
          <w:cs/>
        </w:rPr>
        <w:t>ง</w:t>
      </w:r>
      <w:r w:rsidRPr="009F3238">
        <w:rPr>
          <w:rFonts w:asciiTheme="majorBidi" w:eastAsia="EucrosiaUPCBold" w:hAnsiTheme="majorBidi" w:cstheme="majorBidi"/>
          <w:i/>
          <w:iCs/>
        </w:rPr>
        <w:t>.</w:t>
      </w:r>
      <w:r w:rsidR="00B873FC" w:rsidRPr="009F3238">
        <w:rPr>
          <w:rFonts w:asciiTheme="majorBidi" w:eastAsia="EucrosiaUPCBold" w:hAnsiTheme="majorBidi" w:cstheme="majorBidi"/>
          <w:i/>
          <w:iCs/>
        </w:rPr>
        <w:t>2</w:t>
      </w:r>
      <w:r w:rsidRPr="009F3238">
        <w:rPr>
          <w:rFonts w:asciiTheme="majorBidi" w:eastAsia="EucrosiaUPCBold" w:hAnsiTheme="majorBidi" w:cstheme="majorBidi"/>
          <w:i/>
          <w:iCs/>
        </w:rPr>
        <w:t xml:space="preserve">) </w:t>
      </w:r>
      <w:r w:rsidRPr="009F3238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11E77F68" w14:textId="77777777" w:rsidR="00672033" w:rsidRPr="00576714" w:rsidRDefault="00672033" w:rsidP="00576714">
      <w:pPr>
        <w:pStyle w:val="BodyText2"/>
        <w:tabs>
          <w:tab w:val="left" w:pos="900"/>
        </w:tabs>
        <w:ind w:left="900" w:right="43"/>
        <w:rPr>
          <w:rFonts w:asciiTheme="majorBidi" w:hAnsiTheme="majorBidi" w:cstheme="majorBidi"/>
          <w:sz w:val="20"/>
          <w:szCs w:val="20"/>
        </w:rPr>
      </w:pPr>
    </w:p>
    <w:p w14:paraId="790F631D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5E5A416D" w14:textId="77777777" w:rsidR="00672033" w:rsidRPr="00576714" w:rsidRDefault="00672033" w:rsidP="00576714">
      <w:pPr>
        <w:pStyle w:val="BodyText2"/>
        <w:tabs>
          <w:tab w:val="left" w:pos="900"/>
        </w:tabs>
        <w:ind w:left="900" w:right="43"/>
        <w:rPr>
          <w:rFonts w:asciiTheme="majorBidi" w:hAnsiTheme="majorBidi" w:cstheme="majorBidi"/>
          <w:sz w:val="20"/>
          <w:szCs w:val="20"/>
        </w:rPr>
      </w:pPr>
    </w:p>
    <w:p w14:paraId="478CD008" w14:textId="57465361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516DB3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A8608F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0015B028" w14:textId="77777777" w:rsidR="00672033" w:rsidRPr="00576714" w:rsidRDefault="00672033" w:rsidP="00576714">
      <w:pPr>
        <w:pStyle w:val="BodyText2"/>
        <w:tabs>
          <w:tab w:val="left" w:pos="900"/>
        </w:tabs>
        <w:ind w:left="900" w:right="43"/>
        <w:rPr>
          <w:rFonts w:asciiTheme="majorBidi" w:hAnsiTheme="majorBidi" w:cstheme="majorBidi"/>
          <w:sz w:val="20"/>
          <w:szCs w:val="20"/>
        </w:rPr>
      </w:pPr>
    </w:p>
    <w:p w14:paraId="5B139B90" w14:textId="1BCA40C1" w:rsidR="00672033" w:rsidRPr="00407FD4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</w:t>
      </w:r>
      <w:r w:rsidR="005767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จัดประเภท </w:t>
      </w:r>
    </w:p>
    <w:p w14:paraId="1A43C386" w14:textId="77777777" w:rsidR="00672033" w:rsidRPr="00576714" w:rsidRDefault="00672033" w:rsidP="00672033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34B0B57C" w14:textId="236D4759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16D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9F3238">
        <w:rPr>
          <w:rFonts w:asciiTheme="majorBidi" w:hAnsiTheme="majorBidi" w:cstheme="majorBidi"/>
          <w:sz w:val="30"/>
          <w:szCs w:val="30"/>
          <w:cs/>
        </w:rPr>
        <w:t>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9F3238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9F3238">
        <w:rPr>
          <w:rFonts w:asciiTheme="majorBidi" w:hAnsiTheme="majorBidi" w:cstheme="majorBidi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7A2F2CA9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EC4F3E2" w14:textId="601A194B" w:rsidR="00672033" w:rsidRPr="00576714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576714">
        <w:rPr>
          <w:rFonts w:asciiTheme="majorBidi" w:hAnsiTheme="majorBidi" w:cstheme="majorBidi"/>
          <w:b w:val="0"/>
          <w:bCs w:val="0"/>
          <w:i w:val="0"/>
          <w:iCs w:val="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576714" w:rsidRPr="00576714">
        <w:rPr>
          <w:rFonts w:asciiTheme="majorBidi" w:hAnsiTheme="majorBidi" w:cstheme="majorBidi"/>
          <w:b w:val="0"/>
          <w:bCs w:val="0"/>
          <w:i w:val="0"/>
          <w:iCs w:val="0"/>
          <w:cs/>
        </w:rPr>
        <w:br w:type="page"/>
      </w:r>
    </w:p>
    <w:p w14:paraId="24CCEA43" w14:textId="4800DCF1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443D8EA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9E57B47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 w:cstheme="majorBidi"/>
          <w:lang w:val="en-GB"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3B70659" w14:textId="77777777" w:rsidR="00672033" w:rsidRPr="00576714" w:rsidRDefault="00672033" w:rsidP="00672033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F7B369B" w14:textId="0E39AF78" w:rsidR="00672033" w:rsidRPr="00407FD4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ณ วันที่</w:t>
      </w:r>
      <w:r w:rsidRPr="00516DB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รายการเมื่อเริ่มแรกของเงินลงทุนในตราสารทุนที่ไม่ได้ถือไว้เพื่อค้า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ษัท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</w:t>
      </w:r>
    </w:p>
    <w:p w14:paraId="64EAD3F0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1FD1934D" w14:textId="410EC2A0" w:rsidR="00672033" w:rsidRPr="00407FD4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02304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ซึ่งรวมถึงสินทรัพย์อนุพันธ์ทั้งหมด ณ วันที่รับรู้รายการเมื่อเริ่มแรก 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407F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</w:t>
      </w:r>
    </w:p>
    <w:p w14:paraId="460CC724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73408592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D51158C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7AB457B9" w14:textId="7DE0263E" w:rsidR="00672033" w:rsidRPr="00407FD4" w:rsidRDefault="0015561D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407FD4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7396596D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9F1A94D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 xml:space="preserve">  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เงินสดผ่านการขายสินทรัพย์ทางการเงิน</w:t>
      </w:r>
    </w:p>
    <w:p w14:paraId="76F8CECE" w14:textId="08CC2D0F" w:rsidR="00672033" w:rsidRPr="00407FD4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407FD4">
        <w:rPr>
          <w:rFonts w:asciiTheme="majorBidi" w:hAnsiTheme="majorBidi" w:cstheme="majorBidi"/>
          <w:b w:val="0"/>
          <w:bCs w:val="0"/>
          <w:i w:val="0"/>
          <w:iCs w:val="0"/>
          <w:cs/>
        </w:rPr>
        <w:t>กลุ่มบริษัท</w:t>
      </w:r>
    </w:p>
    <w:p w14:paraId="42229AE3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49CDF97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513A77A0" w14:textId="079A13FE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4B0C11D0" w14:textId="77777777" w:rsidR="00672033" w:rsidRPr="009F3238" w:rsidRDefault="00672033" w:rsidP="00672033">
      <w:pPr>
        <w:pStyle w:val="ListParagraph"/>
        <w:tabs>
          <w:tab w:val="left" w:pos="1440"/>
        </w:tabs>
        <w:autoSpaceDE w:val="0"/>
        <w:autoSpaceDN w:val="0"/>
        <w:adjustRightInd w:val="0"/>
        <w:ind w:left="900"/>
        <w:rPr>
          <w:rFonts w:asciiTheme="majorBidi" w:hAnsiTheme="majorBidi" w:cstheme="majorBidi"/>
          <w:cs/>
        </w:rPr>
      </w:pPr>
    </w:p>
    <w:p w14:paraId="2914267D" w14:textId="4BE33A51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</w:p>
    <w:p w14:paraId="05155FA8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20036622" w14:textId="5E626CF2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00FA6F56" w14:textId="77777777" w:rsidR="00B864A8" w:rsidRPr="00576714" w:rsidRDefault="00B864A8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3D71DF5F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5493221E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2B90B43D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695F4BBE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07E9B216" w14:textId="14916272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2B61A559" w14:textId="77777777" w:rsidR="00672033" w:rsidRPr="00576714" w:rsidRDefault="00672033" w:rsidP="00672033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5C111961" w14:textId="790038C2" w:rsidR="00672033" w:rsidRPr="00407FD4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15561D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707741C" w14:textId="77777777" w:rsidR="00672033" w:rsidRPr="009F3238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3FE0FCB" w14:textId="77777777" w:rsidR="00672033" w:rsidRPr="00516DB3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14B0AC60" w14:textId="3476CDA1" w:rsidR="00672033" w:rsidRPr="00407FD4" w:rsidRDefault="00672033" w:rsidP="003A23D8">
      <w:pPr>
        <w:pStyle w:val="ListParagraph"/>
        <w:numPr>
          <w:ilvl w:val="0"/>
          <w:numId w:val="24"/>
        </w:numPr>
        <w:tabs>
          <w:tab w:val="clear" w:pos="540"/>
        </w:tabs>
        <w:autoSpaceDE w:val="0"/>
        <w:autoSpaceDN w:val="0"/>
        <w:adjustRightInd w:val="0"/>
        <w:ind w:left="1170" w:right="0" w:hanging="180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เงื่อนไขเมื่อสิทธิเรียกร้องของ</w:t>
      </w:r>
      <w:r w:rsidRPr="00407FD4">
        <w:rPr>
          <w:rFonts w:asciiTheme="majorBidi" w:hAnsiTheme="majorBidi" w:cstheme="majorBidi"/>
          <w:b w:val="0"/>
          <w:bCs w:val="0"/>
          <w:i w:val="0"/>
          <w:iCs w:val="0"/>
          <w:cs/>
        </w:rPr>
        <w:t>กลุ่มบริษัท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055D72DB" w14:textId="6D0C006A" w:rsidR="00672033" w:rsidRPr="009F3238" w:rsidRDefault="00751CE5" w:rsidP="00751CE5">
      <w:pPr>
        <w:spacing w:line="240" w:lineRule="auto"/>
        <w:rPr>
          <w:rFonts w:asciiTheme="majorBidi" w:hAnsiTheme="majorBidi" w:cstheme="majorBidi"/>
          <w:cs/>
        </w:rPr>
      </w:pPr>
      <w:r w:rsidRPr="009F3238">
        <w:rPr>
          <w:rFonts w:asciiTheme="majorBidi" w:hAnsiTheme="majorBidi" w:cstheme="majorBidi"/>
        </w:rPr>
        <w:br w:type="page"/>
      </w:r>
    </w:p>
    <w:p w14:paraId="7BF0CC77" w14:textId="2FD4E663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5FE0F57A" w14:textId="77777777" w:rsidR="00672033" w:rsidRPr="00576714" w:rsidRDefault="00672033" w:rsidP="00672033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6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36"/>
        <w:gridCol w:w="6514"/>
      </w:tblGrid>
      <w:tr w:rsidR="00672033" w:rsidRPr="009F3238" w14:paraId="668DF115" w14:textId="77777777" w:rsidTr="00516DB3">
        <w:tc>
          <w:tcPr>
            <w:tcW w:w="2216" w:type="dxa"/>
          </w:tcPr>
          <w:p w14:paraId="54363A16" w14:textId="77777777" w:rsidR="00672033" w:rsidRPr="009F3238" w:rsidRDefault="00672033" w:rsidP="00576714">
            <w:pPr>
              <w:pStyle w:val="BodyText"/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5F45FE" w14:textId="77777777" w:rsidR="00672033" w:rsidRPr="009F3238" w:rsidRDefault="00672033" w:rsidP="00760DB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4" w:type="dxa"/>
          </w:tcPr>
          <w:p w14:paraId="1EB6D173" w14:textId="184C3271" w:rsidR="00672033" w:rsidRPr="009F3238" w:rsidRDefault="00672033" w:rsidP="007804B5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</w:t>
            </w:r>
            <w:r w:rsidR="00C3021D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7804B5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72033" w:rsidRPr="009F3238" w14:paraId="3EF48AEF" w14:textId="77777777" w:rsidTr="00576714">
        <w:trPr>
          <w:trHeight w:val="1820"/>
        </w:trPr>
        <w:tc>
          <w:tcPr>
            <w:tcW w:w="2216" w:type="dxa"/>
          </w:tcPr>
          <w:p w14:paraId="6E669754" w14:textId="645E2F7E" w:rsidR="00672033" w:rsidRPr="009F3238" w:rsidRDefault="00672033" w:rsidP="00576714">
            <w:pPr>
              <w:pStyle w:val="BodyText"/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</w:t>
            </w:r>
            <w:r w:rsidR="00D616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0C87683" w14:textId="77777777" w:rsidR="00672033" w:rsidRPr="009F3238" w:rsidRDefault="00672033" w:rsidP="00576714">
            <w:pPr>
              <w:pStyle w:val="BodyText"/>
              <w:spacing w:before="24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4" w:type="dxa"/>
          </w:tcPr>
          <w:p w14:paraId="6110074A" w14:textId="3C131DA4" w:rsidR="00672033" w:rsidRPr="009F3238" w:rsidRDefault="00672033" w:rsidP="00576714">
            <w:pPr>
              <w:pStyle w:val="BodyText"/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72033" w:rsidRPr="009F3238" w14:paraId="2A636949" w14:textId="77777777" w:rsidTr="00516DB3">
        <w:tc>
          <w:tcPr>
            <w:tcW w:w="2216" w:type="dxa"/>
          </w:tcPr>
          <w:p w14:paraId="4682BFA0" w14:textId="77777777" w:rsidR="00672033" w:rsidRPr="009F3238" w:rsidRDefault="00672033" w:rsidP="00576714">
            <w:pPr>
              <w:pStyle w:val="BodyText"/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0FE3DEF" w14:textId="77777777" w:rsidR="00672033" w:rsidRPr="009F3238" w:rsidRDefault="00672033" w:rsidP="00576714">
            <w:pPr>
              <w:pStyle w:val="BodyText"/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4" w:type="dxa"/>
          </w:tcPr>
          <w:p w14:paraId="50DF87A3" w14:textId="32FFA0EB" w:rsidR="00672033" w:rsidRPr="009F3238" w:rsidRDefault="00672033" w:rsidP="00576714">
            <w:pPr>
              <w:pStyle w:val="BodyText"/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</w:t>
            </w:r>
            <w:r w:rsidR="000134F7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672033" w:rsidRPr="009F3238" w14:paraId="50F2BAAA" w14:textId="77777777" w:rsidTr="00516DB3">
        <w:tc>
          <w:tcPr>
            <w:tcW w:w="2216" w:type="dxa"/>
          </w:tcPr>
          <w:p w14:paraId="42CACCAB" w14:textId="77777777" w:rsidR="00672033" w:rsidRPr="009F3238" w:rsidRDefault="00672033" w:rsidP="00576714">
            <w:pPr>
              <w:pStyle w:val="BodyText"/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91A89F8" w14:textId="77777777" w:rsidR="00672033" w:rsidRPr="009F3238" w:rsidRDefault="00672033" w:rsidP="0057671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4" w:type="dxa"/>
          </w:tcPr>
          <w:p w14:paraId="0A2BE4BC" w14:textId="76B72CDA" w:rsidR="00672033" w:rsidRPr="009F3238" w:rsidRDefault="00672033" w:rsidP="0057671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AEFF8B5" w14:textId="77777777" w:rsidR="00672033" w:rsidRPr="00576714" w:rsidRDefault="00672033" w:rsidP="00672033">
      <w:pPr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</w:p>
    <w:p w14:paraId="3324EF47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9F323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2AFC4120" w14:textId="77777777" w:rsidR="00672033" w:rsidRPr="00576714" w:rsidRDefault="00672033" w:rsidP="00576714">
      <w:pPr>
        <w:pStyle w:val="BodyText2"/>
        <w:tabs>
          <w:tab w:val="left" w:pos="1260"/>
        </w:tabs>
        <w:ind w:right="43"/>
        <w:rPr>
          <w:rFonts w:asciiTheme="majorBidi" w:hAnsiTheme="majorBidi" w:cstheme="majorBidi"/>
          <w:sz w:val="20"/>
          <w:szCs w:val="20"/>
        </w:rPr>
      </w:pPr>
    </w:p>
    <w:p w14:paraId="2A5B234C" w14:textId="14FD04C2" w:rsidR="00576714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63F93A79" w14:textId="44CF8298" w:rsidR="00672033" w:rsidRPr="009F3238" w:rsidRDefault="00576714" w:rsidP="00576714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EEA84CB" w14:textId="31979781" w:rsidR="00672033" w:rsidRPr="009F3238" w:rsidRDefault="00407FD4" w:rsidP="00672033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</w:rPr>
      </w:pPr>
      <w:r w:rsidRPr="009F3238">
        <w:rPr>
          <w:rFonts w:asciiTheme="majorBidi" w:eastAsia="EucrosiaUPCBold" w:hAnsiTheme="majorBidi" w:cstheme="majorBidi"/>
          <w:i/>
          <w:iCs/>
        </w:rPr>
        <w:t xml:space="preserve"> </w:t>
      </w:r>
      <w:r w:rsidR="00672033" w:rsidRPr="009F3238">
        <w:rPr>
          <w:rFonts w:asciiTheme="majorBidi" w:eastAsia="EucrosiaUPCBold" w:hAnsiTheme="majorBidi" w:cstheme="majorBidi"/>
          <w:i/>
          <w:iCs/>
        </w:rPr>
        <w:t>(</w:t>
      </w:r>
      <w:r w:rsidR="00672033" w:rsidRPr="009F3238">
        <w:rPr>
          <w:rFonts w:asciiTheme="majorBidi" w:eastAsia="EucrosiaUPCBold" w:hAnsiTheme="majorBidi" w:cstheme="majorBidi"/>
          <w:i/>
          <w:iCs/>
          <w:cs/>
        </w:rPr>
        <w:t>ง</w:t>
      </w:r>
      <w:r w:rsidR="00672033" w:rsidRPr="009F3238">
        <w:rPr>
          <w:rFonts w:asciiTheme="majorBidi" w:eastAsia="EucrosiaUPCBold" w:hAnsiTheme="majorBidi" w:cstheme="majorBidi"/>
          <w:i/>
          <w:iCs/>
        </w:rPr>
        <w:t>.</w:t>
      </w:r>
      <w:r w:rsidR="00B873FC" w:rsidRPr="009F3238">
        <w:rPr>
          <w:rFonts w:asciiTheme="majorBidi" w:eastAsia="EucrosiaUPCBold" w:hAnsiTheme="majorBidi" w:cstheme="majorBidi"/>
          <w:i/>
          <w:iCs/>
        </w:rPr>
        <w:t>3</w:t>
      </w:r>
      <w:r w:rsidR="00672033" w:rsidRPr="009F3238">
        <w:rPr>
          <w:rFonts w:asciiTheme="majorBidi" w:eastAsia="EucrosiaUPCBold" w:hAnsiTheme="majorBidi" w:cstheme="majorBidi"/>
          <w:i/>
          <w:iCs/>
        </w:rPr>
        <w:t xml:space="preserve">) </w:t>
      </w:r>
      <w:r w:rsidR="00672033" w:rsidRPr="009F3238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</w:t>
      </w:r>
    </w:p>
    <w:p w14:paraId="75F52B92" w14:textId="77777777" w:rsidR="00672033" w:rsidRPr="00576714" w:rsidRDefault="00672033" w:rsidP="00672033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sz w:val="20"/>
          <w:szCs w:val="20"/>
        </w:rPr>
      </w:pPr>
    </w:p>
    <w:p w14:paraId="59957959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65D282B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4EDAD57C" w14:textId="25BAB9A8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2304E">
        <w:rPr>
          <w:rFonts w:asciiTheme="majorBidi" w:hAnsiTheme="majorBidi" w:cstheme="majorBidi"/>
          <w:color w:val="000000"/>
          <w:sz w:val="30"/>
          <w:szCs w:val="30"/>
        </w:rPr>
        <w:br/>
      </w:r>
      <w:r w:rsidR="00E06AA8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3CC40C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0239DD93" w14:textId="6E4D4771" w:rsidR="00672033" w:rsidRPr="00407FD4" w:rsidRDefault="00E06AA8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02304E">
        <w:rPr>
          <w:rFonts w:asciiTheme="majorBidi" w:hAnsiTheme="majorBidi" w:cstheme="majorBidi"/>
          <w:color w:val="000000"/>
          <w:sz w:val="30"/>
          <w:szCs w:val="30"/>
        </w:rPr>
        <w:br/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 สินทรัพย์ที่โอนจะไม่ถูกตัดรายการออกจากบัญชี</w:t>
      </w:r>
    </w:p>
    <w:p w14:paraId="00F60262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78C622FF" w14:textId="77777777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643986B7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0DF211D8" w14:textId="5B72C029" w:rsidR="00672033" w:rsidRPr="00407FD4" w:rsidRDefault="00E06AA8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="00672033" w:rsidRPr="009F3238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AA34C82" w14:textId="77777777" w:rsidR="00672033" w:rsidRPr="009F3238" w:rsidRDefault="00672033" w:rsidP="00672033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</w:rPr>
      </w:pPr>
    </w:p>
    <w:p w14:paraId="05BAE42F" w14:textId="72D414EC" w:rsidR="00672033" w:rsidRPr="009F3238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6DD08117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  <w:cs/>
        </w:rPr>
      </w:pPr>
    </w:p>
    <w:p w14:paraId="72F53B06" w14:textId="6178E07A" w:rsidR="00672033" w:rsidRPr="009F3238" w:rsidRDefault="00672033" w:rsidP="00672033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</w:rPr>
      </w:pPr>
      <w:r w:rsidRPr="009F3238">
        <w:rPr>
          <w:rFonts w:asciiTheme="majorBidi" w:eastAsia="EucrosiaUPCBold" w:hAnsiTheme="majorBidi" w:cstheme="majorBidi"/>
          <w:i/>
          <w:iCs/>
        </w:rPr>
        <w:t>(</w:t>
      </w:r>
      <w:r w:rsidRPr="009F3238">
        <w:rPr>
          <w:rFonts w:asciiTheme="majorBidi" w:eastAsia="EucrosiaUPCBold" w:hAnsiTheme="majorBidi" w:cstheme="majorBidi"/>
          <w:i/>
          <w:iCs/>
          <w:cs/>
        </w:rPr>
        <w:t>ง</w:t>
      </w:r>
      <w:r w:rsidRPr="009F3238">
        <w:rPr>
          <w:rFonts w:asciiTheme="majorBidi" w:eastAsia="EucrosiaUPCBold" w:hAnsiTheme="majorBidi" w:cstheme="majorBidi"/>
          <w:i/>
          <w:iCs/>
        </w:rPr>
        <w:t>.</w:t>
      </w:r>
      <w:r w:rsidR="00B873FC" w:rsidRPr="009F3238">
        <w:rPr>
          <w:rFonts w:asciiTheme="majorBidi" w:eastAsia="EucrosiaUPCBold" w:hAnsiTheme="majorBidi" w:cstheme="majorBidi"/>
          <w:i/>
          <w:iCs/>
        </w:rPr>
        <w:t>4</w:t>
      </w:r>
      <w:r w:rsidRPr="009F3238">
        <w:rPr>
          <w:rFonts w:asciiTheme="majorBidi" w:eastAsia="EucrosiaUPCBold" w:hAnsiTheme="majorBidi" w:cstheme="majorBidi"/>
          <w:i/>
          <w:iCs/>
        </w:rPr>
        <w:t xml:space="preserve">) </w:t>
      </w:r>
      <w:r w:rsidRPr="009F3238">
        <w:rPr>
          <w:rFonts w:asciiTheme="majorBidi" w:eastAsia="EucrosiaUPCBold" w:hAnsiTheme="majorBidi" w:cstheme="majorBidi"/>
          <w:i/>
          <w:iCs/>
          <w:cs/>
        </w:rPr>
        <w:t>การหักกลบ</w:t>
      </w:r>
    </w:p>
    <w:p w14:paraId="44E65622" w14:textId="77777777" w:rsidR="00672033" w:rsidRPr="00576714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5383210E" w14:textId="2BEA4C3A" w:rsidR="00672033" w:rsidRPr="00407FD4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E06AA8" w:rsidRPr="00407F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6AA8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E06AA8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833D6BA" w14:textId="37C15D90" w:rsidR="000F69B5" w:rsidRPr="009F3238" w:rsidRDefault="00751CE5" w:rsidP="00751CE5">
      <w:pPr>
        <w:spacing w:line="240" w:lineRule="auto"/>
        <w:rPr>
          <w:rFonts w:eastAsia="EucrosiaUPCBold"/>
          <w:sz w:val="30"/>
          <w:szCs w:val="30"/>
          <w:cs/>
          <w:lang w:val="th-TH"/>
        </w:rPr>
      </w:pPr>
      <w:r w:rsidRPr="009F3238">
        <w:rPr>
          <w:rFonts w:eastAsia="EucrosiaUPCBold"/>
          <w:sz w:val="30"/>
          <w:szCs w:val="30"/>
          <w:cs/>
          <w:lang w:val="th-TH"/>
        </w:rPr>
        <w:br w:type="page"/>
      </w:r>
    </w:p>
    <w:p w14:paraId="6660F957" w14:textId="75F3EA94" w:rsidR="00BD54D1" w:rsidRPr="009F3238" w:rsidRDefault="00BD54D1" w:rsidP="00BD54D1">
      <w:pPr>
        <w:pStyle w:val="BodyText2"/>
        <w:tabs>
          <w:tab w:val="left" w:pos="540"/>
        </w:tabs>
        <w:ind w:left="547" w:right="43"/>
        <w:rPr>
          <w:rFonts w:asciiTheme="majorBidi" w:hAnsiTheme="majorBidi" w:cstheme="majorBidi"/>
          <w:b/>
          <w:bCs/>
          <w:i/>
          <w:iCs/>
        </w:rPr>
      </w:pPr>
      <w:r w:rsidRPr="009F3238">
        <w:rPr>
          <w:rFonts w:asciiTheme="majorBidi" w:hAnsiTheme="majorBidi" w:cstheme="majorBidi" w:hint="cs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="00B873FC" w:rsidRPr="009F3238">
        <w:rPr>
          <w:rFonts w:asciiTheme="majorBidi" w:hAnsiTheme="majorBidi" w:cstheme="majorBidi" w:hint="cs"/>
          <w:b/>
          <w:bCs/>
          <w:i/>
          <w:iCs/>
        </w:rPr>
        <w:t>1</w:t>
      </w:r>
      <w:r w:rsidRPr="009F3238">
        <w:rPr>
          <w:rFonts w:asciiTheme="majorBidi" w:hAnsiTheme="majorBidi" w:cstheme="majorBidi" w:hint="cs"/>
          <w:b/>
          <w:bCs/>
          <w:i/>
          <w:iCs/>
        </w:rPr>
        <w:t xml:space="preserve"> </w:t>
      </w:r>
      <w:r w:rsidRPr="009F3238">
        <w:rPr>
          <w:rFonts w:asciiTheme="majorBidi" w:hAnsiTheme="majorBidi" w:cstheme="majorBidi" w:hint="cs"/>
          <w:b/>
          <w:bCs/>
          <w:i/>
          <w:iCs/>
          <w:cs/>
        </w:rPr>
        <w:t xml:space="preserve">มกราคม </w:t>
      </w:r>
      <w:r w:rsidR="00B873FC" w:rsidRPr="009F3238">
        <w:rPr>
          <w:rFonts w:asciiTheme="majorBidi" w:hAnsiTheme="majorBidi" w:cstheme="majorBidi" w:hint="cs"/>
          <w:b/>
          <w:bCs/>
          <w:i/>
          <w:iCs/>
        </w:rPr>
        <w:t>2563</w:t>
      </w:r>
    </w:p>
    <w:p w14:paraId="17554B9E" w14:textId="3E42B501" w:rsidR="00BD54D1" w:rsidRPr="009F3238" w:rsidRDefault="00BD54D1" w:rsidP="00BD54D1">
      <w:pPr>
        <w:pStyle w:val="BodyText2"/>
        <w:tabs>
          <w:tab w:val="left" w:pos="540"/>
        </w:tabs>
        <w:ind w:left="547" w:right="43"/>
        <w:rPr>
          <w:rFonts w:asciiTheme="majorBidi" w:hAnsiTheme="majorBidi" w:cstheme="majorBidi"/>
        </w:rPr>
      </w:pPr>
    </w:p>
    <w:p w14:paraId="09FCB49C" w14:textId="77777777" w:rsidR="00BD54D1" w:rsidRPr="009F3238" w:rsidRDefault="00BD54D1" w:rsidP="00751CE5">
      <w:pPr>
        <w:pStyle w:val="AccPolicyHeading"/>
        <w:rPr>
          <w:cs/>
        </w:rPr>
      </w:pPr>
      <w:r w:rsidRPr="009F3238">
        <w:rPr>
          <w:cs/>
        </w:rPr>
        <w:t>เงินลงทุน</w:t>
      </w:r>
      <w:r w:rsidRPr="009F3238">
        <w:rPr>
          <w:rFonts w:hint="cs"/>
          <w:cs/>
        </w:rPr>
        <w:t>ในตราสารหนี้และตราสารทุน</w:t>
      </w:r>
    </w:p>
    <w:p w14:paraId="3EA96F88" w14:textId="77777777" w:rsidR="00BD54D1" w:rsidRPr="009F3238" w:rsidRDefault="00BD54D1" w:rsidP="00BD54D1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88A5A" w14:textId="77777777" w:rsidR="00BD54D1" w:rsidRPr="009F3238" w:rsidRDefault="00BD54D1" w:rsidP="00BD54D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บันทึกโดยตรงในส่วนของผู้ถือหุ้น ส่วนผลขาดทุนจากการ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Pr="009F3238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F3238">
        <w:rPr>
          <w:rFonts w:asciiTheme="majorBidi" w:hAnsiTheme="majorBidi" w:cstheme="majorBidi"/>
          <w:sz w:val="30"/>
          <w:szCs w:val="30"/>
          <w:cs/>
        </w:rPr>
        <w:t>ขาดทุน เมื่อมีการตัดจำหน่ายเงินลงทุน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จะรับรู้ผลกำไรหรือขาดทุนสะสมที่เคยบันทึกในส่วนของ</w:t>
      </w:r>
      <w:r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ผู้ถือหุ้นโดยตรงเข้าในกำไร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F3238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F3238">
        <w:rPr>
          <w:rFonts w:asciiTheme="majorBidi" w:hAnsiTheme="majorBidi" w:cstheme="majorBidi"/>
          <w:sz w:val="30"/>
          <w:szCs w:val="30"/>
          <w:cs/>
        </w:rPr>
        <w:t>ขาดทุนโดยวิธีอัตราดอกเบี้ยที่แท้จริง</w:t>
      </w:r>
    </w:p>
    <w:p w14:paraId="7F505F48" w14:textId="77777777" w:rsidR="00BD54D1" w:rsidRPr="009F3238" w:rsidRDefault="00BD54D1" w:rsidP="00BD54D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43D06" w14:textId="77777777" w:rsidR="00BD54D1" w:rsidRPr="009F3238" w:rsidRDefault="00BD54D1" w:rsidP="00BD54D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ด้อยค่า</w:t>
      </w:r>
    </w:p>
    <w:p w14:paraId="2585F05D" w14:textId="77777777" w:rsidR="00BD54D1" w:rsidRPr="009F3238" w:rsidRDefault="00BD54D1" w:rsidP="00BD54D1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2E9D1" w14:textId="77777777" w:rsidR="00BD54D1" w:rsidRPr="009F3238" w:rsidRDefault="00BD54D1" w:rsidP="00BD54D1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ณ วันที่</w:t>
      </w:r>
      <w:r w:rsidRPr="009F3238">
        <w:rPr>
          <w:rFonts w:hint="cs"/>
          <w:sz w:val="30"/>
          <w:szCs w:val="30"/>
          <w:cs/>
        </w:rPr>
        <w:t>รายงาน</w:t>
      </w:r>
    </w:p>
    <w:p w14:paraId="1D891888" w14:textId="102F20E7" w:rsidR="00BD54D1" w:rsidRPr="009F3238" w:rsidRDefault="00BD54D1" w:rsidP="006E0C6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2C6492" w14:textId="77777777" w:rsidR="00BD54D1" w:rsidRPr="009F3238" w:rsidRDefault="00BD54D1" w:rsidP="00751CE5">
      <w:pPr>
        <w:pStyle w:val="AccPolicyHeading"/>
      </w:pPr>
      <w:r w:rsidRPr="009F3238">
        <w:rPr>
          <w:cs/>
        </w:rPr>
        <w:t>การจำหน่ายเงินลงทุน</w:t>
      </w:r>
    </w:p>
    <w:p w14:paraId="481B00F1" w14:textId="77777777" w:rsidR="00BD54D1" w:rsidRPr="009F3238" w:rsidRDefault="00BD54D1" w:rsidP="00751CE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FFF777" w14:textId="77777777" w:rsidR="00BD54D1" w:rsidRPr="009F3238" w:rsidRDefault="00BD54D1" w:rsidP="00BD54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CC568DF" w14:textId="77777777" w:rsidR="00BD54D1" w:rsidRPr="009F3238" w:rsidRDefault="00BD54D1" w:rsidP="00BD54D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50848" w14:textId="77777777" w:rsidR="00BD54D1" w:rsidRPr="009F3238" w:rsidRDefault="00BD54D1" w:rsidP="00BD54D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026C194" w14:textId="067667C2" w:rsidR="00BD54D1" w:rsidRPr="009F3238" w:rsidRDefault="00BD54D1" w:rsidP="00BD54D1">
      <w:pPr>
        <w:pStyle w:val="BodyText2"/>
        <w:tabs>
          <w:tab w:val="left" w:pos="540"/>
        </w:tabs>
        <w:ind w:left="547" w:right="43"/>
        <w:rPr>
          <w:rFonts w:asciiTheme="majorBidi" w:hAnsiTheme="majorBidi" w:cstheme="majorBidi"/>
        </w:rPr>
      </w:pPr>
    </w:p>
    <w:p w14:paraId="07452304" w14:textId="5BFD1E60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F3238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25D1517" w14:textId="77777777" w:rsidR="00553244" w:rsidRPr="009F3238" w:rsidRDefault="00553244" w:rsidP="00751CE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7E14AF" w14:textId="248A9A41" w:rsidR="00553244" w:rsidRPr="009F3238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เงินสดและรายการเทียบเท่าเงินสด</w:t>
      </w:r>
      <w:r w:rsidRPr="009F3238">
        <w:rPr>
          <w:rFonts w:hint="cs"/>
          <w:sz w:val="30"/>
          <w:szCs w:val="30"/>
          <w:cs/>
        </w:rPr>
        <w:t>ในงบกระแสเงินสด</w:t>
      </w:r>
      <w:r w:rsidRPr="009F3238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9F3238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006CBF7" w14:textId="7FCBBB23" w:rsidR="006E0CAD" w:rsidRPr="009F3238" w:rsidRDefault="00751CE5" w:rsidP="00751CE5">
      <w:pPr>
        <w:spacing w:line="240" w:lineRule="auto"/>
        <w:rPr>
          <w:cs/>
        </w:rPr>
      </w:pPr>
      <w:r w:rsidRPr="009F3238">
        <w:rPr>
          <w:cs/>
        </w:rPr>
        <w:br w:type="page"/>
      </w:r>
    </w:p>
    <w:p w14:paraId="30EC65CD" w14:textId="58E7C27D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F3238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  <w:r w:rsidR="0030738D"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และ</w:t>
      </w:r>
      <w:r w:rsidR="009D6EBE"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780A3659" w14:textId="77777777" w:rsidR="00553244" w:rsidRPr="009F3238" w:rsidRDefault="00553244" w:rsidP="00553244">
      <w:pPr>
        <w:spacing w:line="240" w:lineRule="auto"/>
        <w:ind w:left="810"/>
        <w:jc w:val="thaiDistribute"/>
      </w:pPr>
    </w:p>
    <w:p w14:paraId="2747090F" w14:textId="62B6D58D" w:rsidR="00D7337C" w:rsidRPr="009F3238" w:rsidRDefault="00D7337C" w:rsidP="00D733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</w:t>
      </w:r>
      <w:r w:rsidR="00D1661A" w:rsidRPr="009F3238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9F3238">
        <w:rPr>
          <w:rFonts w:asciiTheme="majorBidi" w:hAnsiTheme="majorBidi" w:cstheme="majorBidi"/>
          <w:sz w:val="30"/>
          <w:szCs w:val="30"/>
          <w:cs/>
        </w:rPr>
        <w:t>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B99F031" w14:textId="2BA05188" w:rsidR="00E227A3" w:rsidRPr="009F3238" w:rsidRDefault="00E227A3" w:rsidP="00D733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1E44F" w14:textId="7747DF1D" w:rsidR="00E227A3" w:rsidRPr="009F3238" w:rsidRDefault="00E227A3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>ลูกหนี้</w:t>
      </w:r>
      <w:r w:rsidR="00720614" w:rsidRPr="009F3238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720614" w:rsidRPr="009F32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720614"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20614" w:rsidRPr="009F3238">
        <w:rPr>
          <w:i/>
          <w:iCs/>
          <w:sz w:val="30"/>
          <w:szCs w:val="30"/>
          <w:cs/>
        </w:rPr>
        <w:t>ค่าเผื่อหนี้สงสัย</w:t>
      </w:r>
      <w:r w:rsidR="006E0C6F" w:rsidRPr="009F3238">
        <w:rPr>
          <w:i/>
          <w:iCs/>
          <w:sz w:val="30"/>
          <w:szCs w:val="30"/>
          <w:cs/>
        </w:rPr>
        <w:br/>
      </w:r>
      <w:r w:rsidR="00720614" w:rsidRPr="009F3238">
        <w:rPr>
          <w:i/>
          <w:iCs/>
          <w:sz w:val="30"/>
          <w:szCs w:val="30"/>
          <w:cs/>
        </w:rPr>
        <w:t>จะสูญ)</w:t>
      </w:r>
      <w:r w:rsidR="00720614" w:rsidRPr="009F3238">
        <w:rPr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75F5211" w14:textId="77777777" w:rsidR="00553244" w:rsidRPr="009F3238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DC1F75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F3238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9F3238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BCA2D" w14:textId="77777777" w:rsidR="00553244" w:rsidRPr="009F3238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9F3238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9F3238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0680EDE" w14:textId="77777777" w:rsidR="00553244" w:rsidRPr="009F3238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F316B" w14:textId="1536F554" w:rsidR="00553244" w:rsidRPr="009F3238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9F3238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ต้นทุนสินค้าประกอบด้วยต้นทุนที่ซื้อ </w:t>
      </w:r>
      <w:r w:rsidRPr="009F3238">
        <w:rPr>
          <w:sz w:val="30"/>
          <w:szCs w:val="30"/>
          <w:cs/>
        </w:rPr>
        <w:t>ต้นทุนแปลงสภาพ</w:t>
      </w:r>
      <w:r w:rsidRPr="009F3238">
        <w:rPr>
          <w:rFonts w:asciiTheme="majorBidi" w:hAnsiTheme="majorBidi" w:cstheme="majorBidi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8E79663" w14:textId="77777777" w:rsidR="00553244" w:rsidRPr="009F3238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0D3114" w14:textId="686BD2A1" w:rsidR="00E227A3" w:rsidRPr="009F3238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B7C6C6B" w14:textId="77777777" w:rsidR="00A97390" w:rsidRPr="009F3238" w:rsidRDefault="00A97390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39F59E" w14:textId="77777777" w:rsidR="00FD1054" w:rsidRPr="009F3238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45A9D256" w14:textId="77777777" w:rsidR="00FF5281" w:rsidRPr="009F3238" w:rsidRDefault="00FF5281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83E59" w14:textId="2D330FE1" w:rsidR="00553244" w:rsidRPr="009F3238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9F3238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3A3FCE11" w14:textId="77777777" w:rsidR="00553244" w:rsidRPr="009F3238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CD137E5" w14:textId="77777777" w:rsidR="00553244" w:rsidRPr="009F3238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415A1E3D" w14:textId="77777777" w:rsidR="00553244" w:rsidRPr="009F3238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9F3238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9F3238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</w:p>
    <w:p w14:paraId="3946E007" w14:textId="77777777" w:rsidR="00553244" w:rsidRPr="009F3238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F0D4C86" w14:textId="63AD6E48" w:rsidR="00553244" w:rsidRPr="009F3238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F6CBE1D" w14:textId="77777777" w:rsidR="008D5058" w:rsidRPr="00941844" w:rsidRDefault="008D5058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94F7F7A" w14:textId="71DDDDDD" w:rsidR="00C85EBE" w:rsidRPr="009F3238" w:rsidRDefault="008D5058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กำไร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ขาดทุนจากการจำหน่ายอสังหาริมทรัพย์เพื่อการลงทุน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คือผลต่าง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ระหว่าง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สิ่งตอบแทนสุทธิที่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ได้รับจากการ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จำหน่าย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กับมูลค่าตามบัญชีของอสังหาริมทรัพย์เพื่อการลงทุน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โดยรับรู้ในกำไรหรือขาดทุน</w:t>
      </w:r>
    </w:p>
    <w:p w14:paraId="3D9E02CA" w14:textId="77777777" w:rsidR="008D5058" w:rsidRPr="00941844" w:rsidRDefault="008D5058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C3DA4AB" w14:textId="77777777" w:rsidR="00553244" w:rsidRPr="009F3238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ค่าเสื่อมราคาจะบันทึกในกำไร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แต่ละรายการ ประมาณการอายุการใช้งานของสินทรัพย์แสดงได้ดังนี้</w:t>
      </w:r>
    </w:p>
    <w:p w14:paraId="13E314DB" w14:textId="77777777" w:rsidR="00553244" w:rsidRPr="00941844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850"/>
        <w:gridCol w:w="1890"/>
      </w:tblGrid>
      <w:tr w:rsidR="00553244" w:rsidRPr="009F3238" w14:paraId="43F9EDF3" w14:textId="77777777" w:rsidTr="00CA6B24">
        <w:tc>
          <w:tcPr>
            <w:tcW w:w="5850" w:type="dxa"/>
            <w:shd w:val="clear" w:color="auto" w:fill="auto"/>
          </w:tcPr>
          <w:p w14:paraId="09A3DC38" w14:textId="0160CC37" w:rsidR="00553244" w:rsidRPr="009F3238" w:rsidRDefault="00553244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90" w:type="dxa"/>
            <w:shd w:val="clear" w:color="auto" w:fill="auto"/>
          </w:tcPr>
          <w:p w14:paraId="6E440ED5" w14:textId="4E79EDED" w:rsidR="00553244" w:rsidRPr="009F3238" w:rsidRDefault="00B873FC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9F3238" w14:paraId="53470046" w14:textId="77777777" w:rsidTr="00CA6B24">
        <w:tc>
          <w:tcPr>
            <w:tcW w:w="5850" w:type="dxa"/>
            <w:shd w:val="clear" w:color="auto" w:fill="auto"/>
          </w:tcPr>
          <w:p w14:paraId="662A64C2" w14:textId="4F245BC5" w:rsidR="00553244" w:rsidRPr="009F3238" w:rsidRDefault="00553244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3684C62" w14:textId="2869B2F1" w:rsidR="00553244" w:rsidRPr="009F3238" w:rsidRDefault="00B873FC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5324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53244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FC8E8C2" w14:textId="77777777" w:rsidR="007D5354" w:rsidRPr="00941844" w:rsidRDefault="007D535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DE7E486" w14:textId="31735AD0" w:rsidR="007D5354" w:rsidRPr="009F3238" w:rsidRDefault="007D5354" w:rsidP="007D5354">
      <w:pPr>
        <w:tabs>
          <w:tab w:val="left" w:pos="540"/>
        </w:tabs>
        <w:ind w:left="540"/>
        <w:jc w:val="both"/>
        <w:rPr>
          <w:rFonts w:asciiTheme="majorBidi" w:hAnsiTheme="majorBidi"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กลุ่มบริษัทไม่คิดค่าเสื่อมราคาสำหรับที่ดิ</w:t>
      </w:r>
      <w:r w:rsidR="009C3F30" w:rsidRPr="009F3238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</w:p>
    <w:p w14:paraId="067514D2" w14:textId="3FA6EE21" w:rsidR="00473A6A" w:rsidRPr="00941844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4AC6CC4" w14:textId="508F384B" w:rsidR="00473A6A" w:rsidRPr="009F3238" w:rsidRDefault="00473A6A" w:rsidP="00751CE5">
      <w:pPr>
        <w:pStyle w:val="AccPolicyHeading"/>
      </w:pPr>
      <w:r w:rsidRPr="009F3238">
        <w:rPr>
          <w:cs/>
        </w:rPr>
        <w:t>การจัดประเภทไปยังที่ดิน อาคารและอุปกรณ์</w:t>
      </w:r>
    </w:p>
    <w:p w14:paraId="75D5890C" w14:textId="77777777" w:rsidR="00473A6A" w:rsidRPr="00941844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7F7C0264" w14:textId="1EBB17C3" w:rsidR="00BF1319" w:rsidRPr="009F3238" w:rsidRDefault="00473A6A" w:rsidP="00A97390">
      <w:pPr>
        <w:pStyle w:val="BodyText2"/>
        <w:tabs>
          <w:tab w:val="left" w:pos="567"/>
        </w:tabs>
        <w:ind w:left="567" w:right="18"/>
      </w:pPr>
      <w:r w:rsidRPr="009F3238">
        <w:rPr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0A8B4B71" w14:textId="77777777" w:rsidR="00751CE5" w:rsidRPr="00941844" w:rsidRDefault="00751CE5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374A2D3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C975317" w14:textId="77777777" w:rsidR="00553244" w:rsidRPr="00941844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45B7C6A" w14:textId="77777777" w:rsidR="00553244" w:rsidRPr="009F3238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4C0A6EF" w14:textId="77777777" w:rsidR="00553244" w:rsidRPr="00941844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3DD0C9AF" w14:textId="77777777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DD61485" w14:textId="77777777" w:rsidR="00553244" w:rsidRPr="00941844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68DDF2E7" w14:textId="77777777" w:rsidR="00492566" w:rsidRPr="009F3238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9F3238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941844" w:rsidRDefault="00492566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41844">
        <w:rPr>
          <w:rFonts w:asciiTheme="majorBidi" w:hAnsiTheme="majorBidi"/>
          <w:sz w:val="30"/>
          <w:szCs w:val="30"/>
          <w:lang w:val="th-TH"/>
        </w:rPr>
        <w:t xml:space="preserve"> </w:t>
      </w:r>
    </w:p>
    <w:p w14:paraId="7703D183" w14:textId="68899276" w:rsidR="00941844" w:rsidRDefault="00553244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แ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Pr="009F3238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9F3238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9F3238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9F3238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9F3238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9F3238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9F3238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9F3238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94184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6C8291" w14:textId="1996D8B9" w:rsidR="00553244" w:rsidRPr="009F3238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9F323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9F3238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9F323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4B04F4B8" w14:textId="77777777" w:rsidR="00A97390" w:rsidRPr="00300A34" w:rsidRDefault="00A97390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03708935" w14:textId="667F46EA" w:rsidR="00963534" w:rsidRPr="009F3238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F3238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1AD3F50A" w14:textId="04D25878" w:rsidR="00A656DE" w:rsidRPr="00300A34" w:rsidRDefault="00A656D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506C38D4" w14:textId="22402C61" w:rsidR="00473A6A" w:rsidRPr="009F3238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  <w:cs/>
        </w:rPr>
      </w:pPr>
      <w:r w:rsidRPr="009F3238">
        <w:rPr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2CCFFB2" w14:textId="77777777" w:rsidR="00473A6A" w:rsidRPr="00300A34" w:rsidRDefault="00473A6A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6D7A31F8" w14:textId="77777777" w:rsidR="00473A6A" w:rsidRPr="009F3238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3DBDCED" w14:textId="77777777" w:rsidR="00056C1A" w:rsidRPr="00300A34" w:rsidRDefault="00056C1A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4B71DE1" w14:textId="77777777" w:rsidR="00553244" w:rsidRPr="009F3238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00219E8" w14:textId="77777777" w:rsidR="00553244" w:rsidRPr="00300A34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0BA8929B" w14:textId="77777777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A09DCAE" w14:textId="341A34D9" w:rsidR="0057166E" w:rsidRPr="00300A34" w:rsidRDefault="0057166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55488EAA" w14:textId="77777777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B95FB34" w14:textId="77777777" w:rsidR="00553244" w:rsidRPr="00300A34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3D2E5DD" w14:textId="77777777" w:rsidR="003E530D" w:rsidRPr="009F3238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D05E890" w14:textId="0CE7FACA" w:rsidR="0057166E" w:rsidRPr="00941844" w:rsidRDefault="0057166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AC2F33C" w14:textId="2C19D0E9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D9728B" w:rsidRPr="009F3238">
        <w:rPr>
          <w:rFonts w:asciiTheme="majorBidi" w:hAnsiTheme="majorBidi"/>
          <w:sz w:val="30"/>
          <w:szCs w:val="30"/>
          <w:cs/>
        </w:rPr>
        <w:t xml:space="preserve">จะบันทึกในกำไรหรือขาดทุน </w:t>
      </w:r>
      <w:r w:rsidRPr="009F3238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คำนวณโดยวิธีเส้นตรงตามเกณฑ์อายุการให้ประโยชน์โดยประมาณของส่ว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นประกอบของสินทรัพย์แต่ละรายการ </w:t>
      </w:r>
      <w:r w:rsidRPr="009F3238">
        <w:rPr>
          <w:rFonts w:asciiTheme="majorBidi" w:hAnsiTheme="majorBidi" w:cstheme="majorBidi"/>
          <w:sz w:val="30"/>
          <w:szCs w:val="30"/>
          <w:cs/>
        </w:rPr>
        <w:t>ประมาณการอายุการให้</w:t>
      </w:r>
      <w:r w:rsidRPr="00300A34">
        <w:rPr>
          <w:rFonts w:asciiTheme="majorBidi" w:hAnsiTheme="majorBidi" w:cstheme="majorBidi"/>
          <w:sz w:val="30"/>
          <w:szCs w:val="30"/>
          <w:cs/>
        </w:rPr>
        <w:t>ประโยชน์ของสินทรัพย์</w:t>
      </w:r>
      <w:r w:rsidR="00C36F43"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45637633" w14:textId="182D0393" w:rsidR="003E530D" w:rsidRPr="00941844" w:rsidRDefault="003E530D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5490"/>
        <w:gridCol w:w="1980"/>
        <w:gridCol w:w="1530"/>
      </w:tblGrid>
      <w:tr w:rsidR="00300A34" w:rsidRPr="009F3238" w14:paraId="55FF03BE" w14:textId="77777777" w:rsidTr="00941844">
        <w:tc>
          <w:tcPr>
            <w:tcW w:w="5490" w:type="dxa"/>
          </w:tcPr>
          <w:p w14:paraId="4BC34BCD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3FE685" w14:textId="2214BDF1" w:rsidR="00300A34" w:rsidRPr="009F3238" w:rsidRDefault="00300A34" w:rsidP="00300A34">
            <w:pPr>
              <w:pStyle w:val="Heading5"/>
              <w:spacing w:line="240" w:lineRule="auto"/>
              <w:ind w:right="-43" w:hanging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ภายใต้กรรมสิทธิ</w:t>
            </w:r>
            <w:r w:rsidR="00CB7C5C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147B3723" w14:textId="67BE1140" w:rsidR="00300A34" w:rsidRPr="009F3238" w:rsidRDefault="00300A34" w:rsidP="00300A34">
            <w:pPr>
              <w:pStyle w:val="Heading5"/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</w:tr>
      <w:tr w:rsidR="00300A34" w:rsidRPr="009F3238" w14:paraId="6EF5E01F" w14:textId="3A7BB2A2" w:rsidTr="00941844">
        <w:tc>
          <w:tcPr>
            <w:tcW w:w="5490" w:type="dxa"/>
          </w:tcPr>
          <w:p w14:paraId="3CFEDE12" w14:textId="4A615748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980" w:type="dxa"/>
          </w:tcPr>
          <w:p w14:paraId="189A3527" w14:textId="0826EDC8" w:rsidR="00300A34" w:rsidRPr="009F3238" w:rsidRDefault="009107BF" w:rsidP="009107BF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680BF3A" w14:textId="21F6C771" w:rsidR="00300A34" w:rsidRPr="009F3238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46C904FB" w14:textId="0434EDC3" w:rsidTr="00941844">
        <w:tc>
          <w:tcPr>
            <w:tcW w:w="5490" w:type="dxa"/>
          </w:tcPr>
          <w:p w14:paraId="5391DE9C" w14:textId="5A7907C2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1E15D640" w14:textId="473D36F1" w:rsidR="00300A34" w:rsidRPr="009F3238" w:rsidRDefault="00300A34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9107B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D921592" w14:textId="4D32244C" w:rsidR="00300A34" w:rsidRPr="009F3238" w:rsidRDefault="009107BF" w:rsidP="009107BF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A34" w:rsidRPr="009F3238" w14:paraId="0B520D19" w14:textId="68528A08" w:rsidTr="00941844">
        <w:tc>
          <w:tcPr>
            <w:tcW w:w="5490" w:type="dxa"/>
          </w:tcPr>
          <w:p w14:paraId="28D0DFB6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70230A61" w14:textId="48D23355" w:rsidR="00300A34" w:rsidRPr="009F3238" w:rsidRDefault="009107BF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00A3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- 30</w:t>
            </w:r>
            <w:r w:rsidR="00300A34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18648D2" w14:textId="33130FD6" w:rsidR="00300A34" w:rsidRPr="009F3238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7FAD4E77" w14:textId="57A47A0D" w:rsidTr="00941844">
        <w:tc>
          <w:tcPr>
            <w:tcW w:w="5490" w:type="dxa"/>
          </w:tcPr>
          <w:p w14:paraId="65CD343F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0C5A4F9F" w14:textId="164A3CD7" w:rsidR="00300A34" w:rsidRPr="009F3238" w:rsidRDefault="00300A34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3 - 20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EB35CA" w14:textId="2BD51D36" w:rsidR="00300A34" w:rsidRPr="009F3238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00D29D8B" w14:textId="697B63E4" w:rsidTr="00941844">
        <w:tc>
          <w:tcPr>
            <w:tcW w:w="5490" w:type="dxa"/>
          </w:tcPr>
          <w:p w14:paraId="36A824EA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980" w:type="dxa"/>
          </w:tcPr>
          <w:p w14:paraId="6B9CFE3F" w14:textId="2AADBEE7" w:rsidR="00300A34" w:rsidRPr="009107BF" w:rsidRDefault="009107BF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- 12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DB4160B" w14:textId="4FB57D0B" w:rsidR="00300A34" w:rsidRPr="009107BF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6D2FD130" w14:textId="40BE7345" w:rsidTr="00941844">
        <w:tc>
          <w:tcPr>
            <w:tcW w:w="5490" w:type="dxa"/>
          </w:tcPr>
          <w:p w14:paraId="2AF28B47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5D5FBF6" w14:textId="0FE4F71C" w:rsidR="00300A34" w:rsidRPr="009107BF" w:rsidRDefault="009107BF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- 10 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6558FEA6" w14:textId="6DA01C8F" w:rsidR="00300A34" w:rsidRPr="009F3238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77AA76B4" w14:textId="222E0551" w:rsidTr="00941844">
        <w:tc>
          <w:tcPr>
            <w:tcW w:w="5490" w:type="dxa"/>
          </w:tcPr>
          <w:p w14:paraId="5E79053D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63CAD717" w14:textId="50B1B9CF" w:rsidR="00300A34" w:rsidRPr="009107BF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8EB430" w14:textId="329AD054" w:rsidR="00300A34" w:rsidRPr="009107BF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10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3C0D1C93" w14:textId="7FE9E3E5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B52030" w:rsidRPr="009F3238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Pr="009F3238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</w:p>
    <w:p w14:paraId="7AE8062E" w14:textId="77777777" w:rsidR="00A656DE" w:rsidRPr="009F3238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C282E" w14:textId="4F66BBE8" w:rsidR="00FF5281" w:rsidRPr="009F3238" w:rsidRDefault="00553244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E9C8022" w14:textId="77777777" w:rsidR="00757498" w:rsidRPr="009F3238" w:rsidRDefault="00757498" w:rsidP="00757498">
      <w:pPr>
        <w:pStyle w:val="Heading8"/>
        <w:keepNext/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</w:p>
    <w:p w14:paraId="7572E9D2" w14:textId="2A857897" w:rsidR="005E07C2" w:rsidRPr="009F3238" w:rsidRDefault="005E07C2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ค่าความนิยม</w:t>
      </w:r>
      <w:r w:rsidR="00CD71CC"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และสินทรัพย์ไม่มีตัวตนอื่น</w:t>
      </w:r>
    </w:p>
    <w:p w14:paraId="5A08D684" w14:textId="7F1EF177" w:rsidR="00D979A6" w:rsidRPr="009F3238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612259D0" w14:textId="3E5C05C3" w:rsidR="00D979A6" w:rsidRPr="009F3238" w:rsidRDefault="00D979A6" w:rsidP="00D76CB7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9F3238">
        <w:rPr>
          <w:rFonts w:eastAsia="EucrosiaUPCBold" w:hint="cs"/>
          <w:i/>
          <w:iCs/>
          <w:sz w:val="30"/>
          <w:szCs w:val="30"/>
          <w:cs/>
        </w:rPr>
        <w:t xml:space="preserve">ค่าความนิยม </w:t>
      </w:r>
    </w:p>
    <w:p w14:paraId="6B55E9F8" w14:textId="77777777" w:rsidR="00D979A6" w:rsidRPr="009F3238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33696283" w14:textId="7B7F3C00" w:rsidR="00CD71CC" w:rsidRPr="009F3238" w:rsidRDefault="00D76CB7" w:rsidP="00D76C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การรับรู้มูลค่าเริ่มแรกของค่าความนิยม ได้อธิบายในหมายเหตุข้อ </w:t>
      </w:r>
      <w:r w:rsidR="00B873FC" w:rsidRPr="009F3238">
        <w:rPr>
          <w:rFonts w:asciiTheme="majorBidi" w:hAnsiTheme="majorBidi" w:cstheme="majorBidi"/>
          <w:sz w:val="30"/>
          <w:szCs w:val="30"/>
        </w:rPr>
        <w:t>4</w:t>
      </w:r>
      <w:r w:rsidRPr="009F3238">
        <w:rPr>
          <w:rFonts w:asciiTheme="majorBidi" w:hAnsiTheme="majorBidi" w:cstheme="majorBidi"/>
          <w:sz w:val="30"/>
          <w:szCs w:val="30"/>
        </w:rPr>
        <w:t xml:space="preserve"> (</w:t>
      </w:r>
      <w:r w:rsidRPr="009F3238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</w:t>
      </w:r>
      <w:r w:rsidR="00097C4B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</w:t>
      </w:r>
      <w:r w:rsidR="00F315A7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5597332A" w14:textId="0583D975" w:rsidR="00D76CB7" w:rsidRPr="009F3238" w:rsidRDefault="00D76CB7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41916A02" w14:textId="5E7D71C2" w:rsidR="00D979A6" w:rsidRPr="009F3238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9F3238">
        <w:rPr>
          <w:rFonts w:eastAsia="EucrosiaUPCBold"/>
          <w:i/>
          <w:iCs/>
          <w:sz w:val="30"/>
          <w:szCs w:val="30"/>
          <w:cs/>
        </w:rPr>
        <w:t>สินทรัพย์ไม่มีตัวตนอื่น</w:t>
      </w:r>
    </w:p>
    <w:p w14:paraId="14211504" w14:textId="77777777" w:rsidR="00D979A6" w:rsidRPr="009F3238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13DC6B2D" w14:textId="11EED1E2" w:rsidR="00553244" w:rsidRPr="009F3238" w:rsidRDefault="00553244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9F3238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CD71CC" w:rsidRPr="009F3238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9F3238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ในราคาทุนหักค่าตัดจำหน่ายสะสมและผลขาดทุนจากการด้อยค่า</w:t>
      </w:r>
      <w:r w:rsidR="00CD71CC" w:rsidRPr="009F323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0A086B6D" w14:textId="77777777" w:rsidR="00D403E8" w:rsidRPr="009F3238" w:rsidRDefault="00D403E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000DF26B" w14:textId="77777777" w:rsidR="00553244" w:rsidRPr="009F3238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3219A0BA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DE72AC0" w14:textId="77777777" w:rsidR="00B361EC" w:rsidRPr="009F3238" w:rsidRDefault="00553244" w:rsidP="00D76C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9F3238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B96EFE0" w14:textId="77777777" w:rsidR="00B361EC" w:rsidRPr="009F3238" w:rsidRDefault="00B361EC" w:rsidP="00D76C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128FB" w14:textId="0AC3FB93" w:rsidR="00D76CB7" w:rsidRPr="009F3238" w:rsidRDefault="00553244" w:rsidP="00D76C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757498" w:rsidRPr="009F3238">
        <w:rPr>
          <w:rFonts w:asciiTheme="majorBidi" w:hAnsiTheme="majorBidi" w:cstheme="majorBidi" w:hint="cs"/>
          <w:sz w:val="30"/>
          <w:szCs w:val="30"/>
          <w:cs/>
        </w:rPr>
        <w:t>ซึ่งไม่รวมค่าความนิยม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</w:t>
      </w:r>
      <w:r w:rsidR="00C51DB9" w:rsidRPr="009F3238">
        <w:rPr>
          <w:rFonts w:asciiTheme="majorBidi" w:hAnsiTheme="majorBidi" w:cstheme="majorBidi" w:hint="cs"/>
          <w:sz w:val="30"/>
          <w:szCs w:val="30"/>
          <w:cs/>
        </w:rPr>
        <w:t xml:space="preserve">อื่น </w:t>
      </w:r>
      <w:r w:rsidRPr="009F3238">
        <w:rPr>
          <w:rFonts w:asciiTheme="majorBidi" w:hAnsiTheme="majorBidi" w:cstheme="majorBidi"/>
          <w:sz w:val="30"/>
          <w:szCs w:val="30"/>
          <w:cs/>
        </w:rPr>
        <w:t>เมื่อสินทรัพย์นั้นพร้อมที่จะให้ประโยชน์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CDF740C" w14:textId="11F6766A" w:rsidR="00D76CB7" w:rsidRPr="009F3238" w:rsidRDefault="00D76CB7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ADAC98" w14:textId="15F7666D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DC31BC9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9F3238" w14:paraId="48FC3172" w14:textId="77777777" w:rsidTr="00553244">
        <w:tc>
          <w:tcPr>
            <w:tcW w:w="4770" w:type="dxa"/>
          </w:tcPr>
          <w:p w14:paraId="610DBC51" w14:textId="77777777" w:rsidR="00553244" w:rsidRPr="009F3238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160" w:type="dxa"/>
          </w:tcPr>
          <w:p w14:paraId="66FE6882" w14:textId="5891A2E9" w:rsidR="00553244" w:rsidRPr="009F3238" w:rsidRDefault="00B873FC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24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E01C3AD" w14:textId="77777777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C6E7B" w14:textId="7CA8E7A4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="00FF036C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9F3238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6279F" w14:textId="77777777" w:rsidR="00D11CB7" w:rsidRPr="009F3238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5A913" w14:textId="5F2AC632" w:rsidR="00570C9C" w:rsidRPr="009F3238" w:rsidRDefault="00570C9C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07024B1A" w14:textId="77777777" w:rsidR="002820AC" w:rsidRPr="009F3238" w:rsidRDefault="002820AC" w:rsidP="002820AC">
      <w:pPr>
        <w:rPr>
          <w:rFonts w:eastAsia="EucrosiaUPCBold"/>
        </w:rPr>
      </w:pPr>
    </w:p>
    <w:p w14:paraId="7E07DD3D" w14:textId="1B88D422" w:rsidR="002820AC" w:rsidRPr="009F3238" w:rsidRDefault="002820AC" w:rsidP="00282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B873FC"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EBF613A" w14:textId="77777777" w:rsidR="002820AC" w:rsidRPr="009F3238" w:rsidRDefault="002820AC" w:rsidP="002820AC">
      <w:pPr>
        <w:ind w:left="540"/>
        <w:jc w:val="thaiDistribute"/>
        <w:rPr>
          <w:sz w:val="30"/>
          <w:szCs w:val="30"/>
          <w:shd w:val="clear" w:color="auto" w:fill="CCCCCC"/>
        </w:rPr>
      </w:pPr>
    </w:p>
    <w:p w14:paraId="5F01AF7B" w14:textId="07712266" w:rsidR="002820AC" w:rsidRPr="005E044C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407FD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2304E">
        <w:rPr>
          <w:rFonts w:asciiTheme="majorBidi" w:hAnsiTheme="majorBidi" w:cstheme="majorBidi"/>
          <w:b/>
          <w:sz w:val="30"/>
          <w:szCs w:val="30"/>
        </w:rPr>
        <w:br/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กลุ่มบริษัทนำคำนิยามของสัญญาเช่า</w:t>
      </w:r>
      <w:r w:rsidRPr="005E044C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5E044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5E044C">
        <w:rPr>
          <w:rFonts w:asciiTheme="majorBidi" w:hAnsiTheme="majorBidi" w:cstheme="majorBidi"/>
          <w:bCs/>
          <w:sz w:val="30"/>
          <w:szCs w:val="30"/>
        </w:rPr>
        <w:t xml:space="preserve">TFRS </w:t>
      </w:r>
      <w:r w:rsidR="00B873FC" w:rsidRPr="005E044C">
        <w:rPr>
          <w:rFonts w:asciiTheme="majorBidi" w:hAnsiTheme="majorBidi" w:cstheme="majorBidi"/>
          <w:bCs/>
          <w:sz w:val="30"/>
          <w:szCs w:val="30"/>
        </w:rPr>
        <w:t>16</w:t>
      </w:r>
      <w:r w:rsidRPr="005E044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5E044C">
        <w:rPr>
          <w:rFonts w:asciiTheme="majorBidi" w:hAnsiTheme="majorBidi" w:cstheme="majorBidi"/>
          <w:b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EB5F17A" w14:textId="77777777" w:rsidR="002820AC" w:rsidRPr="009F3238" w:rsidRDefault="002820AC" w:rsidP="002820AC">
      <w:pPr>
        <w:ind w:left="540"/>
        <w:jc w:val="thaiDistribute"/>
        <w:rPr>
          <w:sz w:val="30"/>
          <w:szCs w:val="30"/>
          <w:shd w:val="clear" w:color="auto" w:fill="CCCCCC"/>
        </w:rPr>
      </w:pPr>
      <w:r w:rsidRPr="009F3238" w:rsidDel="005868E9">
        <w:rPr>
          <w:sz w:val="30"/>
          <w:szCs w:val="30"/>
          <w:shd w:val="clear" w:color="auto" w:fill="CCCCCC"/>
        </w:rPr>
        <w:t xml:space="preserve"> </w:t>
      </w:r>
    </w:p>
    <w:p w14:paraId="04FDAF77" w14:textId="77777777" w:rsidR="002820AC" w:rsidRPr="009F3238" w:rsidRDefault="002820AC" w:rsidP="002820AC">
      <w:pPr>
        <w:spacing w:line="240" w:lineRule="auto"/>
        <w:ind w:left="540"/>
        <w:jc w:val="thaiDistribute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ในฐานะผู้เช่า</w:t>
      </w:r>
    </w:p>
    <w:p w14:paraId="1341090D" w14:textId="77777777" w:rsidR="002820AC" w:rsidRPr="009F3238" w:rsidRDefault="002820AC" w:rsidP="002820AC">
      <w:pPr>
        <w:spacing w:line="240" w:lineRule="auto"/>
        <w:ind w:left="540"/>
        <w:jc w:val="thaiDistribute"/>
        <w:rPr>
          <w:sz w:val="30"/>
          <w:szCs w:val="30"/>
        </w:rPr>
      </w:pPr>
    </w:p>
    <w:p w14:paraId="410500A1" w14:textId="7F9EFEFD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7F5F035" w14:textId="77777777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10D2BA6" w14:textId="1B38EC03" w:rsidR="002820AC" w:rsidRPr="00407FD4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15045A9" w14:textId="77777777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8D53BD" w14:textId="57CC8F23" w:rsidR="002820AC" w:rsidRPr="00407FD4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02304E">
        <w:rPr>
          <w:rFonts w:asciiTheme="majorBidi" w:hAnsiTheme="majorBidi" w:cstheme="majorBidi"/>
          <w:b/>
          <w:sz w:val="30"/>
          <w:szCs w:val="30"/>
        </w:rPr>
        <w:br/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จะมีการใช้สิทธิในการซื้อสินทรัพย์ </w:t>
      </w:r>
      <w:r w:rsidR="0002304E">
        <w:rPr>
          <w:rFonts w:asciiTheme="majorBidi" w:hAnsiTheme="majorBidi" w:cstheme="majorBidi"/>
          <w:b/>
          <w:sz w:val="30"/>
          <w:szCs w:val="30"/>
        </w:rPr>
        <w:br/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4BD2505A" w14:textId="77777777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616C9A" w14:textId="5D9C1A03" w:rsidR="002820AC" w:rsidRPr="009F3238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9F32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เช่ายังรวมถึงจำนวนเงิน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</w:t>
      </w:r>
      <w:r w:rsidR="0002304E">
        <w:rPr>
          <w:rFonts w:asciiTheme="majorBidi" w:hAnsiTheme="majorBidi" w:cstheme="majorBidi"/>
          <w:b/>
          <w:sz w:val="30"/>
          <w:szCs w:val="30"/>
        </w:rPr>
        <w:br/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5A903CF7" w14:textId="77777777" w:rsidR="002820AC" w:rsidRPr="009F3238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A7FB495" w14:textId="234D999D" w:rsidR="002820AC" w:rsidRPr="009F3238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>กลุ่มบริษั</w:t>
      </w:r>
      <w:r w:rsidR="004D0EF2" w:rsidRPr="009F3238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03FA4B3" w14:textId="77777777" w:rsidR="002820AC" w:rsidRPr="009F3238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9E486F" w14:textId="2124F752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4D0EF2" w:rsidRPr="009F3238">
        <w:rPr>
          <w:rFonts w:asciiTheme="majorBidi" w:hAnsiTheme="majorBidi" w:cstheme="majorBidi"/>
          <w:b/>
          <w:sz w:val="30"/>
          <w:szCs w:val="30"/>
          <w:cs/>
        </w:rPr>
        <w:br/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28DCF8CB" w14:textId="1CC8800E" w:rsidR="002820AC" w:rsidRPr="009F3238" w:rsidRDefault="002820AC" w:rsidP="00B42E58">
      <w:pPr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69D58E35" w14:textId="77777777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40BD7014" w14:textId="77777777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818D87" w14:textId="01C60F35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แต่ละส่วนประกอบตามเกณฑ์ราคาขายที่เป็นเอกเทศ</w:t>
      </w:r>
    </w:p>
    <w:p w14:paraId="0B1F3ADB" w14:textId="77777777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821899F" w14:textId="7C700079" w:rsidR="002820AC" w:rsidRPr="009F3238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 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49A97D17" w14:textId="77777777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2AEA4FF" w14:textId="45F1F0C4" w:rsidR="002820AC" w:rsidRPr="00407FD4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ร</w:t>
      </w:r>
      <w:r w:rsidR="004D0EF2" w:rsidRPr="009F3238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บรู้ค่าเช่าที่ได้รับจากสัญญาเช่าดำเนินงานเป็นรายได้ค่าเช่า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</w:t>
      </w:r>
      <w:r w:rsidR="006B705C" w:rsidRPr="00407FD4">
        <w:rPr>
          <w:rFonts w:asciiTheme="majorBidi" w:hAnsiTheme="majorBidi" w:cstheme="majorBidi"/>
          <w:b/>
          <w:sz w:val="30"/>
          <w:szCs w:val="30"/>
          <w:cs/>
        </w:rPr>
        <w:t>รายได้จากการลงทุน</w:t>
      </w:r>
      <w:r w:rsidR="00FE17C5" w:rsidRPr="00407FD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รายได้อื่น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 ต้นทุนทางตรงเริ่มแรกที่เกิดขึ้น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9F32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2B4E6897" w14:textId="77777777" w:rsidR="004D0EF2" w:rsidRPr="00407FD4" w:rsidRDefault="004D0EF2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0FC9C16" w14:textId="0E0399DD" w:rsidR="002820AC" w:rsidRPr="009F3238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รับรู้ลูกหนี้สัญญาเช่าเงินทุน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จำนวนเงินลงทุนสุทธิ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ของ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สัญญาเช่า ซึ่งประกอบด้วยมูลค่าปัจจุบันของ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เช่าและมูลค่าคงเหลือที่ไม่ได้รับประกัน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คิดลดด้วยอัตราดอกเบี้ยตามนัยของสัญญาเช่า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 รายได้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ดอกเบี้ย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1BD76EE9" w14:textId="489EDF4C" w:rsidR="002820AC" w:rsidRPr="009F3238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ถือปฏิบัติตามข้อกำหนดการตัดรายการและการด้อยค่าตาม</w:t>
      </w:r>
      <w:r w:rsidRPr="005E044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5E044C">
        <w:rPr>
          <w:rFonts w:asciiTheme="majorBidi" w:hAnsiTheme="majorBidi" w:cstheme="majorBidi"/>
          <w:bCs/>
          <w:sz w:val="30"/>
          <w:szCs w:val="30"/>
        </w:rPr>
        <w:t xml:space="preserve">TFRS </w:t>
      </w:r>
      <w:r w:rsidR="00B873FC" w:rsidRPr="005E044C">
        <w:rPr>
          <w:rFonts w:asciiTheme="majorBidi" w:hAnsiTheme="majorBidi" w:cstheme="majorBidi"/>
          <w:bCs/>
          <w:sz w:val="30"/>
          <w:szCs w:val="30"/>
        </w:rPr>
        <w:t>9</w:t>
      </w:r>
      <w:r w:rsidRPr="005E044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กับเงินลงทุนสุทธิตามสัญญาเช่า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2304E">
        <w:rPr>
          <w:rFonts w:asciiTheme="majorBidi" w:hAnsiTheme="majorBidi" w:cstheme="majorBidi"/>
          <w:b/>
          <w:sz w:val="30"/>
          <w:szCs w:val="30"/>
        </w:rPr>
        <w:br/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(ดูหมายเหตุข้อ </w:t>
      </w:r>
      <w:r w:rsidR="00B873FC" w:rsidRPr="005E044C">
        <w:rPr>
          <w:rFonts w:asciiTheme="majorBidi" w:hAnsiTheme="majorBidi" w:cstheme="majorBidi"/>
          <w:bCs/>
          <w:sz w:val="30"/>
          <w:szCs w:val="30"/>
        </w:rPr>
        <w:t>4</w:t>
      </w:r>
      <w:r w:rsidR="003074CC" w:rsidRPr="009F3238">
        <w:rPr>
          <w:rFonts w:asciiTheme="majorBidi" w:hAnsiTheme="majorBidi" w:cstheme="majorBidi"/>
          <w:b/>
          <w:sz w:val="30"/>
          <w:szCs w:val="30"/>
          <w:cs/>
        </w:rPr>
        <w:t>(</w:t>
      </w:r>
      <w:r w:rsidR="003074CC" w:rsidRPr="009F3238">
        <w:rPr>
          <w:rFonts w:asciiTheme="majorBidi" w:hAnsiTheme="majorBidi" w:cstheme="majorBidi" w:hint="cs"/>
          <w:b/>
          <w:sz w:val="30"/>
          <w:szCs w:val="30"/>
          <w:cs/>
        </w:rPr>
        <w:t>ฏ</w:t>
      </w:r>
      <w:r w:rsidR="003074CC" w:rsidRPr="009F3238">
        <w:rPr>
          <w:rFonts w:asciiTheme="majorBidi" w:hAnsiTheme="majorBidi" w:cstheme="majorBidi"/>
          <w:b/>
          <w:sz w:val="30"/>
          <w:szCs w:val="30"/>
          <w:cs/>
        </w:rPr>
        <w:t>))</w:t>
      </w:r>
      <w:r w:rsidR="003074CC"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</w:p>
    <w:p w14:paraId="0947FC8C" w14:textId="29B042F4" w:rsidR="00677389" w:rsidRPr="009F3238" w:rsidRDefault="00677389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BD2D03" w14:textId="0085EF0F" w:rsidR="00677389" w:rsidRPr="009F3238" w:rsidRDefault="00677389" w:rsidP="00677389">
      <w:pPr>
        <w:tabs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B873FC"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1</w:t>
      </w:r>
      <w:r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2563</w:t>
      </w:r>
    </w:p>
    <w:p w14:paraId="6A05580A" w14:textId="25B3208C" w:rsidR="00677389" w:rsidRPr="009F3238" w:rsidRDefault="00677389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F45F44" w14:textId="3DD2DC82" w:rsidR="00B42E58" w:rsidRPr="009F3238" w:rsidRDefault="00B42E58" w:rsidP="004D0EF2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ในฐานะผู้เช่า </w:t>
      </w:r>
      <w:r w:rsidR="00E75F87" w:rsidRPr="009F3238">
        <w:rPr>
          <w:rFonts w:asciiTheme="majorBidi" w:hAnsiTheme="majorBidi"/>
          <w:b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</w:t>
      </w:r>
      <w:r w:rsidR="0002304E">
        <w:rPr>
          <w:rFonts w:asciiTheme="majorBidi" w:hAnsiTheme="majorBidi"/>
          <w:b/>
          <w:sz w:val="30"/>
          <w:szCs w:val="30"/>
        </w:rPr>
        <w:br/>
      </w:r>
      <w:r w:rsidR="00E75F87" w:rsidRPr="009F3238">
        <w:rPr>
          <w:rFonts w:asciiTheme="majorBidi" w:hAnsiTheme="majorBidi"/>
          <w:b/>
          <w:sz w:val="30"/>
          <w:szCs w:val="30"/>
          <w:cs/>
        </w:rPr>
        <w:t>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02304E">
        <w:rPr>
          <w:rFonts w:asciiTheme="majorBidi" w:hAnsiTheme="majorBidi"/>
          <w:b/>
          <w:sz w:val="30"/>
          <w:szCs w:val="30"/>
        </w:rPr>
        <w:br/>
      </w:r>
      <w:r w:rsidR="00E75F87" w:rsidRPr="009F3238">
        <w:rPr>
          <w:rFonts w:asciiTheme="majorBidi" w:hAnsiTheme="majorBidi"/>
          <w:b/>
          <w:sz w:val="30"/>
          <w:szCs w:val="30"/>
          <w:cs/>
        </w:rPr>
        <w:t>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37977C90" w14:textId="49925ECD" w:rsidR="00413A75" w:rsidRPr="009F3238" w:rsidRDefault="00413A75" w:rsidP="004D0EF2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0F4BCB0C" w14:textId="41E06C1F" w:rsidR="00413A75" w:rsidRPr="009F3238" w:rsidRDefault="00413A75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/>
          <w:b/>
          <w:sz w:val="30"/>
          <w:szCs w:val="30"/>
          <w:cs/>
        </w:rPr>
        <w:t xml:space="preserve"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 </w:t>
      </w:r>
    </w:p>
    <w:p w14:paraId="57F4124F" w14:textId="496F4B3F" w:rsidR="00B42E58" w:rsidRPr="009F3238" w:rsidRDefault="00B42E58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004539C" w14:textId="47FF79A7" w:rsidR="00B42E58" w:rsidRPr="009F3238" w:rsidRDefault="00B42E58" w:rsidP="00B42E5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 xml:space="preserve">ในฐานะผู้ให้เช่า </w:t>
      </w:r>
      <w:r w:rsidRPr="009F3238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920F6ED" w14:textId="77777777" w:rsidR="00413A75" w:rsidRPr="009F3238" w:rsidRDefault="00413A75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ADCED1" w14:textId="77777777" w:rsidR="00413A75" w:rsidRPr="009F3238" w:rsidRDefault="00413A75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6E41746" w14:textId="77777777" w:rsidR="00413A75" w:rsidRPr="009F3238" w:rsidRDefault="00413A75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5D88C1" w14:textId="77777777" w:rsidR="00413A75" w:rsidRPr="009F3238" w:rsidRDefault="00413A75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5A545A62" w14:textId="77777777" w:rsidR="00413A75" w:rsidRPr="009F3238" w:rsidRDefault="00413A75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545882" w14:textId="59A0BFD2" w:rsidR="00413A75" w:rsidRPr="009F3238" w:rsidRDefault="00413A75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6089586B" w14:textId="421D11EA" w:rsidR="002820AC" w:rsidRPr="009F3238" w:rsidRDefault="002820AC" w:rsidP="004D0EF2">
      <w:pPr>
        <w:spacing w:line="240" w:lineRule="auto"/>
        <w:rPr>
          <w:rFonts w:eastAsia="EucrosiaUPCBold"/>
        </w:rPr>
      </w:pPr>
    </w:p>
    <w:p w14:paraId="735EB4F1" w14:textId="4F0D29BE" w:rsidR="00553244" w:rsidRPr="009F3238" w:rsidRDefault="00553244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562CBE" w:rsidRPr="009F323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551624F3" w14:textId="4D9467ED" w:rsidR="00A15ECA" w:rsidRPr="009F3238" w:rsidRDefault="00A15ECA" w:rsidP="00A15ECA">
      <w:pPr>
        <w:rPr>
          <w:rFonts w:eastAsia="EucrosiaUPCBold"/>
        </w:rPr>
      </w:pPr>
    </w:p>
    <w:p w14:paraId="7CC7295B" w14:textId="41C176CF" w:rsidR="00A15ECA" w:rsidRPr="009F3238" w:rsidRDefault="00A15ECA" w:rsidP="00A15EC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B873FC"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F8A7EF7" w14:textId="77777777" w:rsidR="00A15ECA" w:rsidRPr="009F3238" w:rsidRDefault="00A15ECA" w:rsidP="00A15E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5D41F" w14:textId="0B5517B7" w:rsidR="00A15ECA" w:rsidRPr="00407FD4" w:rsidRDefault="00A15ECA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DE4B1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ตัดจำหน่าย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3B27B797" w14:textId="52E55B06" w:rsidR="00A15ECA" w:rsidRPr="009F3238" w:rsidRDefault="00A15ECA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E1AD9A" w14:textId="77777777" w:rsidR="00A15ECA" w:rsidRPr="009F3238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9F3238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ACDCA9B" w14:textId="77777777" w:rsidR="00A15ECA" w:rsidRPr="009F3238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27819" w14:textId="5A7B70C4" w:rsidR="00A15ECA" w:rsidRPr="00407FD4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DE4B1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คาดว่าจะ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12261E1E" w14:textId="77777777" w:rsidR="00A15ECA" w:rsidRPr="009F3238" w:rsidRDefault="00A15ECA" w:rsidP="00A15E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E1FDE" w14:textId="77777777" w:rsidR="00A15ECA" w:rsidRPr="009F3238" w:rsidRDefault="00A15ECA" w:rsidP="00A15ECA">
      <w:pPr>
        <w:ind w:left="540"/>
        <w:jc w:val="thaiDistribute"/>
        <w:rPr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9F3238">
        <w:rPr>
          <w:color w:val="000000"/>
          <w:sz w:val="30"/>
          <w:szCs w:val="30"/>
          <w:cs/>
        </w:rPr>
        <w:t>ผลขาดทุนด้านเครดิต</w:t>
      </w:r>
      <w:r w:rsidRPr="009F3238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44F95F9D" w14:textId="6DAEF750" w:rsidR="00A15ECA" w:rsidRPr="009F3238" w:rsidRDefault="00A15ECA" w:rsidP="003A23D8">
      <w:pPr>
        <w:pStyle w:val="ListParagraph"/>
        <w:numPr>
          <w:ilvl w:val="0"/>
          <w:numId w:val="25"/>
        </w:numPr>
        <w:tabs>
          <w:tab w:val="clear" w:pos="540"/>
        </w:tabs>
        <w:ind w:left="900" w:right="0"/>
        <w:contextualSpacing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ผลขาดทุนด้านเครดิตที่คาดว่าจะเกิดขึ้นในอีก </w:t>
      </w:r>
      <w:r w:rsidR="00B873FC" w:rsidRPr="009F3238">
        <w:rPr>
          <w:rFonts w:asciiTheme="majorBidi" w:hAnsiTheme="majorBidi"/>
          <w:b w:val="0"/>
          <w:bCs w:val="0"/>
          <w:i w:val="0"/>
          <w:iCs w:val="0"/>
          <w:color w:val="000000"/>
          <w:lang w:val="en-US"/>
        </w:rPr>
        <w:t>12</w:t>
      </w:r>
      <w:r w:rsidRPr="009F3238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B873FC" w:rsidRPr="009F3238">
        <w:rPr>
          <w:rFonts w:asciiTheme="majorBidi" w:hAnsiTheme="majorBidi"/>
          <w:b w:val="0"/>
          <w:bCs w:val="0"/>
          <w:i w:val="0"/>
          <w:iCs w:val="0"/>
          <w:color w:val="000000"/>
          <w:lang w:val="en-US"/>
        </w:rPr>
        <w:t>12</w:t>
      </w:r>
      <w:r w:rsidRPr="009F3238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เดือนข้างหน้าภายหลังวันสิ้นรอบระยะเวลาที่รายงาน</w:t>
      </w:r>
      <w:r w:rsidRPr="009F3238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หรือ</w:t>
      </w:r>
    </w:p>
    <w:p w14:paraId="2DD5ED51" w14:textId="77777777" w:rsidR="00A15ECA" w:rsidRPr="009F3238" w:rsidRDefault="00A15ECA" w:rsidP="003A23D8">
      <w:pPr>
        <w:pStyle w:val="ListParagraph"/>
        <w:numPr>
          <w:ilvl w:val="0"/>
          <w:numId w:val="25"/>
        </w:numPr>
        <w:tabs>
          <w:tab w:val="clear" w:pos="540"/>
        </w:tabs>
        <w:ind w:left="900" w:right="0"/>
        <w:contextualSpacing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2FE09C1" w14:textId="77777777" w:rsidR="00A15ECA" w:rsidRPr="009F3238" w:rsidRDefault="00A15ECA" w:rsidP="00A15E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12887" w14:textId="2014E319" w:rsidR="00A15ECA" w:rsidRPr="009F3238" w:rsidRDefault="00A15ECA" w:rsidP="00413A7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การค้า</w:t>
      </w:r>
      <w:r w:rsidR="00C7382D"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และลูกหนี้อื่น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</w:t>
      </w:r>
      <w:r w:rsidR="00C7382D">
        <w:rPr>
          <w:rFonts w:asciiTheme="majorBidi" w:hAnsiTheme="majorBidi" w:cstheme="majorBidi" w:hint="cs"/>
          <w:color w:val="000000"/>
          <w:sz w:val="30"/>
          <w:szCs w:val="30"/>
          <w:cs/>
        </w:rPr>
        <w:t>เหล่า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E29C576" w14:textId="77777777" w:rsidR="00413A75" w:rsidRPr="009F3238" w:rsidRDefault="00413A75" w:rsidP="00413A7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5CC21E80" w14:textId="77777777" w:rsidR="00407FD4" w:rsidRDefault="00407FD4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9CC9012" w14:textId="035E8933" w:rsidR="00A15ECA" w:rsidRPr="00407FD4" w:rsidRDefault="00A15ECA" w:rsidP="00562CB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6441C"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873FC" w:rsidRPr="009F3238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9F3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95B3E2F" w14:textId="77777777" w:rsidR="00562CBE" w:rsidRPr="00407FD4" w:rsidRDefault="00562CBE" w:rsidP="00562CB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BFD1E3" w14:textId="260B64C6" w:rsidR="00A15ECA" w:rsidRPr="003B1B3E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16441C" w:rsidRPr="003B1B3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034F751D" w14:textId="77777777" w:rsidR="00A15ECA" w:rsidRPr="003B1B3E" w:rsidRDefault="00A15ECA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A4C793C" w14:textId="45B4AF49" w:rsidR="00A15ECA" w:rsidRPr="003B1B3E" w:rsidRDefault="00A15ECA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873FC" w:rsidRPr="003B1B3E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E4B1E" w:rsidRPr="003B1B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E4B1E"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16441C"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02D39FE9" w14:textId="77777777" w:rsidR="00A15ECA" w:rsidRPr="003B1B3E" w:rsidRDefault="00A15ECA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AA5F1A" w14:textId="488E8574" w:rsidR="00A15ECA" w:rsidRPr="003B1B3E" w:rsidRDefault="00A15ECA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3B1B3E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3B1B3E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</w:p>
    <w:p w14:paraId="220F176E" w14:textId="78038089" w:rsidR="00A15ECA" w:rsidRPr="003B1B3E" w:rsidRDefault="00A15ECA" w:rsidP="003A23D8">
      <w:pPr>
        <w:pStyle w:val="ListParagraph"/>
        <w:numPr>
          <w:ilvl w:val="0"/>
          <w:numId w:val="26"/>
        </w:numPr>
        <w:tabs>
          <w:tab w:val="clear" w:pos="540"/>
        </w:tabs>
        <w:ind w:left="900"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</w:pPr>
      <w:r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ผู้กู้</w:t>
      </w: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ไม่สามารถจ่ายชำระภาระผูกพันด้านเครดิตให้แก่</w:t>
      </w:r>
      <w:r w:rsidR="0016441C"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กลุ่มบริษัท</w:t>
      </w: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ได้เต็มจำนวน</w:t>
      </w:r>
      <w:r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 อีกทั้ง</w:t>
      </w:r>
      <w:r w:rsidR="0016441C"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กลุ่มบริษัท</w:t>
      </w:r>
      <w:r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ไม่มี</w:t>
      </w: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สิทธิในการไล่เบี้ย เช่น การ</w:t>
      </w:r>
      <w:r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ยึด</w:t>
      </w: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หลักประกัน (</w:t>
      </w:r>
      <w:r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หากมีการวางหลักประกัน</w:t>
      </w: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)</w:t>
      </w:r>
      <w:r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 </w:t>
      </w: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หรือ </w:t>
      </w:r>
    </w:p>
    <w:p w14:paraId="38029D29" w14:textId="3C879FDC" w:rsidR="00A15ECA" w:rsidRPr="003B1B3E" w:rsidRDefault="00A15ECA" w:rsidP="003A23D8">
      <w:pPr>
        <w:pStyle w:val="ListParagraph"/>
        <w:numPr>
          <w:ilvl w:val="0"/>
          <w:numId w:val="26"/>
        </w:numPr>
        <w:tabs>
          <w:tab w:val="clear" w:pos="540"/>
        </w:tabs>
        <w:ind w:left="900"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3B1B3E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สินทรัพย์ทางการเงินค้างชำระ</w:t>
      </w:r>
      <w:r w:rsidR="00F85654" w:rsidRPr="003B1B3E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เกินกำหนด</w:t>
      </w:r>
      <w:r w:rsidR="00A92F0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อย่างมีสาระสำคัญ</w:t>
      </w:r>
    </w:p>
    <w:p w14:paraId="5754000D" w14:textId="77777777" w:rsidR="00A15ECA" w:rsidRPr="009F3238" w:rsidRDefault="00A15ECA" w:rsidP="00A15EC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2E643" w14:textId="522B26FA" w:rsidR="00A15ECA" w:rsidRPr="00407FD4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DE4B1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แบบกลุ่ม ขึ้นอยู่กับลักษณะของเครื่องมือทางการเงิน 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3A9875A0" w14:textId="77777777" w:rsidR="00A15ECA" w:rsidRPr="00407FD4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5E55A70" w14:textId="32A0FF6B" w:rsidR="00A15ECA" w:rsidRDefault="00A15ECA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9F3238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มูลค่ายุติธรรมผ่านกำไรขาดทุนเบ็ดเสร็จอื่นซึ่ง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407FD4">
        <w:rPr>
          <w:rFonts w:asciiTheme="majorBidi" w:hAnsiTheme="majorBidi" w:cstheme="majorBidi"/>
          <w:color w:val="000000"/>
          <w:sz w:val="30"/>
          <w:szCs w:val="30"/>
          <w:cs/>
        </w:rPr>
        <w:t>รับรู้</w:t>
      </w:r>
      <w:r w:rsidRPr="00407FD4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6C57E7A5" w14:textId="77777777" w:rsidR="00407FD4" w:rsidRPr="00407FD4" w:rsidRDefault="00407FD4" w:rsidP="00407F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FE65579" w14:textId="77777777" w:rsidR="00407FD4" w:rsidRDefault="00407FD4">
      <w:pPr>
        <w:spacing w:line="240" w:lineRule="auto"/>
        <w:rPr>
          <w:i/>
          <w:iCs/>
          <w:color w:val="000000"/>
          <w:sz w:val="30"/>
          <w:szCs w:val="30"/>
          <w:cs/>
        </w:rPr>
      </w:pPr>
      <w:r>
        <w:rPr>
          <w:i/>
          <w:iCs/>
          <w:color w:val="000000"/>
          <w:sz w:val="30"/>
          <w:szCs w:val="30"/>
          <w:cs/>
        </w:rPr>
        <w:br w:type="page"/>
      </w:r>
    </w:p>
    <w:p w14:paraId="6FFBCFD3" w14:textId="1E18FE73" w:rsidR="00A15ECA" w:rsidRPr="009F3238" w:rsidRDefault="00A15ECA" w:rsidP="00CD582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9F3238">
        <w:rPr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2A60BB3A" w14:textId="77777777" w:rsidR="00A15ECA" w:rsidRPr="009F3238" w:rsidRDefault="00A15ECA" w:rsidP="00A15EC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B775C" w14:textId="0EE1568A" w:rsidR="00A15ECA" w:rsidRPr="009F3238" w:rsidRDefault="00A15ECA" w:rsidP="00A15ECA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41C"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9F3238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9F3238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9F3238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9F3238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9F3238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</w:t>
      </w:r>
      <w:r w:rsidRPr="003B1B3E">
        <w:rPr>
          <w:rFonts w:asciiTheme="majorBidi" w:hAnsiTheme="majorBidi" w:cstheme="majorBidi"/>
          <w:sz w:val="30"/>
          <w:szCs w:val="30"/>
          <w:cs/>
        </w:rPr>
        <w:t>ค้างชำระเกินก</w:t>
      </w:r>
      <w:r w:rsidR="00A92F05">
        <w:rPr>
          <w:rFonts w:asciiTheme="majorBidi" w:hAnsiTheme="majorBidi" w:cstheme="majorBidi" w:hint="cs"/>
          <w:sz w:val="30"/>
          <w:szCs w:val="30"/>
          <w:cs/>
        </w:rPr>
        <w:t>ำหนดอย่างมีสาระสำคัญ</w:t>
      </w:r>
      <w:r w:rsidRPr="003B1B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B3E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B5D4D"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เป็นไปได้ที่ลูกหนี้จะเข้าสู่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6B39629E" w14:textId="43E1C906" w:rsidR="00A15ECA" w:rsidRPr="009F3238" w:rsidRDefault="00A15ECA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C53989" w14:textId="7B29392E" w:rsidR="00A15ECA" w:rsidRPr="009F3238" w:rsidRDefault="00A15ECA" w:rsidP="00A15ECA">
      <w:pPr>
        <w:pStyle w:val="BodyText2"/>
        <w:tabs>
          <w:tab w:val="left" w:pos="630"/>
          <w:tab w:val="left" w:pos="720"/>
        </w:tabs>
        <w:ind w:left="540" w:right="47"/>
        <w:rPr>
          <w:rFonts w:asciiTheme="majorBidi" w:eastAsia="Calibri" w:hAnsiTheme="majorBidi" w:cstheme="majorBidi"/>
          <w:b/>
          <w:bCs/>
          <w:color w:val="0000FF"/>
        </w:rPr>
      </w:pPr>
      <w:r w:rsidRPr="009F3238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103CFE43" w14:textId="77777777" w:rsidR="00A15ECA" w:rsidRPr="009F3238" w:rsidRDefault="00A15ECA" w:rsidP="00A15ECA">
      <w:pPr>
        <w:pStyle w:val="BodyText2"/>
        <w:tabs>
          <w:tab w:val="left" w:pos="630"/>
          <w:tab w:val="left" w:pos="720"/>
        </w:tabs>
        <w:ind w:left="540" w:right="47"/>
        <w:rPr>
          <w:rFonts w:asciiTheme="majorBidi" w:eastAsia="EucrosiaUPCBold" w:hAnsiTheme="majorBidi" w:cstheme="majorBidi"/>
          <w:i/>
          <w:iCs/>
        </w:rPr>
      </w:pPr>
    </w:p>
    <w:p w14:paraId="0EF2FA61" w14:textId="20427C38" w:rsidR="00A15ECA" w:rsidRPr="009F3238" w:rsidRDefault="00A15ECA" w:rsidP="00CD582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7FD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</w:t>
      </w:r>
      <w:r w:rsidRPr="009F323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="00D43E14"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9F3238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B49F9AC" w14:textId="0FFC365F" w:rsidR="009049D8" w:rsidRPr="009F3238" w:rsidRDefault="009049D8" w:rsidP="00CD582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886C5" w14:textId="79DBA445" w:rsidR="009049D8" w:rsidRPr="009F3238" w:rsidRDefault="009049D8" w:rsidP="009049D8">
      <w:pPr>
        <w:tabs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B873FC"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1</w:t>
      </w:r>
      <w:r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9F323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2563</w:t>
      </w:r>
    </w:p>
    <w:p w14:paraId="59BE89CA" w14:textId="24001615" w:rsidR="009049D8" w:rsidRPr="009F3238" w:rsidRDefault="009049D8" w:rsidP="00CD582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cstheme="minorBidi"/>
          <w:sz w:val="30"/>
          <w:szCs w:val="30"/>
        </w:rPr>
      </w:pPr>
    </w:p>
    <w:p w14:paraId="325BDE13" w14:textId="53FFA9FC" w:rsidR="009049D8" w:rsidRPr="009F3238" w:rsidRDefault="009049D8" w:rsidP="00CD582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cstheme="min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178D7E8" w14:textId="3121C83F" w:rsidR="009049D8" w:rsidRPr="009F3238" w:rsidRDefault="009049D8" w:rsidP="00CD582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cstheme="minorBidi"/>
          <w:sz w:val="30"/>
          <w:szCs w:val="30"/>
        </w:rPr>
      </w:pPr>
    </w:p>
    <w:p w14:paraId="742C7B8E" w14:textId="77777777" w:rsidR="009049D8" w:rsidRPr="009F3238" w:rsidRDefault="009049D8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</w:t>
      </w:r>
    </w:p>
    <w:p w14:paraId="780BF977" w14:textId="7E6E4F99" w:rsidR="009049D8" w:rsidRPr="009F3238" w:rsidRDefault="009049D8" w:rsidP="00CD582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cstheme="minorBidi"/>
          <w:sz w:val="30"/>
          <w:szCs w:val="30"/>
        </w:rPr>
      </w:pPr>
    </w:p>
    <w:p w14:paraId="68F0AD12" w14:textId="629E5C07" w:rsidR="009049D8" w:rsidRPr="009F3238" w:rsidRDefault="009049D8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703D767F" w14:textId="00F7CCF1" w:rsidR="009049D8" w:rsidRPr="009F3238" w:rsidRDefault="009049D8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16940" w14:textId="169F8A07" w:rsidR="009049D8" w:rsidRPr="009F3238" w:rsidRDefault="009049D8" w:rsidP="009049D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17EF6DA" w14:textId="77777777" w:rsidR="009049D8" w:rsidRPr="009F3238" w:rsidRDefault="009049D8" w:rsidP="009049D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7DF51F" w14:textId="56F56079" w:rsidR="009049D8" w:rsidRPr="009F3238" w:rsidRDefault="009049D8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2886509" w14:textId="77777777" w:rsidR="00581DB7" w:rsidRPr="009F3238" w:rsidRDefault="00581DB7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B51613" w14:textId="3CB68E93" w:rsidR="009049D8" w:rsidRPr="009F3238" w:rsidRDefault="009049D8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011C8FC7" w14:textId="77777777" w:rsidR="009049D8" w:rsidRPr="009F3238" w:rsidRDefault="009049D8" w:rsidP="009049D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47399" w14:textId="77777777" w:rsidR="009049D8" w:rsidRPr="009F3238" w:rsidRDefault="009049D8" w:rsidP="009049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0C597E7" w14:textId="6FB0B18B" w:rsidR="00A15ECA" w:rsidRPr="009F3238" w:rsidRDefault="00A15ECA" w:rsidP="00751CE5">
      <w:pPr>
        <w:pStyle w:val="ListParagraph"/>
        <w:tabs>
          <w:tab w:val="left" w:pos="630"/>
          <w:tab w:val="left" w:pos="720"/>
        </w:tabs>
        <w:ind w:left="540"/>
        <w:rPr>
          <w:rFonts w:asciiTheme="majorBidi" w:hAnsiTheme="majorBidi"/>
          <w:cs/>
        </w:rPr>
      </w:pPr>
      <w:r w:rsidRPr="009F3238" w:rsidDel="00DE5E64">
        <w:rPr>
          <w:rFonts w:eastAsia="Calibri"/>
          <w:shd w:val="clear" w:color="auto" w:fill="D9D9D9" w:themeFill="background1" w:themeFillShade="D9"/>
          <w:cs/>
        </w:rPr>
        <w:t xml:space="preserve"> </w:t>
      </w:r>
    </w:p>
    <w:p w14:paraId="550E6993" w14:textId="79E9991D" w:rsidR="00CD5827" w:rsidRPr="009F3238" w:rsidRDefault="00CD5827" w:rsidP="00CD582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9049D8" w:rsidRPr="009F323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</w:t>
      </w:r>
      <w:r w:rsidRPr="009F323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AA9B23" w14:textId="77777777" w:rsidR="00CD5827" w:rsidRPr="009F3238" w:rsidRDefault="00CD582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6B581D50" w:rsidR="00450F04" w:rsidRPr="009F3238" w:rsidRDefault="00553244" w:rsidP="009C5A7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D14A1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6C25E4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</w:t>
      </w:r>
      <w:r w:rsidR="009C5A7A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="00F34811" w:rsidRPr="009F3238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ที่มีอายุการให้ประโยชน์ไม่ทรา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</w:t>
      </w:r>
      <w:r w:rsidR="009853A7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รับคืนทุกปี ในช่วงเวลาเดียวกัน</w:t>
      </w:r>
    </w:p>
    <w:p w14:paraId="0FF3B8DE" w14:textId="77777777" w:rsidR="0053400D" w:rsidRPr="009F3238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4739" w14:textId="6952ED78" w:rsidR="00553244" w:rsidRPr="009F3238" w:rsidRDefault="00553244" w:rsidP="00C25C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7A5005C0" w14:textId="100EEAF0" w:rsidR="004D56EA" w:rsidRPr="009F3238" w:rsidRDefault="004D56E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F9A33D" w14:textId="77777777" w:rsidR="00553244" w:rsidRPr="009F3238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5F84B2F" w14:textId="77777777" w:rsidR="00553244" w:rsidRPr="009F3238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4EA41" w14:textId="24F520C5" w:rsidR="00757498" w:rsidRPr="009F3238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</w:t>
      </w:r>
      <w:r w:rsidR="004970F0" w:rsidRPr="009F3238">
        <w:rPr>
          <w:rFonts w:asciiTheme="majorBidi" w:hAnsiTheme="majorBidi" w:cstheme="majorBidi"/>
          <w:sz w:val="30"/>
          <w:szCs w:val="30"/>
          <w:cs/>
        </w:rPr>
        <w:t>พย์ที่ไม่ใช่สินทรัพย์ทางการเงิน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9F3238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9F3238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 w:rsidRPr="009F3238">
        <w:rPr>
          <w:rFonts w:asciiTheme="majorBidi" w:hAnsiTheme="majorBidi" w:cstheme="majorBidi" w:hint="cs"/>
          <w:sz w:val="30"/>
          <w:szCs w:val="30"/>
          <w:cs/>
        </w:rPr>
        <w:t>์</w:t>
      </w:r>
      <w:r w:rsidR="00D9728B" w:rsidRPr="009F3238">
        <w:rPr>
          <w:rFonts w:asciiTheme="majorBidi" w:hAnsiTheme="majorBidi" w:cstheme="majorBidi"/>
          <w:sz w:val="30"/>
          <w:szCs w:val="30"/>
          <w:cs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F730F71" w14:textId="2AE40673" w:rsidR="00CD5827" w:rsidRPr="009F3238" w:rsidRDefault="00CD5827" w:rsidP="00413A7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A3CA84" w14:textId="77777777" w:rsidR="00407FD4" w:rsidRDefault="00407FD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DEF39AD" w14:textId="66FBD83F" w:rsidR="00553244" w:rsidRPr="009F3238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0D84A5E0" w14:textId="77777777" w:rsidR="00553244" w:rsidRPr="009F3238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169E1" w14:textId="41CE5420" w:rsidR="00553244" w:rsidRPr="009F3238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244" w:rsidRPr="009F32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</w:t>
      </w:r>
      <w:r w:rsidR="005A20A3" w:rsidRPr="009F3238">
        <w:rPr>
          <w:rFonts w:asciiTheme="majorBidi" w:hAnsiTheme="majorBidi" w:cstheme="majorBidi"/>
          <w:sz w:val="30"/>
          <w:szCs w:val="30"/>
          <w:cs/>
        </w:rPr>
        <w:t>้อบ่งชี้เรื่องการด้อยค่าหรือไม่</w:t>
      </w:r>
      <w:r w:rsidR="00553244" w:rsidRPr="009F3238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</w:t>
      </w:r>
      <w:r w:rsidR="005A20A3" w:rsidRPr="009F3238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553244" w:rsidRPr="009F3238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53244"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7225797A" w14:textId="77777777" w:rsidR="00B87E39" w:rsidRPr="00CC36AB" w:rsidRDefault="00B87E39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D256F9" w14:textId="77777777" w:rsidR="00553244" w:rsidRPr="00CC36A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CC36AB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CC36AB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CC36AB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CC36AB" w:rsidRDefault="00056C1A" w:rsidP="00553244">
      <w:pPr>
        <w:pStyle w:val="ListParagraph"/>
        <w:ind w:left="540" w:firstLine="0"/>
        <w:rPr>
          <w:i w:val="0"/>
          <w:iCs w:val="0"/>
          <w:cs/>
        </w:rPr>
      </w:pPr>
    </w:p>
    <w:p w14:paraId="4A44F0DE" w14:textId="77777777" w:rsidR="00553244" w:rsidRPr="00CC36AB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36A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1D9420C" w14:textId="77777777" w:rsidR="00553244" w:rsidRPr="00CC36AB" w:rsidRDefault="00553244" w:rsidP="00553244">
      <w:pPr>
        <w:tabs>
          <w:tab w:val="left" w:pos="720"/>
        </w:tabs>
        <w:ind w:left="540"/>
        <w:jc w:val="both"/>
        <w:rPr>
          <w:iCs/>
          <w:sz w:val="30"/>
          <w:szCs w:val="30"/>
        </w:rPr>
      </w:pPr>
    </w:p>
    <w:p w14:paraId="06FFCC2C" w14:textId="7BA4139B" w:rsidR="00E741AB" w:rsidRPr="00CC36AB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CC36AB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 w:rsidRPr="00CC36AB">
        <w:rPr>
          <w:rFonts w:hint="cs"/>
          <w:sz w:val="30"/>
          <w:szCs w:val="30"/>
          <w:cs/>
        </w:rPr>
        <w:t>ร</w:t>
      </w:r>
    </w:p>
    <w:p w14:paraId="3F88A904" w14:textId="4B29C27A" w:rsidR="00E03C6A" w:rsidRPr="00CC36AB" w:rsidRDefault="00E03C6A" w:rsidP="0030738D">
      <w:pPr>
        <w:spacing w:line="240" w:lineRule="auto"/>
        <w:rPr>
          <w:sz w:val="30"/>
          <w:szCs w:val="30"/>
        </w:rPr>
      </w:pPr>
    </w:p>
    <w:p w14:paraId="1E486A62" w14:textId="77777777" w:rsidR="00553244" w:rsidRPr="00CC36A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36A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B26067E" w14:textId="77777777" w:rsidR="00553244" w:rsidRPr="00CC36AB" w:rsidRDefault="00553244" w:rsidP="00553244">
      <w:pPr>
        <w:spacing w:line="240" w:lineRule="auto"/>
        <w:ind w:left="540"/>
        <w:rPr>
          <w:i/>
          <w:sz w:val="30"/>
          <w:szCs w:val="30"/>
        </w:rPr>
      </w:pPr>
    </w:p>
    <w:p w14:paraId="5CD40842" w14:textId="16FAC025" w:rsidR="00553244" w:rsidRPr="00CC36A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CC36AB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CC36AB">
        <w:rPr>
          <w:rFonts w:hint="cs"/>
          <w:sz w:val="30"/>
          <w:szCs w:val="30"/>
          <w:cs/>
        </w:rPr>
        <w:t>งวด</w:t>
      </w:r>
      <w:r w:rsidR="00E93F24" w:rsidRPr="00CC36AB">
        <w:rPr>
          <w:sz w:val="30"/>
          <w:szCs w:val="30"/>
          <w:cs/>
        </w:rPr>
        <w:t xml:space="preserve">ปัจจุบันและงวดก่อนๆ </w:t>
      </w:r>
      <w:r w:rsidRPr="00CC36AB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CC36AB">
        <w:rPr>
          <w:rFonts w:hint="cs"/>
          <w:sz w:val="30"/>
          <w:szCs w:val="30"/>
          <w:cs/>
        </w:rPr>
        <w:t>ส</w:t>
      </w:r>
      <w:r w:rsidRPr="00CC36AB">
        <w:rPr>
          <w:sz w:val="30"/>
          <w:szCs w:val="30"/>
          <w:cs/>
        </w:rPr>
        <w:t xml:space="preserve">ดเพื่อให้เป็นมูลค่าปัจจุบัน </w:t>
      </w:r>
    </w:p>
    <w:p w14:paraId="4D4DA8D0" w14:textId="77777777" w:rsidR="00553244" w:rsidRPr="00CC36AB" w:rsidRDefault="00553244" w:rsidP="00553244">
      <w:pPr>
        <w:spacing w:line="240" w:lineRule="auto"/>
        <w:ind w:left="540"/>
        <w:jc w:val="thaiDistribute"/>
        <w:rPr>
          <w:i/>
          <w:sz w:val="30"/>
          <w:szCs w:val="30"/>
        </w:rPr>
      </w:pPr>
    </w:p>
    <w:p w14:paraId="37520F6D" w14:textId="45AA454F" w:rsidR="00553244" w:rsidRPr="00CC36A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CC36AB">
        <w:rPr>
          <w:sz w:val="30"/>
          <w:szCs w:val="30"/>
          <w:cs/>
        </w:rPr>
        <w:t>การคำนวณ</w:t>
      </w:r>
      <w:r w:rsidRPr="00CC36AB">
        <w:rPr>
          <w:rFonts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CC36AB">
        <w:rPr>
          <w:sz w:val="30"/>
          <w:szCs w:val="30"/>
          <w:cs/>
        </w:rPr>
        <w:t>นั้นจัดทำโดยนักคณิตศาสตร์ประกัน</w:t>
      </w:r>
      <w:r w:rsidR="00736C2B" w:rsidRPr="00CC36AB">
        <w:rPr>
          <w:sz w:val="30"/>
          <w:szCs w:val="30"/>
          <w:cs/>
        </w:rPr>
        <w:t>ภัยที่ได้รับอนุญาตเป็นประจำ</w:t>
      </w:r>
      <w:r w:rsidRPr="00CC36AB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CC36AB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CC36AB" w:rsidRDefault="0064187C">
      <w:pPr>
        <w:spacing w:line="240" w:lineRule="auto"/>
        <w:rPr>
          <w:sz w:val="30"/>
          <w:szCs w:val="30"/>
          <w:cs/>
        </w:rPr>
      </w:pPr>
    </w:p>
    <w:p w14:paraId="7D6C48CA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CC36AB">
        <w:rPr>
          <w:rFonts w:hint="cs"/>
          <w:spacing w:val="-4"/>
          <w:sz w:val="30"/>
          <w:szCs w:val="30"/>
          <w:cs/>
        </w:rPr>
        <w:t>ใน</w:t>
      </w:r>
      <w:r w:rsidRPr="00CC36AB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C36AB">
        <w:rPr>
          <w:spacing w:val="-4"/>
          <w:sz w:val="30"/>
          <w:szCs w:val="30"/>
        </w:rPr>
        <w:t xml:space="preserve"> </w:t>
      </w:r>
      <w:r w:rsidRPr="00CC36AB">
        <w:rPr>
          <w:spacing w:val="-4"/>
          <w:sz w:val="30"/>
          <w:szCs w:val="30"/>
          <w:cs/>
        </w:rPr>
        <w:t>กำไร</w:t>
      </w:r>
      <w:r w:rsidRPr="00CC36AB">
        <w:rPr>
          <w:rFonts w:hint="cs"/>
          <w:spacing w:val="-4"/>
          <w:sz w:val="30"/>
          <w:szCs w:val="30"/>
          <w:cs/>
        </w:rPr>
        <w:t>หรือ</w:t>
      </w:r>
      <w:r w:rsidRPr="00CC36AB">
        <w:rPr>
          <w:spacing w:val="-4"/>
          <w:sz w:val="30"/>
          <w:szCs w:val="30"/>
          <w:cs/>
        </w:rPr>
        <w:t>ขาดทุนจากการประมาณการตามหลักคณิตศาสตร์</w:t>
      </w:r>
      <w:r w:rsidRPr="009F3238">
        <w:rPr>
          <w:spacing w:val="-4"/>
          <w:sz w:val="30"/>
          <w:szCs w:val="30"/>
          <w:cs/>
        </w:rPr>
        <w:t>ประกันภัย</w:t>
      </w:r>
      <w:r w:rsidRPr="009F3238">
        <w:rPr>
          <w:rFonts w:hint="cs"/>
          <w:spacing w:val="-4"/>
          <w:sz w:val="30"/>
          <w:szCs w:val="30"/>
          <w:cs/>
        </w:rPr>
        <w:t>จะถูก</w:t>
      </w:r>
      <w:r w:rsidRPr="009F3238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9F3238">
        <w:rPr>
          <w:rFonts w:hint="cs"/>
          <w:spacing w:val="-4"/>
          <w:sz w:val="30"/>
          <w:szCs w:val="30"/>
          <w:cs/>
        </w:rPr>
        <w:t>ทันที</w:t>
      </w:r>
      <w:r w:rsidRPr="009F3238">
        <w:rPr>
          <w:spacing w:val="-4"/>
          <w:sz w:val="30"/>
          <w:szCs w:val="30"/>
        </w:rPr>
        <w:t xml:space="preserve"> </w:t>
      </w:r>
      <w:r w:rsidRPr="009F3238">
        <w:rPr>
          <w:rFonts w:hint="cs"/>
          <w:spacing w:val="-4"/>
          <w:sz w:val="30"/>
          <w:szCs w:val="30"/>
          <w:cs/>
        </w:rPr>
        <w:t>กลุ่มบริษัท</w:t>
      </w:r>
      <w:r w:rsidRPr="009F3238">
        <w:rPr>
          <w:spacing w:val="-4"/>
          <w:sz w:val="30"/>
          <w:szCs w:val="30"/>
          <w:cs/>
        </w:rPr>
        <w:t>กำหนดดอกเบี้ยจ่าย</w:t>
      </w:r>
      <w:r w:rsidRPr="009F3238">
        <w:rPr>
          <w:rFonts w:hint="cs"/>
          <w:spacing w:val="-4"/>
          <w:sz w:val="30"/>
          <w:szCs w:val="30"/>
          <w:cs/>
        </w:rPr>
        <w:t>ของ</w:t>
      </w:r>
      <w:r w:rsidRPr="009F3238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9F3238">
        <w:rPr>
          <w:rFonts w:hint="cs"/>
          <w:spacing w:val="-4"/>
          <w:sz w:val="30"/>
          <w:szCs w:val="30"/>
          <w:cs/>
        </w:rPr>
        <w:t xml:space="preserve"> </w:t>
      </w:r>
      <w:r w:rsidRPr="009F3238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9F3238">
        <w:rPr>
          <w:rFonts w:hint="cs"/>
          <w:spacing w:val="-4"/>
          <w:sz w:val="30"/>
          <w:szCs w:val="30"/>
          <w:cs/>
        </w:rPr>
        <w:t xml:space="preserve"> </w:t>
      </w:r>
      <w:r w:rsidRPr="009F3238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9F3238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36DC691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เมื่อมีการ</w:t>
      </w:r>
      <w:r w:rsidRPr="009F3238">
        <w:rPr>
          <w:rFonts w:hint="cs"/>
          <w:sz w:val="30"/>
          <w:szCs w:val="30"/>
          <w:cs/>
        </w:rPr>
        <w:t>เปลี่ยนแปลง</w:t>
      </w:r>
      <w:r w:rsidRPr="009F3238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กำไร</w:t>
      </w:r>
      <w:r w:rsidRPr="009F3238">
        <w:rPr>
          <w:rFonts w:hint="cs"/>
          <w:sz w:val="30"/>
          <w:szCs w:val="30"/>
          <w:cs/>
        </w:rPr>
        <w:t>หรือ</w:t>
      </w:r>
      <w:r w:rsidRPr="009F3238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9F3238">
        <w:rPr>
          <w:rFonts w:hint="cs"/>
          <w:sz w:val="30"/>
          <w:szCs w:val="30"/>
          <w:cs/>
        </w:rPr>
        <w:t xml:space="preserve"> กลุ่มบริษัท</w:t>
      </w:r>
      <w:r w:rsidRPr="009F3238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9F3238">
        <w:rPr>
          <w:rFonts w:hint="cs"/>
          <w:sz w:val="30"/>
          <w:szCs w:val="30"/>
          <w:cs/>
        </w:rPr>
        <w:t>พนักงาน</w:t>
      </w:r>
      <w:r w:rsidRPr="009F3238">
        <w:rPr>
          <w:sz w:val="30"/>
          <w:szCs w:val="30"/>
          <w:cs/>
        </w:rPr>
        <w:t>เมื่อเกิดขึ้น</w:t>
      </w:r>
      <w:r w:rsidRPr="009F3238">
        <w:rPr>
          <w:rFonts w:hint="cs"/>
          <w:sz w:val="30"/>
          <w:szCs w:val="30"/>
          <w:cs/>
        </w:rPr>
        <w:t xml:space="preserve"> </w:t>
      </w:r>
    </w:p>
    <w:p w14:paraId="55679971" w14:textId="77777777" w:rsidR="009C5A7A" w:rsidRPr="009F3238" w:rsidRDefault="009C5A7A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</w:p>
    <w:p w14:paraId="3BF7EFB5" w14:textId="002A5C21" w:rsidR="00553244" w:rsidRPr="009F3238" w:rsidRDefault="00A656DE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31B3B55E" w14:textId="77777777" w:rsidR="00553244" w:rsidRPr="009F3238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56419CFB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9F3238">
        <w:rPr>
          <w:rFonts w:hint="cs"/>
          <w:sz w:val="30"/>
          <w:szCs w:val="30"/>
          <w:cs/>
        </w:rPr>
        <w:t>ของ</w:t>
      </w:r>
      <w:r w:rsidRPr="009F3238">
        <w:rPr>
          <w:sz w:val="30"/>
          <w:szCs w:val="30"/>
          <w:cs/>
        </w:rPr>
        <w:t>พนักงานใน</w:t>
      </w:r>
      <w:r w:rsidRPr="009F3238">
        <w:rPr>
          <w:rFonts w:hint="cs"/>
          <w:sz w:val="30"/>
          <w:szCs w:val="30"/>
          <w:cs/>
        </w:rPr>
        <w:t>งวด</w:t>
      </w:r>
      <w:r w:rsidRPr="009F3238">
        <w:rPr>
          <w:sz w:val="30"/>
          <w:szCs w:val="30"/>
          <w:cs/>
        </w:rPr>
        <w:t>ปัจจุบันและงวดก่อน</w:t>
      </w:r>
      <w:r w:rsidRPr="009F3238">
        <w:rPr>
          <w:rFonts w:hint="cs"/>
          <w:sz w:val="30"/>
          <w:szCs w:val="30"/>
          <w:cs/>
        </w:rPr>
        <w:t>ๆ</w:t>
      </w:r>
      <w:r w:rsidRPr="009F3238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9F3238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60D12EC" w14:textId="4E0730EF" w:rsidR="00D11CB7" w:rsidRPr="009F3238" w:rsidRDefault="00D11CB7" w:rsidP="001B05B2">
      <w:pPr>
        <w:spacing w:line="240" w:lineRule="auto"/>
        <w:rPr>
          <w:sz w:val="30"/>
          <w:szCs w:val="30"/>
        </w:rPr>
      </w:pPr>
    </w:p>
    <w:p w14:paraId="0965DBB7" w14:textId="26A305FC" w:rsidR="00553244" w:rsidRPr="009F3238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23AAB268" w14:textId="77777777" w:rsidR="00553244" w:rsidRPr="009F3238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668AF8BA" w14:textId="34C618B9" w:rsidR="00970D57" w:rsidRPr="009F3238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9F3238">
        <w:rPr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หรือเมื่อ</w:t>
      </w:r>
      <w:r w:rsidRPr="009F3238">
        <w:rPr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9F3238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873FC" w:rsidRPr="009F3238">
        <w:rPr>
          <w:sz w:val="30"/>
          <w:szCs w:val="30"/>
        </w:rPr>
        <w:t>12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เดือนนับจากวัน</w:t>
      </w:r>
      <w:r w:rsidRPr="009F3238">
        <w:rPr>
          <w:rFonts w:hint="cs"/>
          <w:sz w:val="30"/>
          <w:szCs w:val="30"/>
          <w:cs/>
        </w:rPr>
        <w:t>สิ้นรอบระยะเวลา</w:t>
      </w:r>
      <w:r w:rsidRPr="009F3238">
        <w:rPr>
          <w:sz w:val="30"/>
          <w:szCs w:val="30"/>
          <w:cs/>
        </w:rPr>
        <w:t>รายงาน</w:t>
      </w:r>
      <w:r w:rsidRPr="009F3238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5924F8A" w14:textId="1C169C16" w:rsidR="00103626" w:rsidRPr="009F3238" w:rsidRDefault="00103626">
      <w:pPr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28D777B7" w14:textId="77777777" w:rsidR="00553244" w:rsidRPr="009F3238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D186AD7" w14:textId="77777777" w:rsidR="00553244" w:rsidRPr="009F3238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CC79F42" w14:textId="77777777" w:rsidR="00553244" w:rsidRPr="0076498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Pr="00764988">
        <w:rPr>
          <w:rFonts w:asciiTheme="majorBidi" w:hAnsiTheme="majorBidi" w:cstheme="majorBidi"/>
          <w:sz w:val="30"/>
          <w:szCs w:val="30"/>
          <w:cs/>
        </w:rPr>
        <w:t>ทำงานให้ในอดีตและภาระผูกพันนี้สามารถประมาณได้อย่างสมเหตุสมผล</w:t>
      </w:r>
      <w:r w:rsidRPr="00764988">
        <w:rPr>
          <w:rFonts w:asciiTheme="majorBidi" w:hAnsiTheme="majorBidi" w:cstheme="majorBidi"/>
          <w:sz w:val="30"/>
          <w:szCs w:val="30"/>
        </w:rPr>
        <w:t xml:space="preserve"> </w:t>
      </w:r>
    </w:p>
    <w:p w14:paraId="61F391A0" w14:textId="77777777" w:rsidR="00407FD4" w:rsidRPr="00764988" w:rsidRDefault="00407FD4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2DDD951D" w14:textId="77777777" w:rsidR="00553244" w:rsidRPr="0076498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1" w:name="_Hlk31542707"/>
      <w:r w:rsidRPr="0076498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1"/>
    <w:p w14:paraId="28AE51E1" w14:textId="77777777" w:rsidR="00553244" w:rsidRPr="0076498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7CF721" w14:textId="140AC73E" w:rsidR="004A0CCF" w:rsidRPr="009F3238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988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764988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764988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764988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764988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Pr="009F3238">
        <w:rPr>
          <w:rFonts w:asciiTheme="majorBidi" w:hAnsiTheme="majorBidi" w:cstheme="majorBidi"/>
          <w:sz w:val="30"/>
          <w:szCs w:val="30"/>
          <w:cs/>
        </w:rPr>
        <w:t>อันเป็นผลมาจากเหตุการณ์ในอดีต</w:t>
      </w:r>
      <w:r w:rsidR="00DB629C" w:rsidRPr="009F3238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9F3238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9F3238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9F3238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7C8A4D57" w14:textId="77777777" w:rsidR="004A0CCF" w:rsidRPr="009F3238" w:rsidRDefault="004A0CCF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287F01B" w14:textId="5EE9FEC7" w:rsidR="004A0CCF" w:rsidRPr="009F3238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9F3238" w:rsidRDefault="006C25E4" w:rsidP="006C25E4">
      <w:pPr>
        <w:rPr>
          <w:sz w:val="30"/>
          <w:szCs w:val="30"/>
        </w:rPr>
      </w:pPr>
    </w:p>
    <w:p w14:paraId="2F576A81" w14:textId="1A474B73" w:rsidR="00EB2673" w:rsidRPr="00407FD4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9F3238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F3290" w:rsidRPr="009F3238">
        <w:rPr>
          <w:rFonts w:asciiTheme="majorBidi" w:hAnsiTheme="majorBidi" w:cstheme="majorBidi"/>
          <w:sz w:val="30"/>
          <w:szCs w:val="30"/>
        </w:rPr>
        <w:br/>
      </w:r>
      <w:r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79DB160" w14:textId="77777777" w:rsidR="00EB2673" w:rsidRPr="009F3238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A99E7" w14:textId="34212D0B" w:rsidR="00EB2673" w:rsidRPr="00407FD4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36DEE738" w14:textId="77777777" w:rsidR="00EB2673" w:rsidRPr="009F3238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920F1" w14:textId="35BED342" w:rsidR="00EB2673" w:rsidRPr="00407FD4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9F3238">
        <w:rPr>
          <w:rFonts w:asciiTheme="majorBidi" w:hAnsiTheme="majorBidi" w:cstheme="majorBidi"/>
          <w:sz w:val="30"/>
          <w:szCs w:val="30"/>
        </w:rPr>
        <w:t>‘</w:t>
      </w:r>
      <w:r w:rsidRPr="009F3238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9F3238">
        <w:rPr>
          <w:rFonts w:asciiTheme="majorBidi" w:hAnsiTheme="majorBidi" w:cstheme="majorBidi"/>
          <w:sz w:val="30"/>
          <w:szCs w:val="30"/>
        </w:rPr>
        <w:t xml:space="preserve">’ </w:t>
      </w:r>
      <w:r w:rsidRPr="009F3238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16518FFA" w14:textId="77777777" w:rsidR="00EB2673" w:rsidRPr="009F3238" w:rsidRDefault="00EB2673" w:rsidP="00EB267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D15CD" w14:textId="64D9DC5F" w:rsidR="00EB2673" w:rsidRPr="00407FD4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9F3238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F3238">
        <w:rPr>
          <w:rFonts w:asciiTheme="majorBidi" w:hAnsiTheme="majorBidi" w:cstheme="majorBidi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5B0A4B36" w14:textId="77777777" w:rsidR="00EB2673" w:rsidRPr="009F3238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44C7B" w14:textId="0BD49524" w:rsidR="00EB2673" w:rsidRPr="00407FD4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B26D9CF" w14:textId="77777777" w:rsidR="00EB2673" w:rsidRPr="009F3238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E42DA" w14:textId="73D4CCAA" w:rsidR="00EB2673" w:rsidRPr="009F3238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07FD4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รายการเมื่อเริ่มแรกแตกต่างจากราคาของการทำรายการและมูลค่ายุติธรรมไม่ว่าจะ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9F3238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AAD348E" w14:textId="11E50370" w:rsidR="0030738D" w:rsidRPr="009F3238" w:rsidRDefault="0030738D" w:rsidP="00F36876">
      <w:pPr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3F57BAFE" w14:textId="1BC228E7" w:rsidR="004A0CCF" w:rsidRPr="00764988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</w:t>
      </w:r>
      <w:r w:rsidRPr="00764988">
        <w:rPr>
          <w:rFonts w:asciiTheme="majorBidi" w:hAnsiTheme="majorBidi" w:cstheme="majorBidi"/>
          <w:sz w:val="30"/>
          <w:szCs w:val="30"/>
          <w:cs/>
        </w:rPr>
        <w:t>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64988">
        <w:rPr>
          <w:rFonts w:asciiTheme="majorBidi" w:hAnsiTheme="majorBidi" w:cstheme="majorBidi"/>
          <w:sz w:val="30"/>
          <w:szCs w:val="30"/>
        </w:rPr>
        <w:t xml:space="preserve"> </w:t>
      </w:r>
      <w:r w:rsidRPr="0076498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2A7DFFE" w14:textId="77777777" w:rsidR="00F36876" w:rsidRPr="00764988" w:rsidRDefault="00F36876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6713C" w14:textId="6929D1BB" w:rsidR="00F36876" w:rsidRPr="00764988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873FC" w:rsidRPr="0076498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0D2F57F" w14:textId="088154D7" w:rsidR="004A0CCF" w:rsidRPr="00764988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73FC" w:rsidRPr="0076498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 หรือโดยอ้อม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873FC" w:rsidRPr="0076498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6D27093E" w:rsidR="004A0CCF" w:rsidRPr="00764988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76498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76498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B873FC" w:rsidRPr="00764988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76498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 </w:t>
      </w:r>
      <w:r w:rsidRPr="0076498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EB67940" w14:textId="77777777" w:rsidR="004A0CCF" w:rsidRPr="00764988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68867" w14:textId="77777777" w:rsidR="004A0CCF" w:rsidRPr="00764988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98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7BBD6DF" w14:textId="77777777" w:rsidR="004A0CCF" w:rsidRPr="00764988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9C1D9" w14:textId="70704D5C" w:rsidR="004A0CCF" w:rsidRPr="00764988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988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9C13D15" w14:textId="77777777" w:rsidR="00B87E39" w:rsidRPr="00764988" w:rsidRDefault="00B87E39" w:rsidP="009D04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1986B" w14:textId="77777777" w:rsidR="00553244" w:rsidRPr="0076498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76498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1A12CB2" w14:textId="77777777" w:rsidR="00553244" w:rsidRPr="0076498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2E6F015" w14:textId="31AEF80E" w:rsidR="00FA7D9F" w:rsidRPr="00764988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764988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="00A7115A" w:rsidRPr="0076498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หรือภาษีขายอื่นๆ </w:t>
      </w:r>
      <w:r w:rsidRPr="00764988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3041B808" w14:textId="77777777" w:rsidR="00B15AF1" w:rsidRPr="00764988" w:rsidRDefault="00B15AF1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BE21E5" w14:textId="6C7BEB03" w:rsidR="00553244" w:rsidRPr="00764988" w:rsidRDefault="0057166E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4988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="00683173" w:rsidRPr="00764988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F271FCA" w14:textId="77777777" w:rsidR="00553244" w:rsidRPr="00764988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58D9D58" w14:textId="5F6131C4" w:rsidR="00103626" w:rsidRPr="00764988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988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89BB9C5" w14:textId="6932A856" w:rsidR="001B05B2" w:rsidRPr="00764988" w:rsidRDefault="00764988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3FCDBE2" w14:textId="6BFDDB34" w:rsidR="004049C2" w:rsidRPr="00764988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4988">
        <w:rPr>
          <w:rFonts w:asciiTheme="majorBidi" w:hAnsiTheme="majorBidi"/>
          <w:i/>
          <w:iCs/>
          <w:sz w:val="30"/>
          <w:szCs w:val="30"/>
          <w:cs/>
        </w:rPr>
        <w:t>เงินที่จ่ายให้กับลูกค้า</w:t>
      </w:r>
    </w:p>
    <w:p w14:paraId="068C4765" w14:textId="77777777" w:rsidR="004049C2" w:rsidRPr="00764988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B9945" w14:textId="5C4D45F0" w:rsidR="00407FD4" w:rsidRPr="00764988" w:rsidRDefault="004049C2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988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764988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7649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76498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64988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1B80F7AF" w14:textId="77777777" w:rsidR="00764988" w:rsidRPr="00764988" w:rsidRDefault="00764988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A7A1E5" w14:textId="472C88D7" w:rsidR="00A54000" w:rsidRPr="00764988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76498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7804B5" w:rsidRPr="0076498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7AD5F1BC" w14:textId="1C567DD8" w:rsidR="00A54000" w:rsidRPr="00764988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E066E" w14:textId="4AC65209" w:rsidR="00A54000" w:rsidRPr="00764988" w:rsidRDefault="00A54000" w:rsidP="00A5400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รายได้</w:t>
      </w:r>
      <w:r w:rsidR="007804B5" w:rsidRPr="00764988">
        <w:rPr>
          <w:rFonts w:asciiTheme="majorBidi" w:hAnsiTheme="majorBidi" w:cstheme="majorBidi" w:hint="cs"/>
          <w:i/>
          <w:sz w:val="30"/>
          <w:szCs w:val="30"/>
          <w:cs/>
        </w:rPr>
        <w:t>จากการลงทุน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ประกอบด้วย</w:t>
      </w:r>
      <w:r w:rsidR="008D5FC0" w:rsidRPr="007649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เงินปันผล</w:t>
      </w:r>
      <w:r w:rsidR="00E43B05" w:rsidRPr="0076498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ดอกเบี้ยรับ</w:t>
      </w:r>
      <w:r w:rsidR="00E43B05" w:rsidRPr="00764988">
        <w:rPr>
          <w:rFonts w:asciiTheme="majorBidi" w:hAnsiTheme="majorBidi" w:cstheme="majorBidi" w:hint="cs"/>
          <w:i/>
          <w:sz w:val="30"/>
          <w:szCs w:val="30"/>
          <w:cs/>
        </w:rPr>
        <w:t>และอื่นๆ</w:t>
      </w:r>
      <w:r w:rsidR="007804B5" w:rsidRPr="0076498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โดยเงินปันผลรับบันทึกในกำไรหรือขาดทุนใน</w:t>
      </w:r>
      <w:r w:rsidRPr="00764988">
        <w:rPr>
          <w:rFonts w:asciiTheme="majorBidi" w:hAnsiTheme="majorBidi" w:cstheme="majorBidi" w:hint="cs"/>
          <w:sz w:val="30"/>
          <w:szCs w:val="30"/>
          <w:cs/>
        </w:rPr>
        <w:t>วันที่กลุ่มบริษัทมี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สิทธิได้รับเงินปันผล</w:t>
      </w:r>
      <w:r w:rsidR="007804B5" w:rsidRPr="00764988">
        <w:rPr>
          <w:rFonts w:asciiTheme="majorBidi" w:hAnsiTheme="majorBidi" w:cstheme="majorBidi" w:hint="cs"/>
          <w:i/>
          <w:sz w:val="30"/>
          <w:szCs w:val="30"/>
          <w:cs/>
        </w:rPr>
        <w:t xml:space="preserve"> และดอกเบี้ยรับบันทึกในกำไรหรือขาดทุนตามเกณฑ์คงค้าง</w:t>
      </w:r>
    </w:p>
    <w:p w14:paraId="480225CC" w14:textId="10C9011D" w:rsidR="00553244" w:rsidRPr="00764988" w:rsidRDefault="00553244" w:rsidP="00FF528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D039C5" w14:textId="6EAD659B" w:rsidR="00553244" w:rsidRPr="00764988" w:rsidRDefault="00B15127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76498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7C44F289" w14:textId="5475D886" w:rsidR="00553244" w:rsidRPr="00764988" w:rsidRDefault="00553244" w:rsidP="00553244">
      <w:pPr>
        <w:pStyle w:val="ListParagraph"/>
        <w:ind w:left="540" w:firstLine="0"/>
        <w:rPr>
          <w:rFonts w:asciiTheme="majorBidi" w:hAnsiTheme="majorBidi"/>
          <w:cs/>
        </w:rPr>
      </w:pPr>
    </w:p>
    <w:p w14:paraId="548075EF" w14:textId="18D0212A" w:rsidR="00726D76" w:rsidRPr="00764988" w:rsidRDefault="00726D76" w:rsidP="00726D76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649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B873FC" w:rsidRPr="0076498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6498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649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76498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6498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F392BF6" w14:textId="77777777" w:rsidR="00726D76" w:rsidRPr="00764988" w:rsidRDefault="00726D76" w:rsidP="00726D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869EA" w14:textId="01C3E0EC" w:rsidR="00726D76" w:rsidRPr="00764988" w:rsidRDefault="00726D76" w:rsidP="00726D76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764988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6DE3FEE9" w14:textId="77777777" w:rsidR="00726D76" w:rsidRPr="00764988" w:rsidRDefault="00726D76" w:rsidP="00726D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726BB" w14:textId="77777777" w:rsidR="00726D76" w:rsidRPr="009F3238" w:rsidRDefault="00726D76" w:rsidP="00726D76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4988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9F3238">
        <w:rPr>
          <w:rFonts w:asciiTheme="majorBidi" w:hAnsiTheme="majorBidi" w:cstheme="majorBidi"/>
          <w:sz w:val="30"/>
          <w:szCs w:val="30"/>
          <w:cs/>
        </w:rPr>
        <w:t>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355B7F7" w14:textId="77777777" w:rsidR="00726D76" w:rsidRPr="009F3238" w:rsidRDefault="00726D76" w:rsidP="003A23D8">
      <w:pPr>
        <w:pStyle w:val="NoSpacing"/>
        <w:numPr>
          <w:ilvl w:val="0"/>
          <w:numId w:val="27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A7F4503" w14:textId="77777777" w:rsidR="00726D76" w:rsidRPr="009F3238" w:rsidRDefault="00726D76" w:rsidP="003A23D8">
      <w:pPr>
        <w:pStyle w:val="NoSpacing"/>
        <w:numPr>
          <w:ilvl w:val="0"/>
          <w:numId w:val="27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7F876C76" w14:textId="77777777" w:rsidR="00726D76" w:rsidRPr="009F3238" w:rsidRDefault="00726D76" w:rsidP="00726D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8EC1F" w14:textId="6814AF90" w:rsidR="00726D76" w:rsidRPr="009F3238" w:rsidRDefault="00726D76" w:rsidP="00726D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CDDE173" w14:textId="071EB792" w:rsidR="00726D76" w:rsidRPr="009F3238" w:rsidRDefault="00764988" w:rsidP="00413A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7C1259" w14:textId="06D79DF9" w:rsidR="00726D76" w:rsidRPr="009F3238" w:rsidRDefault="00726D76" w:rsidP="00726D7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B873FC"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873FC" w:rsidRPr="009F323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F7C73DE" w14:textId="77777777" w:rsidR="00726D76" w:rsidRPr="009F3238" w:rsidRDefault="00726D76" w:rsidP="00726D76">
      <w:pPr>
        <w:rPr>
          <w:rFonts w:asciiTheme="majorBidi" w:hAnsiTheme="majorBidi" w:cstheme="majorBidi"/>
          <w:sz w:val="28"/>
          <w:szCs w:val="28"/>
          <w:cs/>
        </w:rPr>
      </w:pPr>
    </w:p>
    <w:p w14:paraId="26BE957B" w14:textId="2E69715C" w:rsidR="004D1EC1" w:rsidRDefault="00A34B46" w:rsidP="00413A7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9F3238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</w:t>
      </w:r>
      <w:r w:rsidR="009853A7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br/>
      </w:r>
      <w:r w:rsidRPr="009F3238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1B222D5" w14:textId="77777777" w:rsidR="007E0988" w:rsidRPr="009F3238" w:rsidRDefault="007E0988" w:rsidP="00413A75">
      <w:pPr>
        <w:pStyle w:val="ListParagraph"/>
        <w:ind w:left="540" w:firstLine="0"/>
        <w:rPr>
          <w:rFonts w:asciiTheme="majorBidi" w:hAnsiTheme="majorBidi"/>
          <w:cs/>
        </w:rPr>
      </w:pPr>
    </w:p>
    <w:p w14:paraId="4BF34E14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9F3238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1D4C7364" w14:textId="43F111AF" w:rsidR="00553244" w:rsidRDefault="00553244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2403DDE" w14:textId="77777777" w:rsidR="005559AB" w:rsidRPr="009F3238" w:rsidRDefault="005559AB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77777777" w:rsidR="0064187C" w:rsidRPr="009F3238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146D4FF" w14:textId="07413B43" w:rsidR="0029540E" w:rsidRPr="009F3238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4AB625" w14:textId="24667C62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ลแตกต่างชั่วคราวต่อไปนี้ การรับรู้ค่าความนิยมในครั้งแรก 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64FAA779" w14:textId="4798F899" w:rsidR="00553244" w:rsidRPr="009F3238" w:rsidRDefault="00553244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AABAB4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6D0B1C9C" w14:textId="77777777" w:rsidR="00E93F24" w:rsidRPr="009F3238" w:rsidRDefault="00E93F24" w:rsidP="00BF131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A0402" w14:textId="77777777" w:rsidR="00503D96" w:rsidRPr="009F3238" w:rsidRDefault="00553244" w:rsidP="00BF131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71D3E66" w14:textId="67EFAF7C" w:rsidR="0069060D" w:rsidRPr="009F3238" w:rsidRDefault="00764988" w:rsidP="0076498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3DE30F" w14:textId="2304F0A8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>หมายภาษี และจากประสบการณ์ในอดีต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การประเมินนี้อยู่บนพ</w:t>
      </w:r>
      <w:r w:rsidR="00A34B46" w:rsidRPr="009F3238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>ดสินใจเกี่ยวกับเหตุการณ์ในอนาคต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ข้อมูลใหม่ๆ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องภาษีเงินได้ค้างจ่ายที่มีอยู่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A9D33B8" w14:textId="58DC89FF" w:rsidR="00553244" w:rsidRPr="009F3238" w:rsidRDefault="00553244" w:rsidP="006C25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444F5F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9F3238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4A5D736" w14:textId="77777777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53D35" w14:textId="74016D9A" w:rsidR="00633BAB" w:rsidRPr="009F3238" w:rsidRDefault="009D04AA" w:rsidP="001B05B2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 w:rsidRPr="009F3238">
        <w:rPr>
          <w:sz w:val="30"/>
          <w:szCs w:val="30"/>
          <w:cs/>
        </w:rPr>
        <w:t>ชน์จากผลแตกต่างชั่วคราวดังกล่าว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9F3238">
        <w:rPr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D6AEDE" w14:textId="77777777" w:rsidR="00413A75" w:rsidRPr="009F3238" w:rsidRDefault="00413A75" w:rsidP="001B05B2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20C6FDF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9F3238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</w:rPr>
      </w:pPr>
    </w:p>
    <w:p w14:paraId="31C7CF05" w14:textId="4449BA87" w:rsidR="00553244" w:rsidRPr="009F3238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B85B485" w14:textId="2D719341" w:rsidR="007E0988" w:rsidRDefault="007E0988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</w:p>
    <w:p w14:paraId="0FAE4D06" w14:textId="77777777" w:rsidR="00EE3100" w:rsidRPr="009F3238" w:rsidRDefault="00EE3100" w:rsidP="00EE3100">
      <w:pPr>
        <w:pStyle w:val="Heading8"/>
        <w:keepNext/>
        <w:numPr>
          <w:ilvl w:val="1"/>
          <w:numId w:val="7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CCD9847" w14:textId="77777777" w:rsidR="00EE3100" w:rsidRPr="009F3238" w:rsidRDefault="00EE3100" w:rsidP="00EE3100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47CC2F5" w14:textId="44C0A00E" w:rsidR="001B05B2" w:rsidRPr="009F3238" w:rsidRDefault="00EE3100" w:rsidP="006C25E4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color w:val="0000FF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A034E6E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BE4D083" w14:textId="77777777" w:rsidR="00553244" w:rsidRPr="009F3238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442029DA" w14:textId="17FD6E7A" w:rsidR="00FF4359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9D04AA" w:rsidRPr="009F3238">
        <w:rPr>
          <w:rFonts w:asciiTheme="majorBidi" w:hAnsiTheme="majorBidi" w:cstheme="majorBidi"/>
          <w:sz w:val="30"/>
          <w:szCs w:val="30"/>
          <w:cs/>
        </w:rPr>
        <w:t>ได้รับการปันส่วนอย่างสมเหตุสมผล</w:t>
      </w:r>
    </w:p>
    <w:p w14:paraId="5B8C6EDE" w14:textId="712C1F7B" w:rsidR="007E0988" w:rsidRPr="009F3238" w:rsidRDefault="007E0988" w:rsidP="00FF435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B93C71" w14:textId="1C1CCBBA" w:rsidR="00CE051C" w:rsidRPr="009F3238" w:rsidRDefault="00CE051C" w:rsidP="0094560A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ผลกระทบจากการแพร่ร</w:t>
      </w:r>
      <w:r w:rsidR="00725748" w:rsidRPr="009F3238">
        <w:rPr>
          <w:rFonts w:hint="cs"/>
          <w:b/>
          <w:bCs/>
          <w:sz w:val="30"/>
          <w:szCs w:val="30"/>
          <w:cs/>
        </w:rPr>
        <w:t>ะบาดของโรคติดต่อเชื้อไวรัสโคโรน</w:t>
      </w:r>
      <w:r w:rsidRPr="009F3238">
        <w:rPr>
          <w:rFonts w:hint="cs"/>
          <w:b/>
          <w:bCs/>
          <w:sz w:val="30"/>
          <w:szCs w:val="30"/>
          <w:cs/>
        </w:rPr>
        <w:t xml:space="preserve">า </w:t>
      </w:r>
      <w:r w:rsidR="00B873FC" w:rsidRPr="009F3238">
        <w:rPr>
          <w:b/>
          <w:bCs/>
          <w:sz w:val="30"/>
          <w:szCs w:val="30"/>
        </w:rPr>
        <w:t>2019</w:t>
      </w:r>
      <w:r w:rsidRPr="009F3238">
        <w:rPr>
          <w:b/>
          <w:bCs/>
          <w:sz w:val="30"/>
          <w:szCs w:val="30"/>
        </w:rPr>
        <w:t xml:space="preserve"> (C</w:t>
      </w:r>
      <w:r w:rsidR="00725748" w:rsidRPr="009F3238">
        <w:rPr>
          <w:b/>
          <w:bCs/>
          <w:sz w:val="30"/>
          <w:szCs w:val="30"/>
        </w:rPr>
        <w:t>OVID</w:t>
      </w:r>
      <w:r w:rsidRPr="009F3238">
        <w:rPr>
          <w:b/>
          <w:bCs/>
          <w:sz w:val="30"/>
          <w:szCs w:val="30"/>
        </w:rPr>
        <w:t>-</w:t>
      </w:r>
      <w:r w:rsidR="00B873FC" w:rsidRPr="009F3238">
        <w:rPr>
          <w:b/>
          <w:bCs/>
          <w:sz w:val="30"/>
          <w:szCs w:val="30"/>
        </w:rPr>
        <w:t>19</w:t>
      </w:r>
      <w:r w:rsidRPr="009F3238">
        <w:rPr>
          <w:b/>
          <w:bCs/>
          <w:sz w:val="30"/>
          <w:szCs w:val="30"/>
        </w:rPr>
        <w:t>)</w:t>
      </w:r>
    </w:p>
    <w:p w14:paraId="5448E160" w14:textId="77777777" w:rsidR="00B51B35" w:rsidRPr="009F3238" w:rsidRDefault="00B51B35" w:rsidP="00E55C0A">
      <w:pPr>
        <w:ind w:left="540"/>
        <w:jc w:val="thaiDistribute"/>
        <w:rPr>
          <w:rFonts w:eastAsia="MS Mincho"/>
          <w:b/>
          <w:bCs/>
          <w:i/>
          <w:iCs/>
          <w:color w:val="0000FF"/>
          <w:sz w:val="30"/>
          <w:szCs w:val="30"/>
          <w:shd w:val="clear" w:color="auto" w:fill="D9D9D9" w:themeFill="background1" w:themeFillShade="D9"/>
          <w:lang w:val="en-GB"/>
        </w:rPr>
      </w:pPr>
    </w:p>
    <w:p w14:paraId="315B65B9" w14:textId="5FC7FF96" w:rsidR="00E55C0A" w:rsidRPr="007E0988" w:rsidRDefault="00E55C0A" w:rsidP="007E09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0988">
        <w:rPr>
          <w:rFonts w:asciiTheme="majorBidi" w:hAnsiTheme="majorBidi" w:cstheme="majorBidi"/>
          <w:sz w:val="30"/>
          <w:szCs w:val="30"/>
          <w:cs/>
        </w:rPr>
        <w:t xml:space="preserve">ในช่วงต้นปี </w:t>
      </w:r>
      <w:r w:rsidR="00B873FC" w:rsidRPr="007E0988">
        <w:rPr>
          <w:rFonts w:asciiTheme="majorBidi" w:hAnsiTheme="majorBidi" w:cstheme="majorBidi"/>
          <w:sz w:val="30"/>
          <w:szCs w:val="30"/>
        </w:rPr>
        <w:t>2563</w:t>
      </w:r>
      <w:r w:rsidRPr="007E0988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7E0988">
        <w:rPr>
          <w:rFonts w:asciiTheme="majorBidi" w:hAnsiTheme="majorBidi" w:cstheme="majorBidi" w:hint="cs"/>
          <w:sz w:val="30"/>
          <w:szCs w:val="30"/>
          <w:cs/>
        </w:rPr>
        <w:t>โรคติดเชื้อไวรัสโคโรนา</w:t>
      </w:r>
      <w:r w:rsidR="003C05AF" w:rsidRPr="007E0988">
        <w:rPr>
          <w:rFonts w:asciiTheme="majorBidi" w:hAnsiTheme="majorBidi" w:cstheme="majorBidi"/>
          <w:sz w:val="30"/>
          <w:szCs w:val="30"/>
        </w:rPr>
        <w:t xml:space="preserve"> </w:t>
      </w:r>
      <w:r w:rsidR="00B873FC" w:rsidRPr="007E0988">
        <w:rPr>
          <w:rFonts w:asciiTheme="majorBidi" w:hAnsiTheme="majorBidi" w:cstheme="majorBidi"/>
          <w:sz w:val="30"/>
          <w:szCs w:val="30"/>
        </w:rPr>
        <w:t>2019</w:t>
      </w:r>
      <w:r w:rsidR="003C05AF" w:rsidRPr="007E0988">
        <w:rPr>
          <w:rFonts w:asciiTheme="majorBidi" w:hAnsiTheme="majorBidi" w:cstheme="majorBidi"/>
          <w:sz w:val="30"/>
          <w:szCs w:val="30"/>
        </w:rPr>
        <w:t xml:space="preserve"> </w:t>
      </w:r>
      <w:r w:rsidRPr="007E0988">
        <w:rPr>
          <w:rFonts w:asciiTheme="majorBidi" w:hAnsiTheme="majorBidi" w:cstheme="majorBidi" w:hint="cs"/>
          <w:sz w:val="30"/>
          <w:szCs w:val="30"/>
        </w:rPr>
        <w:t>(C</w:t>
      </w:r>
      <w:r w:rsidR="00725748" w:rsidRPr="007E0988">
        <w:rPr>
          <w:rFonts w:asciiTheme="majorBidi" w:hAnsiTheme="majorBidi" w:cstheme="majorBidi"/>
          <w:sz w:val="30"/>
          <w:szCs w:val="30"/>
        </w:rPr>
        <w:t>OVID</w:t>
      </w:r>
      <w:r w:rsidRPr="007E0988">
        <w:rPr>
          <w:rFonts w:asciiTheme="majorBidi" w:hAnsiTheme="majorBidi" w:cstheme="majorBidi" w:hint="cs"/>
          <w:sz w:val="30"/>
          <w:szCs w:val="30"/>
        </w:rPr>
        <w:t>-</w:t>
      </w:r>
      <w:r w:rsidR="00B873FC" w:rsidRPr="007E0988">
        <w:rPr>
          <w:rFonts w:asciiTheme="majorBidi" w:hAnsiTheme="majorBidi" w:cstheme="majorBidi" w:hint="cs"/>
          <w:sz w:val="30"/>
          <w:szCs w:val="30"/>
        </w:rPr>
        <w:t>19</w:t>
      </w:r>
      <w:r w:rsidRPr="007E0988">
        <w:rPr>
          <w:rFonts w:asciiTheme="majorBidi" w:hAnsiTheme="majorBidi" w:cstheme="majorBidi" w:hint="cs"/>
          <w:sz w:val="30"/>
          <w:szCs w:val="30"/>
        </w:rPr>
        <w:t>)</w:t>
      </w:r>
      <w:r w:rsidRPr="007E0988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 w:rsidRPr="007E0988">
        <w:rPr>
          <w:rFonts w:asciiTheme="majorBidi" w:hAnsiTheme="majorBidi" w:cstheme="majorBidi"/>
          <w:sz w:val="30"/>
          <w:szCs w:val="30"/>
        </w:rPr>
        <w:t xml:space="preserve"> </w:t>
      </w:r>
      <w:r w:rsidRPr="007E0988">
        <w:rPr>
          <w:rFonts w:asciiTheme="majorBidi" w:hAnsiTheme="majorBidi" w:cstheme="majorBidi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E0988">
        <w:rPr>
          <w:rFonts w:asciiTheme="majorBidi" w:hAnsiTheme="majorBidi" w:cstheme="majorBidi"/>
          <w:sz w:val="30"/>
          <w:szCs w:val="30"/>
          <w:cs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A5A3656" w14:textId="77777777" w:rsidR="00E55C0A" w:rsidRPr="009F3238" w:rsidRDefault="00E55C0A" w:rsidP="007E09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65BFF" w14:textId="34C20F9F" w:rsidR="00E55C0A" w:rsidRPr="007E0988" w:rsidRDefault="00E55C0A" w:rsidP="007E09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E0988">
        <w:rPr>
          <w:rFonts w:asciiTheme="majorBidi" w:hAnsiTheme="majorBidi" w:cstheme="majorBidi"/>
          <w:sz w:val="30"/>
          <w:szCs w:val="30"/>
          <w:cs/>
        </w:rPr>
        <w:t>ทั้งนี้ ณ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วันที่ </w:t>
      </w:r>
      <w:r w:rsidR="00B873FC" w:rsidRPr="007E0988">
        <w:rPr>
          <w:rFonts w:asciiTheme="majorBidi" w:hAnsiTheme="majorBidi" w:cstheme="majorBidi" w:hint="cs"/>
          <w:sz w:val="30"/>
          <w:szCs w:val="30"/>
        </w:rPr>
        <w:t>31</w:t>
      </w:r>
      <w:r w:rsidRPr="007E098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73FC" w:rsidRPr="007E0988">
        <w:rPr>
          <w:rFonts w:asciiTheme="majorBidi" w:hAnsiTheme="majorBidi" w:cstheme="majorBidi" w:hint="cs"/>
          <w:sz w:val="30"/>
          <w:szCs w:val="30"/>
        </w:rPr>
        <w:t>2563</w:t>
      </w:r>
      <w:r w:rsidR="00B51B35" w:rsidRPr="007E0988">
        <w:rPr>
          <w:rFonts w:asciiTheme="majorBidi" w:hAnsiTheme="majorBidi" w:cstheme="majorBidi"/>
          <w:sz w:val="30"/>
          <w:szCs w:val="30"/>
        </w:rPr>
        <w:t xml:space="preserve"> </w:t>
      </w:r>
      <w:r w:rsidRPr="007E0988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25008B" w:rsidRPr="007E09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73FC" w:rsidRPr="007E0988">
        <w:rPr>
          <w:rFonts w:asciiTheme="majorBidi" w:hAnsiTheme="majorBidi" w:cstheme="majorBidi"/>
          <w:sz w:val="30"/>
          <w:szCs w:val="30"/>
        </w:rPr>
        <w:t>2019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7E0988">
        <w:rPr>
          <w:rFonts w:asciiTheme="majorBidi" w:hAnsiTheme="majorBidi" w:cstheme="majorBidi" w:hint="cs"/>
          <w:sz w:val="30"/>
          <w:szCs w:val="30"/>
        </w:rPr>
        <w:t>COVID-</w:t>
      </w:r>
      <w:r w:rsidR="00B873FC" w:rsidRPr="007E0988">
        <w:rPr>
          <w:rFonts w:asciiTheme="majorBidi" w:hAnsiTheme="majorBidi" w:cstheme="majorBidi"/>
          <w:sz w:val="30"/>
          <w:szCs w:val="30"/>
        </w:rPr>
        <w:t>19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>) ในเรื่องการวัดมูลค่ายุติธรรม</w:t>
      </w:r>
      <w:r w:rsidR="004B4B16" w:rsidRPr="007E0988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>กลุ่มบริษ</w:t>
      </w:r>
      <w:r w:rsidR="00D43E14" w:rsidRPr="007E0988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B873FC" w:rsidRPr="007E0988">
        <w:rPr>
          <w:rFonts w:asciiTheme="majorBidi" w:hAnsiTheme="majorBidi" w:cstheme="majorBidi" w:hint="cs"/>
          <w:sz w:val="30"/>
          <w:szCs w:val="30"/>
        </w:rPr>
        <w:t>3</w:t>
      </w:r>
      <w:r w:rsidR="00B873FC" w:rsidRPr="007E0988">
        <w:rPr>
          <w:rFonts w:asciiTheme="majorBidi" w:hAnsiTheme="majorBidi" w:cstheme="majorBidi"/>
          <w:sz w:val="30"/>
          <w:szCs w:val="30"/>
        </w:rPr>
        <w:t>1</w:t>
      </w:r>
      <w:r w:rsidRPr="007E09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3E14" w:rsidRPr="007E09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73FC" w:rsidRPr="007E0988">
        <w:rPr>
          <w:rFonts w:asciiTheme="majorBidi" w:hAnsiTheme="majorBidi" w:cstheme="majorBidi" w:hint="cs"/>
          <w:sz w:val="30"/>
          <w:szCs w:val="30"/>
        </w:rPr>
        <w:t>2563</w:t>
      </w:r>
      <w:r w:rsidR="00725748" w:rsidRPr="007E0988">
        <w:rPr>
          <w:rFonts w:asciiTheme="majorBidi" w:hAnsiTheme="majorBidi" w:cstheme="majorBidi" w:hint="cs"/>
          <w:sz w:val="30"/>
          <w:szCs w:val="30"/>
          <w:cs/>
        </w:rPr>
        <w:t xml:space="preserve"> ด้วยมูลค่ายุติธรรม ณ วันที่ </w:t>
      </w:r>
      <w:r w:rsidR="004B4B16" w:rsidRPr="007E0988">
        <w:rPr>
          <w:rFonts w:asciiTheme="majorBidi" w:hAnsiTheme="majorBidi" w:cstheme="majorBidi"/>
          <w:sz w:val="30"/>
          <w:szCs w:val="30"/>
          <w:cs/>
        </w:rPr>
        <w:br/>
      </w:r>
      <w:r w:rsidR="00B873FC" w:rsidRPr="007E0988">
        <w:rPr>
          <w:rFonts w:asciiTheme="majorBidi" w:hAnsiTheme="majorBidi" w:cstheme="majorBidi"/>
          <w:sz w:val="30"/>
          <w:szCs w:val="30"/>
        </w:rPr>
        <w:t>1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B873FC" w:rsidRPr="007E0988">
        <w:rPr>
          <w:rFonts w:asciiTheme="majorBidi" w:hAnsiTheme="majorBidi" w:cstheme="majorBidi" w:hint="cs"/>
          <w:sz w:val="30"/>
          <w:szCs w:val="30"/>
        </w:rPr>
        <w:t>2563</w:t>
      </w:r>
    </w:p>
    <w:p w14:paraId="2D34270C" w14:textId="77777777" w:rsidR="00E55C0A" w:rsidRPr="009F3238" w:rsidRDefault="00E55C0A" w:rsidP="004B4B16">
      <w:pPr>
        <w:tabs>
          <w:tab w:val="left" w:pos="720"/>
        </w:tabs>
        <w:spacing w:line="240" w:lineRule="auto"/>
        <w:ind w:left="547"/>
        <w:jc w:val="thaiDistribute"/>
        <w:rPr>
          <w:color w:val="000000"/>
          <w:sz w:val="30"/>
          <w:szCs w:val="30"/>
          <w:cs/>
        </w:rPr>
      </w:pPr>
    </w:p>
    <w:p w14:paraId="6B98174A" w14:textId="44C272FC" w:rsidR="00E55C0A" w:rsidRPr="009F3238" w:rsidRDefault="001C0CD9" w:rsidP="001C0CD9">
      <w:pPr>
        <w:spacing w:line="240" w:lineRule="auto"/>
        <w:rPr>
          <w:b/>
          <w:bCs/>
          <w:sz w:val="30"/>
          <w:szCs w:val="30"/>
        </w:rPr>
      </w:pPr>
      <w:r w:rsidRPr="009F3238">
        <w:rPr>
          <w:b/>
          <w:bCs/>
          <w:sz w:val="30"/>
          <w:szCs w:val="30"/>
        </w:rPr>
        <w:br w:type="page"/>
      </w:r>
    </w:p>
    <w:p w14:paraId="68F4A666" w14:textId="2B282251" w:rsidR="0094560A" w:rsidRPr="009F3238" w:rsidRDefault="0094560A" w:rsidP="0094560A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การซื้อบริษัทย่อย</w:t>
      </w:r>
    </w:p>
    <w:p w14:paraId="1A2814F7" w14:textId="77777777" w:rsidR="00A6482D" w:rsidRPr="009F3238" w:rsidRDefault="00A6482D" w:rsidP="0094560A">
      <w:pPr>
        <w:tabs>
          <w:tab w:val="left" w:pos="540"/>
        </w:tabs>
        <w:jc w:val="both"/>
        <w:rPr>
          <w:rFonts w:asciiTheme="majorBidi" w:hAnsiTheme="majorBidi" w:cstheme="majorBidi"/>
          <w:cs/>
        </w:rPr>
      </w:pPr>
    </w:p>
    <w:p w14:paraId="7ACC937D" w14:textId="32DB631B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  <w:r w:rsidRPr="009F3238">
        <w:rPr>
          <w:rFonts w:asciiTheme="majorBidi" w:hAnsiTheme="majorBidi" w:cstheme="majorBidi" w:hint="cs"/>
          <w:b w:val="0"/>
          <w:bCs w:val="0"/>
          <w:cs/>
          <w:lang w:val="en-US"/>
        </w:rPr>
        <w:t xml:space="preserve">ปี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2563</w:t>
      </w:r>
    </w:p>
    <w:p w14:paraId="4BFE0DEC" w14:textId="77777777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</w:p>
    <w:p w14:paraId="10F6282C" w14:textId="29AC18B0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  <w:r w:rsidRPr="009F3238">
        <w:rPr>
          <w:rFonts w:asciiTheme="majorBidi" w:hAnsiTheme="majorBidi" w:hint="cs"/>
          <w:b w:val="0"/>
          <w:bCs w:val="0"/>
          <w:cs/>
          <w:lang w:val="en-US"/>
        </w:rPr>
        <w:t>การ</w:t>
      </w:r>
      <w:r w:rsidRPr="009F3238">
        <w:rPr>
          <w:rFonts w:asciiTheme="majorBidi" w:hAnsiTheme="majorBidi"/>
          <w:b w:val="0"/>
          <w:bCs w:val="0"/>
          <w:cs/>
          <w:lang w:val="en-US"/>
        </w:rPr>
        <w:t>ซื้อเงินลงทุนในบริษัท สยาม เบฟ แมนูแฟคเจอริ่ง จำกัด (เดิมชื่อ บริษัท คาลพิส โอสถสภา จำกัด)</w:t>
      </w:r>
    </w:p>
    <w:p w14:paraId="346ED7C3" w14:textId="77777777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</w:p>
    <w:p w14:paraId="264079DF" w14:textId="01B7312B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เมื่อวันที่ </w:t>
      </w:r>
      <w:r w:rsidR="00B873FC" w:rsidRPr="009F3238">
        <w:rPr>
          <w:rFonts w:hint="cs"/>
          <w:sz w:val="30"/>
          <w:szCs w:val="30"/>
        </w:rPr>
        <w:t>28</w:t>
      </w:r>
      <w:r w:rsidRPr="009F3238">
        <w:rPr>
          <w:rFonts w:hint="cs"/>
          <w:sz w:val="30"/>
          <w:szCs w:val="30"/>
          <w:cs/>
        </w:rPr>
        <w:t xml:space="preserve"> มกราคม </w:t>
      </w:r>
      <w:r w:rsidR="00B873FC" w:rsidRPr="009F3238">
        <w:rPr>
          <w:rFonts w:hint="cs"/>
          <w:sz w:val="30"/>
          <w:szCs w:val="30"/>
        </w:rPr>
        <w:t>2563</w:t>
      </w:r>
      <w:r w:rsidRPr="009F3238">
        <w:rPr>
          <w:rFonts w:hint="cs"/>
          <w:sz w:val="30"/>
          <w:szCs w:val="30"/>
          <w:cs/>
        </w:rPr>
        <w:t xml:space="preserve"> บริษัทได้ซื้อเงินลงทุนในบริษัท สยาม เบฟ แมนูแฟคเจอริ่ง จำกัด (เดิมชื่อ บริษัท คาลพิส โอสถสภา จำกัด) เพิ่มร้อยละ </w:t>
      </w:r>
      <w:r w:rsidR="00B873FC" w:rsidRPr="009F3238">
        <w:rPr>
          <w:rFonts w:hint="cs"/>
          <w:sz w:val="30"/>
          <w:szCs w:val="30"/>
        </w:rPr>
        <w:t>60</w:t>
      </w:r>
      <w:r w:rsidRPr="009F3238">
        <w:rPr>
          <w:rFonts w:hint="cs"/>
          <w:sz w:val="30"/>
          <w:szCs w:val="30"/>
          <w:cs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B873FC" w:rsidRPr="009F3238">
        <w:rPr>
          <w:rFonts w:hint="cs"/>
          <w:sz w:val="30"/>
          <w:szCs w:val="30"/>
        </w:rPr>
        <w:t>40</w:t>
      </w:r>
      <w:r w:rsidRPr="009F3238">
        <w:rPr>
          <w:rFonts w:hint="cs"/>
          <w:sz w:val="30"/>
          <w:szCs w:val="30"/>
          <w:cs/>
        </w:rPr>
        <w:t xml:space="preserve"> เป็นร้อยละ </w:t>
      </w:r>
      <w:r w:rsidR="00B873FC" w:rsidRPr="009F3238">
        <w:rPr>
          <w:rFonts w:hint="cs"/>
          <w:sz w:val="30"/>
          <w:szCs w:val="30"/>
        </w:rPr>
        <w:t>100</w:t>
      </w:r>
      <w:r w:rsidRPr="009F3238">
        <w:rPr>
          <w:rFonts w:hint="cs"/>
          <w:sz w:val="30"/>
          <w:szCs w:val="30"/>
          <w:cs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12901B0F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3D6AC705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ผู้บริหารเชื่อว่าการซื้อเงินลงทุนดังกล่าวจะสนับสนุนศักยภาพในการขยายธุรกิจ เพิ่มความยืดหยุ่นและเพิ่มกำลัง</w:t>
      </w:r>
      <w:r w:rsidRPr="009F3238">
        <w:rPr>
          <w:rFonts w:hint="cs"/>
          <w:sz w:val="30"/>
          <w:szCs w:val="30"/>
          <w:cs/>
        </w:rPr>
        <w:br/>
        <w:t>การผลิตในผลิตภัณฑ์เครื่องดื่มของบริษัท</w:t>
      </w:r>
    </w:p>
    <w:p w14:paraId="4461E9FA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</w:p>
    <w:p w14:paraId="7B59E985" w14:textId="31AB31DC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บริษัทบันทึกรายการเกี่ยวกับการซื้อธุรกิจแล้วเสร็จในเดือนมีนาคม </w:t>
      </w:r>
      <w:r w:rsidR="00B873FC" w:rsidRPr="009F3238">
        <w:rPr>
          <w:rFonts w:hint="cs"/>
          <w:sz w:val="30"/>
          <w:szCs w:val="30"/>
        </w:rPr>
        <w:t>2563</w:t>
      </w:r>
      <w:r w:rsidRPr="009F3238">
        <w:rPr>
          <w:rFonts w:hint="cs"/>
          <w:sz w:val="30"/>
          <w:szCs w:val="30"/>
          <w:cs/>
        </w:rPr>
        <w:t xml:space="preserve">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3607B04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675C3147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กลุ่มบริษัทได้มีการประเมินมูลค่ายุติธรรมของเงินลงทุนในบริษัท สยาม เบฟ แมนูแฟคเจอริ่ง จำกัด (เดิมชื่อ </w:t>
      </w:r>
      <w:r w:rsidRPr="009F3238">
        <w:rPr>
          <w:rFonts w:hint="cs"/>
          <w:sz w:val="30"/>
          <w:szCs w:val="30"/>
          <w:cs/>
        </w:rPr>
        <w:br/>
        <w:t>บริษัท คาลพิส โอสถสภา จำกัด) ณ วันที่ซื้อธุรกิจ ดังนี้</w:t>
      </w:r>
    </w:p>
    <w:p w14:paraId="56DB4F0D" w14:textId="77777777" w:rsidR="001C0CD9" w:rsidRPr="009F3238" w:rsidRDefault="001C0CD9" w:rsidP="001C0CD9">
      <w:pPr>
        <w:tabs>
          <w:tab w:val="left" w:pos="1440"/>
          <w:tab w:val="left" w:pos="2880"/>
        </w:tabs>
        <w:ind w:left="533"/>
        <w:jc w:val="thaiDistribute"/>
        <w:rPr>
          <w:sz w:val="30"/>
          <w:szCs w:val="30"/>
          <w:cs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1C0CD9" w:rsidRPr="009F3238" w14:paraId="0FD33B2F" w14:textId="77777777" w:rsidTr="001C0CD9">
        <w:trPr>
          <w:tblHeader/>
        </w:trPr>
        <w:tc>
          <w:tcPr>
            <w:tcW w:w="5703" w:type="dxa"/>
            <w:hideMark/>
          </w:tcPr>
          <w:p w14:paraId="367492E5" w14:textId="77777777" w:rsidR="001C0CD9" w:rsidRPr="009F3238" w:rsidRDefault="001C0CD9">
            <w:pPr>
              <w:tabs>
                <w:tab w:val="left" w:pos="720"/>
              </w:tabs>
              <w:rPr>
                <w:color w:val="0000FF"/>
                <w:sz w:val="30"/>
                <w:szCs w:val="30"/>
                <w:lang w:val="en-GB" w:eastAsia="en-GB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  <w:lang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3134279F" w14:textId="77777777" w:rsidR="001C0CD9" w:rsidRPr="009F3238" w:rsidRDefault="001C0CD9">
            <w:pPr>
              <w:tabs>
                <w:tab w:val="left" w:pos="720"/>
              </w:tabs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8E0BCBA" w14:textId="77777777" w:rsidR="001C0CD9" w:rsidRPr="009F3238" w:rsidRDefault="001C0CD9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0B50DBB" w14:textId="77777777" w:rsidR="001C0CD9" w:rsidRPr="009F3238" w:rsidRDefault="001C0CD9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CDC7076" w14:textId="77777777" w:rsidR="001C0CD9" w:rsidRPr="009F3238" w:rsidRDefault="001C0CD9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CA4E94" w:rsidRPr="009F3238" w14:paraId="653C6704" w14:textId="77777777" w:rsidTr="001C0CD9">
        <w:trPr>
          <w:tblHeader/>
        </w:trPr>
        <w:tc>
          <w:tcPr>
            <w:tcW w:w="5703" w:type="dxa"/>
            <w:hideMark/>
          </w:tcPr>
          <w:p w14:paraId="35922529" w14:textId="77777777" w:rsidR="00CA4E94" w:rsidRPr="009F3238" w:rsidRDefault="00CA4E94" w:rsidP="00CA4E94">
            <w:pPr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2A85A61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4FA015D3" w14:textId="1E9F223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269" w:type="dxa"/>
          </w:tcPr>
          <w:p w14:paraId="4B7230A5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76C1007B" w14:textId="77777777" w:rsidR="00CA4E94" w:rsidRPr="009F3238" w:rsidRDefault="00CA4E94" w:rsidP="00CA4E94">
            <w:pPr>
              <w:tabs>
                <w:tab w:val="left" w:pos="720"/>
              </w:tabs>
              <w:ind w:right="-108"/>
              <w:jc w:val="center"/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lang w:eastAsia="en-GB"/>
              </w:rPr>
              <w:t>(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9F3238">
              <w:rPr>
                <w:rFonts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A4E94" w:rsidRPr="009F3238" w14:paraId="3E0B0215" w14:textId="77777777" w:rsidTr="001C0CD9">
        <w:tc>
          <w:tcPr>
            <w:tcW w:w="5703" w:type="dxa"/>
            <w:hideMark/>
          </w:tcPr>
          <w:p w14:paraId="5948F9DD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5FA68553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255AC87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BC875AE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4578EB8" w14:textId="4F6AF475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7,066</w:t>
            </w:r>
          </w:p>
        </w:tc>
      </w:tr>
      <w:tr w:rsidR="00CA4E94" w:rsidRPr="009F3238" w14:paraId="2D5C59F9" w14:textId="77777777" w:rsidTr="001C0CD9">
        <w:tc>
          <w:tcPr>
            <w:tcW w:w="5703" w:type="dxa"/>
            <w:hideMark/>
          </w:tcPr>
          <w:p w14:paraId="475BC648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26D28C27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76577F65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15BF2D9F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245DDD7" w14:textId="12379C9C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74,927</w:t>
            </w:r>
          </w:p>
        </w:tc>
      </w:tr>
      <w:tr w:rsidR="00CA4E94" w:rsidRPr="009F3238" w14:paraId="7B68DEDE" w14:textId="77777777" w:rsidTr="001C0CD9">
        <w:tc>
          <w:tcPr>
            <w:tcW w:w="5703" w:type="dxa"/>
            <w:hideMark/>
          </w:tcPr>
          <w:p w14:paraId="4AF46944" w14:textId="77777777" w:rsidR="00CA4E94" w:rsidRPr="009F3238" w:rsidRDefault="00CA4E94" w:rsidP="00CA4E94">
            <w:pPr>
              <w:rPr>
                <w:sz w:val="30"/>
                <w:szCs w:val="30"/>
                <w:cs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1D773E4E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029DFFB2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266FC7A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3F07943" w14:textId="4DC2A2D1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10,766</w:t>
            </w:r>
          </w:p>
        </w:tc>
      </w:tr>
      <w:tr w:rsidR="00CA4E94" w:rsidRPr="009F3238" w14:paraId="33657A32" w14:textId="77777777" w:rsidTr="001C0CD9">
        <w:tc>
          <w:tcPr>
            <w:tcW w:w="5703" w:type="dxa"/>
            <w:hideMark/>
          </w:tcPr>
          <w:p w14:paraId="013AD38D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48D28716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4F95400B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BC6BE43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027DE922" w14:textId="0A38B700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11,125</w:t>
            </w:r>
          </w:p>
        </w:tc>
      </w:tr>
      <w:tr w:rsidR="00CA4E94" w:rsidRPr="009F3238" w14:paraId="368F668A" w14:textId="77777777" w:rsidTr="001C0CD9">
        <w:tc>
          <w:tcPr>
            <w:tcW w:w="5703" w:type="dxa"/>
            <w:hideMark/>
          </w:tcPr>
          <w:p w14:paraId="570D9686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3F5472AA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25BFB163" w14:textId="15860D91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9F3238">
              <w:rPr>
                <w:i/>
                <w:iCs/>
                <w:sz w:val="30"/>
                <w:szCs w:val="30"/>
                <w:lang w:eastAsia="en-GB"/>
              </w:rPr>
              <w:t>14</w:t>
            </w:r>
          </w:p>
        </w:tc>
        <w:tc>
          <w:tcPr>
            <w:tcW w:w="269" w:type="dxa"/>
          </w:tcPr>
          <w:p w14:paraId="4604DD55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3ABF2D3" w14:textId="288F8485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364,657</w:t>
            </w:r>
          </w:p>
        </w:tc>
      </w:tr>
      <w:tr w:rsidR="00CA4E94" w:rsidRPr="009F3238" w14:paraId="09B08EE5" w14:textId="77777777" w:rsidTr="001C0CD9">
        <w:tc>
          <w:tcPr>
            <w:tcW w:w="5703" w:type="dxa"/>
            <w:hideMark/>
          </w:tcPr>
          <w:p w14:paraId="365D8676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3CFC3DE6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3DF8303" w14:textId="52C33889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i/>
                <w:iCs/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269" w:type="dxa"/>
          </w:tcPr>
          <w:p w14:paraId="20B1D77E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1A4C899" w14:textId="13EF6CFA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2,926</w:t>
            </w:r>
          </w:p>
        </w:tc>
      </w:tr>
      <w:tr w:rsidR="00CA4E94" w:rsidRPr="009F3238" w14:paraId="59BCEAAA" w14:textId="77777777" w:rsidTr="001C0CD9">
        <w:tc>
          <w:tcPr>
            <w:tcW w:w="5703" w:type="dxa"/>
            <w:hideMark/>
          </w:tcPr>
          <w:p w14:paraId="55669D97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5CB87EBF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2CE35DDF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99510D9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hideMark/>
          </w:tcPr>
          <w:p w14:paraId="56B430B1" w14:textId="76A57462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1,134</w:t>
            </w:r>
          </w:p>
        </w:tc>
      </w:tr>
      <w:tr w:rsidR="00CA4E94" w:rsidRPr="009F3238" w14:paraId="5DC65270" w14:textId="77777777" w:rsidTr="001C0CD9">
        <w:tc>
          <w:tcPr>
            <w:tcW w:w="5703" w:type="dxa"/>
            <w:hideMark/>
          </w:tcPr>
          <w:p w14:paraId="3F8358F8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2CF8FA70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66AC5415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C2288B6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hideMark/>
          </w:tcPr>
          <w:p w14:paraId="53E39B36" w14:textId="11BAEAA5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(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231,000</w:t>
            </w: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CA4E94" w:rsidRPr="009F3238" w14:paraId="04CB88E5" w14:textId="77777777" w:rsidTr="001C0CD9">
        <w:tc>
          <w:tcPr>
            <w:tcW w:w="5703" w:type="dxa"/>
            <w:hideMark/>
          </w:tcPr>
          <w:p w14:paraId="1C557B24" w14:textId="77777777" w:rsidR="00CA4E94" w:rsidRPr="009F3238" w:rsidRDefault="00CA4E94" w:rsidP="00CA4E94">
            <w:pPr>
              <w:rPr>
                <w:sz w:val="30"/>
                <w:szCs w:val="30"/>
                <w:cs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1661CF80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162168D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B07E9C6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9A046DE" w14:textId="6DFA2F9F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(92,813)</w:t>
            </w:r>
          </w:p>
        </w:tc>
      </w:tr>
      <w:tr w:rsidR="00CA4E94" w:rsidRPr="009F3238" w14:paraId="0AE928EA" w14:textId="77777777" w:rsidTr="001C0CD9">
        <w:tc>
          <w:tcPr>
            <w:tcW w:w="5703" w:type="dxa"/>
            <w:hideMark/>
          </w:tcPr>
          <w:p w14:paraId="0F4F6F4B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756D4943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7CA0984E" w14:textId="7777777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37FFEA0A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FC2454A" w14:textId="10EB8F39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(727)</w:t>
            </w:r>
          </w:p>
        </w:tc>
      </w:tr>
      <w:tr w:rsidR="00CA4E94" w:rsidRPr="009F3238" w14:paraId="634899E7" w14:textId="77777777" w:rsidTr="001C0CD9">
        <w:tc>
          <w:tcPr>
            <w:tcW w:w="5703" w:type="dxa"/>
            <w:hideMark/>
          </w:tcPr>
          <w:p w14:paraId="2DD34465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1CF390B0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47027A0B" w14:textId="4DDF0C21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i/>
                <w:iCs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69" w:type="dxa"/>
          </w:tcPr>
          <w:p w14:paraId="4510C420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F40C815" w14:textId="2FB87BA4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(2,082)</w:t>
            </w:r>
          </w:p>
        </w:tc>
      </w:tr>
      <w:tr w:rsidR="00CA4E94" w:rsidRPr="009F3238" w14:paraId="01A90703" w14:textId="77777777" w:rsidTr="001C0CD9">
        <w:tc>
          <w:tcPr>
            <w:tcW w:w="5703" w:type="dxa"/>
            <w:hideMark/>
          </w:tcPr>
          <w:p w14:paraId="73452FAC" w14:textId="77777777" w:rsidR="00CA4E94" w:rsidRPr="009F3238" w:rsidRDefault="00CA4E94" w:rsidP="00CA4E94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4042C3E2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5C618C3E" w14:textId="265CB6D7" w:rsidR="00CA4E94" w:rsidRPr="009F3238" w:rsidRDefault="00CA4E94" w:rsidP="00CA4E94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i/>
                <w:iCs/>
                <w:sz w:val="30"/>
                <w:szCs w:val="30"/>
                <w:lang w:eastAsia="en-GB"/>
              </w:rPr>
              <w:t>27</w:t>
            </w:r>
          </w:p>
        </w:tc>
        <w:tc>
          <w:tcPr>
            <w:tcW w:w="269" w:type="dxa"/>
          </w:tcPr>
          <w:p w14:paraId="254E09E1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hideMark/>
          </w:tcPr>
          <w:p w14:paraId="3DDDD108" w14:textId="68C0AE9A" w:rsidR="00CA4E94" w:rsidRPr="009F3238" w:rsidRDefault="00CA4E94" w:rsidP="00CA4E94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(21,400)</w:t>
            </w:r>
          </w:p>
        </w:tc>
      </w:tr>
      <w:tr w:rsidR="00CA4E94" w:rsidRPr="009F3238" w14:paraId="26714622" w14:textId="77777777" w:rsidTr="001C0CD9">
        <w:trPr>
          <w:trHeight w:val="397"/>
        </w:trPr>
        <w:tc>
          <w:tcPr>
            <w:tcW w:w="5703" w:type="dxa"/>
            <w:hideMark/>
          </w:tcPr>
          <w:p w14:paraId="4C7EAF2B" w14:textId="77777777" w:rsidR="00CA4E94" w:rsidRPr="009F3238" w:rsidRDefault="00CA4E94" w:rsidP="00CA4E94">
            <w:pPr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3312DD7D" w14:textId="77777777" w:rsidR="00CA4E94" w:rsidRPr="009F3238" w:rsidRDefault="00CA4E94" w:rsidP="00CA4E94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75C7D3AE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E10C129" w14:textId="77777777" w:rsidR="00CA4E94" w:rsidRPr="009F3238" w:rsidRDefault="00CA4E94" w:rsidP="00CA4E94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CEFA9E" w14:textId="0C1239FC" w:rsidR="00CA4E94" w:rsidRPr="009F3238" w:rsidRDefault="00CA4E94" w:rsidP="00CA4E94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124,579</w:t>
            </w:r>
          </w:p>
        </w:tc>
      </w:tr>
    </w:tbl>
    <w:p w14:paraId="629C4BCF" w14:textId="77777777" w:rsidR="001C0CD9" w:rsidRPr="009F3238" w:rsidRDefault="001C0CD9" w:rsidP="001C0CD9">
      <w:pPr>
        <w:rPr>
          <w:sz w:val="30"/>
          <w:szCs w:val="30"/>
        </w:rPr>
      </w:pPr>
    </w:p>
    <w:tbl>
      <w:tblPr>
        <w:tblW w:w="89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46"/>
        <w:gridCol w:w="283"/>
        <w:gridCol w:w="1211"/>
        <w:gridCol w:w="262"/>
        <w:gridCol w:w="7"/>
        <w:gridCol w:w="1519"/>
        <w:gridCol w:w="7"/>
      </w:tblGrid>
      <w:tr w:rsidR="001C0CD9" w:rsidRPr="009F3238" w14:paraId="1AA92A06" w14:textId="77777777" w:rsidTr="00C57460">
        <w:trPr>
          <w:trHeight w:val="397"/>
        </w:trPr>
        <w:tc>
          <w:tcPr>
            <w:tcW w:w="5646" w:type="dxa"/>
            <w:hideMark/>
          </w:tcPr>
          <w:p w14:paraId="21152CA7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83" w:type="dxa"/>
          </w:tcPr>
          <w:p w14:paraId="445EBE16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11" w:type="dxa"/>
          </w:tcPr>
          <w:p w14:paraId="01AF2D69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86DB956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646BE7D1" w14:textId="6EA49D08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49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832</w:t>
            </w:r>
          </w:p>
        </w:tc>
      </w:tr>
      <w:tr w:rsidR="001C0CD9" w:rsidRPr="009F3238" w14:paraId="2E80F68C" w14:textId="77777777" w:rsidTr="00C57460">
        <w:trPr>
          <w:gridAfter w:val="1"/>
          <w:wAfter w:w="7" w:type="dxa"/>
          <w:trHeight w:val="397"/>
        </w:trPr>
        <w:tc>
          <w:tcPr>
            <w:tcW w:w="5929" w:type="dxa"/>
            <w:gridSpan w:val="2"/>
            <w:hideMark/>
          </w:tcPr>
          <w:p w14:paraId="66BDEDA3" w14:textId="2772355F" w:rsidR="001C0CD9" w:rsidRPr="009F3238" w:rsidRDefault="001C0CD9" w:rsidP="00C57460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</w:p>
        </w:tc>
        <w:tc>
          <w:tcPr>
            <w:tcW w:w="1473" w:type="dxa"/>
            <w:gridSpan w:val="2"/>
          </w:tcPr>
          <w:p w14:paraId="1F526EAB" w14:textId="0ACE4D25" w:rsidR="001C0CD9" w:rsidRPr="009F3238" w:rsidRDefault="00C57460" w:rsidP="00C57460">
            <w:pPr>
              <w:tabs>
                <w:tab w:val="decimal" w:pos="601"/>
              </w:tabs>
              <w:rPr>
                <w:i/>
                <w:iCs/>
                <w:sz w:val="30"/>
                <w:szCs w:val="30"/>
                <w:lang w:val="en-GB" w:eastAsia="en-GB"/>
              </w:rPr>
            </w:pPr>
            <w:r w:rsidRPr="009F3238">
              <w:rPr>
                <w:i/>
                <w:iCs/>
                <w:sz w:val="30"/>
                <w:szCs w:val="30"/>
                <w:lang w:val="en-GB" w:eastAsia="en-GB"/>
              </w:rPr>
              <w:t>11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C518A" w14:textId="656A1FD7" w:rsidR="001C0CD9" w:rsidRPr="009F3238" w:rsidRDefault="001C0CD9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13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650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)</w:t>
            </w:r>
          </w:p>
        </w:tc>
      </w:tr>
      <w:tr w:rsidR="001C0CD9" w:rsidRPr="009F3238" w14:paraId="7BE92C16" w14:textId="77777777" w:rsidTr="00C57460">
        <w:trPr>
          <w:trHeight w:val="397"/>
        </w:trPr>
        <w:tc>
          <w:tcPr>
            <w:tcW w:w="5646" w:type="dxa"/>
            <w:hideMark/>
          </w:tcPr>
          <w:p w14:paraId="247F236A" w14:textId="77777777" w:rsidR="001C0CD9" w:rsidRPr="009F3238" w:rsidRDefault="001C0CD9">
            <w:pPr>
              <w:ind w:left="165" w:hanging="165"/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br/>
              <w:t>ส่วนได้เสียที่ถืออยู่ก่อน</w:t>
            </w:r>
          </w:p>
        </w:tc>
        <w:tc>
          <w:tcPr>
            <w:tcW w:w="283" w:type="dxa"/>
          </w:tcPr>
          <w:p w14:paraId="3C7E6915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589220B8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78FE27BB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7188F" w14:textId="77777777" w:rsidR="001C0CD9" w:rsidRPr="009F3238" w:rsidRDefault="001C0CD9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  <w:p w14:paraId="478607E1" w14:textId="4BF06103" w:rsidR="001C0CD9" w:rsidRPr="009F3238" w:rsidRDefault="00B873FC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36</w:t>
            </w:r>
            <w:r w:rsidR="001C0CD9"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182</w:t>
            </w:r>
          </w:p>
        </w:tc>
      </w:tr>
      <w:tr w:rsidR="001C0CD9" w:rsidRPr="009F3238" w14:paraId="021B4A0B" w14:textId="77777777" w:rsidTr="00C57460">
        <w:trPr>
          <w:trHeight w:val="397"/>
        </w:trPr>
        <w:tc>
          <w:tcPr>
            <w:tcW w:w="5646" w:type="dxa"/>
          </w:tcPr>
          <w:p w14:paraId="3B4D30AB" w14:textId="77777777" w:rsidR="001C0CD9" w:rsidRPr="009F3238" w:rsidRDefault="001C0CD9">
            <w:pPr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</w:tcPr>
          <w:p w14:paraId="1B50E086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08C22456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AF8BECD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</w:tcPr>
          <w:p w14:paraId="53BC83DB" w14:textId="77777777" w:rsidR="001C0CD9" w:rsidRPr="009F3238" w:rsidRDefault="001C0CD9">
            <w:pPr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1C0CD9" w:rsidRPr="009F3238" w14:paraId="4C362236" w14:textId="77777777" w:rsidTr="00C57460">
        <w:trPr>
          <w:trHeight w:val="397"/>
        </w:trPr>
        <w:tc>
          <w:tcPr>
            <w:tcW w:w="5646" w:type="dxa"/>
            <w:hideMark/>
          </w:tcPr>
          <w:p w14:paraId="6BF44788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83" w:type="dxa"/>
          </w:tcPr>
          <w:p w14:paraId="15692DD0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7F0F4346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0794D5E9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73DEFA52" w14:textId="12BD8979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124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579</w:t>
            </w:r>
          </w:p>
        </w:tc>
      </w:tr>
      <w:tr w:rsidR="001C0CD9" w:rsidRPr="009F3238" w14:paraId="7F570DAF" w14:textId="77777777" w:rsidTr="00C57460">
        <w:trPr>
          <w:trHeight w:val="397"/>
        </w:trPr>
        <w:tc>
          <w:tcPr>
            <w:tcW w:w="5646" w:type="dxa"/>
            <w:hideMark/>
          </w:tcPr>
          <w:p w14:paraId="53CB465C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83" w:type="dxa"/>
          </w:tcPr>
          <w:p w14:paraId="385721F8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01BF0C2D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942CF1A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330FC721" w14:textId="5C6FFA9C" w:rsidR="001C0CD9" w:rsidRPr="009F3238" w:rsidRDefault="001C0CD9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71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815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)</w:t>
            </w:r>
          </w:p>
        </w:tc>
      </w:tr>
      <w:tr w:rsidR="001C0CD9" w:rsidRPr="009F3238" w14:paraId="0220F01C" w14:textId="77777777" w:rsidTr="00C57460">
        <w:trPr>
          <w:trHeight w:val="397"/>
        </w:trPr>
        <w:tc>
          <w:tcPr>
            <w:tcW w:w="5646" w:type="dxa"/>
            <w:hideMark/>
          </w:tcPr>
          <w:p w14:paraId="49B4E477" w14:textId="77777777" w:rsidR="001C0CD9" w:rsidRPr="009F3238" w:rsidRDefault="001C0CD9">
            <w:pPr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83" w:type="dxa"/>
          </w:tcPr>
          <w:p w14:paraId="3BAD86AB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11" w:type="dxa"/>
          </w:tcPr>
          <w:p w14:paraId="0B141502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C769AC3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1BE4B0" w14:textId="13D3D057" w:rsidR="001C0CD9" w:rsidRPr="009F3238" w:rsidRDefault="00B873FC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52</w:t>
            </w:r>
            <w:r w:rsidR="001C0CD9"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764</w:t>
            </w:r>
          </w:p>
        </w:tc>
      </w:tr>
      <w:tr w:rsidR="001C0CD9" w:rsidRPr="009F3238" w14:paraId="77536BA7" w14:textId="77777777" w:rsidTr="00C57460">
        <w:trPr>
          <w:trHeight w:val="397"/>
        </w:trPr>
        <w:tc>
          <w:tcPr>
            <w:tcW w:w="5646" w:type="dxa"/>
          </w:tcPr>
          <w:p w14:paraId="44A8102E" w14:textId="77777777" w:rsidR="001C0CD9" w:rsidRPr="009F3238" w:rsidRDefault="001C0CD9">
            <w:pPr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</w:tcPr>
          <w:p w14:paraId="7E817C6B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488EFF32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0E0F16A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</w:tcPr>
          <w:p w14:paraId="409A3797" w14:textId="77777777" w:rsidR="001C0CD9" w:rsidRPr="009F3238" w:rsidRDefault="001C0CD9">
            <w:pPr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1C0CD9" w:rsidRPr="009F3238" w14:paraId="642CA933" w14:textId="77777777" w:rsidTr="00C57460">
        <w:trPr>
          <w:trHeight w:val="397"/>
        </w:trPr>
        <w:tc>
          <w:tcPr>
            <w:tcW w:w="5646" w:type="dxa"/>
            <w:hideMark/>
          </w:tcPr>
          <w:p w14:paraId="5655D0AA" w14:textId="77777777" w:rsidR="001C0CD9" w:rsidRPr="009F3238" w:rsidRDefault="001C0CD9">
            <w:pPr>
              <w:ind w:left="165" w:hanging="165"/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br/>
              <w:t>ส่วนได้เสียที่ถืออยู่ก่อน</w:t>
            </w:r>
          </w:p>
        </w:tc>
        <w:tc>
          <w:tcPr>
            <w:tcW w:w="283" w:type="dxa"/>
          </w:tcPr>
          <w:p w14:paraId="3532F249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7E859CE7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66E14792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</w:tcPr>
          <w:p w14:paraId="6B839D67" w14:textId="77777777" w:rsidR="001C0CD9" w:rsidRPr="009F3238" w:rsidRDefault="001C0CD9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</w:p>
          <w:p w14:paraId="333A71CE" w14:textId="1E40254E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36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182</w:t>
            </w:r>
          </w:p>
        </w:tc>
      </w:tr>
      <w:tr w:rsidR="001C0CD9" w:rsidRPr="009F3238" w14:paraId="30E2AB73" w14:textId="77777777" w:rsidTr="00C57460">
        <w:trPr>
          <w:trHeight w:val="397"/>
        </w:trPr>
        <w:tc>
          <w:tcPr>
            <w:tcW w:w="5646" w:type="dxa"/>
            <w:hideMark/>
          </w:tcPr>
          <w:p w14:paraId="206400AA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83" w:type="dxa"/>
          </w:tcPr>
          <w:p w14:paraId="377A4C41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69CC32ED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59CA9BB7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4B1B8" w14:textId="661F7E44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52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764</w:t>
            </w:r>
          </w:p>
        </w:tc>
      </w:tr>
      <w:tr w:rsidR="001C0CD9" w:rsidRPr="009F3238" w14:paraId="79CAB96B" w14:textId="77777777" w:rsidTr="00C57460">
        <w:trPr>
          <w:trHeight w:val="397"/>
        </w:trPr>
        <w:tc>
          <w:tcPr>
            <w:tcW w:w="5646" w:type="dxa"/>
            <w:hideMark/>
          </w:tcPr>
          <w:p w14:paraId="02D818D2" w14:textId="77777777" w:rsidR="001C0CD9" w:rsidRPr="009F3238" w:rsidRDefault="001C0CD9">
            <w:pPr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กำไรจากการซื้อธุรกิจที่รับรู้ในรายได้อื่นในงบกำไรขาดทุน</w:t>
            </w:r>
          </w:p>
        </w:tc>
        <w:tc>
          <w:tcPr>
            <w:tcW w:w="283" w:type="dxa"/>
          </w:tcPr>
          <w:p w14:paraId="373CF30D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38450D7F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C238E76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1D3018" w14:textId="67D863FB" w:rsidR="001C0CD9" w:rsidRPr="009F3238" w:rsidRDefault="00B873FC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88</w:t>
            </w:r>
            <w:r w:rsidR="001C0CD9"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946</w:t>
            </w:r>
          </w:p>
        </w:tc>
      </w:tr>
    </w:tbl>
    <w:p w14:paraId="276F6AFD" w14:textId="4960B7E2" w:rsidR="001C0CD9" w:rsidRPr="009F3238" w:rsidRDefault="001C0CD9" w:rsidP="001C0CD9">
      <w:pPr>
        <w:spacing w:line="240" w:lineRule="auto"/>
        <w:rPr>
          <w:rFonts w:asciiTheme="majorBidi" w:hAnsiTheme="majorBidi" w:cstheme="majorBidi"/>
          <w:b/>
          <w:bCs/>
        </w:rPr>
      </w:pPr>
    </w:p>
    <w:p w14:paraId="549B7EA6" w14:textId="1D390728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  <w:r w:rsidRPr="009F3238">
        <w:rPr>
          <w:rFonts w:asciiTheme="majorBidi" w:hAnsiTheme="majorBidi" w:cstheme="majorBidi" w:hint="cs"/>
          <w:b w:val="0"/>
          <w:bCs w:val="0"/>
          <w:cs/>
          <w:lang w:val="en-US"/>
        </w:rPr>
        <w:t xml:space="preserve">ปี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2562</w:t>
      </w:r>
    </w:p>
    <w:p w14:paraId="4E1A1621" w14:textId="77777777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/>
          <w:b w:val="0"/>
          <w:bCs w:val="0"/>
          <w:cs/>
        </w:rPr>
      </w:pPr>
    </w:p>
    <w:p w14:paraId="0EB913C9" w14:textId="6C568430" w:rsidR="00A6482D" w:rsidRPr="009F3238" w:rsidRDefault="00A6482D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/>
          <w:b w:val="0"/>
          <w:bCs w:val="0"/>
          <w:cs/>
        </w:rPr>
      </w:pPr>
      <w:r w:rsidRPr="009F3238">
        <w:rPr>
          <w:rFonts w:asciiTheme="majorBidi" w:hAnsiTheme="majorBidi" w:cstheme="majorBidi" w:hint="cs"/>
          <w:b w:val="0"/>
          <w:bCs w:val="0"/>
          <w:cs/>
        </w:rPr>
        <w:t>การซื้อบริษัท</w:t>
      </w:r>
      <w:r w:rsidR="00996E40" w:rsidRPr="009F3238">
        <w:rPr>
          <w:rFonts w:asciiTheme="majorBidi" w:hAnsiTheme="majorBidi" w:cstheme="majorBidi" w:hint="cs"/>
          <w:b w:val="0"/>
          <w:bCs w:val="0"/>
          <w:cs/>
        </w:rPr>
        <w:t xml:space="preserve"> เอเชีย เวนดิ้ง แมชชีน โอเปอร์เรชั่น จำกัด</w:t>
      </w:r>
      <w:r w:rsidRPr="009F3238">
        <w:rPr>
          <w:rFonts w:asciiTheme="majorBidi" w:hAnsiTheme="majorBidi" w:cstheme="majorBidi" w:hint="cs"/>
          <w:b w:val="0"/>
          <w:bCs w:val="0"/>
          <w:cs/>
        </w:rPr>
        <w:t xml:space="preserve"> </w:t>
      </w:r>
    </w:p>
    <w:p w14:paraId="6D38C781" w14:textId="77777777" w:rsidR="00A6482D" w:rsidRPr="009F3238" w:rsidRDefault="00A6482D" w:rsidP="00A6482D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364A96A0" w14:textId="039AF346" w:rsidR="00A24CDA" w:rsidRDefault="00B5342C" w:rsidP="00583414">
      <w:pPr>
        <w:pStyle w:val="BodyText2"/>
        <w:tabs>
          <w:tab w:val="left" w:pos="540"/>
        </w:tabs>
        <w:ind w:left="540" w:right="9"/>
        <w:rPr>
          <w:rFonts w:asciiTheme="majorBidi" w:hAnsiTheme="majorBidi"/>
          <w:spacing w:val="2"/>
          <w:cs/>
        </w:rPr>
      </w:pPr>
      <w:r w:rsidRPr="009F3238">
        <w:rPr>
          <w:rFonts w:asciiTheme="majorBidi" w:hAnsiTheme="majorBidi" w:cstheme="majorBidi" w:hint="cs"/>
          <w:spacing w:val="2"/>
          <w:cs/>
        </w:rPr>
        <w:t xml:space="preserve">เมื่อวันที่ </w:t>
      </w:r>
      <w:r w:rsidR="00B873FC" w:rsidRPr="009F3238">
        <w:rPr>
          <w:rFonts w:asciiTheme="majorBidi" w:hAnsiTheme="majorBidi" w:cstheme="majorBidi" w:hint="cs"/>
          <w:spacing w:val="2"/>
        </w:rPr>
        <w:t>1</w:t>
      </w:r>
      <w:r w:rsidR="00A6482D" w:rsidRPr="009F3238">
        <w:rPr>
          <w:rFonts w:asciiTheme="majorBidi" w:hAnsiTheme="majorBidi" w:cstheme="majorBidi" w:hint="cs"/>
          <w:spacing w:val="2"/>
        </w:rPr>
        <w:t xml:space="preserve"> </w:t>
      </w:r>
      <w:r w:rsidRPr="009F3238">
        <w:rPr>
          <w:rFonts w:asciiTheme="majorBidi" w:hAnsiTheme="majorBidi" w:cstheme="majorBidi" w:hint="cs"/>
          <w:spacing w:val="2"/>
          <w:cs/>
        </w:rPr>
        <w:t>ตุลาคม</w:t>
      </w:r>
      <w:r w:rsidR="00A6482D" w:rsidRPr="009F3238">
        <w:rPr>
          <w:rFonts w:asciiTheme="majorBidi" w:hAnsiTheme="majorBidi" w:cstheme="majorBidi" w:hint="cs"/>
          <w:spacing w:val="2"/>
          <w:cs/>
        </w:rPr>
        <w:t xml:space="preserve"> </w:t>
      </w:r>
      <w:r w:rsidR="00B873FC" w:rsidRPr="009F3238">
        <w:rPr>
          <w:rFonts w:asciiTheme="majorBidi" w:hAnsiTheme="majorBidi" w:cstheme="majorBidi" w:hint="cs"/>
          <w:spacing w:val="2"/>
        </w:rPr>
        <w:t>2562</w:t>
      </w:r>
      <w:r w:rsidR="00A6482D" w:rsidRPr="009F3238">
        <w:rPr>
          <w:rFonts w:asciiTheme="majorBidi" w:hAnsiTheme="majorBidi" w:cstheme="majorBidi" w:hint="cs"/>
          <w:spacing w:val="2"/>
        </w:rPr>
        <w:t xml:space="preserve"> </w:t>
      </w:r>
      <w:r w:rsidR="00A6482D" w:rsidRPr="009F3238">
        <w:rPr>
          <w:rFonts w:asciiTheme="majorBidi" w:hAnsiTheme="majorBidi" w:cstheme="majorBidi" w:hint="cs"/>
          <w:spacing w:val="2"/>
          <w:cs/>
        </w:rPr>
        <w:t>กลุ่มบริษัทได้</w:t>
      </w:r>
      <w:r w:rsidR="00DE5985" w:rsidRPr="009F3238">
        <w:rPr>
          <w:rFonts w:asciiTheme="majorBidi" w:hAnsiTheme="majorBidi" w:cstheme="majorBidi" w:hint="cs"/>
          <w:spacing w:val="2"/>
          <w:cs/>
        </w:rPr>
        <w:t>เข้าซื้อหุ้น</w:t>
      </w:r>
      <w:r w:rsidR="00A6482D" w:rsidRPr="009F3238">
        <w:rPr>
          <w:rFonts w:asciiTheme="majorBidi" w:hAnsiTheme="majorBidi" w:cstheme="majorBidi" w:hint="cs"/>
          <w:spacing w:val="2"/>
          <w:cs/>
        </w:rPr>
        <w:t>ใน</w:t>
      </w:r>
      <w:r w:rsidRPr="009F3238">
        <w:rPr>
          <w:rFonts w:asciiTheme="majorBidi" w:hAnsiTheme="majorBidi" w:cstheme="majorBidi" w:hint="cs"/>
          <w:spacing w:val="2"/>
          <w:cs/>
        </w:rPr>
        <w:t xml:space="preserve">บริษัท เอเชีย เวนดิ้ง แมชชีน โอเปอร์เรชั่น จำกัด </w:t>
      </w:r>
      <w:r w:rsidR="00A6482D" w:rsidRPr="009F3238">
        <w:rPr>
          <w:rFonts w:asciiTheme="majorBidi" w:hAnsiTheme="majorBidi" w:cstheme="majorBidi" w:hint="cs"/>
          <w:spacing w:val="2"/>
          <w:cs/>
        </w:rPr>
        <w:t>ซึ่ง</w:t>
      </w:r>
      <w:r w:rsidR="000723D6" w:rsidRPr="009F3238">
        <w:rPr>
          <w:rFonts w:asciiTheme="majorBidi" w:hAnsiTheme="majorBidi" w:cstheme="majorBidi" w:hint="cs"/>
          <w:spacing w:val="2"/>
          <w:cs/>
        </w:rPr>
        <w:t>ประกอบ</w:t>
      </w:r>
      <w:r w:rsidR="000723D6" w:rsidRPr="009F3238">
        <w:rPr>
          <w:rFonts w:asciiTheme="majorBidi" w:hAnsiTheme="majorBidi" w:cstheme="majorBidi" w:hint="cs"/>
          <w:cs/>
        </w:rPr>
        <w:t>ธุรกิจ</w:t>
      </w:r>
      <w:r w:rsidRPr="009F3238">
        <w:rPr>
          <w:rFonts w:asciiTheme="majorBidi" w:hAnsiTheme="majorBidi" w:cstheme="majorBidi" w:hint="cs"/>
          <w:cs/>
        </w:rPr>
        <w:t>จำหน่ายเครื่องดื่ม อาหารและสินค้าอื่นๆ</w:t>
      </w:r>
      <w:r w:rsidR="00A6482D" w:rsidRPr="009F3238">
        <w:rPr>
          <w:rFonts w:asciiTheme="majorBidi" w:hAnsiTheme="majorBidi" w:cstheme="majorBidi" w:hint="cs"/>
          <w:spacing w:val="2"/>
          <w:cs/>
        </w:rPr>
        <w:t xml:space="preserve"> </w:t>
      </w:r>
      <w:r w:rsidR="00D13A37" w:rsidRPr="009F3238">
        <w:rPr>
          <w:rFonts w:asciiTheme="majorBidi" w:hAnsiTheme="majorBidi" w:cstheme="majorBidi" w:hint="cs"/>
          <w:cs/>
        </w:rPr>
        <w:t>ผ่านตู้จำหน่ายสินค้าอัตโนมัติ</w:t>
      </w:r>
      <w:r w:rsidR="000723D6" w:rsidRPr="009F3238">
        <w:rPr>
          <w:rFonts w:asciiTheme="majorBidi" w:hAnsiTheme="majorBidi" w:cstheme="majorBidi" w:hint="cs"/>
          <w:cs/>
        </w:rPr>
        <w:t>ในสัดส่วน</w:t>
      </w:r>
      <w:r w:rsidR="00A6482D" w:rsidRPr="009F3238">
        <w:rPr>
          <w:rFonts w:asciiTheme="majorBidi" w:hAnsiTheme="majorBidi" w:cstheme="majorBidi" w:hint="cs"/>
          <w:cs/>
        </w:rPr>
        <w:t xml:space="preserve">ร้อยละ </w:t>
      </w:r>
      <w:r w:rsidR="00B873FC" w:rsidRPr="009F3238">
        <w:rPr>
          <w:rFonts w:asciiTheme="majorBidi" w:hAnsiTheme="majorBidi" w:cstheme="majorBidi"/>
        </w:rPr>
        <w:t>51</w:t>
      </w:r>
      <w:r w:rsidR="00A6482D" w:rsidRPr="009F3238">
        <w:rPr>
          <w:rFonts w:asciiTheme="majorBidi" w:hAnsiTheme="majorBidi" w:cstheme="majorBidi" w:hint="cs"/>
          <w:cs/>
        </w:rPr>
        <w:t xml:space="preserve"> </w:t>
      </w:r>
      <w:r w:rsidR="000723D6" w:rsidRPr="009F3238">
        <w:rPr>
          <w:rFonts w:asciiTheme="majorBidi" w:hAnsiTheme="majorBidi" w:cstheme="majorBidi" w:hint="cs"/>
          <w:cs/>
        </w:rPr>
        <w:t>คิดเป็นจำนวนเงิน</w:t>
      </w:r>
      <w:r w:rsidR="000723D6" w:rsidRPr="009F3238">
        <w:rPr>
          <w:rFonts w:asciiTheme="majorBidi" w:hAnsiTheme="majorBidi" w:cstheme="majorBidi" w:hint="cs"/>
          <w:spacing w:val="2"/>
          <w:cs/>
        </w:rPr>
        <w:t xml:space="preserve"> </w:t>
      </w:r>
      <w:r w:rsidR="00B873FC" w:rsidRPr="009F3238">
        <w:rPr>
          <w:rFonts w:asciiTheme="majorBidi" w:hAnsiTheme="majorBidi" w:cstheme="majorBidi"/>
          <w:spacing w:val="2"/>
        </w:rPr>
        <w:t>25</w:t>
      </w:r>
      <w:r w:rsidR="000723D6" w:rsidRPr="009F3238">
        <w:rPr>
          <w:rFonts w:asciiTheme="majorBidi" w:hAnsiTheme="majorBidi" w:cstheme="majorBidi"/>
          <w:spacing w:val="2"/>
        </w:rPr>
        <w:t>.</w:t>
      </w:r>
      <w:r w:rsidR="00B873FC" w:rsidRPr="009F3238">
        <w:rPr>
          <w:rFonts w:asciiTheme="majorBidi" w:hAnsiTheme="majorBidi" w:cstheme="majorBidi"/>
          <w:spacing w:val="2"/>
        </w:rPr>
        <w:t>5</w:t>
      </w:r>
      <w:r w:rsidR="000723D6" w:rsidRPr="009F3238">
        <w:rPr>
          <w:rFonts w:asciiTheme="majorBidi" w:hAnsiTheme="majorBidi" w:cstheme="majorBidi"/>
          <w:spacing w:val="2"/>
        </w:rPr>
        <w:t xml:space="preserve"> </w:t>
      </w:r>
      <w:r w:rsidR="000723D6" w:rsidRPr="009F3238">
        <w:rPr>
          <w:rFonts w:asciiTheme="majorBidi" w:hAnsiTheme="majorBidi" w:cstheme="majorBidi" w:hint="cs"/>
          <w:spacing w:val="2"/>
          <w:cs/>
        </w:rPr>
        <w:t>ล้านบาท</w:t>
      </w:r>
      <w:r w:rsidR="00D13A37" w:rsidRPr="009F3238">
        <w:rPr>
          <w:rFonts w:asciiTheme="majorBidi" w:hAnsiTheme="majorBidi" w:hint="cs"/>
          <w:spacing w:val="2"/>
          <w:cs/>
        </w:rPr>
        <w:t xml:space="preserve"> </w:t>
      </w:r>
      <w:r w:rsidR="00577648" w:rsidRPr="009F3238">
        <w:rPr>
          <w:rFonts w:asciiTheme="majorBidi" w:hAnsiTheme="majorBidi"/>
          <w:spacing w:val="2"/>
          <w:cs/>
        </w:rPr>
        <w:t xml:space="preserve">โดยกลุ่มบริษัทได้มีการประเมินมูลค่ายุติธรรมของเงินลงทุนในบริษัท เอเชีย เวนดิ้ง แมชชีน </w:t>
      </w:r>
      <w:r w:rsidR="00D13A37" w:rsidRPr="009F3238">
        <w:rPr>
          <w:rFonts w:asciiTheme="majorBidi" w:hAnsiTheme="majorBidi"/>
          <w:spacing w:val="2"/>
          <w:cs/>
        </w:rPr>
        <w:br/>
      </w:r>
      <w:r w:rsidR="00577648" w:rsidRPr="009F3238">
        <w:rPr>
          <w:rFonts w:asciiTheme="majorBidi" w:hAnsiTheme="majorBidi"/>
          <w:spacing w:val="2"/>
          <w:cs/>
        </w:rPr>
        <w:t>โอเปอร์เรชั่น จำกัด</w:t>
      </w:r>
      <w:r w:rsidR="00577648" w:rsidRPr="009F3238">
        <w:rPr>
          <w:rFonts w:asciiTheme="majorBidi" w:hAnsiTheme="majorBidi" w:hint="cs"/>
          <w:spacing w:val="2"/>
          <w:cs/>
        </w:rPr>
        <w:t xml:space="preserve"> ณ วันที่ซื้อธุรกิจ ดังนี้</w:t>
      </w:r>
    </w:p>
    <w:p w14:paraId="66814E37" w14:textId="459C3FD8" w:rsidR="00A6482D" w:rsidRPr="009F3238" w:rsidRDefault="00A24CDA" w:rsidP="00A24CDA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/>
          <w:spacing w:val="2"/>
          <w:cs/>
        </w:rPr>
        <w:br w:type="page"/>
      </w: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A6482D" w:rsidRPr="009F3238" w14:paraId="27297351" w14:textId="77777777" w:rsidTr="00583414">
        <w:trPr>
          <w:tblHeader/>
        </w:trPr>
        <w:tc>
          <w:tcPr>
            <w:tcW w:w="5703" w:type="dxa"/>
            <w:hideMark/>
          </w:tcPr>
          <w:p w14:paraId="49F95C5B" w14:textId="77777777" w:rsidR="00A6482D" w:rsidRPr="009F3238" w:rsidRDefault="00A6482D">
            <w:pPr>
              <w:tabs>
                <w:tab w:val="left" w:pos="720"/>
              </w:tabs>
              <w:rPr>
                <w:rFonts w:asciiTheme="majorBidi" w:hAnsiTheme="majorBidi" w:cstheme="majorBidi"/>
                <w:color w:val="0000FF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7E58F781" w14:textId="77777777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61C1802" w14:textId="77777777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ED1E036" w14:textId="77777777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04936F82" w14:textId="77777777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A6482D" w:rsidRPr="009F3238" w14:paraId="3E83255F" w14:textId="77777777" w:rsidTr="00583414">
        <w:trPr>
          <w:tblHeader/>
        </w:trPr>
        <w:tc>
          <w:tcPr>
            <w:tcW w:w="5703" w:type="dxa"/>
            <w:hideMark/>
          </w:tcPr>
          <w:p w14:paraId="7C39C0E4" w14:textId="4BC4A561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4EA9DC32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  <w:hideMark/>
          </w:tcPr>
          <w:p w14:paraId="65713D42" w14:textId="77777777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269" w:type="dxa"/>
          </w:tcPr>
          <w:p w14:paraId="4447F7AD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17F57481" w14:textId="7B4B00C2" w:rsidR="00A6482D" w:rsidRPr="009F3238" w:rsidRDefault="00A6482D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577648"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6F9B8823" w14:textId="77777777" w:rsidTr="00583414">
        <w:tc>
          <w:tcPr>
            <w:tcW w:w="5703" w:type="dxa"/>
            <w:hideMark/>
          </w:tcPr>
          <w:p w14:paraId="483D834E" w14:textId="498F8496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7AE32059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765CEE70" w14:textId="2BAB4B3C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634457B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7E5A7731" w14:textId="0C0CD03C" w:rsidR="00A6482D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="00577648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899</w:t>
            </w:r>
          </w:p>
        </w:tc>
      </w:tr>
      <w:tr w:rsidR="00577648" w:rsidRPr="009F3238" w14:paraId="2B2C1A41" w14:textId="77777777" w:rsidTr="00583414">
        <w:tc>
          <w:tcPr>
            <w:tcW w:w="5703" w:type="dxa"/>
          </w:tcPr>
          <w:p w14:paraId="49228DF7" w14:textId="27CA745A" w:rsidR="00577648" w:rsidRPr="009F3238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4DAD0735" w14:textId="77777777" w:rsidR="00577648" w:rsidRPr="009F3238" w:rsidRDefault="0057764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01FA6B3A" w14:textId="77777777" w:rsidR="00577648" w:rsidRPr="009F3238" w:rsidRDefault="005776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EF043EB" w14:textId="77777777" w:rsidR="00577648" w:rsidRPr="009F3238" w:rsidRDefault="0057764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626A82E3" w14:textId="47819938" w:rsidR="00577648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29</w:t>
            </w:r>
            <w:r w:rsidR="00577648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655</w:t>
            </w:r>
          </w:p>
        </w:tc>
      </w:tr>
      <w:tr w:rsidR="00A6482D" w:rsidRPr="009F3238" w14:paraId="287658D7" w14:textId="77777777" w:rsidTr="00583414">
        <w:tc>
          <w:tcPr>
            <w:tcW w:w="5703" w:type="dxa"/>
            <w:hideMark/>
          </w:tcPr>
          <w:p w14:paraId="683F73DB" w14:textId="77777777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654C79AA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41E4582F" w14:textId="65721788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017CC5A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5C078B42" w14:textId="2B5ED9B8" w:rsidR="00A6482D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="009A1F5C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630</w:t>
            </w:r>
          </w:p>
        </w:tc>
      </w:tr>
      <w:tr w:rsidR="00577648" w:rsidRPr="009F3238" w14:paraId="1DE4794A" w14:textId="77777777" w:rsidTr="00583414">
        <w:tc>
          <w:tcPr>
            <w:tcW w:w="5703" w:type="dxa"/>
          </w:tcPr>
          <w:p w14:paraId="6C079EA4" w14:textId="1D6C7D48" w:rsidR="00577648" w:rsidRPr="009F3238" w:rsidRDefault="00577648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7B5DFA3A" w14:textId="77777777" w:rsidR="00577648" w:rsidRPr="009F3238" w:rsidRDefault="0057764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5F557EA0" w14:textId="77777777" w:rsidR="00577648" w:rsidRPr="009F3238" w:rsidRDefault="005776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DE7AE31" w14:textId="77777777" w:rsidR="00577648" w:rsidRPr="009F3238" w:rsidRDefault="0057764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6C12877B" w14:textId="73120972" w:rsidR="00577648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183</w:t>
            </w:r>
          </w:p>
        </w:tc>
      </w:tr>
      <w:tr w:rsidR="00A6482D" w:rsidRPr="009F3238" w14:paraId="023B5635" w14:textId="77777777" w:rsidTr="00583414">
        <w:tc>
          <w:tcPr>
            <w:tcW w:w="5703" w:type="dxa"/>
            <w:hideMark/>
          </w:tcPr>
          <w:p w14:paraId="5F3AFF3A" w14:textId="77777777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55E4D14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3DBFDF84" w14:textId="59F984C6" w:rsidR="00A6482D" w:rsidRPr="009F3238" w:rsidRDefault="00B873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</w:t>
            </w:r>
            <w:r w:rsidR="00E000DD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9" w:type="dxa"/>
          </w:tcPr>
          <w:p w14:paraId="04EEB07C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53F53D3E" w14:textId="09E9D603" w:rsidR="00A6482D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9A1F5C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125</w:t>
            </w:r>
          </w:p>
        </w:tc>
      </w:tr>
      <w:tr w:rsidR="00A6482D" w:rsidRPr="009F3238" w14:paraId="0FDEE6E2" w14:textId="77777777" w:rsidTr="00583414">
        <w:tc>
          <w:tcPr>
            <w:tcW w:w="5703" w:type="dxa"/>
            <w:hideMark/>
          </w:tcPr>
          <w:p w14:paraId="3966EB33" w14:textId="7CF6C31D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สินทรัพย์ไม่มีตัวตน</w:t>
            </w:r>
            <w:r w:rsidR="000F27A8"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269" w:type="dxa"/>
          </w:tcPr>
          <w:p w14:paraId="3C59C2FF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5A9A7558" w14:textId="1FFC74A6" w:rsidR="00A6482D" w:rsidRPr="009F3238" w:rsidRDefault="00B873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</w:t>
            </w:r>
            <w:r w:rsidR="00E000DD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9" w:type="dxa"/>
          </w:tcPr>
          <w:p w14:paraId="7294A076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4ADCB37F" w14:textId="41DC838D" w:rsidR="00A6482D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9A1F5C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057</w:t>
            </w:r>
          </w:p>
        </w:tc>
      </w:tr>
      <w:tr w:rsidR="009A1F5C" w:rsidRPr="009F3238" w14:paraId="34F09E97" w14:textId="77777777" w:rsidTr="00583414">
        <w:tc>
          <w:tcPr>
            <w:tcW w:w="5703" w:type="dxa"/>
          </w:tcPr>
          <w:p w14:paraId="5DAE64ED" w14:textId="427D5826" w:rsidR="009A1F5C" w:rsidRPr="009F3238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0662C499" w14:textId="77777777" w:rsidR="009A1F5C" w:rsidRPr="009F3238" w:rsidRDefault="009A1F5C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161CD5A9" w14:textId="77777777" w:rsidR="009A1F5C" w:rsidRPr="009F3238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B3D7116" w14:textId="77777777" w:rsidR="009A1F5C" w:rsidRPr="009F3238" w:rsidRDefault="009A1F5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2F2837C7" w14:textId="40FF076F" w:rsidR="009A1F5C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2</w:t>
            </w:r>
            <w:r w:rsidR="009A1F5C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275</w:t>
            </w:r>
          </w:p>
        </w:tc>
      </w:tr>
      <w:tr w:rsidR="009A1F5C" w:rsidRPr="009F3238" w14:paraId="2C90CE62" w14:textId="77777777" w:rsidTr="00583414">
        <w:tc>
          <w:tcPr>
            <w:tcW w:w="5703" w:type="dxa"/>
          </w:tcPr>
          <w:p w14:paraId="37F4FC2E" w14:textId="6825D986" w:rsidR="009A1F5C" w:rsidRPr="009F3238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4C7B49A6" w14:textId="77777777" w:rsidR="009A1F5C" w:rsidRPr="009F3238" w:rsidRDefault="009A1F5C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0C55673" w14:textId="77777777" w:rsidR="009A1F5C" w:rsidRPr="009F3238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1D9237E5" w14:textId="77777777" w:rsidR="009A1F5C" w:rsidRPr="009F3238" w:rsidRDefault="009A1F5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0D7715ED" w14:textId="4E2923B2" w:rsidR="009A1F5C" w:rsidRPr="009F3238" w:rsidRDefault="009A1F5C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(</w:t>
            </w:r>
            <w:r w:rsidR="00B873FC"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84</w:t>
            </w: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="00B873FC"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000</w:t>
            </w: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)</w:t>
            </w:r>
          </w:p>
        </w:tc>
      </w:tr>
      <w:tr w:rsidR="009A1F5C" w:rsidRPr="009F3238" w14:paraId="5D95A76A" w14:textId="77777777" w:rsidTr="00583414">
        <w:tc>
          <w:tcPr>
            <w:tcW w:w="5703" w:type="dxa"/>
          </w:tcPr>
          <w:p w14:paraId="5BC90F77" w14:textId="045C8296" w:rsidR="009A1F5C" w:rsidRPr="009F3238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เงินกู้ยืมจากกิจการอื่น</w:t>
            </w:r>
          </w:p>
        </w:tc>
        <w:tc>
          <w:tcPr>
            <w:tcW w:w="269" w:type="dxa"/>
          </w:tcPr>
          <w:p w14:paraId="4B6332EE" w14:textId="77777777" w:rsidR="009A1F5C" w:rsidRPr="009F3238" w:rsidRDefault="009A1F5C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7A5A11D" w14:textId="77777777" w:rsidR="009A1F5C" w:rsidRPr="009F3238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822A867" w14:textId="77777777" w:rsidR="009A1F5C" w:rsidRPr="009F3238" w:rsidRDefault="009A1F5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14A37394" w14:textId="7B68DAB6" w:rsidR="009A1F5C" w:rsidRPr="009F3238" w:rsidRDefault="009A1F5C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56</w:t>
            </w:r>
            <w:r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000</w:t>
            </w:r>
            <w:r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283EACD6" w14:textId="77777777" w:rsidTr="00583414">
        <w:tc>
          <w:tcPr>
            <w:tcW w:w="5703" w:type="dxa"/>
            <w:hideMark/>
          </w:tcPr>
          <w:p w14:paraId="754C141C" w14:textId="77777777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02AC763A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2D4052E2" w14:textId="6703C737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7B86A58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18D46BF7" w14:textId="30806FAA" w:rsidR="00A6482D" w:rsidRPr="009F3238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275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6BFE7211" w14:textId="77777777" w:rsidTr="00583414">
        <w:tc>
          <w:tcPr>
            <w:tcW w:w="5703" w:type="dxa"/>
            <w:hideMark/>
          </w:tcPr>
          <w:p w14:paraId="077959E0" w14:textId="738CE2F2" w:rsidR="00A6482D" w:rsidRPr="009F3238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269" w:type="dxa"/>
          </w:tcPr>
          <w:p w14:paraId="55798877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2752FDF" w14:textId="16FE7734" w:rsidR="00A6482D" w:rsidRPr="009F3238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4BA5467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0B44DDD2" w14:textId="1475EF93" w:rsidR="00A6482D" w:rsidRPr="009F3238" w:rsidRDefault="00A6482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242</w:t>
            </w:r>
            <w:r w:rsidR="009A1F5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395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6B432C7E" w14:textId="77777777" w:rsidTr="00583414">
        <w:tc>
          <w:tcPr>
            <w:tcW w:w="5703" w:type="dxa"/>
            <w:hideMark/>
          </w:tcPr>
          <w:p w14:paraId="1B6AD989" w14:textId="6E5FEDFC" w:rsidR="00A6482D" w:rsidRPr="009F3238" w:rsidRDefault="00A6482D" w:rsidP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</w:t>
            </w:r>
            <w:r w:rsidR="009A1F5C"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หนี้สินสำหรับผลประโยชน์พนักงาน</w:t>
            </w:r>
          </w:p>
        </w:tc>
        <w:tc>
          <w:tcPr>
            <w:tcW w:w="269" w:type="dxa"/>
          </w:tcPr>
          <w:p w14:paraId="6D280AD9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4351BDF" w14:textId="16532745" w:rsidR="00A6482D" w:rsidRPr="009F3238" w:rsidRDefault="00B873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</w:t>
            </w:r>
            <w:r w:rsidR="00E000DD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69" w:type="dxa"/>
          </w:tcPr>
          <w:p w14:paraId="747B095C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2F22F5F9" w14:textId="65D4256F" w:rsidR="00A6482D" w:rsidRPr="009F3238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655</w:t>
            </w:r>
            <w:r w:rsidR="00A6482D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0599B3E1" w14:textId="77777777" w:rsidTr="00583414">
        <w:tc>
          <w:tcPr>
            <w:tcW w:w="5703" w:type="dxa"/>
            <w:hideMark/>
          </w:tcPr>
          <w:p w14:paraId="0B0ED237" w14:textId="77777777" w:rsidR="00A6482D" w:rsidRPr="009F3238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52A345F2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5CBF3712" w14:textId="7BF23271" w:rsidR="00A6482D" w:rsidRPr="009F3238" w:rsidRDefault="00E000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27</w:t>
            </w:r>
          </w:p>
        </w:tc>
        <w:tc>
          <w:tcPr>
            <w:tcW w:w="269" w:type="dxa"/>
          </w:tcPr>
          <w:p w14:paraId="2EB0856E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44FBA946" w14:textId="4AA9E81F" w:rsidR="00A6482D" w:rsidRPr="009F3238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7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644</w:t>
            </w:r>
            <w:r w:rsidR="00A6482D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0A70758D" w14:textId="77777777" w:rsidTr="00583414">
        <w:tc>
          <w:tcPr>
            <w:tcW w:w="5703" w:type="dxa"/>
            <w:hideMark/>
          </w:tcPr>
          <w:p w14:paraId="3E48D8C4" w14:textId="40557235" w:rsidR="00A6482D" w:rsidRPr="009F3238" w:rsidRDefault="00A6482D" w:rsidP="00473C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="000464E3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สุทธิที่ระบุได้</w:t>
            </w:r>
            <w:r w:rsidR="00F414D6" w:rsidRPr="009F323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และหนี้สินที่รับมา</w:t>
            </w:r>
            <w:r w:rsidR="00E87B12" w:rsidRPr="009F3238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269" w:type="dxa"/>
          </w:tcPr>
          <w:p w14:paraId="0BB09FF6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11F56228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DC35E71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0ADA96" w14:textId="30990642" w:rsidR="00A6482D" w:rsidRPr="009F3238" w:rsidRDefault="00473C79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107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145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741DFB1D" w14:textId="77777777" w:rsidTr="00583414">
        <w:tc>
          <w:tcPr>
            <w:tcW w:w="5703" w:type="dxa"/>
            <w:hideMark/>
          </w:tcPr>
          <w:p w14:paraId="175A5986" w14:textId="12C6F327" w:rsidR="00A6482D" w:rsidRPr="009F3238" w:rsidRDefault="000464E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A6482D"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ส่วนได้เสียที่ไม่มีอำนาจควบคุม (ร้อยละ </w:t>
            </w:r>
            <w:r w:rsidR="00B873FC" w:rsidRPr="009F323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49</w:t>
            </w:r>
            <w:r w:rsidR="00A6482D" w:rsidRPr="009F3238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00291F1C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449B15D7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CA1BA71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7A410A" w14:textId="6B5B6FCF" w:rsidR="00A6482D" w:rsidRPr="009F3238" w:rsidRDefault="00B873FC" w:rsidP="001B05B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</w:t>
            </w:r>
            <w:r w:rsidR="00473C79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501</w:t>
            </w:r>
          </w:p>
        </w:tc>
      </w:tr>
      <w:tr w:rsidR="00A6482D" w:rsidRPr="009F3238" w14:paraId="22E5F3A4" w14:textId="77777777" w:rsidTr="00583414">
        <w:tc>
          <w:tcPr>
            <w:tcW w:w="5703" w:type="dxa"/>
            <w:hideMark/>
          </w:tcPr>
          <w:p w14:paraId="3D37899C" w14:textId="3FBC637C" w:rsidR="00A6482D" w:rsidRPr="009F3238" w:rsidRDefault="00A6482D" w:rsidP="00473C7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="000464E3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สุทธิที่ระบุได้ที่ได้รับ</w:t>
            </w:r>
            <w:r w:rsidR="00E87B12" w:rsidRPr="009F323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และหนี้สินที่รับมา</w:t>
            </w:r>
            <w:r w:rsidR="00E87B12" w:rsidRPr="009F3238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269" w:type="dxa"/>
          </w:tcPr>
          <w:p w14:paraId="16A70C1A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2188008A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9895F5C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261C333A" w14:textId="4BF18632" w:rsidR="00A6482D" w:rsidRPr="009F3238" w:rsidRDefault="00473C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644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9F3238" w14:paraId="4025D999" w14:textId="77777777" w:rsidTr="00583414">
        <w:tc>
          <w:tcPr>
            <w:tcW w:w="5703" w:type="dxa"/>
            <w:hideMark/>
          </w:tcPr>
          <w:p w14:paraId="6AC09D90" w14:textId="77777777" w:rsidR="00A6482D" w:rsidRPr="009F3238" w:rsidRDefault="00A648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ค่าความนิยมจากการซื้อธุรกิจ</w:t>
            </w:r>
          </w:p>
        </w:tc>
        <w:tc>
          <w:tcPr>
            <w:tcW w:w="269" w:type="dxa"/>
          </w:tcPr>
          <w:p w14:paraId="7A6985FC" w14:textId="77777777" w:rsidR="00A6482D" w:rsidRPr="009F3238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  <w:hideMark/>
          </w:tcPr>
          <w:p w14:paraId="3D460B3C" w14:textId="3453B545" w:rsidR="00A6482D" w:rsidRPr="009F3238" w:rsidRDefault="00A6482D" w:rsidP="00DC3DAC">
            <w:pPr>
              <w:tabs>
                <w:tab w:val="decimal" w:pos="228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329CBD9" w14:textId="77777777" w:rsidR="00A6482D" w:rsidRPr="009F3238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0F83" w14:textId="60B8E6EA" w:rsidR="00A6482D" w:rsidRPr="009F3238" w:rsidRDefault="00B873F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</w:t>
            </w:r>
            <w:r w:rsidR="00473C79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144</w:t>
            </w:r>
          </w:p>
        </w:tc>
      </w:tr>
      <w:tr w:rsidR="00CD686D" w:rsidRPr="009F3238" w14:paraId="461A51BB" w14:textId="77777777" w:rsidTr="00583414">
        <w:trPr>
          <w:trHeight w:val="397"/>
        </w:trPr>
        <w:tc>
          <w:tcPr>
            <w:tcW w:w="5703" w:type="dxa"/>
            <w:hideMark/>
          </w:tcPr>
          <w:p w14:paraId="0B4FCCD5" w14:textId="178B2116" w:rsidR="00CD686D" w:rsidRPr="009F3238" w:rsidRDefault="00CD686D" w:rsidP="00CD68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0F71B7DC" w14:textId="77777777" w:rsidR="00CD686D" w:rsidRPr="009F3238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18A73A68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2786632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F571C4" w14:textId="2F25DF91" w:rsidR="00CD686D" w:rsidRPr="009F3238" w:rsidRDefault="00B873FC" w:rsidP="00CD686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</w:t>
            </w:r>
            <w:r w:rsidR="00CD686D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500</w:t>
            </w:r>
          </w:p>
        </w:tc>
      </w:tr>
      <w:tr w:rsidR="00CD686D" w:rsidRPr="009F3238" w14:paraId="601B7513" w14:textId="77777777" w:rsidTr="00583414">
        <w:trPr>
          <w:trHeight w:val="397"/>
        </w:trPr>
        <w:tc>
          <w:tcPr>
            <w:tcW w:w="5703" w:type="dxa"/>
          </w:tcPr>
          <w:p w14:paraId="4BDFBCF8" w14:textId="77777777" w:rsidR="00CD686D" w:rsidRPr="009F3238" w:rsidRDefault="00CD686D" w:rsidP="00CD68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616147EA" w14:textId="77777777" w:rsidR="00CD686D" w:rsidRPr="009F3238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6C10C355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A228039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</w:tcPr>
          <w:p w14:paraId="789DFDB8" w14:textId="77777777" w:rsidR="00CD686D" w:rsidRPr="009F3238" w:rsidRDefault="00CD686D" w:rsidP="00CD686D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</w:p>
        </w:tc>
      </w:tr>
      <w:tr w:rsidR="00CD686D" w:rsidRPr="009F3238" w14:paraId="773E8160" w14:textId="77777777" w:rsidTr="00583414">
        <w:trPr>
          <w:trHeight w:val="397"/>
        </w:trPr>
        <w:tc>
          <w:tcPr>
            <w:tcW w:w="5703" w:type="dxa"/>
            <w:hideMark/>
          </w:tcPr>
          <w:p w14:paraId="7ABE517D" w14:textId="77777777" w:rsidR="00CD686D" w:rsidRPr="009F3238" w:rsidRDefault="00CD686D" w:rsidP="00CD68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14:paraId="72493174" w14:textId="77777777" w:rsidR="00CD686D" w:rsidRPr="009F3238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7CFB1185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6DC0830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hideMark/>
          </w:tcPr>
          <w:p w14:paraId="0232F06F" w14:textId="5B9A9545" w:rsidR="00CD686D" w:rsidRPr="009F3238" w:rsidRDefault="00B873FC" w:rsidP="007C727C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9</w:t>
            </w:r>
            <w:r w:rsidR="00CD686D"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899</w:t>
            </w:r>
          </w:p>
        </w:tc>
      </w:tr>
      <w:tr w:rsidR="00CD686D" w:rsidRPr="009F3238" w14:paraId="123FA670" w14:textId="77777777" w:rsidTr="00583414">
        <w:trPr>
          <w:trHeight w:val="397"/>
        </w:trPr>
        <w:tc>
          <w:tcPr>
            <w:tcW w:w="5703" w:type="dxa"/>
            <w:hideMark/>
          </w:tcPr>
          <w:p w14:paraId="33F642C7" w14:textId="77777777" w:rsidR="00CD686D" w:rsidRPr="009F3238" w:rsidRDefault="00CD686D" w:rsidP="00CD686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เงินสดที่จ่าย</w:t>
            </w:r>
          </w:p>
        </w:tc>
        <w:tc>
          <w:tcPr>
            <w:tcW w:w="269" w:type="dxa"/>
          </w:tcPr>
          <w:p w14:paraId="096CA34A" w14:textId="77777777" w:rsidR="00CD686D" w:rsidRPr="009F3238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27C0FCF1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1B45FBA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9228E" w14:textId="6EB437FA" w:rsidR="00CD686D" w:rsidRPr="009F3238" w:rsidRDefault="008D1A4F" w:rsidP="00A05347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25</w:t>
            </w:r>
            <w:r w:rsidR="00A05347"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/>
                <w:sz w:val="30"/>
                <w:szCs w:val="30"/>
                <w:lang w:eastAsia="en-GB"/>
              </w:rPr>
              <w:t>500</w:t>
            </w:r>
            <w:r w:rsidRPr="009F3238">
              <w:rPr>
                <w:rFonts w:asciiTheme="majorBidi" w:hAnsiTheme="majorBidi"/>
                <w:sz w:val="30"/>
                <w:szCs w:val="30"/>
                <w:lang w:val="en-GB" w:eastAsia="en-GB"/>
              </w:rPr>
              <w:t>)</w:t>
            </w:r>
          </w:p>
        </w:tc>
      </w:tr>
      <w:tr w:rsidR="00CD686D" w:rsidRPr="009F3238" w14:paraId="46976D8A" w14:textId="77777777" w:rsidTr="00583414">
        <w:trPr>
          <w:trHeight w:val="397"/>
        </w:trPr>
        <w:tc>
          <w:tcPr>
            <w:tcW w:w="5703" w:type="dxa"/>
            <w:hideMark/>
          </w:tcPr>
          <w:p w14:paraId="2EE0CC1D" w14:textId="77777777" w:rsidR="00CD686D" w:rsidRPr="009F3238" w:rsidRDefault="00CD686D" w:rsidP="00CD68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01033B92" w14:textId="77777777" w:rsidR="00CD686D" w:rsidRPr="009F3238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74110B01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CE023B1" w14:textId="77777777" w:rsidR="00CD686D" w:rsidRPr="009F3238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C62C1F" w14:textId="60702D47" w:rsidR="00CD686D" w:rsidRPr="009F3238" w:rsidRDefault="008D1A4F" w:rsidP="00CD686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15</w:t>
            </w:r>
            <w:r w:rsidR="00CD686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601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</w:tbl>
    <w:p w14:paraId="336B3E5B" w14:textId="77777777" w:rsidR="00A24CDA" w:rsidRDefault="00A24CDA" w:rsidP="00583414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2090512" w14:textId="164A1744" w:rsidR="00481B82" w:rsidRPr="009F3238" w:rsidRDefault="00481B82" w:rsidP="00583414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9F3238">
        <w:rPr>
          <w:rFonts w:asciiTheme="majorBidi" w:hAnsiTheme="majorBidi"/>
          <w:sz w:val="30"/>
          <w:szCs w:val="30"/>
          <w:cs/>
          <w:lang w:val="th-TH"/>
        </w:rPr>
        <w:t>ค่าความนิยมส่วนใหญ่เนื่องมาจากทักษะและความสามารถทางเทคนิคในการทำงานของบริษัท เอเชีย เวนดิ้ง แมชชีน โอเปอร์เรชั่น จำกัด และการร่วมมือกันซึ่งคาดว่าจะสำเร็จจากการรวมบริษัทสู่การดำเนิน</w:t>
      </w:r>
      <w:r w:rsidR="00800464" w:rsidRPr="009F3238">
        <w:rPr>
          <w:rFonts w:asciiTheme="majorBidi" w:hAnsiTheme="majorBidi"/>
          <w:sz w:val="30"/>
          <w:szCs w:val="30"/>
          <w:cs/>
          <w:lang w:val="th-TH"/>
        </w:rPr>
        <w:t>ธุรกิจจำหน่ายเครื่องดื่ม อาหารและสินค้าอื่นๆ ผ่านตู้จำหน่ายสินค้าอัตโนมัติ</w:t>
      </w:r>
    </w:p>
    <w:p w14:paraId="2EF99132" w14:textId="3743F545" w:rsidR="00481B82" w:rsidRPr="009F3238" w:rsidRDefault="00A24CDA" w:rsidP="00A24CDA">
      <w:pPr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1B3CCD4F" w14:textId="551F04D3" w:rsidR="00C954AB" w:rsidRPr="009F3238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9F3238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28C29FBA" w14:textId="639C3203" w:rsidR="009935E2" w:rsidRPr="009F3238" w:rsidRDefault="009B0D0C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B873FC" w:rsidRPr="009F323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="005D4917" w:rsidRPr="009F3238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B873FC" w:rsidRPr="009F3238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="005D4917" w:rsidRPr="009F323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2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</w:t>
      </w:r>
      <w:r w:rsidR="008D5FC0"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ในระหว่างปีมีดังต่อไปนี้</w:t>
      </w:r>
    </w:p>
    <w:p w14:paraId="2B8C443B" w14:textId="77777777" w:rsidR="009B0D0C" w:rsidRPr="009F3238" w:rsidRDefault="009B0D0C" w:rsidP="009B0D0C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9F3238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77777777" w:rsidR="00BB479B" w:rsidRPr="009F3238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Pr="009F3238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9F3238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/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9F3238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9F3238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9F3238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77777777" w:rsidR="00A72395" w:rsidRPr="009F3238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9F3238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9F3238">
              <w:rPr>
                <w:rFonts w:hint="cs"/>
                <w:sz w:val="30"/>
                <w:szCs w:val="30"/>
                <w:cs/>
              </w:rPr>
              <w:t xml:space="preserve">ีอำนาจและความรับผิดชอบการวางแผน    </w:t>
            </w:r>
            <w:r w:rsidRPr="009F3238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 w:rsidRPr="009F323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9F3238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9F3238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9F3238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9F3238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9F3238" w:rsidRDefault="002E0B19" w:rsidP="002E0B19">
            <w:pPr>
              <w:jc w:val="center"/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9F3238" w:rsidRDefault="002E0B19" w:rsidP="002E0B19">
            <w:r w:rsidRPr="009F3238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9F3238" w14:paraId="57824B8C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334431C" w14:textId="77777777" w:rsidR="002E0B19" w:rsidRPr="009F3238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อิเซตัน (ประเทศไทย)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6FF3D1A" w14:textId="77777777" w:rsidR="002E0B19" w:rsidRPr="009F3238" w:rsidRDefault="002E0B19" w:rsidP="002E0B19">
            <w:pPr>
              <w:jc w:val="center"/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8D7BD35" w14:textId="77777777" w:rsidR="002E0B19" w:rsidRPr="009F3238" w:rsidRDefault="002E0B19" w:rsidP="002E0B19">
            <w:r w:rsidRPr="009F3238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9F3238" w14:paraId="3EC1CC05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3C2B4AC" w14:textId="78A183F9" w:rsidR="0044116A" w:rsidRPr="009F3238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9F323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มีนบุรี การแพทย์ จำกัด</w:t>
            </w:r>
          </w:p>
        </w:tc>
        <w:tc>
          <w:tcPr>
            <w:tcW w:w="1418" w:type="dxa"/>
            <w:shd w:val="clear" w:color="auto" w:fill="auto"/>
          </w:tcPr>
          <w:p w14:paraId="0F9A205A" w14:textId="6750F25F" w:rsidR="0044116A" w:rsidRPr="009F3238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6D7C588" w14:textId="276F1DB9" w:rsidR="0044116A" w:rsidRPr="009F3238" w:rsidRDefault="0044116A" w:rsidP="0044116A">
            <w:pPr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9F3238" w14:paraId="619F553D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136E107" w14:textId="6CD41BAB" w:rsidR="0044116A" w:rsidRPr="00CA3E17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มหาวิทยาลัยกรุงเทพ</w:t>
            </w:r>
          </w:p>
        </w:tc>
        <w:tc>
          <w:tcPr>
            <w:tcW w:w="1418" w:type="dxa"/>
            <w:shd w:val="clear" w:color="auto" w:fill="auto"/>
          </w:tcPr>
          <w:p w14:paraId="41639D9D" w14:textId="20366AAE" w:rsidR="0044116A" w:rsidRPr="00CA3E17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5A2623C" w14:textId="62A75CEA" w:rsidR="0044116A" w:rsidRPr="00CA3E17" w:rsidRDefault="0044116A" w:rsidP="0044116A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6F134198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61AC4D75" w14:textId="5F2CAD9D" w:rsidR="00AC1C56" w:rsidRPr="00CA3E17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บียู พร็อพเพอร์ตี้ จำกัด</w:t>
            </w:r>
          </w:p>
        </w:tc>
        <w:tc>
          <w:tcPr>
            <w:tcW w:w="1418" w:type="dxa"/>
            <w:shd w:val="clear" w:color="auto" w:fill="auto"/>
          </w:tcPr>
          <w:p w14:paraId="2A246323" w14:textId="6A06892D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50FC0331" w14:textId="17C9855A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5ED6A1F1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5F92FE7" w14:textId="77777777" w:rsidR="00AC1C56" w:rsidRPr="00CA3E17" w:rsidRDefault="00AC1C56" w:rsidP="00AC1C56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418" w:type="dxa"/>
            <w:shd w:val="clear" w:color="auto" w:fill="auto"/>
          </w:tcPr>
          <w:p w14:paraId="33AF84C4" w14:textId="77777777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6F85107E" w14:textId="77777777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144F790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B0F713E" w14:textId="77777777" w:rsidR="00AC1C56" w:rsidRPr="00CA3E17" w:rsidRDefault="00AC1C56" w:rsidP="00AC1C56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418" w:type="dxa"/>
            <w:shd w:val="clear" w:color="auto" w:fill="auto"/>
          </w:tcPr>
          <w:p w14:paraId="4A78376E" w14:textId="77777777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0F363FC" w14:textId="77777777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2A2C788B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7216A234" w14:textId="1DABDF27" w:rsidR="00AC1C56" w:rsidRPr="00CA3E17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Pr="00CA3E1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695998E1" w14:textId="73D68C6A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D4AD079" w14:textId="08D5A623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51294378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59C5CC63" w14:textId="21DD2E51" w:rsidR="00AC1C56" w:rsidRPr="00CA3E17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แจ้งวัฒนะ อเวนิว จำกัด</w:t>
            </w:r>
          </w:p>
        </w:tc>
        <w:tc>
          <w:tcPr>
            <w:tcW w:w="1418" w:type="dxa"/>
            <w:shd w:val="clear" w:color="auto" w:fill="auto"/>
          </w:tcPr>
          <w:p w14:paraId="143EE1D6" w14:textId="3D46AE05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6A897C" w14:textId="5B8ED26D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F3238" w:rsidRPr="009F3238" w14:paraId="3D7F4E1B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D43991A" w14:textId="1C984567" w:rsidR="009F3238" w:rsidRPr="003B1B3E" w:rsidRDefault="009F3238" w:rsidP="009F3238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3B1B3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อินเด็กซ์ ลิฟวิ่งมอลล์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55556D9C" w14:textId="68567C0A" w:rsidR="009F3238" w:rsidRPr="003B1B3E" w:rsidRDefault="009F3238" w:rsidP="009F3238">
            <w:pPr>
              <w:jc w:val="center"/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95ADA8E" w14:textId="58E182FE" w:rsidR="009F3238" w:rsidRPr="003B1B3E" w:rsidRDefault="009F3238" w:rsidP="009F3238">
            <w:pPr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CDA" w:rsidRPr="009F3238" w14:paraId="1426FE15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2334BB8E" w14:textId="343CA4BC" w:rsidR="00A24CDA" w:rsidRPr="003B1B3E" w:rsidRDefault="00A24CDA" w:rsidP="009F3238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อินโนเวทีฟ เอ็นเ</w:t>
            </w:r>
            <w:r w:rsidR="00EF02EE" w:rsidRPr="003B1B3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นอ</w:t>
            </w:r>
            <w:r w:rsidRPr="003B1B3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ร์ยี่ เอ็นเตอร์ไพรส์ จำกัด</w:t>
            </w:r>
          </w:p>
        </w:tc>
        <w:tc>
          <w:tcPr>
            <w:tcW w:w="1418" w:type="dxa"/>
            <w:shd w:val="clear" w:color="auto" w:fill="auto"/>
          </w:tcPr>
          <w:p w14:paraId="390C0EA1" w14:textId="32B0C216" w:rsidR="00A24CDA" w:rsidRPr="003B1B3E" w:rsidRDefault="00A24CDA" w:rsidP="009F3238">
            <w:pPr>
              <w:jc w:val="center"/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1E99FA60" w14:textId="3D3585F4" w:rsidR="00A24CDA" w:rsidRPr="003B1B3E" w:rsidRDefault="00A24CDA" w:rsidP="009F3238">
            <w:pPr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F3238" w:rsidRPr="009F3238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0CCADA4F" w:rsidR="009F3238" w:rsidRPr="009F3238" w:rsidRDefault="009F3238" w:rsidP="009F3238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418" w:type="dxa"/>
            <w:shd w:val="clear" w:color="auto" w:fill="auto"/>
          </w:tcPr>
          <w:p w14:paraId="46CF84AD" w14:textId="5D25C65D" w:rsidR="009F3238" w:rsidRPr="009F3238" w:rsidRDefault="009F3238" w:rsidP="009F3238">
            <w:pPr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21CE65" w14:textId="51FE374D" w:rsidR="009F3238" w:rsidRPr="009F3238" w:rsidRDefault="009F3238" w:rsidP="009F3238">
            <w:pPr>
              <w:ind w:left="176" w:hanging="176"/>
              <w:rPr>
                <w:spacing w:val="-10"/>
                <w:sz w:val="30"/>
                <w:szCs w:val="30"/>
                <w:cs/>
              </w:rPr>
            </w:pPr>
            <w:r w:rsidRPr="009F3238">
              <w:rPr>
                <w:rFonts w:hint="cs"/>
                <w:spacing w:val="-10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</w:tbl>
    <w:p w14:paraId="2F6F650B" w14:textId="6DB512F2" w:rsidR="00A36A11" w:rsidRPr="009F3238" w:rsidRDefault="00A36A11" w:rsidP="0044116A">
      <w:pPr>
        <w:pStyle w:val="BodyText2"/>
        <w:tabs>
          <w:tab w:val="clear" w:pos="4962"/>
          <w:tab w:val="clear" w:pos="6237"/>
        </w:tabs>
        <w:ind w:right="18" w:firstLine="432"/>
        <w:rPr>
          <w:sz w:val="20"/>
          <w:szCs w:val="20"/>
          <w:cs/>
        </w:rPr>
      </w:pPr>
    </w:p>
    <w:p w14:paraId="5D9D117F" w14:textId="0825CD72" w:rsidR="008D5FC0" w:rsidRPr="009F3238" w:rsidRDefault="00A36A11" w:rsidP="00A36A11">
      <w:pPr>
        <w:spacing w:line="240" w:lineRule="auto"/>
        <w:rPr>
          <w:sz w:val="20"/>
          <w:szCs w:val="20"/>
        </w:rPr>
      </w:pPr>
      <w:r w:rsidRPr="009F3238">
        <w:rPr>
          <w:sz w:val="20"/>
          <w:szCs w:val="20"/>
          <w:cs/>
        </w:rPr>
        <w:br w:type="page"/>
      </w:r>
    </w:p>
    <w:p w14:paraId="704A5BC0" w14:textId="43C31E54" w:rsidR="00BB479B" w:rsidRPr="009F3238" w:rsidRDefault="00BB479B" w:rsidP="0044116A">
      <w:pPr>
        <w:pStyle w:val="BodyText2"/>
        <w:tabs>
          <w:tab w:val="clear" w:pos="4962"/>
          <w:tab w:val="clear" w:pos="6237"/>
        </w:tabs>
        <w:ind w:right="18" w:firstLine="432"/>
      </w:pPr>
      <w:r w:rsidRPr="009F3238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FAEC597" w14:textId="77777777" w:rsidR="00D90001" w:rsidRPr="009F3238" w:rsidRDefault="00D90001" w:rsidP="0059601A">
      <w:pPr>
        <w:pStyle w:val="NoSpacing"/>
        <w:rPr>
          <w:rFonts w:ascii="Angsana New" w:hAnsi="Angsana New"/>
          <w:sz w:val="20"/>
          <w:szCs w:val="20"/>
        </w:rPr>
      </w:pPr>
    </w:p>
    <w:p w14:paraId="1EDF20FA" w14:textId="77777777" w:rsidR="00BB479B" w:rsidRPr="009F3238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9F3238" w14:paraId="4450E9B4" w14:textId="77777777" w:rsidTr="00CC1CA8">
        <w:trPr>
          <w:tblHeader/>
        </w:trPr>
        <w:tc>
          <w:tcPr>
            <w:tcW w:w="3510" w:type="dxa"/>
          </w:tcPr>
          <w:p w14:paraId="7100D8AE" w14:textId="77777777" w:rsidR="002F02AF" w:rsidRPr="009F3238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14:paraId="48857E73" w14:textId="77777777" w:rsidR="002F02AF" w:rsidRPr="009F3238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9F3238" w14:paraId="2E99DBE2" w14:textId="77777777" w:rsidTr="00F51EBA">
        <w:tc>
          <w:tcPr>
            <w:tcW w:w="3510" w:type="dxa"/>
          </w:tcPr>
          <w:p w14:paraId="6F2275C1" w14:textId="77777777" w:rsidR="002F02AF" w:rsidRPr="009F323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14:paraId="180C6560" w14:textId="77777777" w:rsidR="002F02AF" w:rsidRPr="009F323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9F3238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2F02AF" w:rsidRPr="009F3238" w14:paraId="71C847EA" w14:textId="77777777" w:rsidTr="00F51EBA">
        <w:tc>
          <w:tcPr>
            <w:tcW w:w="3510" w:type="dxa"/>
          </w:tcPr>
          <w:p w14:paraId="5F9535EE" w14:textId="77777777" w:rsidR="002F02AF" w:rsidRPr="009F323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14:paraId="7A42DA94" w14:textId="77777777" w:rsidR="002F02AF" w:rsidRPr="009F323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1850C0" w:rsidRPr="009F3238" w14:paraId="0D57FE03" w14:textId="77777777" w:rsidTr="00F51EBA">
        <w:tc>
          <w:tcPr>
            <w:tcW w:w="3510" w:type="dxa"/>
          </w:tcPr>
          <w:p w14:paraId="2B7BC86E" w14:textId="77777777" w:rsidR="001850C0" w:rsidRPr="009F3238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14:paraId="46C4F782" w14:textId="77777777" w:rsidR="001850C0" w:rsidRPr="009F3238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293B14" w:rsidRPr="009F3238" w14:paraId="549E5311" w14:textId="77777777" w:rsidTr="00F51EBA">
        <w:tc>
          <w:tcPr>
            <w:tcW w:w="3510" w:type="dxa"/>
          </w:tcPr>
          <w:p w14:paraId="03B86D05" w14:textId="77777777" w:rsidR="00293B14" w:rsidRPr="009F3238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14:paraId="553B0792" w14:textId="77777777" w:rsidR="00293B14" w:rsidRPr="009F3238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9F3238" w14:paraId="0CC684AF" w14:textId="77777777" w:rsidTr="00F51EBA">
        <w:tc>
          <w:tcPr>
            <w:tcW w:w="3510" w:type="dxa"/>
          </w:tcPr>
          <w:p w14:paraId="58E583A6" w14:textId="77777777" w:rsidR="00FB2238" w:rsidRPr="009F323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14:paraId="77F8544A" w14:textId="77777777" w:rsidR="00FB2238" w:rsidRPr="009F323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9F3238" w14:paraId="3274200E" w14:textId="77777777" w:rsidTr="00F51EBA">
        <w:tc>
          <w:tcPr>
            <w:tcW w:w="3510" w:type="dxa"/>
          </w:tcPr>
          <w:p w14:paraId="15C7B85B" w14:textId="77777777" w:rsidR="00FB2238" w:rsidRPr="009F323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33" w:type="dxa"/>
          </w:tcPr>
          <w:p w14:paraId="29F83774" w14:textId="77777777" w:rsidR="00FB2238" w:rsidRPr="009F323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B2238" w:rsidRPr="009F3238" w14:paraId="410F8875" w14:textId="77777777" w:rsidTr="00F51EBA">
        <w:tc>
          <w:tcPr>
            <w:tcW w:w="3510" w:type="dxa"/>
          </w:tcPr>
          <w:p w14:paraId="2BFE746E" w14:textId="4DAE5DE3" w:rsidR="00FB2238" w:rsidRPr="009F3238" w:rsidRDefault="009A64D9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FB2238" w:rsidRPr="009F3238">
              <w:rPr>
                <w:rFonts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733" w:type="dxa"/>
          </w:tcPr>
          <w:p w14:paraId="5BC57467" w14:textId="77777777" w:rsidR="00FB2238" w:rsidRPr="009F323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9F3238" w14:paraId="7B71A77D" w14:textId="77777777" w:rsidTr="00F51EBA">
        <w:tc>
          <w:tcPr>
            <w:tcW w:w="3510" w:type="dxa"/>
          </w:tcPr>
          <w:p w14:paraId="0BF2BFB5" w14:textId="6A62172C" w:rsidR="00F51EBA" w:rsidRPr="009F3238" w:rsidRDefault="009A64D9" w:rsidP="009A64D9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F51EBA"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บริหารจัดการ</w:t>
            </w:r>
          </w:p>
        </w:tc>
        <w:tc>
          <w:tcPr>
            <w:tcW w:w="5733" w:type="dxa"/>
          </w:tcPr>
          <w:p w14:paraId="7AB13600" w14:textId="77777777" w:rsidR="00F51EBA" w:rsidRPr="009F323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9F3238" w14:paraId="188DE8C1" w14:textId="77777777" w:rsidTr="00F51EBA">
        <w:tc>
          <w:tcPr>
            <w:tcW w:w="3510" w:type="dxa"/>
          </w:tcPr>
          <w:p w14:paraId="06B86F01" w14:textId="77777777" w:rsidR="00F51EBA" w:rsidRPr="009F3238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14:paraId="6C872B1D" w14:textId="77777777" w:rsidR="00F51EBA" w:rsidRPr="009F323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3170E1" w:rsidRPr="009F3238" w14:paraId="0E516DE1" w14:textId="77777777" w:rsidTr="00F51EBA">
        <w:tc>
          <w:tcPr>
            <w:tcW w:w="3510" w:type="dxa"/>
          </w:tcPr>
          <w:p w14:paraId="07F25229" w14:textId="78B5F900" w:rsidR="003170E1" w:rsidRPr="009F3238" w:rsidRDefault="003170E1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ค่าวิจัยและพัฒนา</w:t>
            </w:r>
          </w:p>
        </w:tc>
        <w:tc>
          <w:tcPr>
            <w:tcW w:w="5733" w:type="dxa"/>
          </w:tcPr>
          <w:p w14:paraId="76469F12" w14:textId="516E2C7D" w:rsidR="003170E1" w:rsidRPr="009F3238" w:rsidRDefault="003170E1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1B7F6A" w:rsidRPr="009F3238" w14:paraId="28A50EBB" w14:textId="77777777" w:rsidTr="00F51EBA">
        <w:tc>
          <w:tcPr>
            <w:tcW w:w="3510" w:type="dxa"/>
          </w:tcPr>
          <w:p w14:paraId="13AB8D18" w14:textId="2A453ACF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ค่าสิทธิ</w:t>
            </w:r>
            <w:r w:rsidR="00D13A37"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733" w:type="dxa"/>
          </w:tcPr>
          <w:p w14:paraId="37508FAF" w14:textId="2CBF8451" w:rsidR="001B7F6A" w:rsidRPr="009F3238" w:rsidRDefault="001B7F6A" w:rsidP="001B7F6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1B7F6A" w:rsidRPr="009F3238" w14:paraId="4A72E3A1" w14:textId="77777777" w:rsidTr="00F51EBA">
        <w:tc>
          <w:tcPr>
            <w:tcW w:w="3510" w:type="dxa"/>
          </w:tcPr>
          <w:p w14:paraId="7C88C7D1" w14:textId="05F1CF0D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733" w:type="dxa"/>
          </w:tcPr>
          <w:p w14:paraId="2666A273" w14:textId="28A0CB43" w:rsidR="001B7F6A" w:rsidRPr="009F3238" w:rsidRDefault="001B7F6A" w:rsidP="001B7F6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1B7F6A" w:rsidRPr="009F3238" w14:paraId="5C5AEDB7" w14:textId="77777777" w:rsidTr="00F51EBA">
        <w:tc>
          <w:tcPr>
            <w:tcW w:w="3510" w:type="dxa"/>
          </w:tcPr>
          <w:p w14:paraId="2EACA967" w14:textId="77777777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14:paraId="30EBAD0F" w14:textId="77777777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1B7F6A" w:rsidRPr="009F3238" w14:paraId="1E171CB8" w14:textId="77777777" w:rsidTr="00F51EBA">
        <w:trPr>
          <w:trHeight w:val="95"/>
        </w:trPr>
        <w:tc>
          <w:tcPr>
            <w:tcW w:w="3510" w:type="dxa"/>
          </w:tcPr>
          <w:p w14:paraId="1DBAFF5F" w14:textId="77777777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14:paraId="29E3AAAB" w14:textId="6AC9285C" w:rsidR="001B7F6A" w:rsidRPr="009F3238" w:rsidRDefault="00FB5AEB" w:rsidP="005D1E98">
            <w:pPr>
              <w:pStyle w:val="block"/>
              <w:spacing w:after="0"/>
              <w:ind w:left="185" w:right="-45" w:hanging="18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B97A04" w:rsidRPr="009F3238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B97A04" w:rsidRPr="009F3238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ปีจากธนาคารพาณิชย์เฉลี่ยบวก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ร้อยละ 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0</w:t>
            </w:r>
            <w:r w:rsidR="00B97A04" w:rsidRPr="009F3238">
              <w:rPr>
                <w:rFonts w:cs="Angsana New"/>
                <w:sz w:val="30"/>
                <w:szCs w:val="30"/>
                <w:lang w:bidi="th-TH"/>
              </w:rPr>
              <w:t>.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 xml:space="preserve"> หรืออัตราดอกเบี้ยเงินกู้ยืมเฉลี่ยที่ต้องชำระคืนเมื่อทวงถามบวกร้อยละ 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0</w:t>
            </w:r>
            <w:r w:rsidR="00B97A04" w:rsidRPr="009F3238">
              <w:rPr>
                <w:rFonts w:cs="Angsana New"/>
                <w:sz w:val="30"/>
                <w:szCs w:val="30"/>
                <w:lang w:bidi="th-TH"/>
              </w:rPr>
              <w:t>.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7</w:t>
            </w:r>
          </w:p>
        </w:tc>
      </w:tr>
      <w:tr w:rsidR="001B7F6A" w:rsidRPr="009F3238" w14:paraId="27ECF2DA" w14:textId="77777777" w:rsidTr="00F51EBA">
        <w:trPr>
          <w:trHeight w:val="95"/>
        </w:trPr>
        <w:tc>
          <w:tcPr>
            <w:tcW w:w="3510" w:type="dxa"/>
          </w:tcPr>
          <w:p w14:paraId="77B573F7" w14:textId="77777777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14:paraId="072EC29F" w14:textId="7EB4B951" w:rsidR="001B7F6A" w:rsidRPr="009F3238" w:rsidRDefault="00FB5AEB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 xml:space="preserve">อัตราดอกเบี้ยเงินฝากประจำ 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B97A04" w:rsidRPr="009F3238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 xml:space="preserve">เดือนหรือ 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B97A04" w:rsidRPr="009F3238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ปีจากธนาคารพาณิชย์</w:t>
            </w:r>
          </w:p>
        </w:tc>
      </w:tr>
      <w:tr w:rsidR="001B7F6A" w:rsidRPr="009F3238" w14:paraId="2ED0C2DD" w14:textId="77777777" w:rsidTr="00F51EBA">
        <w:tc>
          <w:tcPr>
            <w:tcW w:w="3510" w:type="dxa"/>
          </w:tcPr>
          <w:p w14:paraId="482D6BAA" w14:textId="77777777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14:paraId="118823C4" w14:textId="77777777" w:rsidR="001B7F6A" w:rsidRPr="009F3238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ตามที่ได้รับอนุมัติโดยกรรมการและ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/</w:t>
            </w: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หรือผู้ถือหุ้น</w:t>
            </w:r>
          </w:p>
        </w:tc>
      </w:tr>
    </w:tbl>
    <w:p w14:paraId="2BD03843" w14:textId="77777777" w:rsidR="00040EB5" w:rsidRPr="009F3238" w:rsidRDefault="00040EB5">
      <w:pPr>
        <w:spacing w:line="240" w:lineRule="auto"/>
        <w:rPr>
          <w:sz w:val="30"/>
          <w:szCs w:val="30"/>
          <w:cs/>
        </w:rPr>
      </w:pPr>
      <w:r w:rsidRPr="009F3238">
        <w:rPr>
          <w:cs/>
        </w:rPr>
        <w:br w:type="page"/>
      </w:r>
    </w:p>
    <w:p w14:paraId="141A998D" w14:textId="313852B0" w:rsidR="00281090" w:rsidRPr="009F3238" w:rsidRDefault="00F51EBA" w:rsidP="00F47950">
      <w:pPr>
        <w:pStyle w:val="BodyText2"/>
        <w:ind w:left="540" w:right="18"/>
      </w:pPr>
      <w:r w:rsidRPr="009F3238">
        <w:rPr>
          <w:cs/>
        </w:rPr>
        <w:t>รายการที่สำคัญกับบุคคลหรือกิจการที่เกี่ยวข้องกัน</w:t>
      </w:r>
      <w:r w:rsidR="00190A3F" w:rsidRPr="009F3238">
        <w:rPr>
          <w:cs/>
        </w:rPr>
        <w:t>สำหรับแต่ละปีสิ้นสุดว</w:t>
      </w:r>
      <w:r w:rsidR="00FC5B80" w:rsidRPr="009F3238">
        <w:rPr>
          <w:cs/>
        </w:rPr>
        <w:t xml:space="preserve">ันที่ </w:t>
      </w:r>
      <w:r w:rsidR="00B873FC" w:rsidRPr="009F3238">
        <w:t>31</w:t>
      </w:r>
      <w:r w:rsidR="00190A3F" w:rsidRPr="009F3238">
        <w:rPr>
          <w:cs/>
        </w:rPr>
        <w:t xml:space="preserve"> ธันวาคม สรุปได้ดังนี</w:t>
      </w:r>
      <w:r w:rsidR="00190A3F" w:rsidRPr="009F3238">
        <w:rPr>
          <w:rFonts w:hint="cs"/>
          <w:cs/>
        </w:rPr>
        <w:t>้</w:t>
      </w:r>
      <w:r w:rsidR="00BB479B" w:rsidRPr="009F3238">
        <w:rPr>
          <w:cs/>
        </w:rPr>
        <w:t xml:space="preserve">  </w:t>
      </w:r>
    </w:p>
    <w:p w14:paraId="00939A6B" w14:textId="77777777" w:rsidR="00F47950" w:rsidRPr="009F3238" w:rsidRDefault="00F47950" w:rsidP="00F47950">
      <w:pPr>
        <w:pStyle w:val="BodyText2"/>
        <w:ind w:left="540" w:right="18"/>
        <w:rPr>
          <w:sz w:val="28"/>
          <w:szCs w:val="28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171"/>
        <w:gridCol w:w="270"/>
        <w:gridCol w:w="1172"/>
        <w:gridCol w:w="271"/>
        <w:gridCol w:w="1172"/>
        <w:gridCol w:w="271"/>
        <w:gridCol w:w="1172"/>
      </w:tblGrid>
      <w:tr w:rsidR="00F51EBA" w:rsidRPr="009F3238" w14:paraId="0FFCBB41" w14:textId="77777777" w:rsidTr="00646B99">
        <w:trPr>
          <w:tblHeader/>
        </w:trPr>
        <w:tc>
          <w:tcPr>
            <w:tcW w:w="2034" w:type="pct"/>
          </w:tcPr>
          <w:p w14:paraId="5B81692C" w14:textId="77777777" w:rsidR="00F51EBA" w:rsidRPr="009F3238" w:rsidRDefault="00F51EBA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0EACAA9C" w14:textId="77777777" w:rsidR="00F51EBA" w:rsidRPr="009F323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19CC2F" w14:textId="77777777" w:rsidR="00F51EBA" w:rsidRPr="009F323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</w:tcPr>
          <w:p w14:paraId="25BAF2AE" w14:textId="77777777" w:rsidR="00F51EBA" w:rsidRPr="009F323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2CD" w:rsidRPr="009F3238" w14:paraId="56311D44" w14:textId="77777777" w:rsidTr="00646B99">
        <w:trPr>
          <w:tblHeader/>
        </w:trPr>
        <w:tc>
          <w:tcPr>
            <w:tcW w:w="2034" w:type="pct"/>
          </w:tcPr>
          <w:p w14:paraId="6DA86F5F" w14:textId="2F1943B4" w:rsidR="00E002CD" w:rsidRPr="009F3238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873FC" w:rsidRPr="009F3238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</w:tcPr>
          <w:p w14:paraId="71C589A4" w14:textId="0B8D9645" w:rsidR="00E002CD" w:rsidRPr="009F3238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23E5BC7" w14:textId="77777777" w:rsidR="00E002CD" w:rsidRPr="009F3238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D53BD3A" w14:textId="60979D2B" w:rsidR="00E002CD" w:rsidRPr="009F3238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08F5567" w14:textId="77777777" w:rsidR="00E002CD" w:rsidRPr="009F3238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5CC29A8" w14:textId="39CB26CB" w:rsidR="00E002CD" w:rsidRPr="009F3238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466F8B0" w14:textId="77777777" w:rsidR="00E002CD" w:rsidRPr="009F3238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D5F2591" w14:textId="1D46208B" w:rsidR="00E002CD" w:rsidRPr="009F3238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E002CD" w:rsidRPr="009F3238" w14:paraId="22BCC775" w14:textId="77777777" w:rsidTr="00646B99">
        <w:trPr>
          <w:trHeight w:val="345"/>
          <w:tblHeader/>
        </w:trPr>
        <w:tc>
          <w:tcPr>
            <w:tcW w:w="2034" w:type="pct"/>
          </w:tcPr>
          <w:p w14:paraId="353CA1A1" w14:textId="103275AD" w:rsidR="00E002CD" w:rsidRPr="009F3238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721174DA" w14:textId="77777777" w:rsidR="00E002CD" w:rsidRPr="009F3238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4D9" w:rsidRPr="009F3238" w14:paraId="005ED541" w14:textId="77777777" w:rsidTr="00646B99">
        <w:tc>
          <w:tcPr>
            <w:tcW w:w="2034" w:type="pct"/>
          </w:tcPr>
          <w:p w14:paraId="6ABDDB70" w14:textId="74DE7302" w:rsidR="009A64D9" w:rsidRPr="009F3238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09836A0" w14:textId="77777777" w:rsidR="009A64D9" w:rsidRPr="009F3238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A7450EC" w14:textId="77777777" w:rsidR="009A64D9" w:rsidRPr="009F3238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B513B70" w14:textId="77777777" w:rsidR="009A64D9" w:rsidRPr="009F3238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1F907" w14:textId="77777777" w:rsidR="009A64D9" w:rsidRPr="009F3238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9B4401" w14:textId="77777777" w:rsidR="009A64D9" w:rsidRPr="009F3238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A8CB8A0" w14:textId="77777777" w:rsidR="009A64D9" w:rsidRPr="009F3238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39398EE" w14:textId="77777777" w:rsidR="009A64D9" w:rsidRPr="009F3238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1E08F5" w:rsidRPr="009F3238" w14:paraId="37E6521E" w14:textId="77777777" w:rsidTr="00646B99">
        <w:tc>
          <w:tcPr>
            <w:tcW w:w="2034" w:type="pct"/>
          </w:tcPr>
          <w:p w14:paraId="4C1B1F7F" w14:textId="77777777" w:rsidR="001E08F5" w:rsidRPr="009F3238" w:rsidRDefault="001E08F5" w:rsidP="001E08F5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942C78" w14:textId="52949A31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7ACF90" w14:textId="77777777" w:rsidR="001E08F5" w:rsidRPr="009F3238" w:rsidRDefault="001E08F5" w:rsidP="001E08F5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479843A" w14:textId="22021E41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D298C2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3B35B3" w14:textId="0429F481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11,603,133</w:t>
            </w:r>
          </w:p>
        </w:tc>
        <w:tc>
          <w:tcPr>
            <w:tcW w:w="146" w:type="pct"/>
          </w:tcPr>
          <w:p w14:paraId="5087EB2B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955B3FB" w14:textId="08CF2858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380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682</w:t>
            </w:r>
          </w:p>
        </w:tc>
      </w:tr>
      <w:tr w:rsidR="001E08F5" w:rsidRPr="009F3238" w14:paraId="04231EC3" w14:textId="77777777" w:rsidTr="00646B99">
        <w:tc>
          <w:tcPr>
            <w:tcW w:w="2034" w:type="pct"/>
          </w:tcPr>
          <w:p w14:paraId="19E909A4" w14:textId="77777777" w:rsidR="001E08F5" w:rsidRPr="009F3238" w:rsidRDefault="001E08F5" w:rsidP="001E08F5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C2389A9" w14:textId="29EC358D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64CAE6" w14:textId="77777777" w:rsidR="001E08F5" w:rsidRPr="009F3238" w:rsidRDefault="001E08F5" w:rsidP="001E08F5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7C89D5E" w14:textId="6EFD65CE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49E162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B585C51" w14:textId="5895B8DA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5,666,700</w:t>
            </w:r>
          </w:p>
        </w:tc>
        <w:tc>
          <w:tcPr>
            <w:tcW w:w="146" w:type="pct"/>
          </w:tcPr>
          <w:p w14:paraId="37DA88F6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5C510D2" w14:textId="1B136358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893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003</w:t>
            </w:r>
          </w:p>
        </w:tc>
      </w:tr>
      <w:tr w:rsidR="001E08F5" w:rsidRPr="009F3238" w14:paraId="2AEBCFF5" w14:textId="77777777" w:rsidTr="00646B99">
        <w:tc>
          <w:tcPr>
            <w:tcW w:w="2034" w:type="pct"/>
          </w:tcPr>
          <w:p w14:paraId="79E2E06B" w14:textId="77777777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FC8701F" w14:textId="65CF1D57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820F09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3878177" w14:textId="10D9FE98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7EB116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75C6067" w14:textId="57FF581B" w:rsidR="001E08F5" w:rsidRPr="009F3238" w:rsidRDefault="00085B9E" w:rsidP="00085B9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   1,724,975</w:t>
            </w:r>
          </w:p>
        </w:tc>
        <w:tc>
          <w:tcPr>
            <w:tcW w:w="146" w:type="pct"/>
          </w:tcPr>
          <w:p w14:paraId="7DEB06DD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C733602" w14:textId="3C502486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311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988</w:t>
            </w:r>
          </w:p>
        </w:tc>
      </w:tr>
      <w:tr w:rsidR="001E08F5" w:rsidRPr="009F3238" w14:paraId="7E6009F2" w14:textId="77777777" w:rsidTr="00646B99">
        <w:tc>
          <w:tcPr>
            <w:tcW w:w="2034" w:type="pct"/>
          </w:tcPr>
          <w:p w14:paraId="558AB4F9" w14:textId="29D942FE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54D8C0C" w14:textId="55A57882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028F29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3C3AF9D4" w14:textId="674B700D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8EFD01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18CD1AD" w14:textId="60E250B8" w:rsidR="001E08F5" w:rsidRPr="009F3238" w:rsidRDefault="00085B9E" w:rsidP="00085B9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165,856</w:t>
            </w:r>
          </w:p>
        </w:tc>
        <w:tc>
          <w:tcPr>
            <w:tcW w:w="146" w:type="pct"/>
          </w:tcPr>
          <w:p w14:paraId="0254AA2D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511290A" w14:textId="3C60576B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105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444</w:t>
            </w:r>
          </w:p>
        </w:tc>
      </w:tr>
      <w:tr w:rsidR="001E08F5" w:rsidRPr="009F3238" w14:paraId="52249DBA" w14:textId="77777777" w:rsidTr="00646B99">
        <w:tc>
          <w:tcPr>
            <w:tcW w:w="2034" w:type="pct"/>
          </w:tcPr>
          <w:p w14:paraId="6681663E" w14:textId="77777777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D3C3789" w14:textId="480CEE44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2B4288" w14:textId="77777777" w:rsidR="001E08F5" w:rsidRPr="009F3238" w:rsidRDefault="001E08F5" w:rsidP="001E08F5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48A44B59" w14:textId="01C3234D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B7D68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236E416" w14:textId="034A0740" w:rsidR="001E08F5" w:rsidRPr="009F3238" w:rsidRDefault="00085B9E" w:rsidP="00085B9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15,900</w:t>
            </w:r>
          </w:p>
        </w:tc>
        <w:tc>
          <w:tcPr>
            <w:tcW w:w="146" w:type="pct"/>
          </w:tcPr>
          <w:p w14:paraId="2ED8E9A6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2884DFC" w14:textId="3A646011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940</w:t>
            </w:r>
          </w:p>
        </w:tc>
      </w:tr>
      <w:tr w:rsidR="001E08F5" w:rsidRPr="009F3238" w14:paraId="099E7235" w14:textId="77777777" w:rsidTr="00646B99">
        <w:tc>
          <w:tcPr>
            <w:tcW w:w="2034" w:type="pct"/>
          </w:tcPr>
          <w:p w14:paraId="2058BDFA" w14:textId="77777777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77CD878" w14:textId="0C15DA7A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89335B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39841A01" w14:textId="0F2DD7D8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E65A14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F1A7034" w14:textId="2A460135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48,412</w:t>
            </w:r>
          </w:p>
        </w:tc>
        <w:tc>
          <w:tcPr>
            <w:tcW w:w="146" w:type="pct"/>
          </w:tcPr>
          <w:p w14:paraId="644F6AE8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5C53566" w14:textId="4CAF76AB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19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423</w:t>
            </w:r>
          </w:p>
        </w:tc>
      </w:tr>
      <w:tr w:rsidR="001E08F5" w:rsidRPr="009F3238" w14:paraId="79BE0D66" w14:textId="77777777" w:rsidTr="00646B99">
        <w:tc>
          <w:tcPr>
            <w:tcW w:w="2034" w:type="pct"/>
          </w:tcPr>
          <w:p w14:paraId="69B40AEF" w14:textId="77777777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B145E0C" w14:textId="52F1267B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68C96E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A0436FC" w14:textId="50D43AE3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BE39F5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2C27918" w14:textId="5872837D" w:rsidR="001E08F5" w:rsidRPr="009F3238" w:rsidRDefault="004B2DDF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233,200</w:t>
            </w:r>
          </w:p>
        </w:tc>
        <w:tc>
          <w:tcPr>
            <w:tcW w:w="146" w:type="pct"/>
          </w:tcPr>
          <w:p w14:paraId="59AC68C1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63BA88D" w14:textId="1C7F634B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753</w:t>
            </w:r>
          </w:p>
        </w:tc>
      </w:tr>
      <w:tr w:rsidR="001E08F5" w:rsidRPr="009F3238" w14:paraId="023CE9E7" w14:textId="77777777" w:rsidTr="00646B99">
        <w:tc>
          <w:tcPr>
            <w:tcW w:w="2034" w:type="pct"/>
          </w:tcPr>
          <w:p w14:paraId="5FF5CB7C" w14:textId="3F810059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738C3A05" w14:textId="085E1840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9ADA2F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0B12D65" w14:textId="26DDA313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2739E2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3E463CE" w14:textId="0F6EB8E9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146,010</w:t>
            </w:r>
          </w:p>
        </w:tc>
        <w:tc>
          <w:tcPr>
            <w:tcW w:w="146" w:type="pct"/>
          </w:tcPr>
          <w:p w14:paraId="6BD58680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995C895" w14:textId="4BE97B1C" w:rsidR="001E08F5" w:rsidRPr="009F3238" w:rsidRDefault="00B873FC" w:rsidP="00FB5AE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137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610</w:t>
            </w:r>
          </w:p>
        </w:tc>
      </w:tr>
      <w:tr w:rsidR="001E08F5" w:rsidRPr="009F3238" w14:paraId="44F46BF4" w14:textId="77777777" w:rsidTr="00646B99">
        <w:tc>
          <w:tcPr>
            <w:tcW w:w="2034" w:type="pct"/>
          </w:tcPr>
          <w:p w14:paraId="49E42ECC" w14:textId="3CEDEAE5" w:rsidR="001E08F5" w:rsidRPr="009F3238" w:rsidRDefault="001E08F5" w:rsidP="001E08F5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51E41D74" w14:textId="2AE7452E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AC0B6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CA3A" w14:textId="0555B554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8DF12E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76A50F2" w14:textId="14CA19EE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20,407</w:t>
            </w:r>
          </w:p>
        </w:tc>
        <w:tc>
          <w:tcPr>
            <w:tcW w:w="146" w:type="pct"/>
          </w:tcPr>
          <w:p w14:paraId="04B02896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511BFB5" w14:textId="64395337" w:rsidR="001E08F5" w:rsidRPr="009F3238" w:rsidRDefault="00B873FC" w:rsidP="00FB5AE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300</w:t>
            </w:r>
          </w:p>
        </w:tc>
      </w:tr>
      <w:tr w:rsidR="001E08F5" w:rsidRPr="009F3238" w14:paraId="5F0B7FF3" w14:textId="77777777" w:rsidTr="00646B99">
        <w:tc>
          <w:tcPr>
            <w:tcW w:w="2034" w:type="pct"/>
          </w:tcPr>
          <w:p w14:paraId="4411E1BB" w14:textId="77777777" w:rsidR="001E08F5" w:rsidRPr="009F3238" w:rsidRDefault="001E08F5" w:rsidP="001E08F5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7D0D8ED5" w14:textId="32A2AD92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2D81A9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48D3E2AC" w14:textId="792473DE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ABB5C2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687BB6" w14:textId="05FD8638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18,859</w:t>
            </w:r>
          </w:p>
        </w:tc>
        <w:tc>
          <w:tcPr>
            <w:tcW w:w="146" w:type="pct"/>
          </w:tcPr>
          <w:p w14:paraId="5C5EE3B6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F529ADA" w14:textId="77B5AD87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39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285</w:t>
            </w:r>
          </w:p>
        </w:tc>
      </w:tr>
      <w:tr w:rsidR="001E08F5" w:rsidRPr="009F3238" w14:paraId="4E8BD312" w14:textId="77777777" w:rsidTr="00646B99">
        <w:tc>
          <w:tcPr>
            <w:tcW w:w="2034" w:type="pct"/>
          </w:tcPr>
          <w:p w14:paraId="7DD17225" w14:textId="77777777" w:rsidR="001E08F5" w:rsidRPr="009F3238" w:rsidRDefault="001E08F5" w:rsidP="001E08F5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6714FFAF" w14:textId="52439406" w:rsidR="001E08F5" w:rsidRPr="009F3238" w:rsidRDefault="001E08F5" w:rsidP="001E08F5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A1BB5C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69D89A4" w14:textId="2BB94608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B654E3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1E34921" w14:textId="20235F09" w:rsidR="001E08F5" w:rsidRPr="009F3238" w:rsidRDefault="00085B9E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4,535</w:t>
            </w:r>
          </w:p>
        </w:tc>
        <w:tc>
          <w:tcPr>
            <w:tcW w:w="146" w:type="pct"/>
          </w:tcPr>
          <w:p w14:paraId="77794775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2B756DB" w14:textId="01B0639A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590</w:t>
            </w:r>
          </w:p>
        </w:tc>
      </w:tr>
      <w:tr w:rsidR="001E08F5" w:rsidRPr="009F3238" w14:paraId="346FC14C" w14:textId="77777777" w:rsidTr="00646B99">
        <w:tc>
          <w:tcPr>
            <w:tcW w:w="2034" w:type="pct"/>
          </w:tcPr>
          <w:p w14:paraId="652D2644" w14:textId="1C924EF2" w:rsidR="001E08F5" w:rsidRPr="009F3238" w:rsidRDefault="001E08F5" w:rsidP="001E08F5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021EF8C" w14:textId="64AB19C6" w:rsidR="001E08F5" w:rsidRPr="009F3238" w:rsidRDefault="001E08F5" w:rsidP="001E08F5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EF9678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26C2D73" w14:textId="50685A5D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183C92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BD856F6" w14:textId="78257752" w:rsidR="001E08F5" w:rsidRPr="009F3238" w:rsidRDefault="004B2DDF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11,899</w:t>
            </w:r>
          </w:p>
        </w:tc>
        <w:tc>
          <w:tcPr>
            <w:tcW w:w="146" w:type="pct"/>
          </w:tcPr>
          <w:p w14:paraId="758CE31E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8F1EF22" w14:textId="35BA2430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</w:t>
            </w:r>
            <w:r w:rsidR="00DA6C9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471</w:t>
            </w:r>
          </w:p>
        </w:tc>
      </w:tr>
      <w:tr w:rsidR="001E08F5" w:rsidRPr="009F3238" w14:paraId="0184C811" w14:textId="77777777" w:rsidTr="00646B99">
        <w:tc>
          <w:tcPr>
            <w:tcW w:w="2034" w:type="pct"/>
          </w:tcPr>
          <w:p w14:paraId="3EBF3085" w14:textId="5DFBF30A" w:rsidR="001E08F5" w:rsidRPr="009F3238" w:rsidRDefault="001E08F5" w:rsidP="001E08F5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47B52161" w14:textId="1308B4D9" w:rsidR="001E08F5" w:rsidRPr="009F3238" w:rsidRDefault="001E08F5" w:rsidP="001E08F5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CE4F86" w14:textId="77777777" w:rsidR="001E08F5" w:rsidRPr="009F3238" w:rsidRDefault="001E08F5" w:rsidP="001E08F5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7CD6D85" w14:textId="3E8F8C63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EF56BE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EDF7F2F" w14:textId="2F51517F" w:rsidR="001E08F5" w:rsidRPr="009F3238" w:rsidRDefault="00A9634B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163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248</w:t>
            </w:r>
          </w:p>
        </w:tc>
        <w:tc>
          <w:tcPr>
            <w:tcW w:w="146" w:type="pct"/>
          </w:tcPr>
          <w:p w14:paraId="2F1EDE7B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49D532" w14:textId="7C89F973" w:rsidR="001E08F5" w:rsidRPr="009F3238" w:rsidRDefault="00B873FC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102</w:t>
            </w:r>
          </w:p>
        </w:tc>
      </w:tr>
      <w:tr w:rsidR="001E08F5" w:rsidRPr="009F3238" w14:paraId="23FC2CE2" w14:textId="77777777" w:rsidTr="00646B99">
        <w:tc>
          <w:tcPr>
            <w:tcW w:w="2034" w:type="pct"/>
          </w:tcPr>
          <w:p w14:paraId="3E574133" w14:textId="77777777" w:rsidR="001E08F5" w:rsidRPr="009F3238" w:rsidRDefault="001E08F5" w:rsidP="001E08F5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D0B08" w14:textId="4981CE81" w:rsidR="001E08F5" w:rsidRPr="009F3238" w:rsidRDefault="001E08F5" w:rsidP="001E08F5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4D1303" w14:textId="77777777" w:rsidR="001E08F5" w:rsidRPr="009F3238" w:rsidRDefault="001E08F5" w:rsidP="001E08F5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65DF4383" w14:textId="1AF50A27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2DE83C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9331200" w14:textId="2D135CDF" w:rsidR="001E08F5" w:rsidRPr="009F3238" w:rsidRDefault="00A9634B" w:rsidP="00085B9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1,181</w:t>
            </w:r>
          </w:p>
        </w:tc>
        <w:tc>
          <w:tcPr>
            <w:tcW w:w="146" w:type="pct"/>
          </w:tcPr>
          <w:p w14:paraId="5746596C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0E172C1" w14:textId="25D87039" w:rsidR="001E08F5" w:rsidRPr="009F3238" w:rsidRDefault="001E08F5" w:rsidP="00FB5AEB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1E08F5" w:rsidRPr="009F3238" w14:paraId="135A920E" w14:textId="77777777" w:rsidTr="00646B99">
        <w:tc>
          <w:tcPr>
            <w:tcW w:w="2034" w:type="pct"/>
          </w:tcPr>
          <w:p w14:paraId="35A08140" w14:textId="77777777" w:rsidR="001E08F5" w:rsidRPr="009F3238" w:rsidRDefault="001E08F5" w:rsidP="001E08F5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98B42FF" w14:textId="77777777" w:rsidR="001E08F5" w:rsidRPr="009F3238" w:rsidRDefault="001E08F5" w:rsidP="001E08F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1E962D2B" w14:textId="77777777" w:rsidR="001E08F5" w:rsidRPr="009F3238" w:rsidRDefault="001E08F5" w:rsidP="001E08F5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24FA01E" w14:textId="77777777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3BE5C0A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8DDCDDD" w14:textId="77777777" w:rsidR="001E08F5" w:rsidRPr="009F3238" w:rsidRDefault="001E08F5" w:rsidP="001E08F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702F8D25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B46BA00" w14:textId="77777777" w:rsidR="001E08F5" w:rsidRPr="009F3238" w:rsidRDefault="001E08F5" w:rsidP="001E08F5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1E08F5" w:rsidRPr="009F3238" w14:paraId="342CEA4E" w14:textId="77777777" w:rsidTr="00646B99">
        <w:tc>
          <w:tcPr>
            <w:tcW w:w="2034" w:type="pct"/>
          </w:tcPr>
          <w:p w14:paraId="2F0AD67A" w14:textId="77777777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DD2D7EB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CB224CB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93A5218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6C2E18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A314495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20D740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EEAB42" w14:textId="77777777" w:rsidR="001E08F5" w:rsidRPr="009F3238" w:rsidRDefault="001E08F5" w:rsidP="001E08F5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08F5" w:rsidRPr="009F3238" w14:paraId="2469044D" w14:textId="77777777" w:rsidTr="00646B99">
        <w:tc>
          <w:tcPr>
            <w:tcW w:w="2034" w:type="pct"/>
          </w:tcPr>
          <w:p w14:paraId="3A257852" w14:textId="2BE286E5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vAlign w:val="bottom"/>
          </w:tcPr>
          <w:p w14:paraId="4A85AE4A" w14:textId="5303BA67" w:rsidR="001E08F5" w:rsidRPr="009F3238" w:rsidRDefault="009A02FF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696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062</w:t>
            </w:r>
          </w:p>
        </w:tc>
        <w:tc>
          <w:tcPr>
            <w:tcW w:w="146" w:type="pct"/>
          </w:tcPr>
          <w:p w14:paraId="057C382F" w14:textId="77777777" w:rsidR="001E08F5" w:rsidRPr="009F3238" w:rsidRDefault="001E08F5" w:rsidP="001E08F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9841AC0" w14:textId="5C7891C2" w:rsidR="001E08F5" w:rsidRPr="009F3238" w:rsidRDefault="00B873FC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553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635</w:t>
            </w:r>
          </w:p>
        </w:tc>
        <w:tc>
          <w:tcPr>
            <w:tcW w:w="146" w:type="pct"/>
          </w:tcPr>
          <w:p w14:paraId="2C02E9A7" w14:textId="77777777" w:rsidR="001E08F5" w:rsidRPr="009F3238" w:rsidRDefault="001E08F5" w:rsidP="001E08F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6CA8476" w14:textId="48C7CEBD" w:rsidR="001E08F5" w:rsidRPr="009F3238" w:rsidRDefault="006D5B15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4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131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394</w:t>
            </w:r>
          </w:p>
        </w:tc>
        <w:tc>
          <w:tcPr>
            <w:tcW w:w="146" w:type="pct"/>
          </w:tcPr>
          <w:p w14:paraId="22485FB6" w14:textId="77777777" w:rsidR="001E08F5" w:rsidRPr="009F3238" w:rsidRDefault="001E08F5" w:rsidP="001E08F5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D8C8F79" w14:textId="698AD9B9" w:rsidR="001E08F5" w:rsidRPr="009F3238" w:rsidRDefault="00B873F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820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060</w:t>
            </w:r>
          </w:p>
        </w:tc>
      </w:tr>
      <w:tr w:rsidR="001E08F5" w:rsidRPr="009F3238" w14:paraId="1BF0264B" w14:textId="77777777" w:rsidTr="00646B99">
        <w:tc>
          <w:tcPr>
            <w:tcW w:w="2034" w:type="pct"/>
          </w:tcPr>
          <w:p w14:paraId="6107F306" w14:textId="77777777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vAlign w:val="bottom"/>
          </w:tcPr>
          <w:p w14:paraId="09032A9D" w14:textId="3A07DD3B" w:rsidR="001E08F5" w:rsidRPr="009F3238" w:rsidRDefault="004A4E4C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645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808</w:t>
            </w:r>
          </w:p>
        </w:tc>
        <w:tc>
          <w:tcPr>
            <w:tcW w:w="146" w:type="pct"/>
          </w:tcPr>
          <w:p w14:paraId="59867F0F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7C53ADE" w14:textId="28E4BF08" w:rsidR="001E08F5" w:rsidRPr="009F3238" w:rsidRDefault="00B873FC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406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949</w:t>
            </w:r>
          </w:p>
        </w:tc>
        <w:tc>
          <w:tcPr>
            <w:tcW w:w="146" w:type="pct"/>
          </w:tcPr>
          <w:p w14:paraId="04701704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B2FA90D" w14:textId="19507CB0" w:rsidR="001E08F5" w:rsidRPr="009F3238" w:rsidRDefault="004A4E4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449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230</w:t>
            </w:r>
          </w:p>
        </w:tc>
        <w:tc>
          <w:tcPr>
            <w:tcW w:w="146" w:type="pct"/>
          </w:tcPr>
          <w:p w14:paraId="4E754531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3EC511B" w14:textId="780219A9" w:rsidR="001E08F5" w:rsidRPr="009F3238" w:rsidRDefault="00B873F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374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470</w:t>
            </w:r>
          </w:p>
        </w:tc>
      </w:tr>
      <w:tr w:rsidR="001E08F5" w:rsidRPr="009F3238" w14:paraId="248A3BDF" w14:textId="77777777" w:rsidTr="00646B99">
        <w:tc>
          <w:tcPr>
            <w:tcW w:w="2034" w:type="pct"/>
          </w:tcPr>
          <w:p w14:paraId="10A284F0" w14:textId="0B9E6706" w:rsidR="001E08F5" w:rsidRPr="009F3238" w:rsidRDefault="001E08F5" w:rsidP="001E08F5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  <w:vAlign w:val="bottom"/>
          </w:tcPr>
          <w:p w14:paraId="45D2B4C4" w14:textId="06CC436B" w:rsidR="001E08F5" w:rsidRPr="009F3238" w:rsidRDefault="009A02FF" w:rsidP="001E08F5">
            <w:pPr>
              <w:pStyle w:val="BodyText"/>
              <w:tabs>
                <w:tab w:val="decimal" w:pos="630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F6DAB47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50A818" w14:textId="4EDD7F72" w:rsidR="001E08F5" w:rsidRPr="009F3238" w:rsidRDefault="001E08F5" w:rsidP="001E08F5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D90BC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CB66B6B" w14:textId="498C64DB" w:rsidR="001E08F5" w:rsidRPr="009F3238" w:rsidRDefault="006D5B15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115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052</w:t>
            </w:r>
          </w:p>
        </w:tc>
        <w:tc>
          <w:tcPr>
            <w:tcW w:w="146" w:type="pct"/>
          </w:tcPr>
          <w:p w14:paraId="1D43A9A9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7D07E4D" w14:textId="1565885E" w:rsidR="001E08F5" w:rsidRPr="009F3238" w:rsidRDefault="00B873F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73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430</w:t>
            </w:r>
          </w:p>
        </w:tc>
      </w:tr>
      <w:tr w:rsidR="001E08F5" w:rsidRPr="009F3238" w14:paraId="3E524AE1" w14:textId="77777777" w:rsidTr="00646B99">
        <w:tc>
          <w:tcPr>
            <w:tcW w:w="2034" w:type="pct"/>
          </w:tcPr>
          <w:p w14:paraId="6BD6D4AA" w14:textId="77777777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  <w:vAlign w:val="bottom"/>
          </w:tcPr>
          <w:p w14:paraId="2BA95DAB" w14:textId="42FDF533" w:rsidR="001E08F5" w:rsidRPr="009F3238" w:rsidRDefault="009A02FF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135</w:t>
            </w:r>
          </w:p>
        </w:tc>
        <w:tc>
          <w:tcPr>
            <w:tcW w:w="146" w:type="pct"/>
          </w:tcPr>
          <w:p w14:paraId="1B7B2FC8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FE4CA25" w14:textId="5893B574" w:rsidR="001E08F5" w:rsidRPr="009F3238" w:rsidRDefault="00B873FC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620</w:t>
            </w:r>
          </w:p>
        </w:tc>
        <w:tc>
          <w:tcPr>
            <w:tcW w:w="146" w:type="pct"/>
          </w:tcPr>
          <w:p w14:paraId="672BDA03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8578680" w14:textId="57C4BE0A" w:rsidR="001E08F5" w:rsidRPr="009F3238" w:rsidRDefault="006D5B15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135</w:t>
            </w:r>
          </w:p>
        </w:tc>
        <w:tc>
          <w:tcPr>
            <w:tcW w:w="146" w:type="pct"/>
          </w:tcPr>
          <w:p w14:paraId="70CF9511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696B2B2" w14:textId="17B4C1E6" w:rsidR="001E08F5" w:rsidRPr="009F3238" w:rsidRDefault="00B873F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620</w:t>
            </w:r>
          </w:p>
        </w:tc>
      </w:tr>
      <w:tr w:rsidR="001E08F5" w:rsidRPr="009F3238" w14:paraId="5A8DCE40" w14:textId="77777777" w:rsidTr="00646B99">
        <w:tc>
          <w:tcPr>
            <w:tcW w:w="2034" w:type="pct"/>
          </w:tcPr>
          <w:p w14:paraId="25A5B1D5" w14:textId="77777777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vAlign w:val="bottom"/>
          </w:tcPr>
          <w:p w14:paraId="60A40E78" w14:textId="1351087C" w:rsidR="001E08F5" w:rsidRPr="009F3238" w:rsidRDefault="00962DCF" w:rsidP="00962DC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17</w:t>
            </w:r>
            <w:r w:rsidR="009A02FF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</w:t>
            </w:r>
            <w:r w:rsidR="00266EA3" w:rsidRPr="009F3238">
              <w:rPr>
                <w:sz w:val="30"/>
                <w:szCs w:val="30"/>
              </w:rPr>
              <w:t>33</w:t>
            </w:r>
          </w:p>
        </w:tc>
        <w:tc>
          <w:tcPr>
            <w:tcW w:w="146" w:type="pct"/>
          </w:tcPr>
          <w:p w14:paraId="10CC067C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E21844E" w14:textId="7FF40339" w:rsidR="001E08F5" w:rsidRPr="009F3238" w:rsidRDefault="00B873FC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29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665</w:t>
            </w:r>
          </w:p>
        </w:tc>
        <w:tc>
          <w:tcPr>
            <w:tcW w:w="146" w:type="pct"/>
          </w:tcPr>
          <w:p w14:paraId="66DDAC8E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131A61D" w14:textId="21DCD75E" w:rsidR="001E08F5" w:rsidRPr="009F3238" w:rsidRDefault="006D5B15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17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532</w:t>
            </w:r>
          </w:p>
        </w:tc>
        <w:tc>
          <w:tcPr>
            <w:tcW w:w="146" w:type="pct"/>
          </w:tcPr>
          <w:p w14:paraId="48BEA144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43D9BC6" w14:textId="7D972176" w:rsidR="001E08F5" w:rsidRPr="009F3238" w:rsidRDefault="00B873F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19</w:t>
            </w:r>
            <w:r w:rsidR="001E08F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015</w:t>
            </w:r>
          </w:p>
        </w:tc>
      </w:tr>
      <w:tr w:rsidR="001E08F5" w:rsidRPr="009F3238" w14:paraId="7EB5B534" w14:textId="77777777" w:rsidTr="00646B99">
        <w:tc>
          <w:tcPr>
            <w:tcW w:w="2034" w:type="pct"/>
          </w:tcPr>
          <w:p w14:paraId="659498DD" w14:textId="74EAE1FA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  <w:vAlign w:val="bottom"/>
          </w:tcPr>
          <w:p w14:paraId="10B93A52" w14:textId="13C020F2" w:rsidR="001E08F5" w:rsidRPr="009F3238" w:rsidRDefault="009A02FF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340</w:t>
            </w:r>
          </w:p>
        </w:tc>
        <w:tc>
          <w:tcPr>
            <w:tcW w:w="146" w:type="pct"/>
          </w:tcPr>
          <w:p w14:paraId="2CFF072D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C30357" w14:textId="44A0ECDB" w:rsidR="001E08F5" w:rsidRPr="009F3238" w:rsidRDefault="00B873FC" w:rsidP="001E08F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422</w:t>
            </w:r>
          </w:p>
        </w:tc>
        <w:tc>
          <w:tcPr>
            <w:tcW w:w="146" w:type="pct"/>
          </w:tcPr>
          <w:p w14:paraId="2A641113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BEFD207" w14:textId="303EF542" w:rsidR="001E08F5" w:rsidRPr="009F3238" w:rsidRDefault="006D5B15" w:rsidP="00317069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1A59455D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C6CD0F" w14:textId="0811D591" w:rsidR="001E08F5" w:rsidRPr="009F3238" w:rsidRDefault="00B873FC" w:rsidP="001E08F5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412</w:t>
            </w:r>
          </w:p>
        </w:tc>
      </w:tr>
      <w:tr w:rsidR="001E08F5" w:rsidRPr="009F3238" w14:paraId="10C0B8F5" w14:textId="77777777" w:rsidTr="00646B99">
        <w:tc>
          <w:tcPr>
            <w:tcW w:w="2034" w:type="pct"/>
          </w:tcPr>
          <w:p w14:paraId="5675A4B5" w14:textId="77777777" w:rsidR="001E08F5" w:rsidRPr="009F3238" w:rsidRDefault="001E08F5" w:rsidP="001E08F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vAlign w:val="bottom"/>
          </w:tcPr>
          <w:p w14:paraId="7A3C88F2" w14:textId="77777777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7F5E99E8" w14:textId="77777777" w:rsidR="001E08F5" w:rsidRPr="009F3238" w:rsidRDefault="001E08F5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6B434BFF" w14:textId="77777777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0FC75313" w14:textId="77777777" w:rsidR="001E08F5" w:rsidRPr="009F3238" w:rsidRDefault="001E08F5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2" w:type="pct"/>
            <w:vAlign w:val="bottom"/>
          </w:tcPr>
          <w:p w14:paraId="6CCAC6DB" w14:textId="77777777" w:rsidR="001E08F5" w:rsidRPr="009F3238" w:rsidRDefault="001E08F5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3A3BC049" w14:textId="77777777" w:rsidR="001E08F5" w:rsidRPr="009F3238" w:rsidRDefault="001E08F5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214C8CC2" w14:textId="77777777" w:rsidR="001E08F5" w:rsidRPr="009F3238" w:rsidRDefault="001E08F5" w:rsidP="001E08F5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FB5AEB" w:rsidRPr="009F3238" w14:paraId="6559536C" w14:textId="77777777" w:rsidTr="00646B99">
        <w:tc>
          <w:tcPr>
            <w:tcW w:w="2034" w:type="pct"/>
          </w:tcPr>
          <w:p w14:paraId="556C2A15" w14:textId="2D47511A" w:rsidR="00A36A11" w:rsidRPr="009F3238" w:rsidRDefault="00A36A11" w:rsidP="001E08F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vAlign w:val="bottom"/>
          </w:tcPr>
          <w:p w14:paraId="31973CD3" w14:textId="77777777" w:rsidR="00FB5AEB" w:rsidRPr="009F3238" w:rsidRDefault="00FB5AEB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12053249" w14:textId="77777777" w:rsidR="00FB5AEB" w:rsidRPr="009F3238" w:rsidRDefault="00FB5AEB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6C66E6DE" w14:textId="77777777" w:rsidR="00FB5AEB" w:rsidRPr="009F3238" w:rsidRDefault="00FB5AEB" w:rsidP="001E08F5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42B3D65F" w14:textId="77777777" w:rsidR="00FB5AEB" w:rsidRPr="009F3238" w:rsidRDefault="00FB5AEB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2" w:type="pct"/>
            <w:vAlign w:val="bottom"/>
          </w:tcPr>
          <w:p w14:paraId="0833E0F1" w14:textId="77777777" w:rsidR="00FB5AEB" w:rsidRPr="009F3238" w:rsidRDefault="00FB5AEB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49493CA4" w14:textId="77777777" w:rsidR="00FB5AEB" w:rsidRPr="009F3238" w:rsidRDefault="00FB5AEB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19A8372C" w14:textId="77777777" w:rsidR="00FB5AEB" w:rsidRPr="009F3238" w:rsidRDefault="00FB5AEB" w:rsidP="001E08F5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A36A11" w:rsidRPr="009F3238" w14:paraId="2EC80A64" w14:textId="77777777" w:rsidTr="00646B99">
        <w:tc>
          <w:tcPr>
            <w:tcW w:w="2034" w:type="pct"/>
          </w:tcPr>
          <w:p w14:paraId="33035DC1" w14:textId="77777777" w:rsidR="00A36A11" w:rsidRPr="009F3238" w:rsidRDefault="00A36A11" w:rsidP="001E08F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vAlign w:val="bottom"/>
          </w:tcPr>
          <w:p w14:paraId="23307F98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169BB2D4" w14:textId="77777777" w:rsidR="00A36A11" w:rsidRPr="009F3238" w:rsidRDefault="00A36A11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6E2822DD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14CE6CCD" w14:textId="77777777" w:rsidR="00A36A11" w:rsidRPr="009F3238" w:rsidRDefault="00A36A11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2" w:type="pct"/>
            <w:vAlign w:val="bottom"/>
          </w:tcPr>
          <w:p w14:paraId="4E30B955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3E42C8F2" w14:textId="77777777" w:rsidR="00A36A11" w:rsidRPr="009F3238" w:rsidRDefault="00A36A11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2323C84D" w14:textId="77777777" w:rsidR="00A36A11" w:rsidRPr="009F3238" w:rsidRDefault="00A36A11" w:rsidP="001E08F5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A36A11" w:rsidRPr="009F3238" w14:paraId="177AB43B" w14:textId="77777777" w:rsidTr="00646B99">
        <w:tc>
          <w:tcPr>
            <w:tcW w:w="2034" w:type="pct"/>
          </w:tcPr>
          <w:p w14:paraId="6E4EF74C" w14:textId="77777777" w:rsidR="00A36A11" w:rsidRPr="009F3238" w:rsidRDefault="00A36A11" w:rsidP="001E08F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vAlign w:val="bottom"/>
          </w:tcPr>
          <w:p w14:paraId="66720ABB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401285F8" w14:textId="77777777" w:rsidR="00A36A11" w:rsidRPr="009F3238" w:rsidRDefault="00A36A11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21AA535D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1E4CC937" w14:textId="77777777" w:rsidR="00A36A11" w:rsidRPr="009F3238" w:rsidRDefault="00A36A11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2" w:type="pct"/>
            <w:vAlign w:val="bottom"/>
          </w:tcPr>
          <w:p w14:paraId="02CFFFD4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00960804" w14:textId="77777777" w:rsidR="00A36A11" w:rsidRPr="009F3238" w:rsidRDefault="00A36A11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16BE2413" w14:textId="77777777" w:rsidR="00A36A11" w:rsidRPr="009F3238" w:rsidRDefault="00A36A11" w:rsidP="001E08F5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A36A11" w:rsidRPr="009F3238" w14:paraId="0D682A8A" w14:textId="77777777" w:rsidTr="00646B99">
        <w:tc>
          <w:tcPr>
            <w:tcW w:w="2034" w:type="pct"/>
          </w:tcPr>
          <w:p w14:paraId="40639110" w14:textId="77777777" w:rsidR="00A36A11" w:rsidRPr="009F3238" w:rsidRDefault="00A36A11" w:rsidP="001E08F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vAlign w:val="bottom"/>
          </w:tcPr>
          <w:p w14:paraId="46C0EA07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71DEF8DD" w14:textId="77777777" w:rsidR="00A36A11" w:rsidRPr="009F3238" w:rsidRDefault="00A36A11" w:rsidP="001E08F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11FE2CD3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5F0A5BEA" w14:textId="77777777" w:rsidR="00A36A11" w:rsidRPr="009F3238" w:rsidRDefault="00A36A11" w:rsidP="001E08F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2" w:type="pct"/>
            <w:vAlign w:val="bottom"/>
          </w:tcPr>
          <w:p w14:paraId="2B7501DE" w14:textId="77777777" w:rsidR="00A36A11" w:rsidRPr="009F3238" w:rsidRDefault="00A36A11" w:rsidP="001E08F5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42D55DAB" w14:textId="77777777" w:rsidR="00A36A11" w:rsidRPr="009F3238" w:rsidRDefault="00A36A11" w:rsidP="001E08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0E772F8F" w14:textId="77777777" w:rsidR="00A36A11" w:rsidRPr="009F3238" w:rsidRDefault="00A36A11" w:rsidP="001E08F5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661E73" w:rsidRPr="009F3238" w14:paraId="04DB1C35" w14:textId="77777777" w:rsidTr="00646B99">
        <w:tc>
          <w:tcPr>
            <w:tcW w:w="2034" w:type="pct"/>
            <w:shd w:val="clear" w:color="auto" w:fill="FFFFFF"/>
          </w:tcPr>
          <w:p w14:paraId="7F2B0972" w14:textId="77777777" w:rsidR="00661E73" w:rsidRPr="009F3238" w:rsidRDefault="00661E73" w:rsidP="00661E7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1164989" w14:textId="77777777" w:rsidR="00661E73" w:rsidRPr="009F3238" w:rsidRDefault="00661E73" w:rsidP="00661E7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FCEA2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76E9BA" w14:textId="77777777" w:rsidR="00661E73" w:rsidRPr="009F3238" w:rsidRDefault="00661E73" w:rsidP="00661E7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F16C58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D65BC3" w14:textId="77777777" w:rsidR="00661E73" w:rsidRPr="009F3238" w:rsidRDefault="00661E73" w:rsidP="00661E7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8B21FA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A3615E" w14:textId="77777777" w:rsidR="00661E73" w:rsidRPr="009F3238" w:rsidRDefault="00661E73" w:rsidP="00661E73">
            <w:pPr>
              <w:pStyle w:val="BodyText"/>
              <w:tabs>
                <w:tab w:val="decimal" w:pos="73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E73" w:rsidRPr="009F3238" w14:paraId="3BAC0673" w14:textId="77777777" w:rsidTr="00646B99">
        <w:tc>
          <w:tcPr>
            <w:tcW w:w="2034" w:type="pct"/>
            <w:shd w:val="clear" w:color="auto" w:fill="FFFFFF"/>
          </w:tcPr>
          <w:p w14:paraId="1A8BA2E6" w14:textId="14EE90BB" w:rsidR="00661E73" w:rsidRPr="009F3238" w:rsidRDefault="00661E73" w:rsidP="00661E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79F50793" w14:textId="4BA0522D" w:rsidR="00661E73" w:rsidRPr="009F3238" w:rsidRDefault="009A02FF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17</w:t>
            </w:r>
          </w:p>
        </w:tc>
        <w:tc>
          <w:tcPr>
            <w:tcW w:w="146" w:type="pct"/>
          </w:tcPr>
          <w:p w14:paraId="4830912E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A3E7871" w14:textId="2800B6DC" w:rsidR="00661E73" w:rsidRPr="009F3238" w:rsidRDefault="00B873FC" w:rsidP="00661E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67</w:t>
            </w:r>
          </w:p>
        </w:tc>
        <w:tc>
          <w:tcPr>
            <w:tcW w:w="146" w:type="pct"/>
          </w:tcPr>
          <w:p w14:paraId="199F3BA7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C03CC7" w14:textId="49312AD9" w:rsidR="00661E73" w:rsidRPr="009F3238" w:rsidRDefault="00317069" w:rsidP="00661E7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E8603B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C08B46" w14:textId="637F2279" w:rsidR="00661E73" w:rsidRPr="009F3238" w:rsidRDefault="00661E73" w:rsidP="00661E73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1E73" w:rsidRPr="009F3238" w14:paraId="5125B0B9" w14:textId="77777777" w:rsidTr="00646B99">
        <w:tc>
          <w:tcPr>
            <w:tcW w:w="2034" w:type="pct"/>
            <w:shd w:val="clear" w:color="auto" w:fill="FFFFFF"/>
          </w:tcPr>
          <w:p w14:paraId="64D5D48D" w14:textId="735301FD" w:rsidR="00661E73" w:rsidRPr="009F3238" w:rsidRDefault="00FB5AEB" w:rsidP="00661E7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จ่ายภาระค่าเช่า </w:t>
            </w:r>
            <w:r w:rsidRPr="009F3238">
              <w:rPr>
                <w:rFonts w:hint="cs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32" w:type="pct"/>
            <w:vAlign w:val="bottom"/>
          </w:tcPr>
          <w:p w14:paraId="7A480102" w14:textId="62463823" w:rsidR="00661E73" w:rsidRPr="009F3238" w:rsidRDefault="009A02FF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10,800</w:t>
            </w:r>
          </w:p>
        </w:tc>
        <w:tc>
          <w:tcPr>
            <w:tcW w:w="146" w:type="pct"/>
          </w:tcPr>
          <w:p w14:paraId="375B971F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FC16198" w14:textId="4FCDB087" w:rsidR="00661E73" w:rsidRPr="009F3238" w:rsidRDefault="00B873FC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</w:t>
            </w:r>
            <w:r w:rsidR="00661E73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700</w:t>
            </w:r>
          </w:p>
        </w:tc>
        <w:tc>
          <w:tcPr>
            <w:tcW w:w="146" w:type="pct"/>
          </w:tcPr>
          <w:p w14:paraId="48C9DC2F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10DA5C" w14:textId="27E9B511" w:rsidR="00661E73" w:rsidRPr="009F3238" w:rsidRDefault="00317069" w:rsidP="00661E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10,800</w:t>
            </w:r>
          </w:p>
        </w:tc>
        <w:tc>
          <w:tcPr>
            <w:tcW w:w="146" w:type="pct"/>
          </w:tcPr>
          <w:p w14:paraId="3895A263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8374D3" w14:textId="31555263" w:rsidR="00661E73" w:rsidRPr="009F3238" w:rsidRDefault="00B873FC" w:rsidP="00661E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</w:t>
            </w:r>
            <w:r w:rsidR="00661E73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700</w:t>
            </w:r>
          </w:p>
        </w:tc>
      </w:tr>
      <w:tr w:rsidR="00661E73" w:rsidRPr="009F3238" w14:paraId="649E9BB0" w14:textId="77777777" w:rsidTr="00646B99">
        <w:tc>
          <w:tcPr>
            <w:tcW w:w="2034" w:type="pct"/>
            <w:shd w:val="clear" w:color="auto" w:fill="FFFFFF"/>
          </w:tcPr>
          <w:p w14:paraId="1800FF21" w14:textId="77777777" w:rsidR="00661E73" w:rsidRPr="009F3238" w:rsidRDefault="00661E73" w:rsidP="00661E7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79484CBB" w14:textId="77777777" w:rsidR="00661E73" w:rsidRPr="009F3238" w:rsidRDefault="00661E73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5B4A787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E8BE126" w14:textId="77777777" w:rsidR="00661E73" w:rsidRPr="009F3238" w:rsidRDefault="00661E73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749595B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3F5B6C7" w14:textId="77777777" w:rsidR="00661E73" w:rsidRPr="009F3238" w:rsidRDefault="00661E73" w:rsidP="00661E7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1A50B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D56C0B" w14:textId="77777777" w:rsidR="00661E73" w:rsidRPr="009F3238" w:rsidRDefault="00661E73" w:rsidP="00661E73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E73" w:rsidRPr="009F3238" w14:paraId="13CFC47F" w14:textId="77777777" w:rsidTr="00A579C5">
        <w:tc>
          <w:tcPr>
            <w:tcW w:w="2034" w:type="pct"/>
            <w:shd w:val="clear" w:color="auto" w:fill="FFFFFF"/>
          </w:tcPr>
          <w:p w14:paraId="33C7A9E5" w14:textId="77777777" w:rsidR="00661E73" w:rsidRPr="009F3238" w:rsidRDefault="00661E73" w:rsidP="00661E73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DCD92CE" w14:textId="5B736C61" w:rsidR="00661E73" w:rsidRPr="009F3238" w:rsidRDefault="007E0988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235,463</w:t>
            </w:r>
          </w:p>
        </w:tc>
        <w:tc>
          <w:tcPr>
            <w:tcW w:w="146" w:type="pct"/>
            <w:shd w:val="clear" w:color="auto" w:fill="auto"/>
          </w:tcPr>
          <w:p w14:paraId="2285AFCC" w14:textId="77777777" w:rsidR="00661E73" w:rsidRPr="009F3238" w:rsidRDefault="00661E73" w:rsidP="00661E7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DB5D91B" w14:textId="4766F40E" w:rsidR="00661E73" w:rsidRPr="009F3238" w:rsidRDefault="00B873FC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230</w:t>
            </w:r>
            <w:r w:rsidR="00661E73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086</w:t>
            </w:r>
          </w:p>
        </w:tc>
        <w:tc>
          <w:tcPr>
            <w:tcW w:w="146" w:type="pct"/>
            <w:shd w:val="clear" w:color="auto" w:fill="auto"/>
          </w:tcPr>
          <w:p w14:paraId="4456E342" w14:textId="77777777" w:rsidR="00661E73" w:rsidRPr="009F3238" w:rsidRDefault="00661E73" w:rsidP="00661E7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4593DF5" w14:textId="54E94BC3" w:rsidR="00661E73" w:rsidRPr="009F3238" w:rsidRDefault="009C30B2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208,668</w:t>
            </w:r>
          </w:p>
        </w:tc>
        <w:tc>
          <w:tcPr>
            <w:tcW w:w="146" w:type="pct"/>
            <w:shd w:val="clear" w:color="auto" w:fill="auto"/>
          </w:tcPr>
          <w:p w14:paraId="7EAAB7D1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65AC8A1" w14:textId="4B8D6E2D" w:rsidR="00661E73" w:rsidRPr="009F3238" w:rsidRDefault="00B873FC" w:rsidP="00661E7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207</w:t>
            </w:r>
            <w:r w:rsidR="00661E73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063</w:t>
            </w:r>
          </w:p>
        </w:tc>
      </w:tr>
      <w:tr w:rsidR="00661E73" w:rsidRPr="009F3238" w14:paraId="0AABE67C" w14:textId="77777777" w:rsidTr="00A579C5">
        <w:tc>
          <w:tcPr>
            <w:tcW w:w="2034" w:type="pct"/>
            <w:shd w:val="clear" w:color="auto" w:fill="FFFFFF"/>
          </w:tcPr>
          <w:p w14:paraId="24B2074B" w14:textId="77777777" w:rsidR="00661E73" w:rsidRPr="009F3238" w:rsidRDefault="00661E73" w:rsidP="00661E73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1AB042F4" w:rsidR="00661E73" w:rsidRPr="009F3238" w:rsidRDefault="009C30B2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10,326</w:t>
            </w:r>
          </w:p>
        </w:tc>
        <w:tc>
          <w:tcPr>
            <w:tcW w:w="146" w:type="pct"/>
            <w:shd w:val="clear" w:color="auto" w:fill="auto"/>
          </w:tcPr>
          <w:p w14:paraId="797E4D97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78767D19" w:rsidR="00661E73" w:rsidRPr="009F3238" w:rsidRDefault="00B873FC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</w:t>
            </w:r>
            <w:r w:rsidR="00661E73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967</w:t>
            </w:r>
          </w:p>
        </w:tc>
        <w:tc>
          <w:tcPr>
            <w:tcW w:w="146" w:type="pct"/>
            <w:shd w:val="clear" w:color="auto" w:fill="auto"/>
          </w:tcPr>
          <w:p w14:paraId="55AAF17A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9FEABDD" w14:textId="40BDFBBF" w:rsidR="00661E73" w:rsidRPr="009F3238" w:rsidRDefault="009C30B2" w:rsidP="00661E7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8,530</w:t>
            </w:r>
          </w:p>
        </w:tc>
        <w:tc>
          <w:tcPr>
            <w:tcW w:w="146" w:type="pct"/>
            <w:shd w:val="clear" w:color="auto" w:fill="auto"/>
          </w:tcPr>
          <w:p w14:paraId="5A140F41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E9A25E0" w14:textId="3EE0E9F4" w:rsidR="00661E73" w:rsidRPr="009F3238" w:rsidRDefault="00B873FC" w:rsidP="00661E7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</w:t>
            </w:r>
            <w:r w:rsidR="00661E73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551</w:t>
            </w:r>
          </w:p>
        </w:tc>
      </w:tr>
      <w:tr w:rsidR="00661E73" w:rsidRPr="009F3238" w14:paraId="3C96B3E1" w14:textId="77777777" w:rsidTr="00A579C5">
        <w:tc>
          <w:tcPr>
            <w:tcW w:w="2034" w:type="pct"/>
            <w:shd w:val="clear" w:color="auto" w:fill="FFFFFF"/>
          </w:tcPr>
          <w:p w14:paraId="7FB5C9EE" w14:textId="77777777" w:rsidR="00661E73" w:rsidRPr="009F3238" w:rsidRDefault="00661E73" w:rsidP="00661E73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0BA13" w14:textId="467E82B0" w:rsidR="00661E73" w:rsidRPr="009F3238" w:rsidRDefault="007E0988" w:rsidP="00661E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245,789</w:t>
            </w:r>
          </w:p>
        </w:tc>
        <w:tc>
          <w:tcPr>
            <w:tcW w:w="146" w:type="pct"/>
            <w:shd w:val="clear" w:color="auto" w:fill="auto"/>
          </w:tcPr>
          <w:p w14:paraId="28BF6C9B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B639F8" w14:textId="1734E273" w:rsidR="00661E73" w:rsidRPr="009F3238" w:rsidRDefault="00B873FC" w:rsidP="00661E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241</w:t>
            </w:r>
            <w:r w:rsidR="00661E73"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053</w:t>
            </w:r>
          </w:p>
        </w:tc>
        <w:tc>
          <w:tcPr>
            <w:tcW w:w="146" w:type="pct"/>
            <w:shd w:val="clear" w:color="auto" w:fill="auto"/>
          </w:tcPr>
          <w:p w14:paraId="33DAB9C2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151912" w14:textId="3F1B502C" w:rsidR="00661E73" w:rsidRPr="009F3238" w:rsidRDefault="009C30B2" w:rsidP="00661E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217,198</w:t>
            </w:r>
          </w:p>
        </w:tc>
        <w:tc>
          <w:tcPr>
            <w:tcW w:w="146" w:type="pct"/>
            <w:shd w:val="clear" w:color="auto" w:fill="auto"/>
          </w:tcPr>
          <w:p w14:paraId="696FC052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32027F" w14:textId="4BA967A3" w:rsidR="00661E73" w:rsidRPr="009F3238" w:rsidRDefault="00B873FC" w:rsidP="00661E7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216</w:t>
            </w:r>
            <w:r w:rsidR="00661E73"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614</w:t>
            </w:r>
          </w:p>
        </w:tc>
      </w:tr>
      <w:tr w:rsidR="00661E73" w:rsidRPr="009F3238" w14:paraId="4A057F3D" w14:textId="77777777" w:rsidTr="00FB5AEB">
        <w:trPr>
          <w:trHeight w:val="167"/>
        </w:trPr>
        <w:tc>
          <w:tcPr>
            <w:tcW w:w="2034" w:type="pct"/>
            <w:shd w:val="clear" w:color="auto" w:fill="FFFFFF"/>
          </w:tcPr>
          <w:p w14:paraId="62D74971" w14:textId="77777777" w:rsidR="00661E73" w:rsidRPr="009F3238" w:rsidRDefault="00661E73" w:rsidP="00661E73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82964F7" w14:textId="77777777" w:rsidR="00661E73" w:rsidRPr="009F3238" w:rsidRDefault="00661E73" w:rsidP="00661E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67134DAA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6A976F5C" w14:textId="77777777" w:rsidR="00661E73" w:rsidRPr="009F3238" w:rsidRDefault="00661E73" w:rsidP="00661E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4E981F3F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661E73" w:rsidRPr="009F3238" w:rsidRDefault="00661E73" w:rsidP="00661E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6765A0AC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40D1C1D2" w14:textId="77777777" w:rsidR="00661E73" w:rsidRPr="009F3238" w:rsidRDefault="00661E73" w:rsidP="00661E7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B5AEB" w:rsidRPr="009F3238" w14:paraId="6DBAA12A" w14:textId="77777777" w:rsidTr="00FB5AEB">
        <w:trPr>
          <w:trHeight w:val="167"/>
        </w:trPr>
        <w:tc>
          <w:tcPr>
            <w:tcW w:w="5000" w:type="pct"/>
            <w:gridSpan w:val="8"/>
            <w:shd w:val="clear" w:color="auto" w:fill="FFFFFF"/>
          </w:tcPr>
          <w:p w14:paraId="047A9534" w14:textId="6120A2B4" w:rsidR="00FB5AEB" w:rsidRPr="009F3238" w:rsidRDefault="00FB5AEB" w:rsidP="00FB5AEB">
            <w:pPr>
              <w:pStyle w:val="BodyText"/>
              <w:spacing w:after="0"/>
              <w:ind w:left="-105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3238">
              <w:rPr>
                <w:rFonts w:hint="cs"/>
                <w:sz w:val="26"/>
                <w:szCs w:val="26"/>
                <w:vertAlign w:val="superscript"/>
              </w:rPr>
              <w:t>(*)</w:t>
            </w:r>
            <w:r w:rsidRPr="009F3238">
              <w:rPr>
                <w:rFonts w:hint="cs"/>
                <w:sz w:val="26"/>
                <w:szCs w:val="26"/>
              </w:rPr>
              <w:t xml:space="preserve"> </w:t>
            </w:r>
            <w:r w:rsidRPr="009F3238">
              <w:rPr>
                <w:rFonts w:hint="cs"/>
                <w:sz w:val="26"/>
                <w:szCs w:val="26"/>
                <w:cs/>
              </w:rPr>
              <w:t xml:space="preserve">ตั้งแต่วันที่ </w:t>
            </w:r>
            <w:r w:rsidR="00B873FC" w:rsidRPr="009F3238">
              <w:rPr>
                <w:rFonts w:hint="cs"/>
                <w:sz w:val="26"/>
                <w:szCs w:val="26"/>
              </w:rPr>
              <w:t>1</w:t>
            </w:r>
            <w:r w:rsidRPr="009F3238">
              <w:rPr>
                <w:rFonts w:hint="cs"/>
                <w:sz w:val="26"/>
                <w:szCs w:val="26"/>
              </w:rPr>
              <w:t xml:space="preserve"> </w:t>
            </w:r>
            <w:r w:rsidRPr="009F3238">
              <w:rPr>
                <w:rFonts w:hint="cs"/>
                <w:sz w:val="26"/>
                <w:szCs w:val="26"/>
                <w:cs/>
              </w:rPr>
              <w:t xml:space="preserve">มกราคม </w:t>
            </w:r>
            <w:r w:rsidR="00B873FC" w:rsidRPr="009F3238">
              <w:rPr>
                <w:rFonts w:hint="cs"/>
                <w:sz w:val="26"/>
                <w:szCs w:val="26"/>
              </w:rPr>
              <w:t>2563</w:t>
            </w:r>
            <w:r w:rsidRPr="009F3238">
              <w:rPr>
                <w:rFonts w:hint="cs"/>
                <w:sz w:val="26"/>
                <w:szCs w:val="26"/>
              </w:rPr>
              <w:t xml:space="preserve"> </w:t>
            </w:r>
            <w:r w:rsidRPr="009F3238">
              <w:rPr>
                <w:rFonts w:hint="cs"/>
                <w:sz w:val="26"/>
                <w:szCs w:val="26"/>
                <w:cs/>
              </w:rPr>
              <w:t xml:space="preserve">บริษัทบันทึกสัญญาเช่านี้ตาม </w:t>
            </w:r>
            <w:r w:rsidRPr="009F3238">
              <w:rPr>
                <w:rFonts w:hint="cs"/>
                <w:sz w:val="26"/>
                <w:szCs w:val="26"/>
              </w:rPr>
              <w:t xml:space="preserve">TFRS </w:t>
            </w:r>
            <w:r w:rsidR="00B873FC" w:rsidRPr="009F3238">
              <w:rPr>
                <w:rFonts w:hint="cs"/>
                <w:sz w:val="26"/>
                <w:szCs w:val="26"/>
              </w:rPr>
              <w:t>16</w:t>
            </w:r>
          </w:p>
        </w:tc>
      </w:tr>
      <w:tr w:rsidR="00FB5AEB" w:rsidRPr="009F3238" w14:paraId="7B450034" w14:textId="77777777" w:rsidTr="00FB5AEB">
        <w:trPr>
          <w:trHeight w:val="167"/>
        </w:trPr>
        <w:tc>
          <w:tcPr>
            <w:tcW w:w="5000" w:type="pct"/>
            <w:gridSpan w:val="8"/>
            <w:shd w:val="clear" w:color="auto" w:fill="FFFFFF"/>
          </w:tcPr>
          <w:p w14:paraId="4B259153" w14:textId="77777777" w:rsidR="00FB5AEB" w:rsidRPr="009F3238" w:rsidRDefault="00FB5AEB" w:rsidP="00FB5AEB">
            <w:pPr>
              <w:pStyle w:val="BodyText"/>
              <w:spacing w:after="0"/>
              <w:ind w:left="-105"/>
              <w:jc w:val="both"/>
              <w:rPr>
                <w:sz w:val="26"/>
                <w:szCs w:val="26"/>
                <w:vertAlign w:val="superscript"/>
              </w:rPr>
            </w:pPr>
          </w:p>
        </w:tc>
      </w:tr>
      <w:tr w:rsidR="00661E73" w:rsidRPr="009F3238" w14:paraId="6C8BB40B" w14:textId="77777777" w:rsidTr="00646B99">
        <w:tc>
          <w:tcPr>
            <w:tcW w:w="2034" w:type="pct"/>
          </w:tcPr>
          <w:p w14:paraId="7C7F8E62" w14:textId="04BF8951" w:rsidR="00661E73" w:rsidRPr="009F3238" w:rsidRDefault="00661E73" w:rsidP="00661E7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44864907" w14:textId="77777777" w:rsidR="00661E73" w:rsidRPr="009F3238" w:rsidRDefault="00661E73" w:rsidP="00661E7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AC5C18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55FAA7" w14:textId="77777777" w:rsidR="00661E73" w:rsidRPr="009F3238" w:rsidRDefault="00661E73" w:rsidP="00661E7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7DD546" w14:textId="77777777" w:rsidR="00661E73" w:rsidRPr="009F3238" w:rsidRDefault="00661E73" w:rsidP="00661E7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6BBAE5" w14:textId="77777777" w:rsidR="00661E73" w:rsidRPr="009F3238" w:rsidRDefault="00661E73" w:rsidP="00661E7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ED9C36" w14:textId="77777777" w:rsidR="00661E73" w:rsidRPr="009F3238" w:rsidRDefault="00661E73" w:rsidP="00661E7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8EA63A" w14:textId="77777777" w:rsidR="00661E73" w:rsidRPr="009F3238" w:rsidRDefault="00661E73" w:rsidP="00661E7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A37" w:rsidRPr="009F3238" w14:paraId="44A6F677" w14:textId="77777777" w:rsidTr="00646B99">
        <w:tc>
          <w:tcPr>
            <w:tcW w:w="2034" w:type="pct"/>
          </w:tcPr>
          <w:p w14:paraId="4686F3F2" w14:textId="6DF9F47D" w:rsidR="00005A37" w:rsidRPr="009F3238" w:rsidRDefault="00005A37" w:rsidP="00005A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vAlign w:val="bottom"/>
          </w:tcPr>
          <w:p w14:paraId="42495EC2" w14:textId="5FEB7C46" w:rsidR="00005A37" w:rsidRPr="009F3238" w:rsidRDefault="009A02FF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264</w:t>
            </w:r>
          </w:p>
        </w:tc>
        <w:tc>
          <w:tcPr>
            <w:tcW w:w="146" w:type="pct"/>
          </w:tcPr>
          <w:p w14:paraId="13C51C22" w14:textId="77777777" w:rsidR="00005A37" w:rsidRPr="009F3238" w:rsidRDefault="00005A37" w:rsidP="00005A3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BD50E29" w14:textId="0F3C3EF6" w:rsidR="00005A37" w:rsidRPr="009F3238" w:rsidRDefault="00B873FC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432</w:t>
            </w:r>
          </w:p>
        </w:tc>
        <w:tc>
          <w:tcPr>
            <w:tcW w:w="146" w:type="pct"/>
          </w:tcPr>
          <w:p w14:paraId="078CEB27" w14:textId="77777777" w:rsidR="00005A37" w:rsidRPr="009F3238" w:rsidRDefault="00005A37" w:rsidP="00005A3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425E9BF" w14:textId="3CC28BD2" w:rsidR="00005A37" w:rsidRPr="009F3238" w:rsidRDefault="00317069" w:rsidP="00005A37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14:paraId="7D850F29" w14:textId="77777777" w:rsidR="00005A37" w:rsidRPr="009F3238" w:rsidRDefault="00005A37" w:rsidP="00005A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4A3A2BC" w14:textId="45D73005" w:rsidR="00005A37" w:rsidRPr="009F3238" w:rsidRDefault="00B873FC" w:rsidP="00005A37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81</w:t>
            </w:r>
          </w:p>
        </w:tc>
      </w:tr>
      <w:tr w:rsidR="00155BF0" w:rsidRPr="009F3238" w14:paraId="4813313D" w14:textId="77777777" w:rsidTr="00646B99">
        <w:tc>
          <w:tcPr>
            <w:tcW w:w="2034" w:type="pct"/>
          </w:tcPr>
          <w:p w14:paraId="254902DE" w14:textId="70E5508D" w:rsidR="00155BF0" w:rsidRPr="009F3238" w:rsidRDefault="00155BF0" w:rsidP="00005A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vAlign w:val="bottom"/>
          </w:tcPr>
          <w:p w14:paraId="7CFFC993" w14:textId="285029DC" w:rsidR="00155BF0" w:rsidRPr="009F3238" w:rsidRDefault="00155BF0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BE4FED1" w14:textId="77777777" w:rsidR="00155BF0" w:rsidRPr="009F3238" w:rsidRDefault="00155BF0" w:rsidP="00005A3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B107FDB" w14:textId="4F0E221A" w:rsidR="00155BF0" w:rsidRPr="009F3238" w:rsidRDefault="00155BF0" w:rsidP="00155BF0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305A5A3" w14:textId="77777777" w:rsidR="00155BF0" w:rsidRPr="009F3238" w:rsidRDefault="00155BF0" w:rsidP="00155BF0">
            <w:pPr>
              <w:pStyle w:val="BodyText"/>
              <w:tabs>
                <w:tab w:val="decimal" w:pos="626"/>
                <w:tab w:val="decimal" w:pos="106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AB03714" w14:textId="52F32BD2" w:rsidR="00155BF0" w:rsidRPr="009F3238" w:rsidRDefault="00155BF0" w:rsidP="00155BF0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3DE471" w14:textId="77777777" w:rsidR="00155BF0" w:rsidRPr="009F3238" w:rsidRDefault="00155BF0" w:rsidP="00155BF0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271854A" w14:textId="55E50C1A" w:rsidR="00155BF0" w:rsidRPr="009F3238" w:rsidRDefault="00155BF0" w:rsidP="00155BF0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005A37" w:rsidRPr="009F3238" w14:paraId="648DC11E" w14:textId="77777777" w:rsidTr="005900CC">
        <w:tc>
          <w:tcPr>
            <w:tcW w:w="2034" w:type="pct"/>
          </w:tcPr>
          <w:p w14:paraId="3FDA7FEF" w14:textId="28311AD1" w:rsidR="00005A37" w:rsidRPr="009F3238" w:rsidRDefault="00005A37" w:rsidP="00005A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3C6ACCEA" w14:textId="680B61C5" w:rsidR="00005A37" w:rsidRPr="003B1B3E" w:rsidRDefault="009A02FF" w:rsidP="009A02FF">
            <w:pPr>
              <w:pStyle w:val="BodyText"/>
              <w:tabs>
                <w:tab w:val="decimal" w:pos="630"/>
              </w:tabs>
              <w:spacing w:after="0"/>
              <w:ind w:left="-108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4405B9" w14:textId="77777777" w:rsidR="00005A37" w:rsidRPr="003B1B3E" w:rsidRDefault="00005A37" w:rsidP="00005A3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49C6672" w14:textId="1AA27BE7" w:rsidR="00005A37" w:rsidRPr="003B1B3E" w:rsidRDefault="00B873FC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4F12EDE4" w14:textId="77777777" w:rsidR="00005A37" w:rsidRPr="003B1B3E" w:rsidRDefault="00005A37" w:rsidP="00005A3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3D32CD" w14:textId="0E7AD866" w:rsidR="00005A37" w:rsidRPr="003B1B3E" w:rsidRDefault="00317069" w:rsidP="00317069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D29652" w14:textId="77777777" w:rsidR="00005A37" w:rsidRPr="003B1B3E" w:rsidRDefault="00005A37" w:rsidP="00005A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BDDBC4D" w14:textId="23BCBF7D" w:rsidR="00005A37" w:rsidRPr="009F3238" w:rsidRDefault="00B873FC" w:rsidP="00005A37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165</w:t>
            </w:r>
          </w:p>
        </w:tc>
      </w:tr>
      <w:tr w:rsidR="00005A37" w:rsidRPr="009F3238" w14:paraId="2A7D7014" w14:textId="77777777" w:rsidTr="00646B99">
        <w:tc>
          <w:tcPr>
            <w:tcW w:w="2034" w:type="pct"/>
          </w:tcPr>
          <w:p w14:paraId="68742C9C" w14:textId="71EC3212" w:rsidR="00005A37" w:rsidRPr="009F3238" w:rsidRDefault="00005A37" w:rsidP="00005A3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  <w:vAlign w:val="bottom"/>
          </w:tcPr>
          <w:p w14:paraId="4BE03C6E" w14:textId="1ACAD879" w:rsidR="00005A37" w:rsidRPr="003B1B3E" w:rsidRDefault="007E0988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5,</w:t>
            </w:r>
            <w:r w:rsidR="00A24CDA" w:rsidRPr="003B1B3E">
              <w:rPr>
                <w:sz w:val="30"/>
                <w:szCs w:val="30"/>
              </w:rPr>
              <w:t>4</w:t>
            </w:r>
            <w:r w:rsidR="0049746F" w:rsidRPr="003B1B3E">
              <w:rPr>
                <w:sz w:val="30"/>
                <w:szCs w:val="30"/>
              </w:rPr>
              <w:t>54</w:t>
            </w:r>
          </w:p>
        </w:tc>
        <w:tc>
          <w:tcPr>
            <w:tcW w:w="146" w:type="pct"/>
          </w:tcPr>
          <w:p w14:paraId="747B270B" w14:textId="77777777" w:rsidR="00005A37" w:rsidRPr="003B1B3E" w:rsidRDefault="00005A37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395BE18" w14:textId="77766C1B" w:rsidR="00005A37" w:rsidRPr="003B1B3E" w:rsidRDefault="00B873FC" w:rsidP="00005A37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4</w:t>
            </w:r>
            <w:r w:rsidR="00005A37" w:rsidRPr="003B1B3E">
              <w:rPr>
                <w:sz w:val="30"/>
                <w:szCs w:val="30"/>
              </w:rPr>
              <w:t>,</w:t>
            </w:r>
            <w:r w:rsidRPr="003B1B3E">
              <w:rPr>
                <w:sz w:val="30"/>
                <w:szCs w:val="30"/>
              </w:rPr>
              <w:t>682</w:t>
            </w:r>
          </w:p>
        </w:tc>
        <w:tc>
          <w:tcPr>
            <w:tcW w:w="146" w:type="pct"/>
          </w:tcPr>
          <w:p w14:paraId="12AA642E" w14:textId="77777777" w:rsidR="00005A37" w:rsidRPr="003B1B3E" w:rsidRDefault="00005A37" w:rsidP="00005A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DD1FACD" w14:textId="03AD254E" w:rsidR="00005A37" w:rsidRPr="003B1B3E" w:rsidRDefault="007E0988" w:rsidP="00005A37">
            <w:pPr>
              <w:jc w:val="right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4,</w:t>
            </w:r>
            <w:r w:rsidR="0049746F" w:rsidRPr="003B1B3E">
              <w:rPr>
                <w:sz w:val="30"/>
                <w:szCs w:val="30"/>
              </w:rPr>
              <w:t>943</w:t>
            </w:r>
          </w:p>
        </w:tc>
        <w:tc>
          <w:tcPr>
            <w:tcW w:w="146" w:type="pct"/>
          </w:tcPr>
          <w:p w14:paraId="6B8F45E3" w14:textId="77777777" w:rsidR="00005A37" w:rsidRPr="003B1B3E" w:rsidRDefault="00005A37" w:rsidP="00005A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279173D" w14:textId="6D06D796" w:rsidR="00005A37" w:rsidRPr="009F3238" w:rsidRDefault="00B873FC" w:rsidP="00005A37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</w:t>
            </w:r>
            <w:r w:rsidR="00005A37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432</w:t>
            </w:r>
          </w:p>
        </w:tc>
      </w:tr>
      <w:tr w:rsidR="00005A37" w:rsidRPr="009F3238" w14:paraId="29F9B1E7" w14:textId="77777777" w:rsidTr="00646B99">
        <w:tc>
          <w:tcPr>
            <w:tcW w:w="2034" w:type="pct"/>
            <w:shd w:val="clear" w:color="auto" w:fill="auto"/>
          </w:tcPr>
          <w:p w14:paraId="29417EEB" w14:textId="77777777" w:rsidR="00005A37" w:rsidRPr="009F3238" w:rsidRDefault="00005A37" w:rsidP="00005A37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0AEB411" w14:textId="7B5C83F0" w:rsidR="00005A37" w:rsidRPr="009F3238" w:rsidRDefault="004A4E4C" w:rsidP="004A4E4C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1,659</w:t>
            </w:r>
          </w:p>
        </w:tc>
        <w:tc>
          <w:tcPr>
            <w:tcW w:w="146" w:type="pct"/>
          </w:tcPr>
          <w:p w14:paraId="593EE0F1" w14:textId="77777777" w:rsidR="00005A37" w:rsidRPr="009F3238" w:rsidRDefault="00005A37" w:rsidP="00005A3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48658D" w14:textId="45952EA6" w:rsidR="00005A37" w:rsidRPr="009F3238" w:rsidRDefault="00B873FC" w:rsidP="00005A37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</w:t>
            </w:r>
            <w:r w:rsidR="00005A37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218</w:t>
            </w:r>
          </w:p>
        </w:tc>
        <w:tc>
          <w:tcPr>
            <w:tcW w:w="146" w:type="pct"/>
          </w:tcPr>
          <w:p w14:paraId="606CB08E" w14:textId="77777777" w:rsidR="00005A37" w:rsidRPr="009F3238" w:rsidRDefault="00005A37" w:rsidP="00005A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BE2BBA" w14:textId="12A57BB3" w:rsidR="00005A37" w:rsidRPr="009F3238" w:rsidRDefault="004A4E4C" w:rsidP="004A4E4C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1,659</w:t>
            </w:r>
          </w:p>
        </w:tc>
        <w:tc>
          <w:tcPr>
            <w:tcW w:w="146" w:type="pct"/>
          </w:tcPr>
          <w:p w14:paraId="4EA046E0" w14:textId="77777777" w:rsidR="00005A37" w:rsidRPr="009F3238" w:rsidRDefault="00005A37" w:rsidP="00005A3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5CBE413" w14:textId="269A02B6" w:rsidR="00005A37" w:rsidRPr="009F3238" w:rsidRDefault="00B873FC" w:rsidP="00005A37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518</w:t>
            </w:r>
          </w:p>
        </w:tc>
      </w:tr>
    </w:tbl>
    <w:p w14:paraId="23C4C9C2" w14:textId="77777777" w:rsidR="0074483D" w:rsidRPr="009F3238" w:rsidRDefault="0074483D" w:rsidP="00AE32E7">
      <w:pPr>
        <w:pStyle w:val="BodyText2"/>
        <w:tabs>
          <w:tab w:val="left" w:pos="540"/>
        </w:tabs>
        <w:ind w:left="540" w:right="18"/>
        <w:rPr>
          <w:cs/>
        </w:rPr>
      </w:pPr>
    </w:p>
    <w:p w14:paraId="66241552" w14:textId="77777777" w:rsidR="00266EA3" w:rsidRPr="009F3238" w:rsidRDefault="00266EA3">
      <w:pPr>
        <w:spacing w:line="240" w:lineRule="auto"/>
        <w:rPr>
          <w:sz w:val="30"/>
          <w:szCs w:val="30"/>
          <w:cs/>
        </w:rPr>
      </w:pPr>
      <w:r w:rsidRPr="009F3238">
        <w:rPr>
          <w:cs/>
        </w:rPr>
        <w:br w:type="page"/>
      </w:r>
    </w:p>
    <w:p w14:paraId="5F6CBEF2" w14:textId="6C0064B3" w:rsidR="00B67D8D" w:rsidRPr="009F3238" w:rsidRDefault="00B67D8D" w:rsidP="00AE32E7">
      <w:pPr>
        <w:pStyle w:val="BodyText2"/>
        <w:tabs>
          <w:tab w:val="left" w:pos="540"/>
        </w:tabs>
        <w:ind w:left="540" w:right="18"/>
        <w:rPr>
          <w:cs/>
        </w:rPr>
      </w:pPr>
      <w:r w:rsidRPr="009F3238">
        <w:rPr>
          <w:cs/>
        </w:rPr>
        <w:t>ยอดคงเหลือกับบุคคลหรือกิจการที่เกี่ยวข้องกัน ณ วันที่</w:t>
      </w:r>
      <w:r w:rsidRPr="009F3238">
        <w:t xml:space="preserve"> </w:t>
      </w:r>
      <w:r w:rsidR="00B873FC" w:rsidRPr="009F3238">
        <w:t>31</w:t>
      </w:r>
      <w:r w:rsidR="00190A3F" w:rsidRPr="009F3238">
        <w:t xml:space="preserve"> </w:t>
      </w:r>
      <w:r w:rsidR="00190A3F" w:rsidRPr="009F3238">
        <w:rPr>
          <w:cs/>
        </w:rPr>
        <w:t xml:space="preserve">ธันวาคม </w:t>
      </w:r>
      <w:r w:rsidRPr="009F3238">
        <w:rPr>
          <w:cs/>
        </w:rPr>
        <w:t>มีดังนี้</w:t>
      </w:r>
    </w:p>
    <w:p w14:paraId="69E62C25" w14:textId="77777777" w:rsidR="00AE32E7" w:rsidRPr="009F3238" w:rsidRDefault="00AE32E7" w:rsidP="00AE32E7">
      <w:pPr>
        <w:pStyle w:val="BodyText2"/>
        <w:tabs>
          <w:tab w:val="left" w:pos="540"/>
        </w:tabs>
        <w:ind w:left="540" w:right="18"/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802"/>
        <w:gridCol w:w="1059"/>
        <w:gridCol w:w="263"/>
        <w:gridCol w:w="1175"/>
        <w:gridCol w:w="271"/>
        <w:gridCol w:w="1170"/>
        <w:gridCol w:w="269"/>
        <w:gridCol w:w="1261"/>
      </w:tblGrid>
      <w:tr w:rsidR="00176DB0" w:rsidRPr="009F3238" w14:paraId="64981033" w14:textId="77777777" w:rsidTr="00406EB7">
        <w:tc>
          <w:tcPr>
            <w:tcW w:w="2051" w:type="pct"/>
            <w:vMerge w:val="restart"/>
          </w:tcPr>
          <w:p w14:paraId="3E38664D" w14:textId="0810BDF0" w:rsidR="00176DB0" w:rsidRPr="009F3238" w:rsidRDefault="00176DB0" w:rsidP="00173B1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347" w:type="pct"/>
            <w:gridSpan w:val="3"/>
          </w:tcPr>
          <w:p w14:paraId="14B9702B" w14:textId="77777777" w:rsidR="00176DB0" w:rsidRPr="009F3238" w:rsidRDefault="00176DB0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10CD15" w14:textId="77777777" w:rsidR="00176DB0" w:rsidRPr="009F3238" w:rsidRDefault="00176DB0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04985F98" w14:textId="77777777" w:rsidR="00176DB0" w:rsidRPr="009F3238" w:rsidRDefault="00176DB0" w:rsidP="00742FF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DB0" w:rsidRPr="009F3238" w14:paraId="722F2E03" w14:textId="77777777" w:rsidTr="00176DB0">
        <w:tc>
          <w:tcPr>
            <w:tcW w:w="2051" w:type="pct"/>
            <w:vMerge/>
          </w:tcPr>
          <w:p w14:paraId="38B26765" w14:textId="77777777" w:rsidR="00176DB0" w:rsidRPr="009F3238" w:rsidRDefault="00176DB0" w:rsidP="00130BF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2F3552A0" w14:textId="720A048D" w:rsidR="00176DB0" w:rsidRPr="009F3238" w:rsidRDefault="00B873FC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BAFA229" w14:textId="77777777" w:rsidR="00176DB0" w:rsidRPr="009F3238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BECD72A" w14:textId="72234960" w:rsidR="00176DB0" w:rsidRPr="009F3238" w:rsidRDefault="00B873FC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80718B0" w14:textId="77777777" w:rsidR="00176DB0" w:rsidRPr="009F3238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634AD4C7" w14:textId="26793726" w:rsidR="00176DB0" w:rsidRPr="009F3238" w:rsidRDefault="00B873FC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8D1C304" w14:textId="77777777" w:rsidR="00176DB0" w:rsidRPr="009F3238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3233396F" w14:textId="6BCCEAD0" w:rsidR="00176DB0" w:rsidRPr="009F3238" w:rsidRDefault="00B873FC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0549AA" w:rsidRPr="009F3238" w14:paraId="629AD8E7" w14:textId="77777777" w:rsidTr="00176DB0">
        <w:trPr>
          <w:trHeight w:val="290"/>
        </w:trPr>
        <w:tc>
          <w:tcPr>
            <w:tcW w:w="2051" w:type="pct"/>
          </w:tcPr>
          <w:p w14:paraId="17052F5D" w14:textId="77777777" w:rsidR="000549AA" w:rsidRPr="009F3238" w:rsidRDefault="000549AA" w:rsidP="000549AA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</w:tcPr>
          <w:p w14:paraId="3CF6C971" w14:textId="77777777" w:rsidR="000549AA" w:rsidRPr="009F3238" w:rsidRDefault="000549AA" w:rsidP="00AE32E7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304" w:rsidRPr="009F3238" w14:paraId="2BFDC12B" w14:textId="77777777" w:rsidTr="00176DB0">
        <w:tc>
          <w:tcPr>
            <w:tcW w:w="2051" w:type="pct"/>
          </w:tcPr>
          <w:p w14:paraId="6980027D" w14:textId="77777777" w:rsidR="00D90304" w:rsidRPr="009F3238" w:rsidRDefault="00D90304" w:rsidP="00D90304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EEC56D0" w14:textId="28384911" w:rsidR="00D90304" w:rsidRPr="009F3238" w:rsidRDefault="00D37C8B" w:rsidP="00D90304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CB6EDB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4668CD28" w14:textId="383F266F" w:rsidR="00D90304" w:rsidRPr="009F3238" w:rsidRDefault="00D90304" w:rsidP="00D90304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34C47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6E203FA" w14:textId="1257E360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608,208</w:t>
            </w:r>
          </w:p>
        </w:tc>
        <w:tc>
          <w:tcPr>
            <w:tcW w:w="145" w:type="pct"/>
          </w:tcPr>
          <w:p w14:paraId="37BF72E6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46A7BCAB" w14:textId="1398B14A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259</w:t>
            </w:r>
            <w:r w:rsidR="00D90304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741</w:t>
            </w:r>
          </w:p>
        </w:tc>
      </w:tr>
      <w:tr w:rsidR="00D90304" w:rsidRPr="009F3238" w14:paraId="6C3B3612" w14:textId="77777777" w:rsidTr="00176DB0">
        <w:tc>
          <w:tcPr>
            <w:tcW w:w="2051" w:type="pct"/>
          </w:tcPr>
          <w:p w14:paraId="61DBBE57" w14:textId="77777777" w:rsidR="00D90304" w:rsidRPr="009F3238" w:rsidRDefault="00D90304" w:rsidP="00D90304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4621FD9A" w14:textId="671847C1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603,122</w:t>
            </w:r>
          </w:p>
        </w:tc>
        <w:tc>
          <w:tcPr>
            <w:tcW w:w="142" w:type="pct"/>
          </w:tcPr>
          <w:p w14:paraId="210AC94D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35D945F9" w14:textId="4A612DD4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881</w:t>
            </w:r>
            <w:r w:rsidR="00D90304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043</w:t>
            </w:r>
          </w:p>
        </w:tc>
        <w:tc>
          <w:tcPr>
            <w:tcW w:w="146" w:type="pct"/>
          </w:tcPr>
          <w:p w14:paraId="6B5E215E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15331108" w14:textId="50BA9751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585,663</w:t>
            </w:r>
          </w:p>
        </w:tc>
        <w:tc>
          <w:tcPr>
            <w:tcW w:w="145" w:type="pct"/>
          </w:tcPr>
          <w:p w14:paraId="63211960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7D75DEE" w14:textId="28D7A440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842</w:t>
            </w:r>
            <w:r w:rsidR="00D90304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395</w:t>
            </w:r>
          </w:p>
        </w:tc>
      </w:tr>
      <w:tr w:rsidR="00D90304" w:rsidRPr="009F3238" w14:paraId="41DE2FE5" w14:textId="77777777" w:rsidTr="00176DB0">
        <w:tc>
          <w:tcPr>
            <w:tcW w:w="2051" w:type="pct"/>
          </w:tcPr>
          <w:p w14:paraId="36963CBD" w14:textId="74D15F4F" w:rsidR="00D90304" w:rsidRPr="009F3238" w:rsidRDefault="00D90304" w:rsidP="00D90304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A4DD3A" w14:textId="2985B0B9" w:rsidR="00D90304" w:rsidRPr="009F3238" w:rsidRDefault="00D37C8B" w:rsidP="00D37C8B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C7C740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A33992C" w14:textId="06C42672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08880C4C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64C74E2" w14:textId="214BD62B" w:rsidR="00D90304" w:rsidRPr="009F3238" w:rsidRDefault="00D37C8B" w:rsidP="00D37C8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2CE190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AD61486" w14:textId="453B20DA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</w:t>
            </w:r>
          </w:p>
        </w:tc>
      </w:tr>
      <w:tr w:rsidR="00D90304" w:rsidRPr="009F3238" w14:paraId="0E52532F" w14:textId="77777777" w:rsidTr="00176DB0">
        <w:tc>
          <w:tcPr>
            <w:tcW w:w="2051" w:type="pct"/>
          </w:tcPr>
          <w:p w14:paraId="03E04E85" w14:textId="77777777" w:rsidR="00D90304" w:rsidRPr="009F3238" w:rsidRDefault="00D90304" w:rsidP="00D90304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F30EE20" w14:textId="1A62E219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603,122</w:t>
            </w:r>
          </w:p>
        </w:tc>
        <w:tc>
          <w:tcPr>
            <w:tcW w:w="142" w:type="pct"/>
          </w:tcPr>
          <w:p w14:paraId="232C291A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0319E5D" w14:textId="746718CA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881</w:t>
            </w:r>
            <w:r w:rsidR="00D90304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6" w:type="pct"/>
          </w:tcPr>
          <w:p w14:paraId="3A954069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D4C1E8" w14:textId="244DB2C4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1,193,871</w:t>
            </w:r>
          </w:p>
        </w:tc>
        <w:tc>
          <w:tcPr>
            <w:tcW w:w="145" w:type="pct"/>
          </w:tcPr>
          <w:p w14:paraId="1F1F98E1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1A38C10A" w14:textId="0FA00535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</w:t>
            </w:r>
            <w:r w:rsidR="00D90304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102</w:t>
            </w:r>
            <w:r w:rsidR="00D90304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146</w:t>
            </w:r>
          </w:p>
        </w:tc>
      </w:tr>
      <w:tr w:rsidR="00D90304" w:rsidRPr="009F3238" w14:paraId="0C47D1D8" w14:textId="77777777" w:rsidTr="000C6927">
        <w:tc>
          <w:tcPr>
            <w:tcW w:w="2051" w:type="pct"/>
          </w:tcPr>
          <w:p w14:paraId="074DEE8C" w14:textId="6D336A18" w:rsidR="00D90304" w:rsidRPr="009F3238" w:rsidRDefault="00D90304" w:rsidP="00C52103">
            <w:pPr>
              <w:spacing w:line="340" w:lineRule="exact"/>
              <w:ind w:left="165" w:hanging="165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C6927" w:rsidRPr="009F3238">
              <w:rPr>
                <w:rFonts w:hint="cs"/>
                <w:sz w:val="30"/>
                <w:szCs w:val="30"/>
                <w:cs/>
              </w:rPr>
              <w:t>ค่าเผื่อผลขาดทุน</w:t>
            </w:r>
            <w:r w:rsidR="00C52103" w:rsidRPr="009F3238">
              <w:rPr>
                <w:rFonts w:hint="cs"/>
                <w:sz w:val="30"/>
                <w:szCs w:val="30"/>
                <w:cs/>
              </w:rPr>
              <w:t xml:space="preserve">ด้านเครดิตที่คาดว่าจะเกิดขึ้น </w:t>
            </w:r>
            <w:r w:rsidR="000C6927" w:rsidRPr="009F3238">
              <w:rPr>
                <w:i/>
                <w:iCs/>
                <w:sz w:val="30"/>
                <w:szCs w:val="30"/>
              </w:rPr>
              <w:t xml:space="preserve">(2562: 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0C6927" w:rsidRPr="009F3238">
              <w:rPr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53C51460" w14:textId="5E888656" w:rsidR="00D90304" w:rsidRPr="009F3238" w:rsidRDefault="00D37C8B" w:rsidP="000C6927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AB8476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10577B0" w14:textId="4D4F3F45" w:rsidR="00D90304" w:rsidRPr="009F3238" w:rsidRDefault="00D90304" w:rsidP="000C692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CD6617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7D26151" w14:textId="5150CF53" w:rsidR="00D90304" w:rsidRPr="009F3238" w:rsidRDefault="00D37C8B" w:rsidP="00D37C8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EC158C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080393C0" w14:textId="6392CC60" w:rsidR="00D90304" w:rsidRPr="009F3238" w:rsidRDefault="00D90304" w:rsidP="000C692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sz w:val="30"/>
                <w:szCs w:val="30"/>
              </w:rPr>
              <w:t>9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sz w:val="30"/>
                <w:szCs w:val="30"/>
              </w:rPr>
              <w:t>204</w:t>
            </w:r>
            <w:r w:rsidRPr="009F3238">
              <w:rPr>
                <w:sz w:val="30"/>
                <w:szCs w:val="30"/>
              </w:rPr>
              <w:t>)</w:t>
            </w:r>
          </w:p>
        </w:tc>
      </w:tr>
      <w:tr w:rsidR="00D90304" w:rsidRPr="009F3238" w14:paraId="2D7DE5B8" w14:textId="77777777" w:rsidTr="00176DB0">
        <w:tc>
          <w:tcPr>
            <w:tcW w:w="2051" w:type="pct"/>
          </w:tcPr>
          <w:p w14:paraId="3A49FB93" w14:textId="77777777" w:rsidR="00D90304" w:rsidRPr="009F3238" w:rsidRDefault="00D90304" w:rsidP="00D90304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450168" w14:textId="3696865B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603,122</w:t>
            </w:r>
          </w:p>
        </w:tc>
        <w:tc>
          <w:tcPr>
            <w:tcW w:w="142" w:type="pct"/>
          </w:tcPr>
          <w:p w14:paraId="4953C5CD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DD82D34" w14:textId="6C838B96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881</w:t>
            </w:r>
            <w:r w:rsidR="00D90304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6" w:type="pct"/>
          </w:tcPr>
          <w:p w14:paraId="594AF4A9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B98F041" w14:textId="53CFD481" w:rsidR="00D90304" w:rsidRPr="009F3238" w:rsidRDefault="00D37C8B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1,193,871</w:t>
            </w:r>
          </w:p>
        </w:tc>
        <w:tc>
          <w:tcPr>
            <w:tcW w:w="145" w:type="pct"/>
          </w:tcPr>
          <w:p w14:paraId="2545C6EE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0ED5FB9" w14:textId="02C153C0" w:rsidR="00D90304" w:rsidRPr="009F3238" w:rsidRDefault="00B873FC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</w:t>
            </w:r>
            <w:r w:rsidR="00D90304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092</w:t>
            </w:r>
            <w:r w:rsidR="00D90304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942</w:t>
            </w:r>
          </w:p>
        </w:tc>
      </w:tr>
      <w:tr w:rsidR="00D90304" w:rsidRPr="009F3238" w14:paraId="25A85F54" w14:textId="77777777" w:rsidTr="0014224F">
        <w:tc>
          <w:tcPr>
            <w:tcW w:w="2051" w:type="pct"/>
          </w:tcPr>
          <w:p w14:paraId="51E28F72" w14:textId="77777777" w:rsidR="00D90304" w:rsidRPr="009F3238" w:rsidRDefault="00D90304" w:rsidP="00D90304">
            <w:pPr>
              <w:spacing w:line="340" w:lineRule="exact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BA5F851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934332A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29B8FEC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34ED3D62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C589A9E" w14:textId="77777777" w:rsidR="00D90304" w:rsidRPr="009F3238" w:rsidRDefault="00D90304" w:rsidP="00D9030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3E3053D9" w14:textId="77777777" w:rsidR="00D90304" w:rsidRPr="009F3238" w:rsidRDefault="00D90304" w:rsidP="00D90304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0D8B5D" w14:textId="77777777" w:rsidR="00D90304" w:rsidRPr="009F3238" w:rsidRDefault="00D90304" w:rsidP="00D90304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4224F" w:rsidRPr="009F3238" w14:paraId="0E4F1EA3" w14:textId="77777777" w:rsidTr="00B873FC">
        <w:trPr>
          <w:trHeight w:val="616"/>
        </w:trPr>
        <w:tc>
          <w:tcPr>
            <w:tcW w:w="2051" w:type="pct"/>
            <w:vAlign w:val="bottom"/>
          </w:tcPr>
          <w:p w14:paraId="5D06C792" w14:textId="724735BA" w:rsidR="0014224F" w:rsidRPr="009F3238" w:rsidRDefault="000C6927" w:rsidP="0014224F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C52103" w:rsidRPr="009F3238">
              <w:rPr>
                <w:rFonts w:hint="cs"/>
                <w:sz w:val="30"/>
                <w:szCs w:val="30"/>
                <w:cs/>
              </w:rPr>
              <w:t>ผล</w:t>
            </w:r>
            <w:r w:rsidRPr="009F3238">
              <w:rPr>
                <w:rFonts w:hint="cs"/>
                <w:sz w:val="30"/>
                <w:szCs w:val="30"/>
                <w:cs/>
              </w:rPr>
              <w:t>ขาดทุน</w:t>
            </w:r>
            <w:r w:rsidR="00C52103" w:rsidRPr="009F3238">
              <w:rPr>
                <w:rFonts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 xml:space="preserve"> (</w:t>
            </w:r>
            <w:r w:rsidRPr="009F3238">
              <w:rPr>
                <w:i/>
                <w:iCs/>
                <w:sz w:val="30"/>
                <w:szCs w:val="30"/>
              </w:rPr>
              <w:t xml:space="preserve">2562: </w:t>
            </w:r>
            <w:r w:rsidR="0014224F" w:rsidRPr="009F3238">
              <w:rPr>
                <w:rFonts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9F3238">
              <w:rPr>
                <w:i/>
                <w:iCs/>
                <w:sz w:val="30"/>
                <w:szCs w:val="30"/>
              </w:rPr>
              <w:t>)</w:t>
            </w:r>
            <w:r w:rsidRPr="009F3238">
              <w:rPr>
                <w:sz w:val="30"/>
                <w:szCs w:val="30"/>
              </w:rPr>
              <w:t xml:space="preserve"> </w:t>
            </w:r>
            <w:r w:rsidR="0014224F" w:rsidRPr="009F3238">
              <w:rPr>
                <w:rFonts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6823061A" w14:textId="3F0DEC89" w:rsidR="0014224F" w:rsidRPr="009F3238" w:rsidRDefault="00852997" w:rsidP="0014224F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ADFA06" w14:textId="77777777" w:rsidR="0014224F" w:rsidRPr="009F3238" w:rsidRDefault="0014224F" w:rsidP="0014224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075D8536" w14:textId="192FA030" w:rsidR="0014224F" w:rsidRPr="009F3238" w:rsidRDefault="0014224F" w:rsidP="0014224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CC119B" w14:textId="77777777" w:rsidR="0014224F" w:rsidRPr="009F3238" w:rsidRDefault="0014224F" w:rsidP="0014224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14CC2880" w14:textId="7FB6ACD1" w:rsidR="00852997" w:rsidRPr="009F3238" w:rsidRDefault="00852997" w:rsidP="00B873FC">
            <w:pPr>
              <w:pStyle w:val="BodyText"/>
              <w:tabs>
                <w:tab w:val="decimal" w:pos="95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773A6B06" w14:textId="77777777" w:rsidR="0014224F" w:rsidRPr="009F3238" w:rsidRDefault="0014224F" w:rsidP="00B873FC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1728ABAF" w14:textId="1654C37C" w:rsidR="0014224F" w:rsidRPr="009F3238" w:rsidRDefault="0014224F" w:rsidP="00467948">
            <w:pPr>
              <w:pStyle w:val="BodyText"/>
              <w:tabs>
                <w:tab w:val="decimal" w:pos="703"/>
              </w:tabs>
              <w:spacing w:after="0"/>
              <w:ind w:left="-108" w:right="254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8B0F02" w14:textId="59F405DD" w:rsidR="00406EB7" w:rsidRPr="009F3238" w:rsidRDefault="00406EB7"/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802"/>
        <w:gridCol w:w="1059"/>
        <w:gridCol w:w="263"/>
        <w:gridCol w:w="1175"/>
        <w:gridCol w:w="271"/>
        <w:gridCol w:w="1170"/>
        <w:gridCol w:w="269"/>
        <w:gridCol w:w="1261"/>
      </w:tblGrid>
      <w:tr w:rsidR="007E2956" w:rsidRPr="009F3238" w14:paraId="26053275" w14:textId="77777777" w:rsidTr="00406EB7">
        <w:tc>
          <w:tcPr>
            <w:tcW w:w="2051" w:type="pct"/>
            <w:shd w:val="clear" w:color="auto" w:fill="auto"/>
          </w:tcPr>
          <w:p w14:paraId="65F860AC" w14:textId="69614B0E" w:rsidR="007E2956" w:rsidRPr="009F3238" w:rsidRDefault="007E2956" w:rsidP="007A011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9F3238">
              <w:br w:type="page"/>
            </w: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7" w:type="pct"/>
            <w:gridSpan w:val="3"/>
            <w:vAlign w:val="bottom"/>
          </w:tcPr>
          <w:p w14:paraId="04A196F5" w14:textId="77777777" w:rsidR="007E2956" w:rsidRPr="009F3238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628DAC5" w14:textId="77777777" w:rsidR="007E2956" w:rsidRPr="009F3238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285D8006" w14:textId="77777777" w:rsidR="007E2956" w:rsidRPr="009F3238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EA9" w:rsidRPr="009F3238" w14:paraId="2BA73FFA" w14:textId="77777777" w:rsidTr="00176DB0">
        <w:tc>
          <w:tcPr>
            <w:tcW w:w="2051" w:type="pct"/>
          </w:tcPr>
          <w:p w14:paraId="306D88E6" w14:textId="77777777" w:rsidR="00177EA9" w:rsidRPr="009F3238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7529A396" w14:textId="1083F85D" w:rsidR="00177EA9" w:rsidRPr="009F3238" w:rsidRDefault="00B873FC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5975AEFF" w14:textId="77777777" w:rsidR="00177EA9" w:rsidRPr="009F3238" w:rsidRDefault="00177EA9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12C75012" w14:textId="55E2688E" w:rsidR="00177EA9" w:rsidRPr="009F3238" w:rsidRDefault="00B873FC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3577771" w14:textId="77777777" w:rsidR="00177EA9" w:rsidRPr="009F3238" w:rsidRDefault="00177EA9" w:rsidP="00177E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8DE6AB" w14:textId="34A72FC3" w:rsidR="00177EA9" w:rsidRPr="009F3238" w:rsidRDefault="00B873FC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7D705F0" w14:textId="77777777" w:rsidR="00177EA9" w:rsidRPr="009F3238" w:rsidRDefault="00177EA9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6F0B9D87" w14:textId="0D6E7D42" w:rsidR="00177EA9" w:rsidRPr="009F3238" w:rsidRDefault="00B873FC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7E2956" w:rsidRPr="009F3238" w14:paraId="323EC10E" w14:textId="77777777" w:rsidTr="00176DB0">
        <w:trPr>
          <w:trHeight w:val="425"/>
        </w:trPr>
        <w:tc>
          <w:tcPr>
            <w:tcW w:w="2051" w:type="pct"/>
          </w:tcPr>
          <w:p w14:paraId="4A4E1E14" w14:textId="77777777" w:rsidR="007E2956" w:rsidRPr="009F3238" w:rsidRDefault="007E2956" w:rsidP="007E2956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</w:tcPr>
          <w:p w14:paraId="31E4D150" w14:textId="77777777" w:rsidR="007E2956" w:rsidRPr="009F3238" w:rsidRDefault="007E2956" w:rsidP="007E2956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AF7" w:rsidRPr="009F3238" w14:paraId="31167F6D" w14:textId="77777777" w:rsidTr="00176DB0">
        <w:tc>
          <w:tcPr>
            <w:tcW w:w="2051" w:type="pct"/>
          </w:tcPr>
          <w:p w14:paraId="2C810B81" w14:textId="77777777" w:rsidR="00C80AF7" w:rsidRPr="009F3238" w:rsidRDefault="00C80AF7" w:rsidP="00C80AF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DA33066" w14:textId="5996C4D1" w:rsidR="00C80AF7" w:rsidRPr="009F3238" w:rsidRDefault="00D37C8B" w:rsidP="00C80AF7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49F69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2E4376B" w14:textId="771180A9" w:rsidR="00C80AF7" w:rsidRPr="009F3238" w:rsidRDefault="00C80AF7" w:rsidP="00C80AF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2EC729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59B27B9" w14:textId="5FC103E3" w:rsidR="00C80AF7" w:rsidRPr="009F3238" w:rsidRDefault="00D37C8B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42,137</w:t>
            </w:r>
          </w:p>
        </w:tc>
        <w:tc>
          <w:tcPr>
            <w:tcW w:w="145" w:type="pct"/>
          </w:tcPr>
          <w:p w14:paraId="2C4F94AE" w14:textId="77777777" w:rsidR="00C80AF7" w:rsidRPr="009F3238" w:rsidRDefault="00C80AF7" w:rsidP="00C80AF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4078F70" w14:textId="37CEA83C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99</w:t>
            </w:r>
            <w:r w:rsidR="00C80AF7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559</w:t>
            </w:r>
          </w:p>
        </w:tc>
      </w:tr>
      <w:tr w:rsidR="00C80AF7" w:rsidRPr="009F3238" w14:paraId="5DB1DF59" w14:textId="77777777" w:rsidTr="00176DB0">
        <w:tc>
          <w:tcPr>
            <w:tcW w:w="2051" w:type="pct"/>
          </w:tcPr>
          <w:p w14:paraId="472333DE" w14:textId="77777777" w:rsidR="00C80AF7" w:rsidRPr="009F3238" w:rsidRDefault="00C80AF7" w:rsidP="00C80AF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2C899920" w14:textId="08096829" w:rsidR="00C80AF7" w:rsidRPr="009F3238" w:rsidRDefault="00D37C8B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183,291</w:t>
            </w:r>
          </w:p>
        </w:tc>
        <w:tc>
          <w:tcPr>
            <w:tcW w:w="142" w:type="pct"/>
          </w:tcPr>
          <w:p w14:paraId="35C4336C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42F5850F" w14:textId="6ABB6839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133</w:t>
            </w:r>
            <w:r w:rsidR="00C80AF7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819</w:t>
            </w:r>
          </w:p>
        </w:tc>
        <w:tc>
          <w:tcPr>
            <w:tcW w:w="146" w:type="pct"/>
          </w:tcPr>
          <w:p w14:paraId="5FFE6D95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EBEE4DD" w14:textId="077F8CC4" w:rsidR="00C80AF7" w:rsidRPr="009F3238" w:rsidRDefault="000C0575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16,836</w:t>
            </w:r>
          </w:p>
        </w:tc>
        <w:tc>
          <w:tcPr>
            <w:tcW w:w="145" w:type="pct"/>
          </w:tcPr>
          <w:p w14:paraId="3C5ED62A" w14:textId="77777777" w:rsidR="00C80AF7" w:rsidRPr="009F3238" w:rsidRDefault="00C80AF7" w:rsidP="00C80AF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1D4AE7F8" w14:textId="611E97D9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39</w:t>
            </w:r>
            <w:r w:rsidR="00C80AF7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342</w:t>
            </w:r>
          </w:p>
        </w:tc>
      </w:tr>
      <w:tr w:rsidR="00C80AF7" w:rsidRPr="009F3238" w14:paraId="3E0934B1" w14:textId="77777777" w:rsidTr="00176DB0">
        <w:tc>
          <w:tcPr>
            <w:tcW w:w="2051" w:type="pct"/>
          </w:tcPr>
          <w:p w14:paraId="0D9AD697" w14:textId="77777777" w:rsidR="00C80AF7" w:rsidRPr="009F3238" w:rsidRDefault="00C80AF7" w:rsidP="00C80AF7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82716E8" w14:textId="6BEDA563" w:rsidR="00C80AF7" w:rsidRPr="009F3238" w:rsidRDefault="00D37C8B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183,291</w:t>
            </w:r>
          </w:p>
        </w:tc>
        <w:tc>
          <w:tcPr>
            <w:tcW w:w="142" w:type="pct"/>
          </w:tcPr>
          <w:p w14:paraId="5EA670A9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23CEDF2" w14:textId="36D5E47E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133</w:t>
            </w:r>
            <w:r w:rsidR="00C80AF7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46" w:type="pct"/>
          </w:tcPr>
          <w:p w14:paraId="66811BA1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20DCA9B" w14:textId="4347F007" w:rsidR="00C80AF7" w:rsidRPr="009F3238" w:rsidRDefault="000C0575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58,973</w:t>
            </w:r>
          </w:p>
        </w:tc>
        <w:tc>
          <w:tcPr>
            <w:tcW w:w="145" w:type="pct"/>
          </w:tcPr>
          <w:p w14:paraId="66224AFD" w14:textId="77777777" w:rsidR="00C80AF7" w:rsidRPr="009F3238" w:rsidRDefault="00C80AF7" w:rsidP="00C80AF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CA3ABF8" w14:textId="3D80996A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138</w:t>
            </w:r>
            <w:r w:rsidR="00C80AF7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901</w:t>
            </w:r>
          </w:p>
        </w:tc>
      </w:tr>
      <w:tr w:rsidR="00C80AF7" w:rsidRPr="009F3238" w14:paraId="433F1E29" w14:textId="77777777" w:rsidTr="000C6927">
        <w:tc>
          <w:tcPr>
            <w:tcW w:w="2051" w:type="pct"/>
          </w:tcPr>
          <w:p w14:paraId="02373DDA" w14:textId="3BB9EFAF" w:rsidR="00C80AF7" w:rsidRPr="009F3238" w:rsidRDefault="00C52103" w:rsidP="00C52103">
            <w:pPr>
              <w:spacing w:line="340" w:lineRule="exact"/>
              <w:ind w:left="165" w:hanging="189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9F3238">
              <w:rPr>
                <w:i/>
                <w:iCs/>
                <w:sz w:val="30"/>
                <w:szCs w:val="30"/>
              </w:rPr>
              <w:t xml:space="preserve">(2562: 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9F3238">
              <w:rPr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1C4C759E" w14:textId="166472EA" w:rsidR="00C80AF7" w:rsidRPr="009F3238" w:rsidRDefault="00D37C8B" w:rsidP="000C6927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(19,394)</w:t>
            </w:r>
          </w:p>
        </w:tc>
        <w:tc>
          <w:tcPr>
            <w:tcW w:w="142" w:type="pct"/>
          </w:tcPr>
          <w:p w14:paraId="3C48E254" w14:textId="77777777" w:rsidR="00C80AF7" w:rsidRPr="009F3238" w:rsidRDefault="00C80AF7" w:rsidP="00C80AF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531F7646" w14:textId="1C877C2D" w:rsidR="00C80AF7" w:rsidRPr="009F3238" w:rsidRDefault="00C80AF7" w:rsidP="000C6927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sz w:val="30"/>
                <w:szCs w:val="30"/>
              </w:rPr>
              <w:t>19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sz w:val="30"/>
                <w:szCs w:val="30"/>
              </w:rPr>
              <w:t>465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9093963" w14:textId="77777777" w:rsidR="00C80AF7" w:rsidRPr="009F3238" w:rsidRDefault="00C80AF7" w:rsidP="00C80AF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1EB829F" w14:textId="0ABF033E" w:rsidR="00C80AF7" w:rsidRPr="009F3238" w:rsidRDefault="00D37C8B" w:rsidP="000C6927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(11,455)</w:t>
            </w:r>
          </w:p>
        </w:tc>
        <w:tc>
          <w:tcPr>
            <w:tcW w:w="145" w:type="pct"/>
          </w:tcPr>
          <w:p w14:paraId="72FF111C" w14:textId="77777777" w:rsidR="00C80AF7" w:rsidRPr="009F3238" w:rsidRDefault="00C80AF7" w:rsidP="00C80AF7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3E40490C" w14:textId="40AD83EC" w:rsidR="00C80AF7" w:rsidRPr="009F3238" w:rsidRDefault="00C80AF7" w:rsidP="000C6927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sz w:val="30"/>
                <w:szCs w:val="30"/>
              </w:rPr>
              <w:t>38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sz w:val="30"/>
                <w:szCs w:val="30"/>
              </w:rPr>
              <w:t>541</w:t>
            </w:r>
            <w:r w:rsidRPr="009F3238">
              <w:rPr>
                <w:sz w:val="30"/>
                <w:szCs w:val="30"/>
              </w:rPr>
              <w:t>)</w:t>
            </w:r>
          </w:p>
        </w:tc>
      </w:tr>
      <w:tr w:rsidR="00C80AF7" w:rsidRPr="009F3238" w14:paraId="42AE7999" w14:textId="77777777" w:rsidTr="00176DB0">
        <w:tc>
          <w:tcPr>
            <w:tcW w:w="2051" w:type="pct"/>
          </w:tcPr>
          <w:p w14:paraId="6774EBB3" w14:textId="77777777" w:rsidR="00C80AF7" w:rsidRPr="009F3238" w:rsidRDefault="00C80AF7" w:rsidP="00C80AF7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B8325F2" w14:textId="26993CDF" w:rsidR="00C80AF7" w:rsidRPr="009F3238" w:rsidRDefault="00D37C8B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163,897</w:t>
            </w:r>
          </w:p>
        </w:tc>
        <w:tc>
          <w:tcPr>
            <w:tcW w:w="142" w:type="pct"/>
          </w:tcPr>
          <w:p w14:paraId="41536851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7D5B621" w14:textId="4A51E9FD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114</w:t>
            </w:r>
            <w:r w:rsidR="00C80AF7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6" w:type="pct"/>
          </w:tcPr>
          <w:p w14:paraId="1CB8ED80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D7C1559" w14:textId="39D0188E" w:rsidR="00C80AF7" w:rsidRPr="009F3238" w:rsidRDefault="000C0575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47,518</w:t>
            </w:r>
          </w:p>
        </w:tc>
        <w:tc>
          <w:tcPr>
            <w:tcW w:w="145" w:type="pct"/>
          </w:tcPr>
          <w:p w14:paraId="1C4BECF9" w14:textId="77777777" w:rsidR="00C80AF7" w:rsidRPr="009F3238" w:rsidRDefault="00C80AF7" w:rsidP="00C80AF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7CEC6D4" w14:textId="1009B96D" w:rsidR="00C80AF7" w:rsidRPr="009F3238" w:rsidRDefault="00B873FC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100</w:t>
            </w:r>
            <w:r w:rsidR="00C80AF7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360</w:t>
            </w:r>
          </w:p>
        </w:tc>
      </w:tr>
      <w:tr w:rsidR="00C80AF7" w:rsidRPr="009F3238" w14:paraId="0E858FC5" w14:textId="77777777" w:rsidTr="00176DB0">
        <w:trPr>
          <w:trHeight w:val="333"/>
        </w:trPr>
        <w:tc>
          <w:tcPr>
            <w:tcW w:w="2051" w:type="pct"/>
          </w:tcPr>
          <w:p w14:paraId="3A7BC078" w14:textId="77777777" w:rsidR="00C80AF7" w:rsidRPr="009F3238" w:rsidRDefault="00C80AF7" w:rsidP="00C80AF7">
            <w:pPr>
              <w:spacing w:line="340" w:lineRule="exact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949" w:type="pct"/>
            <w:gridSpan w:val="7"/>
          </w:tcPr>
          <w:p w14:paraId="389385EC" w14:textId="77777777" w:rsidR="00C80AF7" w:rsidRPr="009F3238" w:rsidRDefault="00C80AF7" w:rsidP="00C80AF7">
            <w:pPr>
              <w:pStyle w:val="BodyText"/>
              <w:spacing w:after="0"/>
              <w:ind w:left="-108" w:right="-110"/>
              <w:jc w:val="center"/>
              <w:rPr>
                <w:sz w:val="20"/>
                <w:szCs w:val="20"/>
                <w:cs/>
              </w:rPr>
            </w:pPr>
          </w:p>
        </w:tc>
      </w:tr>
      <w:tr w:rsidR="00C80AF7" w:rsidRPr="009F3238" w14:paraId="719538B7" w14:textId="77777777" w:rsidTr="00176DB0">
        <w:trPr>
          <w:trHeight w:val="752"/>
        </w:trPr>
        <w:tc>
          <w:tcPr>
            <w:tcW w:w="2051" w:type="pct"/>
          </w:tcPr>
          <w:p w14:paraId="719604CB" w14:textId="7E72E8D2" w:rsidR="00C80AF7" w:rsidRPr="009F3238" w:rsidRDefault="000C6927" w:rsidP="000C6927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E87B5A" w:rsidRPr="009F3238">
              <w:rPr>
                <w:rFonts w:hint="cs"/>
                <w:sz w:val="30"/>
                <w:szCs w:val="30"/>
                <w:cs/>
              </w:rPr>
              <w:t>ผล</w:t>
            </w:r>
            <w:r w:rsidRPr="009F3238">
              <w:rPr>
                <w:rFonts w:hint="cs"/>
                <w:sz w:val="30"/>
                <w:szCs w:val="30"/>
                <w:cs/>
              </w:rPr>
              <w:t>ขาดทุน</w:t>
            </w:r>
            <w:r w:rsidR="00E87B5A" w:rsidRPr="009F3238">
              <w:rPr>
                <w:rFonts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 xml:space="preserve"> (</w:t>
            </w:r>
            <w:r w:rsidRPr="009F3238">
              <w:rPr>
                <w:i/>
                <w:iCs/>
                <w:sz w:val="30"/>
                <w:szCs w:val="30"/>
              </w:rPr>
              <w:t xml:space="preserve">2562: 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9F3238">
              <w:rPr>
                <w:i/>
                <w:iCs/>
                <w:sz w:val="30"/>
                <w:szCs w:val="30"/>
              </w:rPr>
              <w:t>)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2342D1F0" w14:textId="50971092" w:rsidR="00C80AF7" w:rsidRPr="009F3238" w:rsidRDefault="00C80AF7" w:rsidP="00C80AF7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7CB722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2C8A701D" w14:textId="484E7CB5" w:rsidR="00C80AF7" w:rsidRPr="009F3238" w:rsidRDefault="00C80AF7" w:rsidP="00C80AF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FBDD6E" w14:textId="77777777" w:rsidR="00C80AF7" w:rsidRPr="009F3238" w:rsidRDefault="00C80AF7" w:rsidP="00C80AF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3A6A9715" w14:textId="435088BD" w:rsidR="00C80AF7" w:rsidRPr="009F3238" w:rsidRDefault="00852997" w:rsidP="00852997">
            <w:pPr>
              <w:pStyle w:val="BodyText"/>
              <w:tabs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632DD78" w14:textId="77777777" w:rsidR="00C80AF7" w:rsidRPr="009F3238" w:rsidRDefault="00C80AF7" w:rsidP="00C80AF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0866FA19" w14:textId="0612FEEE" w:rsidR="00C80AF7" w:rsidRPr="009F3238" w:rsidRDefault="00C80AF7" w:rsidP="00467948">
            <w:pPr>
              <w:pStyle w:val="BodyText"/>
              <w:tabs>
                <w:tab w:val="decimal" w:pos="79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6E79DF58" w14:textId="77777777" w:rsidR="009B0D0C" w:rsidRPr="009F3238" w:rsidRDefault="009B0D0C" w:rsidP="0066417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21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7A4540" w:rsidRPr="009F3238" w14:paraId="02811978" w14:textId="77777777" w:rsidTr="00766490">
        <w:trPr>
          <w:tblHeader/>
        </w:trPr>
        <w:tc>
          <w:tcPr>
            <w:tcW w:w="2610" w:type="dxa"/>
          </w:tcPr>
          <w:p w14:paraId="547A1C64" w14:textId="4DCF629F" w:rsidR="007A4540" w:rsidRPr="009F3238" w:rsidRDefault="007A4540" w:rsidP="00664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6BA0180B" w14:textId="399108AF" w:rsidR="007A4540" w:rsidRPr="009F3238" w:rsidRDefault="007A4540" w:rsidP="007A4540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7C75787" w14:textId="77777777" w:rsidR="007A4540" w:rsidRPr="009F3238" w:rsidRDefault="007A4540" w:rsidP="007A45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3575C7DC" w14:textId="734208E4" w:rsidR="007A4540" w:rsidRPr="009F3238" w:rsidRDefault="007A4540" w:rsidP="007A45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12519" w:rsidRPr="009F3238" w14:paraId="1D728B70" w14:textId="77777777" w:rsidTr="00766490">
        <w:trPr>
          <w:tblHeader/>
        </w:trPr>
        <w:tc>
          <w:tcPr>
            <w:tcW w:w="2610" w:type="dxa"/>
          </w:tcPr>
          <w:p w14:paraId="2DBABC34" w14:textId="0746C4E1" w:rsidR="00C12519" w:rsidRPr="009F3238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6FD2E5CA" w14:textId="3854E2BF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8C6717E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FFCB309" w14:textId="77777777" w:rsidR="00C12519" w:rsidRPr="009F3238" w:rsidRDefault="00C12519" w:rsidP="00C12519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C6D25F4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255D8A1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49446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8F79B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FB54D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CBB0318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12519" w:rsidRPr="009F3238" w14:paraId="4C4A4FD6" w14:textId="77777777" w:rsidTr="00766490">
        <w:trPr>
          <w:tblHeader/>
        </w:trPr>
        <w:tc>
          <w:tcPr>
            <w:tcW w:w="2610" w:type="dxa"/>
          </w:tcPr>
          <w:p w14:paraId="4E5BF864" w14:textId="3C630F59" w:rsidR="00C12519" w:rsidRPr="009F3238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21" w:type="dxa"/>
            <w:vAlign w:val="bottom"/>
          </w:tcPr>
          <w:p w14:paraId="3954F0B7" w14:textId="6C3BDD92" w:rsidR="00C12519" w:rsidRPr="009F3238" w:rsidRDefault="00B873FC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12519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12519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0AA374E6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BC85BEB" w14:textId="6349A77D" w:rsidR="00C12519" w:rsidRPr="009F3238" w:rsidRDefault="00B873FC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2519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12519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07B2156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EBAA759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9B2E9A2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9BFB3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FBF352" w14:textId="77777777" w:rsidR="00C12519" w:rsidRPr="009F3238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3B25A97" w14:textId="319C9D84" w:rsidR="00C12519" w:rsidRPr="009F3238" w:rsidRDefault="00B873FC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12519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12519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B0D0C" w:rsidRPr="009F3238" w14:paraId="2D2EA0EB" w14:textId="77777777" w:rsidTr="00766490">
        <w:trPr>
          <w:tblHeader/>
        </w:trPr>
        <w:tc>
          <w:tcPr>
            <w:tcW w:w="2610" w:type="dxa"/>
          </w:tcPr>
          <w:p w14:paraId="59E59DAE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8DF0D5A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101A2E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4C8FA15" w14:textId="08D44804" w:rsidR="009B0D0C" w:rsidRPr="009F3238" w:rsidRDefault="000F23BF" w:rsidP="00E7173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9B0D0C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0D0C" w:rsidRPr="009F3238" w14:paraId="685CA1F3" w14:textId="77777777" w:rsidTr="00766490">
        <w:tc>
          <w:tcPr>
            <w:tcW w:w="2610" w:type="dxa"/>
            <w:vAlign w:val="bottom"/>
          </w:tcPr>
          <w:p w14:paraId="70E01BB9" w14:textId="12767611" w:rsidR="009B0D0C" w:rsidRPr="009F3238" w:rsidRDefault="00B873F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21" w:type="dxa"/>
            <w:vAlign w:val="bottom"/>
          </w:tcPr>
          <w:p w14:paraId="6094735A" w14:textId="77777777" w:rsidR="009B0D0C" w:rsidRPr="009F3238" w:rsidRDefault="009B0D0C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1A3A4F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3BB0C8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9B874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6262524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6B983D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C44E9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C75F0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35431D" w14:textId="77777777" w:rsidR="009B0D0C" w:rsidRPr="009F3238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8D4" w:rsidRPr="009F3238" w14:paraId="3CD886B8" w14:textId="77777777" w:rsidTr="00766490">
        <w:tc>
          <w:tcPr>
            <w:tcW w:w="2610" w:type="dxa"/>
          </w:tcPr>
          <w:p w14:paraId="477F3B49" w14:textId="57A008AC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21" w:type="dxa"/>
          </w:tcPr>
          <w:p w14:paraId="7712342F" w14:textId="55F7F46A" w:rsidR="00A258D4" w:rsidRPr="009F3238" w:rsidRDefault="00B873FC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A3904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CA390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3904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1068F905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25F7BB" w14:textId="76A6F99D" w:rsidR="00A258D4" w:rsidRPr="009F3238" w:rsidRDefault="00B873FC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258D4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199D7C48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9B5843D" w14:textId="7BABA38B" w:rsidR="00A258D4" w:rsidRPr="009F3238" w:rsidRDefault="009F3A6C" w:rsidP="00A258D4">
            <w:pPr>
              <w:spacing w:line="240" w:lineRule="auto"/>
              <w:ind w:right="-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9EE6D6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A6EF2" w14:textId="4F4A97BA" w:rsidR="00A258D4" w:rsidRPr="009F3238" w:rsidRDefault="009F3A6C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236" w:type="dxa"/>
          </w:tcPr>
          <w:p w14:paraId="354EED2A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FED4764" w14:textId="11233D2E" w:rsidR="00A258D4" w:rsidRPr="009F3238" w:rsidRDefault="009F3A6C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56,001</w:t>
            </w:r>
          </w:p>
        </w:tc>
      </w:tr>
      <w:tr w:rsidR="00A258D4" w:rsidRPr="009F3238" w14:paraId="15552AF0" w14:textId="77777777" w:rsidTr="00766490">
        <w:tc>
          <w:tcPr>
            <w:tcW w:w="2610" w:type="dxa"/>
          </w:tcPr>
          <w:p w14:paraId="4897DC10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1" w:type="dxa"/>
          </w:tcPr>
          <w:p w14:paraId="04E23698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552475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E648208" w14:textId="3A2461C7" w:rsidR="00A258D4" w:rsidRPr="009F3238" w:rsidRDefault="00B873FC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A258D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50DD4B8A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4A7D6C8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794D7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5E24E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07C13F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88D71D7" w14:textId="7DFE5A09" w:rsidR="00A258D4" w:rsidRPr="009F3238" w:rsidRDefault="009F3A6C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56,001</w:t>
            </w:r>
          </w:p>
        </w:tc>
      </w:tr>
      <w:tr w:rsidR="00A258D4" w:rsidRPr="009F3238" w14:paraId="6FA71DDE" w14:textId="77777777" w:rsidTr="002479B5">
        <w:tc>
          <w:tcPr>
            <w:tcW w:w="2610" w:type="dxa"/>
          </w:tcPr>
          <w:p w14:paraId="7F5CE6E4" w14:textId="7CE5032D" w:rsidR="00A258D4" w:rsidRPr="009F3238" w:rsidRDefault="00A258D4" w:rsidP="000C6927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0C6927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E87B5A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ด้านเครดิตที่อาจจะเกิดขึ้น</w:t>
            </w:r>
          </w:p>
        </w:tc>
        <w:tc>
          <w:tcPr>
            <w:tcW w:w="1321" w:type="dxa"/>
          </w:tcPr>
          <w:p w14:paraId="2A12B164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2C06D9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60F6B2D" w14:textId="799B9200" w:rsidR="00A258D4" w:rsidRPr="009F3238" w:rsidRDefault="00A258D4" w:rsidP="002479B5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8F8DF7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64616DF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83032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DB712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4FD42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864D75F" w14:textId="6D9D7CA9" w:rsidR="00A258D4" w:rsidRPr="009F3238" w:rsidRDefault="009F3A6C" w:rsidP="002479B5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(56,00</w:t>
            </w:r>
            <w:r w:rsidR="002479B5" w:rsidRPr="009F3238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A258D4" w:rsidRPr="009F3238" w14:paraId="1C402E87" w14:textId="77777777" w:rsidTr="00766490">
        <w:tc>
          <w:tcPr>
            <w:tcW w:w="2610" w:type="dxa"/>
          </w:tcPr>
          <w:p w14:paraId="7931BCFD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1" w:type="dxa"/>
            <w:vAlign w:val="bottom"/>
          </w:tcPr>
          <w:p w14:paraId="042C331F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B1CD75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623C6E2" w14:textId="215FE8DE" w:rsidR="00A258D4" w:rsidRPr="009F3238" w:rsidRDefault="00A258D4" w:rsidP="00A258D4">
            <w:pPr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91D3F2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67CD0E4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69CD6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B87B3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B19C38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1C2E10B" w14:textId="4E63A779" w:rsidR="00A258D4" w:rsidRPr="009F3238" w:rsidRDefault="002479B5" w:rsidP="00A258D4">
            <w:pPr>
              <w:spacing w:line="240" w:lineRule="auto"/>
              <w:ind w:right="-4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258D4" w:rsidRPr="009F3238" w14:paraId="204304E3" w14:textId="77777777" w:rsidTr="00AE7C3E">
        <w:tc>
          <w:tcPr>
            <w:tcW w:w="2610" w:type="dxa"/>
          </w:tcPr>
          <w:p w14:paraId="6545A81D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C4F4DC8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67C50D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CFF63EF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A983FD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E397BA4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930A6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23B3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26A3C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4C26254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8D4" w:rsidRPr="009F3238" w14:paraId="6C64D349" w14:textId="77777777" w:rsidTr="00766490">
        <w:tc>
          <w:tcPr>
            <w:tcW w:w="2610" w:type="dxa"/>
          </w:tcPr>
          <w:p w14:paraId="461F402C" w14:textId="1D7BA425" w:rsidR="00A258D4" w:rsidRPr="009F3238" w:rsidRDefault="00B873FC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21" w:type="dxa"/>
            <w:vAlign w:val="bottom"/>
          </w:tcPr>
          <w:p w14:paraId="37EDAB4E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D1A894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CF60F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84B14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7252FDC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9CC7D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68869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C1C67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5A89CA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8D4" w:rsidRPr="009F3238" w14:paraId="552BDEE8" w14:textId="77777777" w:rsidTr="00FA3924">
        <w:tc>
          <w:tcPr>
            <w:tcW w:w="2610" w:type="dxa"/>
          </w:tcPr>
          <w:p w14:paraId="7FF365AB" w14:textId="77B44B8F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21" w:type="dxa"/>
          </w:tcPr>
          <w:p w14:paraId="37904230" w14:textId="6F7DA3CB" w:rsidR="00A258D4" w:rsidRPr="009F3238" w:rsidRDefault="00B873FC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58D4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A258D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58D4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34480906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F0000" w14:textId="52F7D6FC" w:rsidR="00A258D4" w:rsidRPr="009F3238" w:rsidRDefault="00B873FC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258D4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36" w:type="dxa"/>
          </w:tcPr>
          <w:p w14:paraId="6AFFCB27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221781F" w14:textId="02F32190" w:rsidR="00A258D4" w:rsidRPr="009F3238" w:rsidRDefault="00A258D4" w:rsidP="00A258D4">
            <w:pPr>
              <w:spacing w:line="240" w:lineRule="auto"/>
              <w:ind w:right="-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A3F44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9CCDF" w14:textId="5AAA7668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A5778F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E855AE" w14:textId="537541D3" w:rsidR="00A258D4" w:rsidRPr="009F3238" w:rsidRDefault="00B873FC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258D4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A258D4" w:rsidRPr="009F3238" w14:paraId="7978B1F7" w14:textId="77777777" w:rsidTr="000F23BF">
        <w:tc>
          <w:tcPr>
            <w:tcW w:w="2610" w:type="dxa"/>
          </w:tcPr>
          <w:p w14:paraId="718577F4" w14:textId="55D55F39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1" w:type="dxa"/>
          </w:tcPr>
          <w:p w14:paraId="2857CCAB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538DDE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F765E01" w14:textId="2B1BB4D6" w:rsidR="00A258D4" w:rsidRPr="009F3238" w:rsidRDefault="00B873FC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A258D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36" w:type="dxa"/>
          </w:tcPr>
          <w:p w14:paraId="5B013CD4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9878381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CDAAF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E37DA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E17C96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7570E5" w14:textId="68B899EE" w:rsidR="00A258D4" w:rsidRPr="009F3238" w:rsidRDefault="00B873FC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A258D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</w:tr>
      <w:tr w:rsidR="00A258D4" w:rsidRPr="009F3238" w14:paraId="2F257ED2" w14:textId="77777777" w:rsidTr="000F23BF">
        <w:tc>
          <w:tcPr>
            <w:tcW w:w="2610" w:type="dxa"/>
          </w:tcPr>
          <w:p w14:paraId="39202718" w14:textId="75B2FED9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21" w:type="dxa"/>
          </w:tcPr>
          <w:p w14:paraId="2188A2CE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DA7F92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65CC980" w14:textId="5E2BCBF9" w:rsidR="00A258D4" w:rsidRPr="009F3238" w:rsidRDefault="00A258D4" w:rsidP="00A258D4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AAF597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99C5D46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321D7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62605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D83D3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073915" w14:textId="0338B49D" w:rsidR="00A258D4" w:rsidRPr="009F3238" w:rsidRDefault="00A258D4" w:rsidP="00A258D4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58D4" w:rsidRPr="009F3238" w14:paraId="501C02EB" w14:textId="77777777" w:rsidTr="00E372FF">
        <w:tc>
          <w:tcPr>
            <w:tcW w:w="2610" w:type="dxa"/>
          </w:tcPr>
          <w:p w14:paraId="50C8E188" w14:textId="6EE7AF4F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1" w:type="dxa"/>
            <w:vAlign w:val="bottom"/>
          </w:tcPr>
          <w:p w14:paraId="4580EEA8" w14:textId="77777777" w:rsidR="00A258D4" w:rsidRPr="009F3238" w:rsidRDefault="00A258D4" w:rsidP="00A25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506B1C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E2A0755" w14:textId="6C06407F" w:rsidR="00A258D4" w:rsidRPr="009F3238" w:rsidRDefault="00A258D4" w:rsidP="00A258D4">
            <w:pPr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6832F3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017783DA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09E110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C1CB9" w14:textId="77777777" w:rsidR="00A258D4" w:rsidRPr="009F3238" w:rsidRDefault="00A258D4" w:rsidP="00A25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6B875" w14:textId="77777777" w:rsidR="00A258D4" w:rsidRPr="009F3238" w:rsidRDefault="00A258D4" w:rsidP="00A258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6CF0C6A" w14:textId="46E53AB4" w:rsidR="00A258D4" w:rsidRPr="009F3238" w:rsidRDefault="00A258D4" w:rsidP="00A258D4">
            <w:pPr>
              <w:spacing w:line="240" w:lineRule="auto"/>
              <w:ind w:right="-4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512AC8" w14:textId="53FF14A5" w:rsidR="009B0D0C" w:rsidRPr="009F3238" w:rsidRDefault="009B0D0C" w:rsidP="009B0D0C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5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60"/>
        <w:gridCol w:w="234"/>
        <w:gridCol w:w="1004"/>
        <w:gridCol w:w="234"/>
        <w:gridCol w:w="1001"/>
        <w:gridCol w:w="234"/>
        <w:gridCol w:w="1131"/>
        <w:gridCol w:w="236"/>
        <w:gridCol w:w="1097"/>
        <w:gridCol w:w="234"/>
        <w:gridCol w:w="1188"/>
      </w:tblGrid>
      <w:tr w:rsidR="004F180D" w:rsidRPr="009F3238" w14:paraId="7CE45B42" w14:textId="77741971" w:rsidTr="0019442B">
        <w:trPr>
          <w:tblHeader/>
        </w:trPr>
        <w:tc>
          <w:tcPr>
            <w:tcW w:w="1710" w:type="dxa"/>
          </w:tcPr>
          <w:p w14:paraId="64BB5E43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1C0FA7" w14:textId="6E2EEF22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" w:type="dxa"/>
          </w:tcPr>
          <w:p w14:paraId="66912EF1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9" w:type="dxa"/>
            <w:gridSpan w:val="9"/>
            <w:vAlign w:val="bottom"/>
          </w:tcPr>
          <w:p w14:paraId="6C61BEDF" w14:textId="084D4C31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D59" w:rsidRPr="009F3238" w14:paraId="793B41ED" w14:textId="77777777" w:rsidTr="004F180D">
        <w:trPr>
          <w:tblHeader/>
        </w:trPr>
        <w:tc>
          <w:tcPr>
            <w:tcW w:w="1710" w:type="dxa"/>
          </w:tcPr>
          <w:p w14:paraId="7AB40AEA" w14:textId="77777777" w:rsidR="004F180D" w:rsidRPr="009F3238" w:rsidRDefault="004F180D" w:rsidP="004F18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13B814" w14:textId="259FCFEB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" w:type="dxa"/>
          </w:tcPr>
          <w:p w14:paraId="5789C7E2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5BC6032A" w14:textId="7EF84302" w:rsidR="004F180D" w:rsidRPr="009F3238" w:rsidRDefault="004F180D" w:rsidP="004F180D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" w:type="dxa"/>
          </w:tcPr>
          <w:p w14:paraId="567448D5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61B06C5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5DF82EB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3AAE328F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672D6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900623F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EC5D0F1" w14:textId="77777777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5EDA763" w14:textId="152F9F5C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2A5D59" w:rsidRPr="009F3238" w14:paraId="04BC01D5" w14:textId="0A780C8B" w:rsidTr="004F180D">
        <w:trPr>
          <w:tblHeader/>
        </w:trPr>
        <w:tc>
          <w:tcPr>
            <w:tcW w:w="1710" w:type="dxa"/>
          </w:tcPr>
          <w:p w14:paraId="5F8DE2B1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613E99E8" w14:textId="0C8BF0E5" w:rsidR="004F180D" w:rsidRPr="009F3238" w:rsidRDefault="00B873FC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180D"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</w:tcPr>
          <w:p w14:paraId="39A351EB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498A68C8" w14:textId="75C9A9A0" w:rsidR="004F180D" w:rsidRPr="009F3238" w:rsidRDefault="00B873FC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4" w:type="dxa"/>
          </w:tcPr>
          <w:p w14:paraId="5DE29446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85F368B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57BC48AA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6D3C7740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538F7E92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B339571" w14:textId="0A27B25A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4" w:type="dxa"/>
          </w:tcPr>
          <w:p w14:paraId="43B7B5C1" w14:textId="5A877F82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9C48F57" w14:textId="2DDFCCF2" w:rsidR="004F180D" w:rsidRPr="009F3238" w:rsidRDefault="00B873FC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F180D" w:rsidRPr="009F3238" w14:paraId="615CC30F" w14:textId="77777777" w:rsidTr="0019442B">
        <w:trPr>
          <w:tblHeader/>
        </w:trPr>
        <w:tc>
          <w:tcPr>
            <w:tcW w:w="1710" w:type="dxa"/>
          </w:tcPr>
          <w:p w14:paraId="2599DFB0" w14:textId="77777777" w:rsidR="004F180D" w:rsidRPr="009F3238" w:rsidRDefault="004F180D" w:rsidP="0019442B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272E51" w14:textId="02D5C43B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4928A8ED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59" w:type="dxa"/>
            <w:gridSpan w:val="9"/>
            <w:vAlign w:val="bottom"/>
          </w:tcPr>
          <w:p w14:paraId="18AA892A" w14:textId="104E6458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D59" w:rsidRPr="009F3238" w14:paraId="45479110" w14:textId="3F002830" w:rsidTr="004F180D">
        <w:tc>
          <w:tcPr>
            <w:tcW w:w="1710" w:type="dxa"/>
            <w:vAlign w:val="bottom"/>
          </w:tcPr>
          <w:p w14:paraId="725CB89F" w14:textId="251C52F3" w:rsidR="004F180D" w:rsidRPr="009F3238" w:rsidRDefault="00B873FC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6A238D8A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70F9E8FB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E6BDD12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B0CC6FE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43AD4BE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20004807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5D80790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AF7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7663845C" w14:textId="42F77FFB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0BA7030C" w14:textId="24F8C32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2C8DC5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D59" w:rsidRPr="009F3238" w14:paraId="351B714A" w14:textId="572D4206" w:rsidTr="004F180D">
        <w:tc>
          <w:tcPr>
            <w:tcW w:w="1710" w:type="dxa"/>
          </w:tcPr>
          <w:p w14:paraId="6594EC20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D33753F" w14:textId="613B8D96" w:rsidR="004F180D" w:rsidRPr="009F3238" w:rsidRDefault="00B873FC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B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2997" w:rsidRPr="003B1B3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B1B3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4" w:type="dxa"/>
          </w:tcPr>
          <w:p w14:paraId="5A25C1C2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5872171" w14:textId="40ADF583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34" w:type="dxa"/>
          </w:tcPr>
          <w:p w14:paraId="5C1AD074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BBBDB45" w14:textId="7EE85F89" w:rsidR="004F180D" w:rsidRPr="009F3238" w:rsidRDefault="002A5D59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586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Pr="009F3238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34" w:type="dxa"/>
          </w:tcPr>
          <w:p w14:paraId="40D79379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94165A5" w14:textId="7BF0D555" w:rsidR="004F180D" w:rsidRPr="009F3238" w:rsidRDefault="002A5D59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(3,238,164)</w:t>
            </w:r>
          </w:p>
        </w:tc>
        <w:tc>
          <w:tcPr>
            <w:tcW w:w="236" w:type="dxa"/>
          </w:tcPr>
          <w:p w14:paraId="1F91C590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91F439" w14:textId="1B7C537D" w:rsidR="004F180D" w:rsidRPr="009F3238" w:rsidRDefault="00852997" w:rsidP="0085299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4CE538DE" w14:textId="62D9AB6A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0C372E5" w14:textId="601C9E1A" w:rsidR="004F180D" w:rsidRPr="009F3238" w:rsidRDefault="002479B5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1,378,072</w:t>
            </w:r>
          </w:p>
        </w:tc>
      </w:tr>
      <w:tr w:rsidR="002A5D59" w:rsidRPr="009F3238" w14:paraId="3C18317B" w14:textId="174D1B45" w:rsidTr="004F180D">
        <w:tc>
          <w:tcPr>
            <w:tcW w:w="1710" w:type="dxa"/>
          </w:tcPr>
          <w:p w14:paraId="78D60343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5482A4F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7C8BF409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201DE738" w14:textId="473295B2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34" w:type="dxa"/>
          </w:tcPr>
          <w:p w14:paraId="363C2330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3C1ECC18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04887E87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036AB14D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465E6D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0A02CE75" w14:textId="3654F4F6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2F20898D" w14:textId="21530C12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E49B101" w14:textId="15E8DF8C" w:rsidR="004F180D" w:rsidRPr="009F3238" w:rsidRDefault="002479B5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1,378,072</w:t>
            </w:r>
          </w:p>
        </w:tc>
      </w:tr>
      <w:tr w:rsidR="002A5D59" w:rsidRPr="009F3238" w14:paraId="1C0026F7" w14:textId="3ECE14A1" w:rsidTr="00E2442D">
        <w:tc>
          <w:tcPr>
            <w:tcW w:w="2970" w:type="dxa"/>
            <w:gridSpan w:val="2"/>
          </w:tcPr>
          <w:p w14:paraId="31EF8328" w14:textId="2A6A2ABE" w:rsidR="004F180D" w:rsidRPr="009F3238" w:rsidRDefault="004F180D" w:rsidP="00E2442D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2442D" w:rsidRPr="009F3238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" w:type="dxa"/>
          </w:tcPr>
          <w:p w14:paraId="4C877297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0343FBA0" w14:textId="6D7B387C" w:rsidR="004F180D" w:rsidRPr="009F3238" w:rsidRDefault="004F180D" w:rsidP="00E2442D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218EAC3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F3192D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919B821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AB9894E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713DD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1E07FDE" w14:textId="4AA16C5D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2AD53B78" w14:textId="28B70FA9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1574508" w14:textId="21D4B289" w:rsidR="004F180D" w:rsidRPr="009F3238" w:rsidRDefault="002479B5" w:rsidP="002479B5">
            <w:pPr>
              <w:spacing w:line="240" w:lineRule="auto"/>
              <w:ind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D59" w:rsidRPr="009F3238" w14:paraId="731B2EFA" w14:textId="55136FBD" w:rsidTr="004F180D">
        <w:tc>
          <w:tcPr>
            <w:tcW w:w="1710" w:type="dxa"/>
          </w:tcPr>
          <w:p w14:paraId="4CE38A27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037CB64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07829146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370BEB05" w14:textId="41D27D9F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34" w:type="dxa"/>
          </w:tcPr>
          <w:p w14:paraId="5F43E852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B3472E5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3628A49E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50400AAD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1AEB9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576FF737" w14:textId="4951C43A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43E6816A" w14:textId="6C962756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FF8EEE" w14:textId="09897B30" w:rsidR="004F180D" w:rsidRPr="009F3238" w:rsidRDefault="002479B5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1,378,072</w:t>
            </w:r>
          </w:p>
        </w:tc>
      </w:tr>
      <w:tr w:rsidR="002A5D59" w:rsidRPr="009F3238" w14:paraId="70DD4E45" w14:textId="0D6A67D0" w:rsidTr="004F180D">
        <w:tc>
          <w:tcPr>
            <w:tcW w:w="1710" w:type="dxa"/>
          </w:tcPr>
          <w:p w14:paraId="74E62A06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E7161A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0847A8E8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40278E5E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88D8DEE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98ABEDF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AC961ED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ABEB71B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31E70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F46B426" w14:textId="4CF8DE40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01838A3D" w14:textId="7D6BE540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E5AEA5A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D59" w:rsidRPr="009F3238" w14:paraId="69A1ECA4" w14:textId="6F8B3253" w:rsidTr="004F180D">
        <w:tc>
          <w:tcPr>
            <w:tcW w:w="1710" w:type="dxa"/>
          </w:tcPr>
          <w:p w14:paraId="75108EA8" w14:textId="1B181BFC" w:rsidR="004F180D" w:rsidRPr="009F3238" w:rsidRDefault="00B873FC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173DC6AF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37FBE098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4E409D3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B59BEFD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D00D9DC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4B2A09E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3C8A31E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B3239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C677B95" w14:textId="1563525B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032687F3" w14:textId="4679DEDC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83A24C7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D59" w:rsidRPr="009F3238" w14:paraId="496EE99B" w14:textId="5DD96180" w:rsidTr="004F180D">
        <w:tc>
          <w:tcPr>
            <w:tcW w:w="1710" w:type="dxa"/>
          </w:tcPr>
          <w:p w14:paraId="04003436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DFACEC" w14:textId="590FC13D" w:rsidR="004F180D" w:rsidRPr="009F3238" w:rsidRDefault="00B873FC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4" w:type="dxa"/>
          </w:tcPr>
          <w:p w14:paraId="1DF9A125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CA7BFE4" w14:textId="08F2BD65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34" w:type="dxa"/>
          </w:tcPr>
          <w:p w14:paraId="1A795131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B2C8397" w14:textId="3D818859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34" w:type="dxa"/>
          </w:tcPr>
          <w:p w14:paraId="35C119F0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C0CDD1C" w14:textId="0281DF30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F953F0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800A467" w14:textId="018ED7B3" w:rsidR="004F180D" w:rsidRPr="009F3238" w:rsidRDefault="004F180D" w:rsidP="004F1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48B5B9B" w14:textId="38FCDEEB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1461A62" w14:textId="37ED0306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4F180D"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  <w:tr w:rsidR="002A5D59" w:rsidRPr="009F3238" w14:paraId="69212453" w14:textId="43817D68" w:rsidTr="004F180D">
        <w:tc>
          <w:tcPr>
            <w:tcW w:w="1710" w:type="dxa"/>
          </w:tcPr>
          <w:p w14:paraId="3F04CE81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672F39F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72F8DC8C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5031D321" w14:textId="2B6252E8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4" w:type="dxa"/>
          </w:tcPr>
          <w:p w14:paraId="227D84F6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462A164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16D652DF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3735EAD0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BB6E1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15E771B8" w14:textId="2515D290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2A7DF113" w14:textId="2BAFE4C0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C9632A1" w14:textId="1925C026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  <w:tr w:rsidR="002A5D59" w:rsidRPr="009F3238" w14:paraId="4F1A0F7E" w14:textId="07D0757E" w:rsidTr="004F180D">
        <w:tc>
          <w:tcPr>
            <w:tcW w:w="2970" w:type="dxa"/>
            <w:gridSpan w:val="2"/>
          </w:tcPr>
          <w:p w14:paraId="175816D4" w14:textId="584139E0" w:rsidR="004F180D" w:rsidRPr="009F3238" w:rsidRDefault="004F180D" w:rsidP="004F18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34" w:type="dxa"/>
          </w:tcPr>
          <w:p w14:paraId="2970913E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E80C346" w14:textId="1B42F91E" w:rsidR="004F180D" w:rsidRPr="009F3238" w:rsidRDefault="004F180D" w:rsidP="0019442B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0CD046C6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D37D473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1DE144C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FBD7D40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8E65B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AD722A" w14:textId="7AE3A409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37AF1B1" w14:textId="6B025CC2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E96ED4B" w14:textId="1F58F23B" w:rsidR="004F180D" w:rsidRPr="009F3238" w:rsidRDefault="004F180D" w:rsidP="0019442B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9F3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5D59" w:rsidRPr="009F3238" w14:paraId="23A21BAC" w14:textId="798C68FD" w:rsidTr="004F180D">
        <w:tc>
          <w:tcPr>
            <w:tcW w:w="1710" w:type="dxa"/>
          </w:tcPr>
          <w:p w14:paraId="35D125EC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3A89DB6" w14:textId="77777777" w:rsidR="004F180D" w:rsidRPr="009F3238" w:rsidRDefault="004F180D" w:rsidP="001944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66B713D3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8807526" w14:textId="4BF829D7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4" w:type="dxa"/>
          </w:tcPr>
          <w:p w14:paraId="131AF113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0B9F1735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714A13A8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</w:tcPr>
          <w:p w14:paraId="41E11834" w14:textId="77777777" w:rsidR="004F180D" w:rsidRPr="009F3238" w:rsidRDefault="004F180D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DF0A44" w14:textId="77777777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627665C0" w14:textId="7849F8E9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736A6C9D" w14:textId="1D01A07C" w:rsidR="004F180D" w:rsidRPr="009F3238" w:rsidRDefault="004F180D" w:rsidP="0019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4D5A830" w14:textId="0AF9B7E2" w:rsidR="004F180D" w:rsidRPr="009F3238" w:rsidRDefault="00B873FC" w:rsidP="001944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  <w:r w:rsidR="004F180D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</w:tbl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7"/>
        <w:gridCol w:w="83"/>
        <w:gridCol w:w="187"/>
        <w:gridCol w:w="52"/>
        <w:gridCol w:w="1101"/>
        <w:gridCol w:w="240"/>
        <w:gridCol w:w="1236"/>
        <w:gridCol w:w="61"/>
        <w:gridCol w:w="209"/>
        <w:gridCol w:w="31"/>
        <w:gridCol w:w="1183"/>
      </w:tblGrid>
      <w:tr w:rsidR="00AE7C3E" w:rsidRPr="009F3238" w14:paraId="36127440" w14:textId="77777777" w:rsidTr="00D97CDB">
        <w:trPr>
          <w:trHeight w:val="578"/>
        </w:trPr>
        <w:tc>
          <w:tcPr>
            <w:tcW w:w="1948" w:type="pct"/>
            <w:vAlign w:val="bottom"/>
          </w:tcPr>
          <w:p w14:paraId="42AEFF53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450" w:type="pct"/>
            <w:gridSpan w:val="5"/>
            <w:vAlign w:val="bottom"/>
          </w:tcPr>
          <w:p w14:paraId="4E85E9EB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26BC340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5"/>
            <w:vAlign w:val="bottom"/>
          </w:tcPr>
          <w:p w14:paraId="7B2E30C8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C3E" w:rsidRPr="009F3238" w14:paraId="2B2D9C98" w14:textId="77777777" w:rsidTr="00D97CDB">
        <w:tc>
          <w:tcPr>
            <w:tcW w:w="1948" w:type="pct"/>
          </w:tcPr>
          <w:p w14:paraId="7D0294F0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6718A549" w14:textId="34524444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6" w:type="pct"/>
            <w:gridSpan w:val="2"/>
          </w:tcPr>
          <w:p w14:paraId="3789C327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B107CA5" w14:textId="66FEF7C0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028A98BE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1A12597D" w14:textId="0B7DF7FC" w:rsidR="00AE7C3E" w:rsidRPr="009F3238" w:rsidRDefault="00B873FC" w:rsidP="00D97CDB">
            <w:pPr>
              <w:pStyle w:val="BodyText"/>
              <w:spacing w:after="0"/>
              <w:ind w:left="-1023" w:right="-110" w:firstLine="915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6" w:type="pct"/>
            <w:gridSpan w:val="2"/>
          </w:tcPr>
          <w:p w14:paraId="4CFFC72F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0B893E74" w14:textId="4B935C38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AE7C3E" w:rsidRPr="009F3238" w14:paraId="25BEC853" w14:textId="77777777" w:rsidTr="00D97CDB">
        <w:tc>
          <w:tcPr>
            <w:tcW w:w="1948" w:type="pct"/>
          </w:tcPr>
          <w:p w14:paraId="0FDD2C64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1"/>
          </w:tcPr>
          <w:p w14:paraId="32FCC282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C3E" w:rsidRPr="009F3238" w14:paraId="4E117C8F" w14:textId="77777777" w:rsidTr="00D97CDB">
        <w:tc>
          <w:tcPr>
            <w:tcW w:w="1948" w:type="pct"/>
          </w:tcPr>
          <w:p w14:paraId="2317DC7D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6572740F" w14:textId="6EA8ADB1" w:rsidR="00AE7C3E" w:rsidRPr="009F3238" w:rsidRDefault="004B2DDF" w:rsidP="00D97CDB">
            <w:pPr>
              <w:pStyle w:val="BodyText"/>
              <w:tabs>
                <w:tab w:val="decimal" w:pos="79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72DB5CAE" w14:textId="77777777" w:rsidR="00AE7C3E" w:rsidRPr="009F3238" w:rsidRDefault="00AE7C3E" w:rsidP="00D97CD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647F7B5D" w14:textId="77777777" w:rsidR="00AE7C3E" w:rsidRPr="009F3238" w:rsidRDefault="00AE7C3E" w:rsidP="00D97CDB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AC9E3E" w14:textId="77777777" w:rsidR="00AE7C3E" w:rsidRPr="009F3238" w:rsidRDefault="00AE7C3E" w:rsidP="00D97CD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3E3F62E0" w14:textId="38A52E64" w:rsidR="00AE7C3E" w:rsidRPr="009F3238" w:rsidRDefault="0030445F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848,955</w:t>
            </w:r>
          </w:p>
        </w:tc>
        <w:tc>
          <w:tcPr>
            <w:tcW w:w="146" w:type="pct"/>
            <w:gridSpan w:val="2"/>
          </w:tcPr>
          <w:p w14:paraId="20C1079D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" w:type="pct"/>
            <w:gridSpan w:val="2"/>
          </w:tcPr>
          <w:p w14:paraId="284DDC84" w14:textId="2224536E" w:rsidR="00AE7C3E" w:rsidRPr="009F3238" w:rsidRDefault="00B873FC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781</w:t>
            </w:r>
            <w:r w:rsidR="00AE7C3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626</w:t>
            </w:r>
          </w:p>
        </w:tc>
      </w:tr>
      <w:tr w:rsidR="00AE7C3E" w:rsidRPr="009F3238" w14:paraId="2B013AD3" w14:textId="77777777" w:rsidTr="00D97CDB">
        <w:tc>
          <w:tcPr>
            <w:tcW w:w="1948" w:type="pct"/>
          </w:tcPr>
          <w:p w14:paraId="0FE4542B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457D9D68" w14:textId="581C44C1" w:rsidR="00AE7C3E" w:rsidRPr="009F3238" w:rsidRDefault="004B2DDF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661,169</w:t>
            </w:r>
          </w:p>
        </w:tc>
        <w:tc>
          <w:tcPr>
            <w:tcW w:w="146" w:type="pct"/>
            <w:gridSpan w:val="2"/>
          </w:tcPr>
          <w:p w14:paraId="7F0C89ED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1F143F90" w14:textId="655DF6DA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966</w:t>
            </w:r>
            <w:r w:rsidR="00AE7C3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580</w:t>
            </w:r>
          </w:p>
        </w:tc>
        <w:tc>
          <w:tcPr>
            <w:tcW w:w="130" w:type="pct"/>
          </w:tcPr>
          <w:p w14:paraId="66D73188" w14:textId="77777777" w:rsidR="00AE7C3E" w:rsidRPr="009F3238" w:rsidRDefault="00AE7C3E" w:rsidP="00D97CDB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68940D6A" w14:textId="33F17697" w:rsidR="00AE7C3E" w:rsidRPr="009F3238" w:rsidRDefault="0030445F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57,246</w:t>
            </w:r>
          </w:p>
        </w:tc>
        <w:tc>
          <w:tcPr>
            <w:tcW w:w="146" w:type="pct"/>
            <w:gridSpan w:val="2"/>
          </w:tcPr>
          <w:p w14:paraId="12D381A3" w14:textId="77777777" w:rsidR="00AE7C3E" w:rsidRPr="009F3238" w:rsidRDefault="00AE7C3E" w:rsidP="00D97CDB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572113CB" w14:textId="0868BCE6" w:rsidR="00AE7C3E" w:rsidRPr="009F3238" w:rsidRDefault="00B873FC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42</w:t>
            </w:r>
            <w:r w:rsidR="00AE7C3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187</w:t>
            </w:r>
          </w:p>
        </w:tc>
      </w:tr>
      <w:tr w:rsidR="00AE7C3E" w:rsidRPr="009F3238" w14:paraId="31203288" w14:textId="77777777" w:rsidTr="00D97CDB">
        <w:tc>
          <w:tcPr>
            <w:tcW w:w="1948" w:type="pct"/>
          </w:tcPr>
          <w:p w14:paraId="693A6F97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1D7E3E1" w14:textId="4F8677DB" w:rsidR="00AE7C3E" w:rsidRPr="009F3238" w:rsidRDefault="004B2DDF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661,169</w:t>
            </w:r>
          </w:p>
        </w:tc>
        <w:tc>
          <w:tcPr>
            <w:tcW w:w="146" w:type="pct"/>
            <w:gridSpan w:val="2"/>
          </w:tcPr>
          <w:p w14:paraId="524DD10E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59E746" w14:textId="401AAF81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966</w:t>
            </w:r>
            <w:r w:rsidR="00AE7C3E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30" w:type="pct"/>
          </w:tcPr>
          <w:p w14:paraId="2A0A231A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61F15889" w14:textId="515F448A" w:rsidR="00AE7C3E" w:rsidRPr="009F3238" w:rsidRDefault="0030445F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906,201</w:t>
            </w:r>
          </w:p>
        </w:tc>
        <w:tc>
          <w:tcPr>
            <w:tcW w:w="146" w:type="pct"/>
            <w:gridSpan w:val="2"/>
          </w:tcPr>
          <w:p w14:paraId="02DE738A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031A99" w14:textId="7AEDCCFA" w:rsidR="00AE7C3E" w:rsidRPr="009F3238" w:rsidRDefault="00B873FC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823</w:t>
            </w:r>
            <w:r w:rsidR="00AE7C3E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813</w:t>
            </w:r>
          </w:p>
        </w:tc>
      </w:tr>
      <w:tr w:rsidR="00AE7C3E" w:rsidRPr="009F3238" w14:paraId="43424558" w14:textId="77777777" w:rsidTr="00D97CDB">
        <w:trPr>
          <w:trHeight w:val="260"/>
        </w:trPr>
        <w:tc>
          <w:tcPr>
            <w:tcW w:w="1948" w:type="pct"/>
          </w:tcPr>
          <w:p w14:paraId="3B3F58CF" w14:textId="77777777" w:rsidR="00AE7C3E" w:rsidRPr="009F3238" w:rsidRDefault="00AE7C3E" w:rsidP="00D97CDB">
            <w:pPr>
              <w:spacing w:line="340" w:lineRule="exact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83EC908" w14:textId="77777777" w:rsidR="00AE7C3E" w:rsidRPr="009F3238" w:rsidRDefault="00AE7C3E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46" w:type="pct"/>
            <w:gridSpan w:val="2"/>
          </w:tcPr>
          <w:p w14:paraId="6BB2E47C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48F46C2C" w14:textId="77777777" w:rsidR="00AE7C3E" w:rsidRPr="009F3238" w:rsidRDefault="00AE7C3E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cs/>
              </w:rPr>
            </w:pPr>
          </w:p>
        </w:tc>
        <w:tc>
          <w:tcPr>
            <w:tcW w:w="130" w:type="pct"/>
          </w:tcPr>
          <w:p w14:paraId="63E6A907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2EF519A" w14:textId="77777777" w:rsidR="00AE7C3E" w:rsidRPr="009F3238" w:rsidRDefault="00AE7C3E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46" w:type="pct"/>
            <w:gridSpan w:val="2"/>
          </w:tcPr>
          <w:p w14:paraId="521A558A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</w:pPr>
          </w:p>
        </w:tc>
        <w:tc>
          <w:tcPr>
            <w:tcW w:w="657" w:type="pct"/>
            <w:gridSpan w:val="2"/>
            <w:tcBorders>
              <w:top w:val="double" w:sz="4" w:space="0" w:color="auto"/>
            </w:tcBorders>
          </w:tcPr>
          <w:p w14:paraId="57506BBE" w14:textId="77777777" w:rsidR="00AE7C3E" w:rsidRPr="009F3238" w:rsidRDefault="00AE7C3E" w:rsidP="00D97CD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</w:tr>
      <w:tr w:rsidR="00AE7C3E" w:rsidRPr="009F3238" w14:paraId="47545E47" w14:textId="77777777" w:rsidTr="00D97CDB">
        <w:tc>
          <w:tcPr>
            <w:tcW w:w="1948" w:type="pct"/>
          </w:tcPr>
          <w:p w14:paraId="606B1B55" w14:textId="77777777" w:rsidR="00AE7C3E" w:rsidRPr="009F3238" w:rsidRDefault="00AE7C3E" w:rsidP="00D97CDB">
            <w:pPr>
              <w:spacing w:line="340" w:lineRule="exact"/>
              <w:ind w:left="162" w:hanging="162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br w:type="page"/>
            </w:r>
            <w:r w:rsidRPr="009F3238">
              <w:br w:type="page"/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50" w:type="pct"/>
            <w:gridSpan w:val="5"/>
            <w:vAlign w:val="bottom"/>
          </w:tcPr>
          <w:p w14:paraId="080467F8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2C1551A3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5"/>
            <w:vAlign w:val="bottom"/>
          </w:tcPr>
          <w:p w14:paraId="48E9AB10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C3E" w:rsidRPr="009F3238" w14:paraId="3533B4C9" w14:textId="77777777" w:rsidTr="00D97CDB">
        <w:tc>
          <w:tcPr>
            <w:tcW w:w="1948" w:type="pct"/>
          </w:tcPr>
          <w:p w14:paraId="0AB19EFD" w14:textId="77777777" w:rsidR="00AE7C3E" w:rsidRPr="009F3238" w:rsidRDefault="00AE7C3E" w:rsidP="00D97CDB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</w:tcPr>
          <w:p w14:paraId="5B2D178A" w14:textId="36ED22F4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29" w:type="pct"/>
            <w:gridSpan w:val="2"/>
          </w:tcPr>
          <w:p w14:paraId="6BECFBD8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7D869130" w14:textId="5FC57D83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2E7CEB3B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0958F59A" w14:textId="0B16BB0A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</w:tcPr>
          <w:p w14:paraId="34D2CD24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1614C0C3" w14:textId="0FA19C18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AE7C3E" w:rsidRPr="009F3238" w14:paraId="06414819" w14:textId="77777777" w:rsidTr="00D97CDB">
        <w:tc>
          <w:tcPr>
            <w:tcW w:w="1948" w:type="pct"/>
          </w:tcPr>
          <w:p w14:paraId="1BAB427D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1"/>
          </w:tcPr>
          <w:p w14:paraId="1422631F" w14:textId="77777777" w:rsidR="00AE7C3E" w:rsidRPr="009F3238" w:rsidRDefault="00AE7C3E" w:rsidP="00D97CDB">
            <w:pPr>
              <w:pStyle w:val="BodyText"/>
              <w:tabs>
                <w:tab w:val="decimal" w:pos="-108"/>
              </w:tabs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C3E" w:rsidRPr="009F3238" w14:paraId="77EC6D5B" w14:textId="77777777" w:rsidTr="00D97CDB">
        <w:tc>
          <w:tcPr>
            <w:tcW w:w="1948" w:type="pct"/>
          </w:tcPr>
          <w:p w14:paraId="1177A487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5" w:type="pct"/>
            <w:gridSpan w:val="2"/>
          </w:tcPr>
          <w:p w14:paraId="35EF806C" w14:textId="74B0DAEE" w:rsidR="00AE7C3E" w:rsidRPr="009F3238" w:rsidRDefault="004B2DDF" w:rsidP="00D97CDB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401E7D9C" w14:textId="77777777" w:rsidR="00AE7C3E" w:rsidRPr="009F3238" w:rsidRDefault="00AE7C3E" w:rsidP="00D97CD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6CC5A35C" w14:textId="77777777" w:rsidR="00AE7C3E" w:rsidRPr="009F3238" w:rsidRDefault="00AE7C3E" w:rsidP="00D97CDB">
            <w:pPr>
              <w:pStyle w:val="BodyText"/>
              <w:tabs>
                <w:tab w:val="decimal" w:pos="65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18EA84" w14:textId="77777777" w:rsidR="00AE7C3E" w:rsidRPr="009F3238" w:rsidRDefault="00AE7C3E" w:rsidP="00D97CD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57E9D1F2" w14:textId="09F9C8F6" w:rsidR="00AE7C3E" w:rsidRPr="009F3238" w:rsidRDefault="00C47948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72,818</w:t>
            </w:r>
          </w:p>
        </w:tc>
        <w:tc>
          <w:tcPr>
            <w:tcW w:w="130" w:type="pct"/>
            <w:gridSpan w:val="2"/>
          </w:tcPr>
          <w:p w14:paraId="402824D4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5F19B2C7" w14:textId="0127ADDA" w:rsidR="00AE7C3E" w:rsidRPr="009F3238" w:rsidRDefault="00B873FC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89</w:t>
            </w:r>
            <w:r w:rsidR="00AE7C3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915</w:t>
            </w:r>
          </w:p>
        </w:tc>
      </w:tr>
      <w:tr w:rsidR="00AE7C3E" w:rsidRPr="009F3238" w14:paraId="6B94B477" w14:textId="77777777" w:rsidTr="00D97CDB">
        <w:tc>
          <w:tcPr>
            <w:tcW w:w="1948" w:type="pct"/>
          </w:tcPr>
          <w:p w14:paraId="442C3FEF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5" w:type="pct"/>
            <w:gridSpan w:val="2"/>
          </w:tcPr>
          <w:p w14:paraId="709D81AC" w14:textId="3B5179E0" w:rsidR="00AE7C3E" w:rsidRPr="009F3238" w:rsidRDefault="00962DCF" w:rsidP="00962DC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100</w:t>
            </w:r>
          </w:p>
        </w:tc>
        <w:tc>
          <w:tcPr>
            <w:tcW w:w="129" w:type="pct"/>
            <w:gridSpan w:val="2"/>
          </w:tcPr>
          <w:p w14:paraId="6584991F" w14:textId="77777777" w:rsidR="00AE7C3E" w:rsidRPr="009F3238" w:rsidRDefault="00AE7C3E" w:rsidP="00962DCF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2AF31AFF" w14:textId="7DC30427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95</w:t>
            </w:r>
          </w:p>
        </w:tc>
        <w:tc>
          <w:tcPr>
            <w:tcW w:w="130" w:type="pct"/>
          </w:tcPr>
          <w:p w14:paraId="4B5F6F38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273A953B" w14:textId="4E9F44FB" w:rsidR="00AE7C3E" w:rsidRPr="009F3238" w:rsidRDefault="00C47948" w:rsidP="00C47948">
            <w:pPr>
              <w:pStyle w:val="BodyText"/>
              <w:tabs>
                <w:tab w:val="decimal" w:pos="71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D7BC2C4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5FEB93DF" w14:textId="7015D5D7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94</w:t>
            </w:r>
          </w:p>
        </w:tc>
      </w:tr>
      <w:tr w:rsidR="00AE7C3E" w:rsidRPr="009F3238" w14:paraId="390B0D16" w14:textId="77777777" w:rsidTr="00D97CDB">
        <w:tc>
          <w:tcPr>
            <w:tcW w:w="1948" w:type="pct"/>
          </w:tcPr>
          <w:p w14:paraId="42DC2CFF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5" w:type="pct"/>
            <w:gridSpan w:val="2"/>
          </w:tcPr>
          <w:p w14:paraId="13B6FE8B" w14:textId="19592469" w:rsidR="00AE7C3E" w:rsidRPr="009F3238" w:rsidRDefault="004B2DDF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763</w:t>
            </w:r>
          </w:p>
        </w:tc>
        <w:tc>
          <w:tcPr>
            <w:tcW w:w="129" w:type="pct"/>
            <w:gridSpan w:val="2"/>
          </w:tcPr>
          <w:p w14:paraId="6E4FCE0B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06A07B01" w14:textId="457FD7CF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AE7C3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124</w:t>
            </w:r>
          </w:p>
        </w:tc>
        <w:tc>
          <w:tcPr>
            <w:tcW w:w="130" w:type="pct"/>
          </w:tcPr>
          <w:p w14:paraId="559B8458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4A30F989" w14:textId="42E8AE5D" w:rsidR="00AE7C3E" w:rsidRPr="009F3238" w:rsidRDefault="00C47948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763</w:t>
            </w:r>
          </w:p>
        </w:tc>
        <w:tc>
          <w:tcPr>
            <w:tcW w:w="130" w:type="pct"/>
            <w:gridSpan w:val="2"/>
          </w:tcPr>
          <w:p w14:paraId="53E1E73E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1C7113A3" w14:textId="5B890867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AE7C3E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124</w:t>
            </w:r>
          </w:p>
        </w:tc>
      </w:tr>
      <w:tr w:rsidR="00AE7C3E" w:rsidRPr="009F3238" w14:paraId="70B9B364" w14:textId="77777777" w:rsidTr="00D97CDB">
        <w:tc>
          <w:tcPr>
            <w:tcW w:w="1948" w:type="pct"/>
          </w:tcPr>
          <w:p w14:paraId="7801D9A8" w14:textId="77777777" w:rsidR="00AE7C3E" w:rsidRPr="009F3238" w:rsidRDefault="00AE7C3E" w:rsidP="00D97CD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5" w:type="pct"/>
            <w:gridSpan w:val="2"/>
          </w:tcPr>
          <w:p w14:paraId="7A080BF9" w14:textId="0BD67CF5" w:rsidR="00AE7C3E" w:rsidRPr="009F3238" w:rsidRDefault="004B2DDF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324</w:t>
            </w:r>
          </w:p>
        </w:tc>
        <w:tc>
          <w:tcPr>
            <w:tcW w:w="129" w:type="pct"/>
            <w:gridSpan w:val="2"/>
          </w:tcPr>
          <w:p w14:paraId="21C038BC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664D3FB7" w14:textId="550FA212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336</w:t>
            </w:r>
          </w:p>
        </w:tc>
        <w:tc>
          <w:tcPr>
            <w:tcW w:w="130" w:type="pct"/>
          </w:tcPr>
          <w:p w14:paraId="3C922AE5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4E845DBF" w14:textId="7375ECAA" w:rsidR="00AE7C3E" w:rsidRPr="009F3238" w:rsidRDefault="00C47948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271</w:t>
            </w:r>
          </w:p>
        </w:tc>
        <w:tc>
          <w:tcPr>
            <w:tcW w:w="130" w:type="pct"/>
            <w:gridSpan w:val="2"/>
          </w:tcPr>
          <w:p w14:paraId="470D37F6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6128AE75" w14:textId="72ED4BF0" w:rsidR="00AE7C3E" w:rsidRPr="009F3238" w:rsidRDefault="00B873FC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336</w:t>
            </w:r>
          </w:p>
        </w:tc>
      </w:tr>
      <w:tr w:rsidR="00AE7C3E" w:rsidRPr="009F3238" w14:paraId="2CFCFC31" w14:textId="77777777" w:rsidTr="00D97CDB">
        <w:tc>
          <w:tcPr>
            <w:tcW w:w="1948" w:type="pct"/>
          </w:tcPr>
          <w:p w14:paraId="1F23EAF5" w14:textId="77777777" w:rsidR="00AE7C3E" w:rsidRPr="009F3238" w:rsidRDefault="00AE7C3E" w:rsidP="00D97CDB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F97492" w14:textId="5E12BBCF" w:rsidR="00AE7C3E" w:rsidRPr="009F3238" w:rsidRDefault="004B2DDF" w:rsidP="00962DC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1,</w:t>
            </w:r>
            <w:r w:rsidR="00962DCF" w:rsidRPr="009F3238">
              <w:rPr>
                <w:b/>
                <w:bCs/>
                <w:sz w:val="30"/>
                <w:szCs w:val="30"/>
              </w:rPr>
              <w:t>1</w:t>
            </w:r>
            <w:r w:rsidRPr="009F3238">
              <w:rPr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29" w:type="pct"/>
            <w:gridSpan w:val="2"/>
          </w:tcPr>
          <w:p w14:paraId="5FF9EE63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3B34A5" w14:textId="20ED4359" w:rsidR="00AE7C3E" w:rsidRPr="009F3238" w:rsidRDefault="00B873FC" w:rsidP="00D97CD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</w:t>
            </w:r>
            <w:r w:rsidR="00AE7C3E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30" w:type="pct"/>
          </w:tcPr>
          <w:p w14:paraId="045F47E8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637F7" w14:textId="0E052F85" w:rsidR="00AE7C3E" w:rsidRPr="009F3238" w:rsidRDefault="00C47948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73,852</w:t>
            </w:r>
          </w:p>
        </w:tc>
        <w:tc>
          <w:tcPr>
            <w:tcW w:w="130" w:type="pct"/>
            <w:gridSpan w:val="2"/>
          </w:tcPr>
          <w:p w14:paraId="44ADF0C5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FFAA0F0" w14:textId="01D2ACCE" w:rsidR="00AE7C3E" w:rsidRPr="009F3238" w:rsidRDefault="00B873FC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91</w:t>
            </w:r>
            <w:r w:rsidR="00AE7C3E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469</w:t>
            </w:r>
          </w:p>
        </w:tc>
      </w:tr>
    </w:tbl>
    <w:p w14:paraId="0FB11410" w14:textId="77777777" w:rsidR="00AE7C3E" w:rsidRPr="009F3238" w:rsidRDefault="00AE7C3E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50"/>
        <w:gridCol w:w="270"/>
        <w:gridCol w:w="1080"/>
        <w:gridCol w:w="242"/>
        <w:gridCol w:w="1108"/>
        <w:gridCol w:w="276"/>
        <w:gridCol w:w="1240"/>
        <w:gridCol w:w="234"/>
        <w:gridCol w:w="1220"/>
      </w:tblGrid>
      <w:tr w:rsidR="00AE7C3E" w:rsidRPr="009F3238" w14:paraId="05103A5E" w14:textId="77777777" w:rsidTr="00D97CDB">
        <w:trPr>
          <w:tblHeader/>
        </w:trPr>
        <w:tc>
          <w:tcPr>
            <w:tcW w:w="2340" w:type="dxa"/>
          </w:tcPr>
          <w:p w14:paraId="45187BF8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58B002" w14:textId="77777777" w:rsidR="00AE7C3E" w:rsidRPr="009F3238" w:rsidRDefault="00AE7C3E" w:rsidP="00D97CD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065318B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52A5BCA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D59" w:rsidRPr="009F3238" w14:paraId="7655434F" w14:textId="77777777" w:rsidTr="00D97CDB">
        <w:trPr>
          <w:tblHeader/>
        </w:trPr>
        <w:tc>
          <w:tcPr>
            <w:tcW w:w="2340" w:type="dxa"/>
          </w:tcPr>
          <w:p w14:paraId="5A9BCBD0" w14:textId="2B18A2C4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E6D616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3AFD692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C76AF1" w14:textId="77777777" w:rsidR="00AE7C3E" w:rsidRPr="009F3238" w:rsidRDefault="00AE7C3E" w:rsidP="00D97CD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2" w:type="dxa"/>
          </w:tcPr>
          <w:p w14:paraId="1C5E7978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F66A2DE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F831A48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3940AE7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1733C74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0CE2DD6C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A5D59" w:rsidRPr="009F3238" w14:paraId="5E511308" w14:textId="77777777" w:rsidTr="00D97CDB">
        <w:trPr>
          <w:tblHeader/>
        </w:trPr>
        <w:tc>
          <w:tcPr>
            <w:tcW w:w="2340" w:type="dxa"/>
          </w:tcPr>
          <w:p w14:paraId="40042E0D" w14:textId="646044D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7B678867" w14:textId="582927E6" w:rsidR="00AE7C3E" w:rsidRPr="009F3238" w:rsidRDefault="00B873FC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7C3E"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4DE8D5E5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62A368" w14:textId="352C6D87" w:rsidR="00AE7C3E" w:rsidRPr="009F3238" w:rsidRDefault="00B873FC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</w:tcPr>
          <w:p w14:paraId="7B23B83A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45F7532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7D1FB6D5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4B60802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</w:tcPr>
          <w:p w14:paraId="165E0DAB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313F23E7" w14:textId="37979BE5" w:rsidR="00AE7C3E" w:rsidRPr="009F3238" w:rsidRDefault="00B873FC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E7C3E" w:rsidRPr="009F3238" w14:paraId="32EA034D" w14:textId="77777777" w:rsidTr="00D97CDB">
        <w:trPr>
          <w:tblHeader/>
        </w:trPr>
        <w:tc>
          <w:tcPr>
            <w:tcW w:w="2340" w:type="dxa"/>
          </w:tcPr>
          <w:p w14:paraId="675409FF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1071A7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7E4CA5D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F34428E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59" w:rsidRPr="009F3238" w14:paraId="4ABC4905" w14:textId="77777777" w:rsidTr="00D97CDB">
        <w:tc>
          <w:tcPr>
            <w:tcW w:w="2340" w:type="dxa"/>
            <w:vAlign w:val="bottom"/>
          </w:tcPr>
          <w:p w14:paraId="568D5FE9" w14:textId="54ADEDBD" w:rsidR="00AE7C3E" w:rsidRPr="009F3238" w:rsidRDefault="00B873FC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08A55DAB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070B70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EA8DE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CB13D0B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67F9428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7638F1D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175F114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4AE3FD0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BD30D91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59" w:rsidRPr="009F3238" w14:paraId="3B748478" w14:textId="77777777" w:rsidTr="00D97CDB">
        <w:tc>
          <w:tcPr>
            <w:tcW w:w="2340" w:type="dxa"/>
          </w:tcPr>
          <w:p w14:paraId="344A1A63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9E30C14" w14:textId="4EF0FE20" w:rsidR="00AE7C3E" w:rsidRPr="009F3238" w:rsidRDefault="00B873FC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52997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52997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52997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6531303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D3953" w14:textId="3BBED318" w:rsidR="00AE7C3E" w:rsidRPr="009F3238" w:rsidRDefault="00B873FC" w:rsidP="00D97C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  <w:r w:rsidR="00AE7C3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42" w:type="dxa"/>
          </w:tcPr>
          <w:p w14:paraId="125CF9D3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3E8D0DF" w14:textId="24F2B529" w:rsidR="00AE7C3E" w:rsidRPr="009F3238" w:rsidRDefault="002A5D59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15,242,563</w:t>
            </w:r>
          </w:p>
        </w:tc>
        <w:tc>
          <w:tcPr>
            <w:tcW w:w="276" w:type="dxa"/>
          </w:tcPr>
          <w:p w14:paraId="65A1BDD9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FD0893" w14:textId="7080C6F7" w:rsidR="00AE7C3E" w:rsidRPr="009F3238" w:rsidRDefault="002A5D59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(15,044,342)</w:t>
            </w:r>
          </w:p>
        </w:tc>
        <w:tc>
          <w:tcPr>
            <w:tcW w:w="234" w:type="dxa"/>
          </w:tcPr>
          <w:p w14:paraId="6E3EA19A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</w:tcPr>
          <w:p w14:paraId="73CA859B" w14:textId="77FCBB3C" w:rsidR="00AE7C3E" w:rsidRPr="009F3238" w:rsidRDefault="00C47948" w:rsidP="00D97C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1,092,051</w:t>
            </w:r>
          </w:p>
        </w:tc>
      </w:tr>
      <w:tr w:rsidR="002A5D59" w:rsidRPr="009F3238" w14:paraId="1308737A" w14:textId="77777777" w:rsidTr="00D97CDB">
        <w:tc>
          <w:tcPr>
            <w:tcW w:w="2340" w:type="dxa"/>
          </w:tcPr>
          <w:p w14:paraId="000ABE7F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3ACBE1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AC43FD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B932CE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7DEBFE9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751488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1A15270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E472E6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189DBA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1A679694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59" w:rsidRPr="009F3238" w14:paraId="3E3A6C58" w14:textId="77777777" w:rsidTr="00D97CDB">
        <w:tc>
          <w:tcPr>
            <w:tcW w:w="2340" w:type="dxa"/>
          </w:tcPr>
          <w:p w14:paraId="4642BC47" w14:textId="4DE88861" w:rsidR="00AE7C3E" w:rsidRPr="009F3238" w:rsidRDefault="00B873FC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93DC909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561E8F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F27F1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80C3A24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81F5F02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68C80CE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73637B3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603B834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7BE6520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59" w:rsidRPr="009F3238" w14:paraId="22647832" w14:textId="77777777" w:rsidTr="00D97CDB">
        <w:tc>
          <w:tcPr>
            <w:tcW w:w="2340" w:type="dxa"/>
          </w:tcPr>
          <w:p w14:paraId="625B3F23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1921361" w14:textId="3B39C2AD" w:rsidR="00AE7C3E" w:rsidRPr="009F3238" w:rsidRDefault="00B873FC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BFE5F22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46E99" w14:textId="15D358F2" w:rsidR="00AE7C3E" w:rsidRPr="009F3238" w:rsidRDefault="00B873FC" w:rsidP="00D97C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  <w:r w:rsidR="00AE7C3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42" w:type="dxa"/>
          </w:tcPr>
          <w:p w14:paraId="6163B5DA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94456F8" w14:textId="2C9532A8" w:rsidR="00AE7C3E" w:rsidRPr="009F3238" w:rsidRDefault="00B873FC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099</w:t>
            </w:r>
            <w:r w:rsidR="00AE7C3E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76" w:type="dxa"/>
          </w:tcPr>
          <w:p w14:paraId="5DC93BB6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C04AA3C" w14:textId="5F904FC0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2A036F9A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60DD3C70" w14:textId="0F55CAB1" w:rsidR="00AE7C3E" w:rsidRPr="009F3238" w:rsidRDefault="00B873FC" w:rsidP="00D97C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  <w:r w:rsidR="00AE7C3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</w:tr>
      <w:tr w:rsidR="002A5D59" w:rsidRPr="009F3238" w14:paraId="14CE9BCB" w14:textId="77777777" w:rsidTr="00D97CDB">
        <w:tc>
          <w:tcPr>
            <w:tcW w:w="2340" w:type="dxa"/>
          </w:tcPr>
          <w:p w14:paraId="0363D209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77D5BC4" w14:textId="77777777" w:rsidR="00AE7C3E" w:rsidRPr="009F3238" w:rsidRDefault="00AE7C3E" w:rsidP="00D97C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364666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376284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7CB22EA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707575B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FAF0A8F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934FB3F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0977DEC" w14:textId="77777777" w:rsidR="00AE7C3E" w:rsidRPr="009F3238" w:rsidRDefault="00AE7C3E" w:rsidP="00D97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2EC69F00" w14:textId="77777777" w:rsidR="00AE7C3E" w:rsidRPr="009F3238" w:rsidRDefault="00AE7C3E" w:rsidP="00D97C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230FC63" w14:textId="1C4F3823" w:rsidR="00AE7C3E" w:rsidRPr="009F3238" w:rsidRDefault="00AE7C3E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</w:p>
    <w:tbl>
      <w:tblPr>
        <w:tblW w:w="93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90"/>
        <w:gridCol w:w="236"/>
        <w:gridCol w:w="1223"/>
        <w:gridCol w:w="265"/>
        <w:gridCol w:w="1255"/>
        <w:gridCol w:w="246"/>
        <w:gridCol w:w="1223"/>
      </w:tblGrid>
      <w:tr w:rsidR="00AE7C3E" w:rsidRPr="009F3238" w14:paraId="7B5F9C8F" w14:textId="77777777" w:rsidTr="00D97CDB">
        <w:trPr>
          <w:tblHeader/>
        </w:trPr>
        <w:tc>
          <w:tcPr>
            <w:tcW w:w="1995" w:type="pct"/>
          </w:tcPr>
          <w:p w14:paraId="55E319AB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12" w:type="pct"/>
            <w:gridSpan w:val="3"/>
          </w:tcPr>
          <w:p w14:paraId="045C9136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E3B8128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</w:tcPr>
          <w:p w14:paraId="7BD6D2BD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C3E" w:rsidRPr="009F3238" w14:paraId="1127B65F" w14:textId="77777777" w:rsidTr="00D97CDB">
        <w:trPr>
          <w:tblHeader/>
        </w:trPr>
        <w:tc>
          <w:tcPr>
            <w:tcW w:w="1995" w:type="pct"/>
          </w:tcPr>
          <w:p w14:paraId="1E061C8D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B8217C6" w14:textId="2D1AFE65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78D6FCDD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6AAFA6E3" w14:textId="752ECFCB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6FA2555D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41B1B723" w14:textId="691713F1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59CB9859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72A077FA" w14:textId="7D5AA9F7" w:rsidR="00AE7C3E" w:rsidRPr="009F3238" w:rsidRDefault="00B873FC" w:rsidP="00D97CD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AE7C3E" w:rsidRPr="009F3238" w14:paraId="5F8AFB5E" w14:textId="77777777" w:rsidTr="00D97CDB">
        <w:trPr>
          <w:tblHeader/>
        </w:trPr>
        <w:tc>
          <w:tcPr>
            <w:tcW w:w="1995" w:type="pct"/>
          </w:tcPr>
          <w:p w14:paraId="3B8C1A6D" w14:textId="77777777" w:rsidR="00AE7C3E" w:rsidRPr="009F3238" w:rsidRDefault="00AE7C3E" w:rsidP="00D97CD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5" w:type="pct"/>
            <w:gridSpan w:val="7"/>
          </w:tcPr>
          <w:p w14:paraId="08DE9F1E" w14:textId="77777777" w:rsidR="00AE7C3E" w:rsidRPr="009F3238" w:rsidRDefault="00AE7C3E" w:rsidP="00D97CDB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C3E" w:rsidRPr="009F3238" w14:paraId="7CDA1AF0" w14:textId="77777777" w:rsidTr="00D97CDB">
        <w:tc>
          <w:tcPr>
            <w:tcW w:w="1995" w:type="pct"/>
          </w:tcPr>
          <w:p w14:paraId="71DA2B33" w14:textId="77777777" w:rsidR="00AE7C3E" w:rsidRPr="009F3238" w:rsidRDefault="00AE7C3E" w:rsidP="00D97CDB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59B82C80" w14:textId="4E8B5F2D" w:rsidR="00AE7C3E" w:rsidRPr="009F3238" w:rsidRDefault="00852997" w:rsidP="00D97CD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99016C6" w14:textId="77777777" w:rsidR="00AE7C3E" w:rsidRPr="009F3238" w:rsidRDefault="00AE7C3E" w:rsidP="00D97CD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77C66F76" w14:textId="77777777" w:rsidR="00AE7C3E" w:rsidRPr="009F3238" w:rsidRDefault="00AE7C3E" w:rsidP="00D97CDB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2AEF14A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5C6B5B41" w14:textId="35A7D64C" w:rsidR="00AE7C3E" w:rsidRPr="009F3238" w:rsidRDefault="00C47948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4,856</w:t>
            </w:r>
          </w:p>
        </w:tc>
        <w:tc>
          <w:tcPr>
            <w:tcW w:w="131" w:type="pct"/>
          </w:tcPr>
          <w:p w14:paraId="1D98AF5F" w14:textId="77777777" w:rsidR="00AE7C3E" w:rsidRPr="009F3238" w:rsidRDefault="00AE7C3E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58C926D" w14:textId="60DF78A7" w:rsidR="00AE7C3E" w:rsidRPr="009F3238" w:rsidRDefault="00B873FC" w:rsidP="00D97CD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4</w:t>
            </w:r>
            <w:r w:rsidR="00AE7C3E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719</w:t>
            </w:r>
          </w:p>
        </w:tc>
      </w:tr>
    </w:tbl>
    <w:p w14:paraId="7CA4C9B3" w14:textId="457C05EF" w:rsidR="00207C4D" w:rsidRPr="009F3238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8DADE39" w14:textId="77777777" w:rsidR="00207C4D" w:rsidRPr="009F3238" w:rsidRDefault="00207C4D" w:rsidP="00207C4D">
      <w:pPr>
        <w:spacing w:line="240" w:lineRule="auto"/>
        <w:ind w:left="540" w:hanging="18"/>
        <w:rPr>
          <w:b/>
          <w:bCs/>
          <w:sz w:val="28"/>
          <w:szCs w:val="28"/>
        </w:rPr>
      </w:pPr>
    </w:p>
    <w:p w14:paraId="5F8C16D5" w14:textId="6C770D03" w:rsidR="001B05B2" w:rsidRPr="009F3238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</w:t>
      </w:r>
      <w:r w:rsidRPr="006F1F5F">
        <w:rPr>
          <w:rFonts w:asciiTheme="majorBidi" w:hAnsiTheme="majorBidi" w:cstheme="majorBidi" w:hint="cs"/>
          <w:sz w:val="30"/>
          <w:szCs w:val="30"/>
          <w:cs/>
        </w:rPr>
        <w:t xml:space="preserve">โรงงานผลิตขวดแก้ว โดยสัญญาเริ่มตั้งแต่วันที่ </w:t>
      </w:r>
      <w:r w:rsidR="00B873FC" w:rsidRPr="006F1F5F">
        <w:rPr>
          <w:rFonts w:asciiTheme="majorBidi" w:hAnsiTheme="majorBidi" w:cstheme="majorBidi"/>
          <w:sz w:val="30"/>
          <w:szCs w:val="30"/>
        </w:rPr>
        <w:t>1</w:t>
      </w:r>
      <w:r w:rsidRPr="006F1F5F">
        <w:rPr>
          <w:rFonts w:asciiTheme="majorBidi" w:hAnsiTheme="majorBidi" w:cstheme="majorBidi"/>
          <w:sz w:val="30"/>
          <w:szCs w:val="30"/>
        </w:rPr>
        <w:t xml:space="preserve"> </w:t>
      </w:r>
      <w:r w:rsidRPr="006F1F5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873FC" w:rsidRPr="006F1F5F">
        <w:rPr>
          <w:rFonts w:asciiTheme="majorBidi" w:hAnsiTheme="majorBidi" w:cstheme="majorBidi"/>
          <w:sz w:val="30"/>
          <w:szCs w:val="30"/>
        </w:rPr>
        <w:t>2563</w:t>
      </w:r>
      <w:r w:rsidRPr="006F1F5F">
        <w:rPr>
          <w:rFonts w:asciiTheme="majorBidi" w:hAnsiTheme="majorBidi" w:cstheme="majorBidi"/>
          <w:sz w:val="30"/>
          <w:szCs w:val="30"/>
        </w:rPr>
        <w:t xml:space="preserve"> </w:t>
      </w:r>
      <w:r w:rsidRPr="006F1F5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B873FC" w:rsidRPr="006F1F5F">
        <w:rPr>
          <w:rFonts w:asciiTheme="majorBidi" w:hAnsiTheme="majorBidi" w:cstheme="majorBidi"/>
          <w:sz w:val="30"/>
          <w:szCs w:val="30"/>
        </w:rPr>
        <w:t>31</w:t>
      </w:r>
      <w:r w:rsidRPr="006F1F5F">
        <w:rPr>
          <w:rFonts w:asciiTheme="majorBidi" w:hAnsiTheme="majorBidi" w:cstheme="majorBidi"/>
          <w:sz w:val="30"/>
          <w:szCs w:val="30"/>
        </w:rPr>
        <w:t xml:space="preserve"> </w:t>
      </w:r>
      <w:r w:rsidRPr="006F1F5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73FC" w:rsidRPr="006F1F5F">
        <w:rPr>
          <w:rFonts w:asciiTheme="majorBidi" w:hAnsiTheme="majorBidi" w:cstheme="majorBidi"/>
          <w:sz w:val="30"/>
          <w:szCs w:val="30"/>
        </w:rPr>
        <w:t>2563</w:t>
      </w:r>
      <w:r w:rsidRPr="006F1F5F">
        <w:rPr>
          <w:rFonts w:asciiTheme="majorBidi" w:hAnsiTheme="majorBidi" w:cstheme="majorBidi"/>
          <w:sz w:val="30"/>
          <w:szCs w:val="30"/>
        </w:rPr>
        <w:t xml:space="preserve"> </w:t>
      </w:r>
      <w:r w:rsidRPr="006F1F5F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และบริษัทตกลงที่จะจ่ายค่าบริการเดือนละ </w:t>
      </w:r>
      <w:r w:rsidR="00570745" w:rsidRPr="006F1F5F">
        <w:rPr>
          <w:rFonts w:asciiTheme="majorBidi" w:hAnsiTheme="majorBidi" w:cstheme="majorBidi"/>
          <w:sz w:val="30"/>
          <w:szCs w:val="30"/>
        </w:rPr>
        <w:t>9.2</w:t>
      </w:r>
      <w:r w:rsidRPr="006F1F5F">
        <w:rPr>
          <w:rFonts w:asciiTheme="majorBidi" w:hAnsiTheme="majorBidi" w:cstheme="majorBidi"/>
          <w:sz w:val="30"/>
          <w:szCs w:val="30"/>
        </w:rPr>
        <w:t xml:space="preserve"> </w:t>
      </w:r>
      <w:r w:rsidRPr="006F1F5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04F2471C" w14:textId="000877CA" w:rsidR="00207C4D" w:rsidRPr="009F3238" w:rsidRDefault="00207C4D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2206DC" w14:textId="77777777" w:rsidR="00207C4D" w:rsidRPr="009F3238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9F3238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77777777" w:rsidR="00207C4D" w:rsidRPr="009F3238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3C847A0" w14:textId="60CE3D1C" w:rsidR="004B5F7D" w:rsidRPr="009F3238" w:rsidRDefault="00207C4D" w:rsidP="006709F9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</w:rPr>
      </w:pPr>
      <w:r w:rsidRPr="009F3238">
        <w:rPr>
          <w:rFonts w:asciiTheme="majorBidi" w:hAnsiTheme="majorBidi"/>
          <w:spacing w:val="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9F3238">
        <w:rPr>
          <w:rFonts w:asciiTheme="majorBidi" w:hAnsiTheme="majorBidi" w:hint="cs"/>
          <w:spacing w:val="4"/>
          <w:sz w:val="30"/>
          <w:szCs w:val="30"/>
          <w:cs/>
        </w:rPr>
        <w:t>กับ</w:t>
      </w:r>
      <w:r w:rsidRPr="009F3238">
        <w:rPr>
          <w:rFonts w:asciiTheme="majorBidi" w:hAnsiTheme="majorBidi"/>
          <w:spacing w:val="4"/>
          <w:sz w:val="30"/>
          <w:szCs w:val="30"/>
          <w:cs/>
        </w:rPr>
        <w:t>บริษัทย่อยหลายแห่ง ดอกเบี้ยรับและดอกเบี้ยจ่ายที่เกิดจาก</w:t>
      </w:r>
      <w:r w:rsidRPr="009F3238">
        <w:rPr>
          <w:rFonts w:asciiTheme="majorBidi" w:hAnsiTheme="majorBidi"/>
          <w:sz w:val="30"/>
          <w:szCs w:val="30"/>
          <w:cs/>
        </w:rPr>
        <w:t>การบริหารคำนวณจากอัตราดอกเบี้ย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ปี</w:t>
      </w:r>
      <w:r w:rsidRPr="009F3238">
        <w:rPr>
          <w:rFonts w:asciiTheme="majorBidi" w:hAnsiTheme="majorBidi"/>
          <w:sz w:val="30"/>
          <w:szCs w:val="30"/>
          <w:cs/>
        </w:rPr>
        <w:t>จากธนาคารพาณิชย์เฉลี่ย</w:t>
      </w:r>
      <w:r w:rsidR="00643502" w:rsidRPr="009F3238">
        <w:rPr>
          <w:rFonts w:asciiTheme="majorBidi" w:hAnsiTheme="majorBidi" w:hint="cs"/>
          <w:sz w:val="30"/>
          <w:szCs w:val="30"/>
          <w:cs/>
        </w:rPr>
        <w:t>หรืออัตราดอกเบี้ยเงินกู้ยืม</w:t>
      </w:r>
      <w:r w:rsidR="007E2144" w:rsidRPr="009F3238">
        <w:rPr>
          <w:rFonts w:asciiTheme="majorBidi" w:hAnsiTheme="majorBidi" w:hint="cs"/>
          <w:sz w:val="30"/>
          <w:szCs w:val="30"/>
          <w:cs/>
        </w:rPr>
        <w:t>เฉลี่ย</w:t>
      </w:r>
      <w:r w:rsidR="00643502" w:rsidRPr="009F3238">
        <w:rPr>
          <w:rFonts w:asciiTheme="majorBidi" w:hAnsiTheme="majorBidi" w:hint="cs"/>
          <w:sz w:val="30"/>
          <w:szCs w:val="30"/>
          <w:cs/>
        </w:rPr>
        <w:t>ที่ต้องชำระคืนเมื่อทวงถาม</w:t>
      </w:r>
      <w:r w:rsidRPr="009F3238">
        <w:rPr>
          <w:rFonts w:asciiTheme="majorBidi" w:hAnsiTheme="majorBidi"/>
          <w:sz w:val="30"/>
          <w:szCs w:val="30"/>
          <w:cs/>
        </w:rPr>
        <w:t xml:space="preserve">บวกร้อยละ </w:t>
      </w:r>
      <w:r w:rsidR="00B873FC" w:rsidRPr="009F3238">
        <w:rPr>
          <w:rFonts w:asciiTheme="majorBidi" w:hAnsiTheme="majorBidi" w:cstheme="majorBidi"/>
          <w:sz w:val="30"/>
          <w:szCs w:val="30"/>
        </w:rPr>
        <w:t>0</w:t>
      </w:r>
      <w:r w:rsidRPr="009F3238">
        <w:rPr>
          <w:rFonts w:asciiTheme="majorBidi" w:hAnsiTheme="majorBidi" w:cstheme="majorBidi"/>
          <w:sz w:val="30"/>
          <w:szCs w:val="30"/>
        </w:rPr>
        <w:t>.</w:t>
      </w:r>
      <w:r w:rsidR="00B873FC" w:rsidRPr="009F3238">
        <w:rPr>
          <w:rFonts w:asciiTheme="majorBidi" w:hAnsiTheme="majorBidi" w:cstheme="majorBidi"/>
          <w:sz w:val="30"/>
          <w:szCs w:val="30"/>
        </w:rPr>
        <w:t>5</w:t>
      </w:r>
      <w:r w:rsidR="00E372FF" w:rsidRPr="009F3238">
        <w:rPr>
          <w:rFonts w:asciiTheme="majorBidi" w:hAnsiTheme="majorBidi" w:cstheme="majorBidi"/>
          <w:sz w:val="30"/>
          <w:szCs w:val="30"/>
        </w:rPr>
        <w:t xml:space="preserve"> -</w:t>
      </w:r>
      <w:r w:rsidR="000F23BF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B873FC" w:rsidRPr="009F3238">
        <w:rPr>
          <w:rFonts w:asciiTheme="majorBidi" w:hAnsiTheme="majorBidi" w:cstheme="majorBidi"/>
          <w:sz w:val="30"/>
          <w:szCs w:val="30"/>
        </w:rPr>
        <w:t>0</w:t>
      </w:r>
      <w:r w:rsidR="000F23BF" w:rsidRPr="009F3238">
        <w:rPr>
          <w:rFonts w:asciiTheme="majorBidi" w:hAnsiTheme="majorBidi" w:cstheme="majorBidi"/>
          <w:sz w:val="30"/>
          <w:szCs w:val="30"/>
        </w:rPr>
        <w:t>.</w:t>
      </w:r>
      <w:r w:rsidR="00B873FC" w:rsidRPr="009F3238">
        <w:rPr>
          <w:rFonts w:asciiTheme="majorBidi" w:hAnsiTheme="majorBidi" w:cstheme="majorBidi"/>
          <w:sz w:val="30"/>
          <w:szCs w:val="30"/>
        </w:rPr>
        <w:t>7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F3238">
        <w:rPr>
          <w:rFonts w:asciiTheme="majorBidi" w:hAnsiTheme="majorBidi"/>
          <w:sz w:val="30"/>
          <w:szCs w:val="30"/>
          <w:cs/>
        </w:rPr>
        <w:t>อัตราดอกเบี้ย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เดือน</w:t>
      </w:r>
      <w:r w:rsidR="00643502" w:rsidRPr="009F3238">
        <w:rPr>
          <w:rFonts w:asciiTheme="majorBidi" w:hAnsiTheme="majorBidi" w:hint="cs"/>
          <w:sz w:val="30"/>
          <w:szCs w:val="30"/>
          <w:cs/>
        </w:rPr>
        <w:t xml:space="preserve">หรือ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="00643502" w:rsidRPr="009F3238">
        <w:rPr>
          <w:rFonts w:asciiTheme="majorBidi" w:hAnsiTheme="majorBidi"/>
          <w:sz w:val="30"/>
          <w:szCs w:val="30"/>
        </w:rPr>
        <w:t xml:space="preserve"> </w:t>
      </w:r>
      <w:r w:rsidR="00643502" w:rsidRPr="009F3238">
        <w:rPr>
          <w:rFonts w:asciiTheme="majorBidi" w:hAnsiTheme="majorBidi" w:hint="cs"/>
          <w:sz w:val="30"/>
          <w:szCs w:val="30"/>
          <w:cs/>
        </w:rPr>
        <w:t>ปี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จากธนาคารพาณิชย์ </w:t>
      </w:r>
      <w:r w:rsidRPr="009F3238">
        <w:rPr>
          <w:rFonts w:asciiTheme="majorBidi" w:hAnsiTheme="majorBidi"/>
          <w:sz w:val="30"/>
          <w:szCs w:val="30"/>
          <w:cs/>
        </w:rPr>
        <w:t>ตามลำดับ ยอดเงินต้นคงเหลือ ณ วันที่รายงานที่เกิดจากระบบการบริหารดังกล่าวแสดงเป็น</w:t>
      </w:r>
      <w:r w:rsidR="008600C8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</w:rPr>
        <w:t>“</w:t>
      </w:r>
      <w:r w:rsidRPr="009F3238">
        <w:rPr>
          <w:rFonts w:asciiTheme="majorBidi" w:hAnsiTheme="majorBidi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9F3238">
        <w:rPr>
          <w:rFonts w:asciiTheme="majorBidi" w:hAnsiTheme="majorBidi" w:cstheme="majorBidi"/>
          <w:sz w:val="30"/>
          <w:szCs w:val="30"/>
        </w:rPr>
        <w:t xml:space="preserve">” </w:t>
      </w:r>
      <w:r w:rsidRPr="009F3238">
        <w:rPr>
          <w:rFonts w:asciiTheme="majorBidi" w:hAnsiTheme="majorBidi"/>
          <w:sz w:val="30"/>
          <w:szCs w:val="30"/>
          <w:cs/>
        </w:rPr>
        <w:t xml:space="preserve">และ </w:t>
      </w:r>
      <w:r w:rsidRPr="009F3238">
        <w:rPr>
          <w:rFonts w:asciiTheme="majorBidi" w:hAnsiTheme="majorBidi" w:cstheme="majorBidi"/>
          <w:sz w:val="30"/>
          <w:szCs w:val="30"/>
        </w:rPr>
        <w:t>“</w:t>
      </w:r>
      <w:r w:rsidRPr="009F3238">
        <w:rPr>
          <w:rFonts w:asciiTheme="majorBidi" w:hAnsiTheme="majorBidi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9F3238">
        <w:rPr>
          <w:rFonts w:asciiTheme="majorBidi" w:hAnsiTheme="majorBidi" w:cstheme="majorBidi"/>
          <w:sz w:val="30"/>
          <w:szCs w:val="30"/>
        </w:rPr>
        <w:t xml:space="preserve">” </w:t>
      </w:r>
      <w:r w:rsidRPr="009F3238">
        <w:rPr>
          <w:rFonts w:asciiTheme="majorBidi" w:hAnsiTheme="majorBidi"/>
          <w:sz w:val="30"/>
          <w:szCs w:val="30"/>
          <w:cs/>
        </w:rPr>
        <w:t>ตามลำดับในงบแสดงฐานะการเงิน</w:t>
      </w:r>
    </w:p>
    <w:p w14:paraId="6C64B636" w14:textId="6051BC11" w:rsidR="00E372FF" w:rsidRPr="009F3238" w:rsidRDefault="00E372FF" w:rsidP="00F36876">
      <w:pPr>
        <w:spacing w:line="240" w:lineRule="auto"/>
        <w:rPr>
          <w:rFonts w:asciiTheme="majorBidi" w:hAnsiTheme="majorBidi" w:cstheme="majorBidi"/>
          <w:spacing w:val="-4"/>
        </w:rPr>
      </w:pPr>
    </w:p>
    <w:p w14:paraId="0570892B" w14:textId="73B9453B" w:rsidR="000334CC" w:rsidRPr="009F3238" w:rsidRDefault="000334CC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94AD80A" w14:textId="77777777" w:rsidR="00A32ED9" w:rsidRPr="009F3238" w:rsidRDefault="00A32ED9" w:rsidP="000334CC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7"/>
        <w:gridCol w:w="237"/>
        <w:gridCol w:w="1129"/>
        <w:gridCol w:w="269"/>
        <w:gridCol w:w="1226"/>
        <w:gridCol w:w="237"/>
        <w:gridCol w:w="1194"/>
      </w:tblGrid>
      <w:tr w:rsidR="00A32ED9" w:rsidRPr="009F3238" w14:paraId="095A0DB3" w14:textId="77777777" w:rsidTr="00E83591">
        <w:trPr>
          <w:tblHeader/>
        </w:trPr>
        <w:tc>
          <w:tcPr>
            <w:tcW w:w="2121" w:type="pct"/>
          </w:tcPr>
          <w:p w14:paraId="574ED1EC" w14:textId="77777777" w:rsidR="00A32ED9" w:rsidRPr="009F3238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5D81FDB" w14:textId="77777777" w:rsidR="00A32ED9" w:rsidRPr="009F3238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F4AD539" w14:textId="77777777" w:rsidR="00A32ED9" w:rsidRPr="009F3238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4E2BC2F" w14:textId="77777777" w:rsidR="00A32ED9" w:rsidRPr="009F3238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37A" w:rsidRPr="009F3238" w14:paraId="487E2962" w14:textId="77777777" w:rsidTr="00512F23">
        <w:trPr>
          <w:tblHeader/>
        </w:trPr>
        <w:tc>
          <w:tcPr>
            <w:tcW w:w="2121" w:type="pct"/>
          </w:tcPr>
          <w:p w14:paraId="5ECC4F76" w14:textId="77777777" w:rsidR="001E237A" w:rsidRPr="009F3238" w:rsidRDefault="001E237A" w:rsidP="001E237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center"/>
          </w:tcPr>
          <w:p w14:paraId="5F114DFD" w14:textId="69FF7E5A" w:rsidR="001E237A" w:rsidRPr="009F3238" w:rsidRDefault="00B873FC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  <w:vAlign w:val="center"/>
          </w:tcPr>
          <w:p w14:paraId="35E9C0DF" w14:textId="77777777" w:rsidR="001E237A" w:rsidRPr="009F3238" w:rsidRDefault="001E237A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398FC4F" w14:textId="3DEA6252" w:rsidR="001E237A" w:rsidRPr="009F3238" w:rsidRDefault="00B873FC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F143F9B" w14:textId="77777777" w:rsidR="001E237A" w:rsidRPr="009F3238" w:rsidRDefault="001E237A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46D92681" w14:textId="75356B82" w:rsidR="001E237A" w:rsidRPr="009F3238" w:rsidRDefault="00B873FC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  <w:vAlign w:val="center"/>
          </w:tcPr>
          <w:p w14:paraId="13A6ECD2" w14:textId="77777777" w:rsidR="001E237A" w:rsidRPr="009F3238" w:rsidRDefault="001E237A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5D7F27C" w14:textId="140DA06F" w:rsidR="001E237A" w:rsidRPr="009F3238" w:rsidRDefault="00B873FC" w:rsidP="001E237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E237A" w:rsidRPr="009F3238" w14:paraId="3230AF7B" w14:textId="77777777" w:rsidTr="00E83591">
        <w:trPr>
          <w:tblHeader/>
        </w:trPr>
        <w:tc>
          <w:tcPr>
            <w:tcW w:w="2121" w:type="pct"/>
          </w:tcPr>
          <w:p w14:paraId="2B066022" w14:textId="77777777" w:rsidR="001E237A" w:rsidRPr="009F3238" w:rsidRDefault="001E237A" w:rsidP="001E237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2EA2AF6D" w14:textId="77777777" w:rsidR="001E237A" w:rsidRPr="009F3238" w:rsidRDefault="001E237A" w:rsidP="001E237A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A89" w:rsidRPr="009F3238" w14:paraId="51F6B13C" w14:textId="77777777" w:rsidTr="00307932">
        <w:tc>
          <w:tcPr>
            <w:tcW w:w="2121" w:type="pct"/>
          </w:tcPr>
          <w:p w14:paraId="10C8D515" w14:textId="77777777" w:rsidR="00481A89" w:rsidRPr="009F3238" w:rsidRDefault="00481A89" w:rsidP="00481A8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2" w:type="pct"/>
          </w:tcPr>
          <w:p w14:paraId="03A3407A" w14:textId="34F39FA3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6,362</w:t>
            </w:r>
          </w:p>
        </w:tc>
        <w:tc>
          <w:tcPr>
            <w:tcW w:w="124" w:type="pct"/>
          </w:tcPr>
          <w:p w14:paraId="28ED447D" w14:textId="77777777" w:rsidR="00481A89" w:rsidRPr="009F3238" w:rsidRDefault="00481A89" w:rsidP="00481A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16943C8" w14:textId="2E4BF591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6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089</w:t>
            </w:r>
          </w:p>
        </w:tc>
        <w:tc>
          <w:tcPr>
            <w:tcW w:w="141" w:type="pct"/>
          </w:tcPr>
          <w:p w14:paraId="2E5A175D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13F1E1B" w14:textId="1553F7CD" w:rsidR="00481A89" w:rsidRPr="009F3238" w:rsidRDefault="00FD39DD" w:rsidP="00587AB7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72CB0B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7E47203" w14:textId="55C9EF95" w:rsidR="00481A89" w:rsidRPr="009F3238" w:rsidRDefault="00481A89" w:rsidP="00481A89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481A89" w:rsidRPr="009F3238" w14:paraId="160D531E" w14:textId="77777777" w:rsidTr="00307932">
        <w:tc>
          <w:tcPr>
            <w:tcW w:w="2121" w:type="pct"/>
          </w:tcPr>
          <w:p w14:paraId="7FFA23F5" w14:textId="77777777" w:rsidR="00481A89" w:rsidRPr="009F3238" w:rsidRDefault="00481A89" w:rsidP="00481A8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2" w:type="pct"/>
          </w:tcPr>
          <w:p w14:paraId="3A42740D" w14:textId="1430B33E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215,953</w:t>
            </w:r>
          </w:p>
        </w:tc>
        <w:tc>
          <w:tcPr>
            <w:tcW w:w="124" w:type="pct"/>
          </w:tcPr>
          <w:p w14:paraId="226AEEEA" w14:textId="77777777" w:rsidR="00481A89" w:rsidRPr="009F3238" w:rsidRDefault="00481A89" w:rsidP="00481A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B5C58D4" w14:textId="5F7B0A96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220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430</w:t>
            </w:r>
          </w:p>
        </w:tc>
        <w:tc>
          <w:tcPr>
            <w:tcW w:w="141" w:type="pct"/>
          </w:tcPr>
          <w:p w14:paraId="20C8A458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C558A07" w14:textId="065D6955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1,927</w:t>
            </w:r>
          </w:p>
        </w:tc>
        <w:tc>
          <w:tcPr>
            <w:tcW w:w="124" w:type="pct"/>
          </w:tcPr>
          <w:p w14:paraId="089D0204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A631445" w14:textId="681C78A2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335</w:t>
            </w:r>
          </w:p>
        </w:tc>
      </w:tr>
      <w:tr w:rsidR="00481A89" w:rsidRPr="009F3238" w14:paraId="7C65C353" w14:textId="77777777" w:rsidTr="00307932">
        <w:tc>
          <w:tcPr>
            <w:tcW w:w="2121" w:type="pct"/>
          </w:tcPr>
          <w:p w14:paraId="183A5448" w14:textId="77777777" w:rsidR="00481A89" w:rsidRPr="009F3238" w:rsidRDefault="00481A89" w:rsidP="00481A8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2" w:type="pct"/>
          </w:tcPr>
          <w:p w14:paraId="10C01258" w14:textId="69D8ED66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621,001</w:t>
            </w:r>
          </w:p>
        </w:tc>
        <w:tc>
          <w:tcPr>
            <w:tcW w:w="124" w:type="pct"/>
          </w:tcPr>
          <w:p w14:paraId="338C78AF" w14:textId="77777777" w:rsidR="00481A89" w:rsidRPr="009F3238" w:rsidRDefault="00481A89" w:rsidP="00481A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EFEACB0" w14:textId="4C2EA51D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1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556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990</w:t>
            </w:r>
          </w:p>
        </w:tc>
        <w:tc>
          <w:tcPr>
            <w:tcW w:w="141" w:type="pct"/>
          </w:tcPr>
          <w:p w14:paraId="7B33B0FA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196D3F" w14:textId="3187D46B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470,980</w:t>
            </w:r>
          </w:p>
        </w:tc>
        <w:tc>
          <w:tcPr>
            <w:tcW w:w="124" w:type="pct"/>
          </w:tcPr>
          <w:p w14:paraId="2F80B845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29F340" w14:textId="598767ED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231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393</w:t>
            </w:r>
          </w:p>
        </w:tc>
      </w:tr>
      <w:tr w:rsidR="00481A89" w:rsidRPr="009F3238" w14:paraId="0833C637" w14:textId="77777777" w:rsidTr="00307932">
        <w:tc>
          <w:tcPr>
            <w:tcW w:w="2121" w:type="pct"/>
          </w:tcPr>
          <w:p w14:paraId="6D88AE28" w14:textId="15C25EEE" w:rsidR="00481A89" w:rsidRPr="009F3238" w:rsidRDefault="00481A89" w:rsidP="00481A89">
            <w:pPr>
              <w:spacing w:line="240" w:lineRule="auto"/>
              <w:ind w:left="162" w:right="-45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เงินฝากธนาคารประเภทประจำ 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F3238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 xml:space="preserve">ระยะสั้นกว่า </w:t>
            </w:r>
            <w:r w:rsidR="00B873FC" w:rsidRPr="009F3238">
              <w:rPr>
                <w:rFonts w:asciiTheme="majorBidi" w:hAnsiTheme="majorBidi"/>
                <w:sz w:val="30"/>
                <w:szCs w:val="30"/>
              </w:rPr>
              <w:t>3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 xml:space="preserve"> เดือนนับตั้งแต่วันที่ลงทุน</w:t>
            </w:r>
            <w:r w:rsidRPr="009F3238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14:paraId="57722B17" w14:textId="77777777" w:rsidR="00481A89" w:rsidRPr="009F3238" w:rsidRDefault="00481A89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F8E2DB1" w14:textId="0B173B8B" w:rsidR="00FD39DD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1,686,950</w:t>
            </w:r>
          </w:p>
        </w:tc>
        <w:tc>
          <w:tcPr>
            <w:tcW w:w="124" w:type="pct"/>
          </w:tcPr>
          <w:p w14:paraId="7C7BAE32" w14:textId="77777777" w:rsidR="00481A89" w:rsidRPr="009F3238" w:rsidRDefault="00481A89" w:rsidP="00481A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8864733" w14:textId="77777777" w:rsidR="00481A89" w:rsidRPr="009F3238" w:rsidRDefault="00481A89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FD6BEA2" w14:textId="32D77CDE" w:rsidR="00481A89" w:rsidRPr="009F3238" w:rsidRDefault="00B873FC" w:rsidP="00481A89">
            <w:pPr>
              <w:pStyle w:val="BodyText"/>
              <w:tabs>
                <w:tab w:val="decimal" w:pos="716"/>
              </w:tabs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034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481</w:t>
            </w:r>
          </w:p>
        </w:tc>
        <w:tc>
          <w:tcPr>
            <w:tcW w:w="141" w:type="pct"/>
          </w:tcPr>
          <w:p w14:paraId="5C5C1A1A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826C12C" w14:textId="77777777" w:rsidR="00FD39DD" w:rsidRPr="009F3238" w:rsidRDefault="00FD39DD" w:rsidP="00481A89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54623BB3" w14:textId="7E6DDF91" w:rsidR="00481A89" w:rsidRPr="009F3238" w:rsidRDefault="00FD39DD" w:rsidP="00FD39D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57991D37" w14:textId="77777777" w:rsidR="00481A89" w:rsidRPr="009F3238" w:rsidRDefault="00481A89" w:rsidP="00481A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6963909" w14:textId="77777777" w:rsidR="00481A89" w:rsidRPr="009F3238" w:rsidRDefault="00481A89" w:rsidP="00481A89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2802A2FF" w14:textId="4C16CCAF" w:rsidR="00481A89" w:rsidRPr="009F3238" w:rsidRDefault="00481A89" w:rsidP="00AE7C3E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481A89" w:rsidRPr="009F3238" w14:paraId="231E0CA3" w14:textId="77777777" w:rsidTr="00307932">
        <w:tc>
          <w:tcPr>
            <w:tcW w:w="2121" w:type="pct"/>
          </w:tcPr>
          <w:p w14:paraId="198D5CF6" w14:textId="77777777" w:rsidR="00481A89" w:rsidRPr="009F3238" w:rsidRDefault="00481A89" w:rsidP="00481A89">
            <w:pPr>
              <w:spacing w:line="240" w:lineRule="auto"/>
              <w:ind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BDEF00F" w14:textId="5F340B01" w:rsidR="00481A89" w:rsidRPr="009F3238" w:rsidRDefault="00481A89" w:rsidP="00481A89">
            <w:pPr>
              <w:spacing w:line="240" w:lineRule="auto"/>
              <w:ind w:left="293" w:right="-4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2" w:type="pct"/>
          </w:tcPr>
          <w:p w14:paraId="2051E9DA" w14:textId="77777777" w:rsidR="00481A89" w:rsidRPr="009F3238" w:rsidRDefault="00481A89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2AC54D4" w14:textId="0185173B" w:rsidR="00FD39DD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298</w:t>
            </w:r>
          </w:p>
        </w:tc>
        <w:tc>
          <w:tcPr>
            <w:tcW w:w="124" w:type="pct"/>
          </w:tcPr>
          <w:p w14:paraId="683F19A3" w14:textId="77777777" w:rsidR="00481A89" w:rsidRPr="009F3238" w:rsidRDefault="00481A89" w:rsidP="00481A8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D8E997A" w14:textId="77777777" w:rsidR="00481A89" w:rsidRPr="009F3238" w:rsidRDefault="00481A89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7C76D23" w14:textId="43B21B16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472</w:t>
            </w:r>
          </w:p>
        </w:tc>
        <w:tc>
          <w:tcPr>
            <w:tcW w:w="141" w:type="pct"/>
          </w:tcPr>
          <w:p w14:paraId="18B2B946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F1DEBCE" w14:textId="77777777" w:rsidR="00481A89" w:rsidRPr="009F3238" w:rsidRDefault="00481A89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1B7A78F1" w14:textId="19EC2ED5" w:rsidR="00FD39DD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298</w:t>
            </w:r>
          </w:p>
        </w:tc>
        <w:tc>
          <w:tcPr>
            <w:tcW w:w="124" w:type="pct"/>
          </w:tcPr>
          <w:p w14:paraId="447E661B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1B73B2E" w14:textId="77777777" w:rsidR="00481A89" w:rsidRPr="009F3238" w:rsidRDefault="00481A89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01FE842" w14:textId="1CA7FF93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481A89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472</w:t>
            </w:r>
          </w:p>
        </w:tc>
      </w:tr>
      <w:tr w:rsidR="00481A89" w:rsidRPr="009F3238" w14:paraId="508A4203" w14:textId="77777777" w:rsidTr="00307932">
        <w:tc>
          <w:tcPr>
            <w:tcW w:w="2121" w:type="pct"/>
          </w:tcPr>
          <w:p w14:paraId="670348B4" w14:textId="77777777" w:rsidR="00481A89" w:rsidRPr="009F3238" w:rsidRDefault="00481A89" w:rsidP="00481A8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3C95195A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2,530,564</w:t>
            </w:r>
          </w:p>
        </w:tc>
        <w:tc>
          <w:tcPr>
            <w:tcW w:w="124" w:type="pct"/>
          </w:tcPr>
          <w:p w14:paraId="67F11439" w14:textId="77777777" w:rsidR="00481A89" w:rsidRPr="009F3238" w:rsidRDefault="00481A89" w:rsidP="00481A89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44CEB227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</w:t>
            </w:r>
            <w:r w:rsidR="00481A89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819</w:t>
            </w:r>
            <w:r w:rsidR="00481A89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141" w:type="pct"/>
          </w:tcPr>
          <w:p w14:paraId="2732A1D6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3557AE0B" w:rsidR="00481A89" w:rsidRPr="009F3238" w:rsidRDefault="00FD39DD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1,473,205</w:t>
            </w:r>
          </w:p>
        </w:tc>
        <w:tc>
          <w:tcPr>
            <w:tcW w:w="124" w:type="pct"/>
          </w:tcPr>
          <w:p w14:paraId="6B41B5D1" w14:textId="77777777" w:rsidR="00481A89" w:rsidRPr="009F3238" w:rsidRDefault="00481A89" w:rsidP="00481A8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36AC03E3" w:rsidR="00481A89" w:rsidRPr="009F3238" w:rsidRDefault="00B873FC" w:rsidP="00481A8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</w:t>
            </w:r>
            <w:r w:rsidR="00481A89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235</w:t>
            </w:r>
            <w:r w:rsidR="00481A89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200</w:t>
            </w:r>
          </w:p>
        </w:tc>
      </w:tr>
    </w:tbl>
    <w:p w14:paraId="21F740EF" w14:textId="7FFE3CB3" w:rsidR="00AE7C3E" w:rsidRPr="009F3238" w:rsidRDefault="00AE7C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E49392" w14:textId="55BA3856" w:rsidR="000338F5" w:rsidRPr="009F3238" w:rsidRDefault="00AE7C3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</w:rPr>
        <w:br w:type="page"/>
      </w:r>
    </w:p>
    <w:p w14:paraId="451C1E1B" w14:textId="38B461E8" w:rsidR="009510CA" w:rsidRPr="009F3238" w:rsidRDefault="00AE7C3E" w:rsidP="001B10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0334CC" w:rsidRPr="009F323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14:paraId="396A6F5B" w14:textId="77777777" w:rsidR="001B101F" w:rsidRPr="009F3238" w:rsidRDefault="001B101F" w:rsidP="001B101F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B62D0E" w:rsidRPr="009F3238" w14:paraId="7690B436" w14:textId="77777777" w:rsidTr="00ED4321">
        <w:trPr>
          <w:tblHeader/>
        </w:trPr>
        <w:tc>
          <w:tcPr>
            <w:tcW w:w="2120" w:type="pct"/>
          </w:tcPr>
          <w:p w14:paraId="4956B2C4" w14:textId="77777777" w:rsidR="00B62D0E" w:rsidRPr="009F3238" w:rsidRDefault="00B62D0E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1E14DDA6" w14:textId="77777777" w:rsidR="00B62D0E" w:rsidRPr="009F3238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2187F7FB" w14:textId="77777777" w:rsidR="00B62D0E" w:rsidRPr="009F3238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78412761" w14:textId="77777777" w:rsidR="00B62D0E" w:rsidRPr="009F3238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0E2" w:rsidRPr="009F3238" w14:paraId="1C00CF6D" w14:textId="77777777" w:rsidTr="00512F23">
        <w:trPr>
          <w:tblHeader/>
        </w:trPr>
        <w:tc>
          <w:tcPr>
            <w:tcW w:w="2120" w:type="pct"/>
          </w:tcPr>
          <w:p w14:paraId="285E851D" w14:textId="77777777" w:rsidR="00D540E2" w:rsidRPr="009F3238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center"/>
          </w:tcPr>
          <w:p w14:paraId="4D256900" w14:textId="6166999B" w:rsidR="00D540E2" w:rsidRPr="009F3238" w:rsidRDefault="00B873FC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  <w:vAlign w:val="center"/>
          </w:tcPr>
          <w:p w14:paraId="2F39F912" w14:textId="77777777" w:rsidR="00D540E2" w:rsidRPr="009F3238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E14F9BC" w14:textId="31780AAD" w:rsidR="00D540E2" w:rsidRPr="009F3238" w:rsidRDefault="00B873FC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65BD8519" w14:textId="77777777" w:rsidR="00D540E2" w:rsidRPr="009F3238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32A80E30" w14:textId="2531E5E6" w:rsidR="00D540E2" w:rsidRPr="009F3238" w:rsidRDefault="00B873FC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  <w:vAlign w:val="center"/>
          </w:tcPr>
          <w:p w14:paraId="743515CF" w14:textId="77777777" w:rsidR="00D540E2" w:rsidRPr="009F3238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3392A641" w14:textId="61ED03C6" w:rsidR="00D540E2" w:rsidRPr="009F3238" w:rsidRDefault="00B873FC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07932" w:rsidRPr="009F3238" w14:paraId="5A6C3B40" w14:textId="77777777" w:rsidTr="00D83785">
        <w:trPr>
          <w:tblHeader/>
        </w:trPr>
        <w:tc>
          <w:tcPr>
            <w:tcW w:w="2120" w:type="pct"/>
          </w:tcPr>
          <w:p w14:paraId="66224AD5" w14:textId="77777777" w:rsidR="00307932" w:rsidRPr="009F3238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4C9DBD19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932" w:rsidRPr="009F3238" w14:paraId="041D1D36" w14:textId="77777777" w:rsidTr="00D47A93">
        <w:trPr>
          <w:tblHeader/>
        </w:trPr>
        <w:tc>
          <w:tcPr>
            <w:tcW w:w="2120" w:type="pct"/>
          </w:tcPr>
          <w:p w14:paraId="0529F7EC" w14:textId="30E36134" w:rsidR="00307932" w:rsidRPr="009F3238" w:rsidRDefault="00AE7C3E" w:rsidP="0030793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30" w:type="pct"/>
          </w:tcPr>
          <w:p w14:paraId="3618BAE7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DC70329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6D13488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2D909F8" w14:textId="77777777" w:rsidR="00307932" w:rsidRPr="009F3238" w:rsidRDefault="00307932" w:rsidP="0030793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7B602A49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3431F64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1181652" w14:textId="77777777" w:rsidR="00307932" w:rsidRPr="009F3238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791743" w:rsidRPr="009F3238" w14:paraId="327BB88D" w14:textId="77777777" w:rsidTr="00ED4321">
        <w:trPr>
          <w:tblHeader/>
        </w:trPr>
        <w:tc>
          <w:tcPr>
            <w:tcW w:w="2120" w:type="pct"/>
          </w:tcPr>
          <w:p w14:paraId="6BF656CA" w14:textId="77777777" w:rsidR="00791743" w:rsidRPr="009F3238" w:rsidRDefault="00791743" w:rsidP="0079174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646C69BC" w14:textId="1FDDA7BF" w:rsidR="00791743" w:rsidRPr="009F3238" w:rsidRDefault="00791743" w:rsidP="00791743">
            <w:pPr>
              <w:pStyle w:val="BodyText"/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2E212FEF" w14:textId="77777777" w:rsidR="00791743" w:rsidRPr="009F3238" w:rsidRDefault="00791743" w:rsidP="00791743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A38A71C" w14:textId="25B622F0" w:rsidR="00791743" w:rsidRPr="009F3238" w:rsidRDefault="00791743" w:rsidP="00791743">
            <w:pPr>
              <w:pStyle w:val="BodyText"/>
              <w:tabs>
                <w:tab w:val="decimal" w:pos="615"/>
              </w:tabs>
              <w:spacing w:after="0"/>
              <w:ind w:left="-235" w:right="19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6FBB5A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2B737843" w14:textId="09E87170" w:rsidR="00791743" w:rsidRPr="009F3238" w:rsidRDefault="00791743" w:rsidP="00791743">
            <w:pPr>
              <w:pStyle w:val="BodyText"/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07D972E4" w14:textId="77777777" w:rsidR="00791743" w:rsidRPr="009F3238" w:rsidRDefault="00791743" w:rsidP="00791743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3C19526B" w14:textId="7CC5D238" w:rsidR="00791743" w:rsidRPr="009F3238" w:rsidRDefault="00791743" w:rsidP="00791743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791743" w:rsidRPr="009F3238" w14:paraId="14A15268" w14:textId="77777777" w:rsidTr="00ED4321">
        <w:trPr>
          <w:tblHeader/>
        </w:trPr>
        <w:tc>
          <w:tcPr>
            <w:tcW w:w="2120" w:type="pct"/>
          </w:tcPr>
          <w:p w14:paraId="2A689305" w14:textId="0D36CDC2" w:rsidR="00791743" w:rsidRPr="009F3238" w:rsidRDefault="00791743" w:rsidP="00791743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ตราสารหนี้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08DCF9EA" w14:textId="159C0DB2" w:rsidR="00791743" w:rsidRPr="009F3238" w:rsidRDefault="00791743" w:rsidP="009C5A7A">
            <w:pPr>
              <w:pStyle w:val="BodyText"/>
              <w:tabs>
                <w:tab w:val="decimal" w:pos="699"/>
              </w:tabs>
              <w:spacing w:after="0"/>
              <w:ind w:left="-235" w:right="19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06C4A58" w14:textId="77777777" w:rsidR="00791743" w:rsidRPr="009F3238" w:rsidRDefault="00791743" w:rsidP="0079174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756CDE9E" w14:textId="48299E21" w:rsidR="00791743" w:rsidRPr="009F3238" w:rsidRDefault="00791743" w:rsidP="00791743">
            <w:pPr>
              <w:pStyle w:val="BodyText"/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1,299,386</w:t>
            </w:r>
          </w:p>
        </w:tc>
        <w:tc>
          <w:tcPr>
            <w:tcW w:w="141" w:type="pct"/>
          </w:tcPr>
          <w:p w14:paraId="6CA54CA1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1C79B8CC" w14:textId="35547DED" w:rsidR="00791743" w:rsidRPr="009F3238" w:rsidRDefault="00791743" w:rsidP="009C5A7A">
            <w:pPr>
              <w:pStyle w:val="BodyText"/>
              <w:tabs>
                <w:tab w:val="decimal" w:pos="744"/>
              </w:tabs>
              <w:spacing w:after="0"/>
              <w:ind w:left="-235" w:right="19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4B32AC7" w14:textId="77777777" w:rsidR="00791743" w:rsidRPr="009F3238" w:rsidRDefault="00791743" w:rsidP="00791743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687CBE67" w14:textId="1A90B4DA" w:rsidR="00791743" w:rsidRPr="009F3238" w:rsidRDefault="00791743" w:rsidP="00791743">
            <w:pPr>
              <w:pStyle w:val="BodyText"/>
              <w:tabs>
                <w:tab w:val="decimal" w:pos="440"/>
              </w:tabs>
              <w:spacing w:after="0"/>
              <w:ind w:left="-235" w:right="-10" w:firstLine="127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1,299,386</w:t>
            </w:r>
          </w:p>
        </w:tc>
      </w:tr>
      <w:tr w:rsidR="00791743" w:rsidRPr="009F3238" w14:paraId="299CFD19" w14:textId="77777777" w:rsidTr="00ED4321">
        <w:trPr>
          <w:tblHeader/>
        </w:trPr>
        <w:tc>
          <w:tcPr>
            <w:tcW w:w="2120" w:type="pct"/>
          </w:tcPr>
          <w:p w14:paraId="4E11B253" w14:textId="77777777" w:rsidR="00791743" w:rsidRPr="009F3238" w:rsidRDefault="00791743" w:rsidP="0079174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F305AD" w14:textId="28561002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612D8A6C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244380" w14:textId="2F07D59B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1,299,386</w:t>
            </w:r>
          </w:p>
        </w:tc>
        <w:tc>
          <w:tcPr>
            <w:tcW w:w="141" w:type="pct"/>
          </w:tcPr>
          <w:p w14:paraId="293E5F6A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8DF3E26" w14:textId="056FB555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07600D14" w14:textId="77777777" w:rsidR="00791743" w:rsidRPr="009F3238" w:rsidRDefault="00791743" w:rsidP="00791743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AE26081" w14:textId="337F2EEE" w:rsidR="00791743" w:rsidRPr="009F3238" w:rsidRDefault="00791743" w:rsidP="00791743">
            <w:pPr>
              <w:pStyle w:val="BodyText"/>
              <w:spacing w:after="0"/>
              <w:ind w:left="-235" w:right="-10" w:firstLine="127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1,299,386</w:t>
            </w:r>
          </w:p>
        </w:tc>
      </w:tr>
      <w:tr w:rsidR="00791743" w:rsidRPr="009F3238" w14:paraId="5A586892" w14:textId="77777777" w:rsidTr="001B101F">
        <w:trPr>
          <w:tblHeader/>
        </w:trPr>
        <w:tc>
          <w:tcPr>
            <w:tcW w:w="2120" w:type="pct"/>
          </w:tcPr>
          <w:p w14:paraId="7F9017C9" w14:textId="77777777" w:rsidR="00791743" w:rsidRPr="009F3238" w:rsidRDefault="00791743" w:rsidP="0079174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5ED6B63" w14:textId="77777777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</w:tcPr>
          <w:p w14:paraId="103D95B3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5A4BA9D" w14:textId="77777777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3B97D08F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A28C847" w14:textId="77777777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</w:tcPr>
          <w:p w14:paraId="19982CD4" w14:textId="77777777" w:rsidR="00791743" w:rsidRPr="009F3238" w:rsidRDefault="00791743" w:rsidP="00791743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DFC7D1B" w14:textId="77777777" w:rsidR="00791743" w:rsidRPr="009F3238" w:rsidRDefault="00791743" w:rsidP="00791743">
            <w:pPr>
              <w:pStyle w:val="BodyText"/>
              <w:spacing w:after="0"/>
              <w:ind w:left="-235" w:right="-10" w:firstLine="127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91743" w:rsidRPr="009F3238" w14:paraId="4FB60728" w14:textId="77777777" w:rsidTr="007E7D3D">
        <w:trPr>
          <w:tblHeader/>
        </w:trPr>
        <w:tc>
          <w:tcPr>
            <w:tcW w:w="2120" w:type="pct"/>
          </w:tcPr>
          <w:p w14:paraId="1B9EB363" w14:textId="5CC08FC7" w:rsidR="00791743" w:rsidRPr="009F3238" w:rsidRDefault="00791743" w:rsidP="0079174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30" w:type="pct"/>
          </w:tcPr>
          <w:p w14:paraId="32548C3F" w14:textId="77777777" w:rsidR="00791743" w:rsidRPr="009F3238" w:rsidRDefault="00791743" w:rsidP="0079174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0952659" w14:textId="77777777" w:rsidR="00791743" w:rsidRPr="009F3238" w:rsidRDefault="00791743" w:rsidP="0079174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4ED1FE4" w14:textId="77777777" w:rsidR="00791743" w:rsidRPr="009F3238" w:rsidRDefault="00791743" w:rsidP="007917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37ED3589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222B9C18" w14:textId="77777777" w:rsidR="00791743" w:rsidRPr="009F3238" w:rsidRDefault="00791743" w:rsidP="00791743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E0FF797" w14:textId="77777777" w:rsidR="00791743" w:rsidRPr="009F3238" w:rsidRDefault="00791743" w:rsidP="0079174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59A68DF" w14:textId="77777777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</w:tr>
      <w:tr w:rsidR="00791743" w:rsidRPr="009F3238" w14:paraId="404DDFDB" w14:textId="77777777" w:rsidTr="007E7D3D">
        <w:trPr>
          <w:tblHeader/>
        </w:trPr>
        <w:tc>
          <w:tcPr>
            <w:tcW w:w="2120" w:type="pct"/>
          </w:tcPr>
          <w:p w14:paraId="2AD9F32D" w14:textId="4A4ACD0B" w:rsidR="00791743" w:rsidRPr="009F3238" w:rsidRDefault="00791743" w:rsidP="00791743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ตราสารหนี้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9F3238">
              <w:rPr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630" w:type="pct"/>
            <w:vAlign w:val="bottom"/>
          </w:tcPr>
          <w:p w14:paraId="0652E137" w14:textId="51708E9C" w:rsidR="00791743" w:rsidRPr="009F3238" w:rsidRDefault="002F2779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7,927</w:t>
            </w:r>
          </w:p>
        </w:tc>
        <w:tc>
          <w:tcPr>
            <w:tcW w:w="124" w:type="pct"/>
            <w:vAlign w:val="bottom"/>
          </w:tcPr>
          <w:p w14:paraId="3496B99F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55BDCE9" w14:textId="53B45E11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2,723,945</w:t>
            </w:r>
          </w:p>
        </w:tc>
        <w:tc>
          <w:tcPr>
            <w:tcW w:w="141" w:type="pct"/>
            <w:vAlign w:val="bottom"/>
          </w:tcPr>
          <w:p w14:paraId="00368973" w14:textId="77777777" w:rsidR="00791743" w:rsidRPr="009F3238" w:rsidRDefault="00791743" w:rsidP="00791743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4743BA19" w14:textId="7C09F5AF" w:rsidR="00791743" w:rsidRPr="009F3238" w:rsidRDefault="002F2779" w:rsidP="00791743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7,927</w:t>
            </w:r>
          </w:p>
        </w:tc>
        <w:tc>
          <w:tcPr>
            <w:tcW w:w="124" w:type="pct"/>
            <w:vAlign w:val="bottom"/>
          </w:tcPr>
          <w:p w14:paraId="0C472934" w14:textId="77777777" w:rsidR="00791743" w:rsidRPr="009F3238" w:rsidRDefault="00791743" w:rsidP="00791743">
            <w:pPr>
              <w:pStyle w:val="BodyText"/>
              <w:spacing w:after="0"/>
              <w:ind w:left="-108" w:right="-30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210462C5" w14:textId="406DBD5A" w:rsidR="00791743" w:rsidRPr="009F3238" w:rsidRDefault="00791743" w:rsidP="00791743">
            <w:pPr>
              <w:pStyle w:val="BodyText"/>
              <w:tabs>
                <w:tab w:val="left" w:pos="710"/>
              </w:tabs>
              <w:spacing w:after="0"/>
              <w:ind w:left="-235" w:right="-300" w:firstLine="123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2,723,945</w:t>
            </w:r>
          </w:p>
        </w:tc>
      </w:tr>
      <w:tr w:rsidR="00791743" w:rsidRPr="009F3238" w14:paraId="09F77E59" w14:textId="77777777" w:rsidTr="007F77B0">
        <w:trPr>
          <w:tblHeader/>
        </w:trPr>
        <w:tc>
          <w:tcPr>
            <w:tcW w:w="2120" w:type="pct"/>
          </w:tcPr>
          <w:p w14:paraId="0691A88F" w14:textId="7EBC8FE8" w:rsidR="00791743" w:rsidRPr="009F3238" w:rsidRDefault="00791743" w:rsidP="00791743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1CFC1AD1" w14:textId="622245F2" w:rsidR="00791743" w:rsidRPr="009F3238" w:rsidRDefault="002F2779" w:rsidP="0079174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1,332,350</w:t>
            </w:r>
          </w:p>
        </w:tc>
        <w:tc>
          <w:tcPr>
            <w:tcW w:w="124" w:type="pct"/>
          </w:tcPr>
          <w:p w14:paraId="0E9D857E" w14:textId="77777777" w:rsidR="00791743" w:rsidRPr="009F3238" w:rsidRDefault="00791743" w:rsidP="0079174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C16E3C7" w14:textId="7BD5492B" w:rsidR="00791743" w:rsidRPr="009F3238" w:rsidRDefault="00791743" w:rsidP="0079174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53,986</w:t>
            </w:r>
          </w:p>
        </w:tc>
        <w:tc>
          <w:tcPr>
            <w:tcW w:w="141" w:type="pct"/>
          </w:tcPr>
          <w:p w14:paraId="252D1B31" w14:textId="77777777" w:rsidR="00791743" w:rsidRPr="009F3238" w:rsidRDefault="00791743" w:rsidP="00791743">
            <w:pPr>
              <w:pStyle w:val="BodyText"/>
              <w:spacing w:after="0"/>
              <w:ind w:left="-120" w:right="-110" w:firstLine="12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4E78EEBB" w14:textId="1CE04000" w:rsidR="00791743" w:rsidRPr="009F3238" w:rsidRDefault="002F2779" w:rsidP="0079174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1,332,350</w:t>
            </w:r>
          </w:p>
        </w:tc>
        <w:tc>
          <w:tcPr>
            <w:tcW w:w="124" w:type="pct"/>
            <w:vAlign w:val="bottom"/>
          </w:tcPr>
          <w:p w14:paraId="106B6429" w14:textId="77777777" w:rsidR="00791743" w:rsidRPr="009F3238" w:rsidRDefault="00791743" w:rsidP="00791743">
            <w:pPr>
              <w:pStyle w:val="BodyText"/>
              <w:spacing w:after="0"/>
              <w:ind w:left="-108" w:right="-110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02EE45C6" w14:textId="7C43EFA2" w:rsidR="00791743" w:rsidRPr="009F3238" w:rsidRDefault="00791743" w:rsidP="0079174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53,986</w:t>
            </w:r>
          </w:p>
        </w:tc>
      </w:tr>
      <w:tr w:rsidR="00791743" w:rsidRPr="009F3238" w14:paraId="6144A9E9" w14:textId="77777777" w:rsidTr="007E7D3D">
        <w:trPr>
          <w:tblHeader/>
        </w:trPr>
        <w:tc>
          <w:tcPr>
            <w:tcW w:w="2120" w:type="pct"/>
          </w:tcPr>
          <w:p w14:paraId="76B6BF66" w14:textId="77777777" w:rsidR="00791743" w:rsidRPr="009F3238" w:rsidRDefault="00791743" w:rsidP="00791743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5BD99D30" w14:textId="4FCDDC64" w:rsidR="00791743" w:rsidRPr="009F3238" w:rsidRDefault="002F2779" w:rsidP="009C5A7A">
            <w:pPr>
              <w:pStyle w:val="BodyText"/>
              <w:tabs>
                <w:tab w:val="decimal" w:pos="699"/>
              </w:tabs>
              <w:spacing w:after="0"/>
              <w:ind w:left="-235" w:right="19" w:firstLine="127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6700FC8" w14:textId="77777777" w:rsidR="00791743" w:rsidRPr="009F3238" w:rsidRDefault="00791743" w:rsidP="00791743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41A4139" w14:textId="51BCE1CF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 w:right="-55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(10,015)</w:t>
            </w:r>
          </w:p>
        </w:tc>
        <w:tc>
          <w:tcPr>
            <w:tcW w:w="141" w:type="pct"/>
          </w:tcPr>
          <w:p w14:paraId="0E45122F" w14:textId="77777777" w:rsidR="00791743" w:rsidRPr="009F3238" w:rsidRDefault="00791743" w:rsidP="00791743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AD74CD3" w14:textId="620408AE" w:rsidR="00791743" w:rsidRPr="009F3238" w:rsidRDefault="002F2779" w:rsidP="009C5A7A">
            <w:pPr>
              <w:pStyle w:val="BodyText"/>
              <w:tabs>
                <w:tab w:val="decimal" w:pos="744"/>
              </w:tabs>
              <w:spacing w:after="0"/>
              <w:ind w:left="-235" w:right="19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0AAF387" w14:textId="77777777" w:rsidR="00791743" w:rsidRPr="009F3238" w:rsidRDefault="00791743" w:rsidP="00791743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94D3059" w14:textId="7C7C120D" w:rsidR="00791743" w:rsidRPr="009F3238" w:rsidRDefault="00791743" w:rsidP="00791743">
            <w:pPr>
              <w:pStyle w:val="BodyText"/>
              <w:tabs>
                <w:tab w:val="decimal" w:pos="1516"/>
              </w:tabs>
              <w:spacing w:after="0"/>
              <w:ind w:left="-108" w:right="-61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(10,015)</w:t>
            </w:r>
          </w:p>
        </w:tc>
      </w:tr>
      <w:tr w:rsidR="00791743" w:rsidRPr="009F3238" w14:paraId="744BC505" w14:textId="77777777" w:rsidTr="007E7D3D">
        <w:trPr>
          <w:tblHeader/>
        </w:trPr>
        <w:tc>
          <w:tcPr>
            <w:tcW w:w="2120" w:type="pct"/>
          </w:tcPr>
          <w:p w14:paraId="2237444F" w14:textId="04BFB39D" w:rsidR="00791743" w:rsidRPr="009F3238" w:rsidRDefault="00791743" w:rsidP="0079174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D445D6C" w14:textId="6D919689" w:rsidR="00791743" w:rsidRPr="009F3238" w:rsidRDefault="002F2779" w:rsidP="007917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1,340,277</w:t>
            </w:r>
          </w:p>
        </w:tc>
        <w:tc>
          <w:tcPr>
            <w:tcW w:w="124" w:type="pct"/>
          </w:tcPr>
          <w:p w14:paraId="02C0C018" w14:textId="77777777" w:rsidR="00791743" w:rsidRPr="009F3238" w:rsidRDefault="00791743" w:rsidP="0079174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796139D" w14:textId="0BC1E7D5" w:rsidR="00791743" w:rsidRPr="009F3238" w:rsidRDefault="00791743" w:rsidP="007917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2,767,916</w:t>
            </w:r>
          </w:p>
        </w:tc>
        <w:tc>
          <w:tcPr>
            <w:tcW w:w="141" w:type="pct"/>
          </w:tcPr>
          <w:p w14:paraId="137B3F0A" w14:textId="77777777" w:rsidR="00791743" w:rsidRPr="009F3238" w:rsidRDefault="00791743" w:rsidP="0079174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A2E144F" w14:textId="223FB58C" w:rsidR="00791743" w:rsidRPr="009F3238" w:rsidRDefault="002F2779" w:rsidP="007917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1,340,277</w:t>
            </w:r>
          </w:p>
        </w:tc>
        <w:tc>
          <w:tcPr>
            <w:tcW w:w="124" w:type="pct"/>
          </w:tcPr>
          <w:p w14:paraId="54CE04F2" w14:textId="77777777" w:rsidR="00791743" w:rsidRPr="009F3238" w:rsidRDefault="00791743" w:rsidP="0079174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EA0A7A1" w14:textId="54B792B4" w:rsidR="00791743" w:rsidRPr="009F3238" w:rsidRDefault="00791743" w:rsidP="007917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2,767,916</w:t>
            </w:r>
          </w:p>
        </w:tc>
      </w:tr>
    </w:tbl>
    <w:p w14:paraId="7936C4BE" w14:textId="782D894B" w:rsidR="00207C4D" w:rsidRPr="009F3238" w:rsidRDefault="00207C4D" w:rsidP="001B101F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6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87"/>
        <w:gridCol w:w="1843"/>
        <w:gridCol w:w="283"/>
        <w:gridCol w:w="1701"/>
      </w:tblGrid>
      <w:tr w:rsidR="005B57B7" w:rsidRPr="009F3238" w14:paraId="5F9D4421" w14:textId="77777777" w:rsidTr="00B23531">
        <w:trPr>
          <w:trHeight w:val="406"/>
          <w:tblHeader/>
        </w:trPr>
        <w:tc>
          <w:tcPr>
            <w:tcW w:w="5787" w:type="dxa"/>
            <w:vMerge w:val="restart"/>
            <w:shd w:val="clear" w:color="auto" w:fill="auto"/>
            <w:vAlign w:val="center"/>
          </w:tcPr>
          <w:p w14:paraId="0CD0DFCD" w14:textId="77777777" w:rsidR="00AE7C3E" w:rsidRPr="009F3238" w:rsidRDefault="00AE7C3E" w:rsidP="00B235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183F34" w14:textId="25CB8C44" w:rsidR="005B57B7" w:rsidRPr="009F3238" w:rsidRDefault="005B57B7" w:rsidP="00B235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="000F27A8"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(ในกองทุนส่วนบุคคล)</w:t>
            </w:r>
          </w:p>
        </w:tc>
        <w:tc>
          <w:tcPr>
            <w:tcW w:w="3827" w:type="dxa"/>
            <w:gridSpan w:val="3"/>
          </w:tcPr>
          <w:p w14:paraId="58841EC5" w14:textId="206152A7" w:rsidR="005B57B7" w:rsidRPr="009F3238" w:rsidRDefault="005B57B7" w:rsidP="00207C4D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Pr="009F3238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/</w:t>
            </w: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3563C" w:rsidRPr="009F3238" w14:paraId="08818208" w14:textId="77777777" w:rsidTr="00B23531">
        <w:trPr>
          <w:trHeight w:val="421"/>
          <w:tblHeader/>
        </w:trPr>
        <w:tc>
          <w:tcPr>
            <w:tcW w:w="5787" w:type="dxa"/>
            <w:vMerge/>
          </w:tcPr>
          <w:p w14:paraId="2F4B9AA7" w14:textId="77777777" w:rsidR="0003563C" w:rsidRPr="009F3238" w:rsidRDefault="0003563C" w:rsidP="0003563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278CB65" w14:textId="4DA99CEE" w:rsidR="0003563C" w:rsidRPr="009F3238" w:rsidRDefault="00B873FC" w:rsidP="00B23531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bottom"/>
          </w:tcPr>
          <w:p w14:paraId="6F1F832F" w14:textId="77777777" w:rsidR="0003563C" w:rsidRPr="009F3238" w:rsidRDefault="0003563C" w:rsidP="00B2353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6F88356" w14:textId="47A1B4E2" w:rsidR="0003563C" w:rsidRPr="009F3238" w:rsidRDefault="00B873FC" w:rsidP="00B2353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3563C" w:rsidRPr="009F3238" w14:paraId="2B2D2ADF" w14:textId="77777777" w:rsidTr="005B57B7">
        <w:trPr>
          <w:trHeight w:val="421"/>
        </w:trPr>
        <w:tc>
          <w:tcPr>
            <w:tcW w:w="5787" w:type="dxa"/>
          </w:tcPr>
          <w:p w14:paraId="6B661092" w14:textId="77777777" w:rsidR="0003563C" w:rsidRPr="009F3238" w:rsidRDefault="0003563C" w:rsidP="000356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อัตราดอกเบี้ยต่อปี </w:t>
            </w: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43" w:type="dxa"/>
          </w:tcPr>
          <w:p w14:paraId="45969C90" w14:textId="28F4052E" w:rsidR="0003563C" w:rsidRPr="009F3238" w:rsidRDefault="00742973" w:rsidP="0003563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3.10 - 3.60</w:t>
            </w:r>
          </w:p>
        </w:tc>
        <w:tc>
          <w:tcPr>
            <w:tcW w:w="283" w:type="dxa"/>
          </w:tcPr>
          <w:p w14:paraId="3E010CF7" w14:textId="77777777" w:rsidR="0003563C" w:rsidRPr="009F3238" w:rsidRDefault="0003563C" w:rsidP="00035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5B329A" w14:textId="5EC1A474" w:rsidR="0003563C" w:rsidRPr="009F3238" w:rsidRDefault="00B873FC" w:rsidP="000356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3563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="0003563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3563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</w:tr>
    </w:tbl>
    <w:p w14:paraId="3C18CF22" w14:textId="77777777" w:rsidR="001B101F" w:rsidRPr="009F3238" w:rsidRDefault="001B101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0D0BDAB" w14:textId="0141C9F9" w:rsidR="00156D47" w:rsidRPr="009F3238" w:rsidRDefault="00156D47" w:rsidP="001B05B2">
      <w:pPr>
        <w:tabs>
          <w:tab w:val="left" w:pos="360"/>
        </w:tabs>
        <w:spacing w:line="240" w:lineRule="auto"/>
        <w:ind w:left="540" w:right="-43"/>
        <w:jc w:val="thaiDistribute"/>
      </w:pPr>
      <w:r w:rsidRPr="009F3238">
        <w:rPr>
          <w:rFonts w:hint="cs"/>
          <w:sz w:val="30"/>
          <w:szCs w:val="30"/>
          <w:cs/>
        </w:rPr>
        <w:t>รายการเคลื่อนไหวของตรา</w:t>
      </w:r>
      <w:r w:rsidRPr="009F3238">
        <w:rPr>
          <w:rFonts w:asciiTheme="majorBidi" w:hAnsiTheme="majorBidi" w:hint="cs"/>
          <w:sz w:val="30"/>
          <w:szCs w:val="30"/>
          <w:cs/>
        </w:rPr>
        <w:t>สาร</w:t>
      </w:r>
      <w:r w:rsidRPr="009F3238">
        <w:rPr>
          <w:rFonts w:hint="cs"/>
          <w:sz w:val="30"/>
          <w:szCs w:val="30"/>
          <w:cs/>
        </w:rPr>
        <w:t>หนี</w:t>
      </w:r>
      <w:r w:rsidR="00B23531" w:rsidRPr="009F3238">
        <w:rPr>
          <w:rFonts w:hint="cs"/>
          <w:sz w:val="30"/>
          <w:szCs w:val="30"/>
          <w:cs/>
        </w:rPr>
        <w:t>้</w:t>
      </w:r>
      <w:r w:rsidRPr="009F3238">
        <w:rPr>
          <w:rFonts w:hint="cs"/>
          <w:sz w:val="30"/>
          <w:szCs w:val="30"/>
          <w:cs/>
        </w:rPr>
        <w:t xml:space="preserve"> (ในกองทุนส่วนบุคคล) สำหรับแต่ละปีสิ้นสุดวันที่</w:t>
      </w:r>
      <w:r w:rsidR="007F22EF"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rFonts w:hint="cs"/>
          <w:sz w:val="30"/>
          <w:szCs w:val="30"/>
        </w:rPr>
        <w:t>31</w:t>
      </w:r>
      <w:r w:rsidR="00F40B6C"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ธันวาคม มีดังนี้</w:t>
      </w:r>
      <w:r w:rsidRPr="009F3238">
        <w:rPr>
          <w:rFonts w:hint="cs"/>
          <w:color w:val="000000"/>
          <w:cs/>
        </w:rPr>
        <w:t xml:space="preserve"> </w:t>
      </w:r>
    </w:p>
    <w:p w14:paraId="1FDFCA8B" w14:textId="2A71F11B" w:rsidR="00156D47" w:rsidRPr="009F3238" w:rsidRDefault="00156D47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23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060"/>
        <w:gridCol w:w="1063"/>
        <w:gridCol w:w="236"/>
        <w:gridCol w:w="1134"/>
        <w:gridCol w:w="270"/>
        <w:gridCol w:w="1260"/>
        <w:gridCol w:w="270"/>
        <w:gridCol w:w="1167"/>
        <w:gridCol w:w="237"/>
        <w:gridCol w:w="1026"/>
      </w:tblGrid>
      <w:tr w:rsidR="00156D47" w:rsidRPr="009F3238" w14:paraId="028EADC1" w14:textId="77777777" w:rsidTr="000764AC">
        <w:tc>
          <w:tcPr>
            <w:tcW w:w="3060" w:type="dxa"/>
            <w:shd w:val="clear" w:color="auto" w:fill="auto"/>
            <w:hideMark/>
          </w:tcPr>
          <w:p w14:paraId="32877A2B" w14:textId="77777777" w:rsidR="00156D47" w:rsidRPr="009F3238" w:rsidRDefault="00156D47" w:rsidP="00156D47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6663" w:type="dxa"/>
            <w:gridSpan w:val="9"/>
            <w:shd w:val="clear" w:color="auto" w:fill="auto"/>
            <w:hideMark/>
          </w:tcPr>
          <w:p w14:paraId="1266887C" w14:textId="5BEEBCF3" w:rsidR="00156D47" w:rsidRPr="009F3238" w:rsidRDefault="007F22EF" w:rsidP="005910F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Pr="009F3238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/</w:t>
            </w: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764AC" w:rsidRPr="009F3238" w14:paraId="751A8F03" w14:textId="77777777" w:rsidTr="000764AC">
        <w:tc>
          <w:tcPr>
            <w:tcW w:w="3060" w:type="dxa"/>
            <w:shd w:val="clear" w:color="auto" w:fill="auto"/>
            <w:vAlign w:val="bottom"/>
          </w:tcPr>
          <w:p w14:paraId="36AC7B23" w14:textId="340EB774" w:rsidR="007F22EF" w:rsidRPr="009F3238" w:rsidRDefault="007F22EF" w:rsidP="007F22EF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FCC623" w14:textId="77777777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49DDB8" w14:textId="3272AE3F" w:rsidR="007F22EF" w:rsidRPr="009F3238" w:rsidRDefault="00B873FC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22EF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22EF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1CBADBE" w14:textId="77777777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D519F4" w14:textId="77777777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8DDF" w14:textId="7777777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C4A86" w14:textId="3A018E0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3DE75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FA0EEF" w14:textId="7EFA6EA8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1BDE42" w14:textId="7777777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2A7859" w14:textId="7777777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957B72A" w14:textId="6DD0EAE2" w:rsidR="007F22EF" w:rsidRPr="009F3238" w:rsidRDefault="00B873FC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</w:rPr>
              <w:t>31</w:t>
            </w:r>
            <w:r w:rsidR="007F22EF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22EF" w:rsidRPr="009F3238" w14:paraId="1D6F359A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16ED4E3E" w14:textId="77777777" w:rsidR="007F22EF" w:rsidRPr="009F3238" w:rsidRDefault="007F22EF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28DF6695" w14:textId="2113B5EA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F22EF" w:rsidRPr="009F3238" w14:paraId="45448635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4E6815C2" w14:textId="56AC3888" w:rsidR="007F22EF" w:rsidRPr="009F3238" w:rsidRDefault="00B873FC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663" w:type="dxa"/>
            <w:gridSpan w:val="9"/>
          </w:tcPr>
          <w:p w14:paraId="0A1791E4" w14:textId="77777777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64AC" w:rsidRPr="009F3238" w14:paraId="4194CA7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F1F340C" w14:textId="0447E20D" w:rsidR="007F22EF" w:rsidRPr="009F3238" w:rsidRDefault="007F22EF" w:rsidP="0082492F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7B1C845A" w14:textId="103041BF" w:rsidR="007F22EF" w:rsidRPr="009F3238" w:rsidRDefault="00B873FC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9561E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023</w:t>
            </w:r>
            <w:r w:rsidR="009561E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331</w:t>
            </w:r>
          </w:p>
        </w:tc>
        <w:tc>
          <w:tcPr>
            <w:tcW w:w="236" w:type="dxa"/>
            <w:vAlign w:val="bottom"/>
          </w:tcPr>
          <w:p w14:paraId="100E624A" w14:textId="77777777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D7273" w14:textId="15F0A9BD" w:rsidR="007F22EF" w:rsidRPr="009F3238" w:rsidRDefault="002F2779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7,478,327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C56C8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A088E" w14:textId="6203321E" w:rsidR="007F22EF" w:rsidRPr="009F3238" w:rsidRDefault="005B7568" w:rsidP="00237C51">
            <w:pPr>
              <w:pStyle w:val="acctfourfigures"/>
              <w:tabs>
                <w:tab w:val="clear" w:pos="765"/>
                <w:tab w:val="left" w:pos="101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(11,468,</w:t>
            </w:r>
            <w:r w:rsidR="00237C51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487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6F785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2126B2D" w14:textId="274AA0C6" w:rsidR="007F22EF" w:rsidRPr="009F3238" w:rsidRDefault="005B7568" w:rsidP="00237C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(25,</w:t>
            </w:r>
            <w:r w:rsidR="00237C51" w:rsidRPr="009F3238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A69097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5B245" w14:textId="7BC40AE1" w:rsidR="007F22EF" w:rsidRPr="009F3238" w:rsidRDefault="005B7568" w:rsidP="00571E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7,927</w:t>
            </w:r>
          </w:p>
        </w:tc>
      </w:tr>
      <w:tr w:rsidR="000764AC" w:rsidRPr="009F3238" w14:paraId="0B21FC15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C38336F" w14:textId="77777777" w:rsidR="00CD10CE" w:rsidRPr="009F3238" w:rsidRDefault="00CD10CE" w:rsidP="0082492F">
            <w:pPr>
              <w:ind w:left="118" w:hanging="118"/>
              <w:rPr>
                <w:sz w:val="20"/>
                <w:szCs w:val="20"/>
                <w:cs/>
              </w:rPr>
            </w:pPr>
          </w:p>
        </w:tc>
        <w:tc>
          <w:tcPr>
            <w:tcW w:w="1063" w:type="dxa"/>
            <w:vAlign w:val="bottom"/>
          </w:tcPr>
          <w:p w14:paraId="231A0FAE" w14:textId="77777777" w:rsidR="00CD10CE" w:rsidRPr="009F3238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D83E55" w14:textId="77777777" w:rsidR="00CD10CE" w:rsidRPr="009F3238" w:rsidRDefault="00CD10CE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C1E98" w14:textId="77777777" w:rsidR="00CD10CE" w:rsidRPr="009F3238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E6D49" w14:textId="77777777" w:rsidR="00CD10CE" w:rsidRPr="009F3238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3489B" w14:textId="77777777" w:rsidR="00CD10CE" w:rsidRPr="009F3238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56044" w14:textId="77777777" w:rsidR="00CD10CE" w:rsidRPr="009F3238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4AD138" w14:textId="77777777" w:rsidR="00CD10CE" w:rsidRPr="009F3238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4913E3" w14:textId="77777777" w:rsidR="00CD10CE" w:rsidRPr="009F3238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8C9AF7" w14:textId="77777777" w:rsidR="00CD10CE" w:rsidRPr="009F3238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GB" w:eastAsia="en-GB"/>
              </w:rPr>
            </w:pPr>
          </w:p>
        </w:tc>
      </w:tr>
      <w:tr w:rsidR="000764AC" w:rsidRPr="009F3238" w14:paraId="3D97BB70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3EA3B558" w14:textId="60FBD83A" w:rsidR="007F22EF" w:rsidRPr="009F3238" w:rsidRDefault="00B873FC" w:rsidP="007F22EF">
            <w:pPr>
              <w:rPr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063" w:type="dxa"/>
          </w:tcPr>
          <w:p w14:paraId="2970BB00" w14:textId="77777777" w:rsidR="007F22EF" w:rsidRPr="009F3238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64C2B428" w14:textId="77777777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865579" w14:textId="77777777" w:rsidR="007F22EF" w:rsidRPr="009F3238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889CEDB" w14:textId="77777777" w:rsidR="007F22EF" w:rsidRPr="009F3238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1A7D7" w14:textId="77777777" w:rsidR="007F22EF" w:rsidRPr="009F3238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209562" w14:textId="77777777" w:rsidR="007F22EF" w:rsidRPr="009F3238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3C0FA5DF" w14:textId="77777777" w:rsidR="007F22EF" w:rsidRPr="009F3238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F5B2A9D" w14:textId="77777777" w:rsidR="007F22EF" w:rsidRPr="009F3238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77E9145" w14:textId="77777777" w:rsidR="007F22EF" w:rsidRPr="009F3238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9561E4" w:rsidRPr="009F3238" w14:paraId="34BA214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04294448" w14:textId="6C530D55" w:rsidR="009561E4" w:rsidRPr="009F3238" w:rsidRDefault="009561E4" w:rsidP="009561E4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3E2D1EFA" w14:textId="2A723D55" w:rsidR="009561E4" w:rsidRPr="009F3238" w:rsidRDefault="00B873FC" w:rsidP="009561E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</w:t>
            </w:r>
            <w:r w:rsidR="009561E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250</w:t>
            </w:r>
            <w:r w:rsidR="009561E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598</w:t>
            </w:r>
          </w:p>
        </w:tc>
        <w:tc>
          <w:tcPr>
            <w:tcW w:w="236" w:type="dxa"/>
            <w:vAlign w:val="bottom"/>
          </w:tcPr>
          <w:p w14:paraId="640A25B9" w14:textId="77777777" w:rsidR="009561E4" w:rsidRPr="009F3238" w:rsidRDefault="009561E4" w:rsidP="009561E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6204B" w14:textId="5C26D9F8" w:rsidR="009561E4" w:rsidRPr="009F3238" w:rsidRDefault="00B873FC" w:rsidP="009561E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</w:t>
            </w:r>
            <w:r w:rsidR="009561E4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329</w:t>
            </w:r>
            <w:r w:rsidR="009561E4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1C147" w14:textId="77777777" w:rsidR="009561E4" w:rsidRPr="009F3238" w:rsidRDefault="009561E4" w:rsidP="009561E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08726" w14:textId="5D06A681" w:rsidR="009561E4" w:rsidRPr="009F3238" w:rsidRDefault="009561E4" w:rsidP="009561E4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593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521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AC27" w14:textId="77777777" w:rsidR="009561E4" w:rsidRPr="009F3238" w:rsidRDefault="009561E4" w:rsidP="009561E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D20480" w14:textId="07F0B8A4" w:rsidR="009561E4" w:rsidRPr="009F3238" w:rsidRDefault="00B873FC" w:rsidP="009561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</w:t>
            </w:r>
            <w:r w:rsidR="009561E4"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035C0C" w14:textId="77777777" w:rsidR="009561E4" w:rsidRPr="009F3238" w:rsidRDefault="009561E4" w:rsidP="009561E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EFF04" w14:textId="7192D391" w:rsidR="009561E4" w:rsidRPr="009F3238" w:rsidRDefault="00B873FC" w:rsidP="00571E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9561E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023</w:t>
            </w:r>
            <w:r w:rsidR="009561E4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331</w:t>
            </w:r>
          </w:p>
        </w:tc>
      </w:tr>
    </w:tbl>
    <w:p w14:paraId="1856EEB2" w14:textId="77777777" w:rsidR="00DB41B7" w:rsidRPr="009F3238" w:rsidRDefault="00DB41B7" w:rsidP="00DB41B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p w14:paraId="0960B896" w14:textId="5D63F041" w:rsidR="00A9741F" w:rsidRPr="009F3238" w:rsidRDefault="00A9741F" w:rsidP="005E3943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50C36351" w14:textId="77777777" w:rsidR="00181FE1" w:rsidRPr="009F3238" w:rsidRDefault="00181FE1" w:rsidP="00181FE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9F3238" w14:paraId="7C7CA7B0" w14:textId="77777777" w:rsidTr="00C921E9">
        <w:tc>
          <w:tcPr>
            <w:tcW w:w="3762" w:type="dxa"/>
          </w:tcPr>
          <w:p w14:paraId="3A816303" w14:textId="77777777" w:rsidR="009734CD" w:rsidRPr="009F3238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77777777" w:rsidR="009734CD" w:rsidRPr="009F3238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7777777" w:rsidR="009734CD" w:rsidRPr="009F3238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9F3238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F23" w:rsidRPr="009F3238" w14:paraId="0F9B153B" w14:textId="77777777" w:rsidTr="00512F23">
        <w:tc>
          <w:tcPr>
            <w:tcW w:w="3762" w:type="dxa"/>
          </w:tcPr>
          <w:p w14:paraId="553A02E6" w14:textId="77777777" w:rsidR="00512F23" w:rsidRPr="009F3238" w:rsidRDefault="00512F23" w:rsidP="00512F2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26148ACF" w:rsidR="00512F23" w:rsidRPr="009F3238" w:rsidRDefault="00B873FC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3C3E400A" w14:textId="77777777" w:rsidR="00512F23" w:rsidRPr="009F3238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031AAE4F" w:rsidR="00512F23" w:rsidRPr="009F3238" w:rsidRDefault="00B873FC" w:rsidP="00512F2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E2A8B4" w14:textId="77777777" w:rsidR="00512F23" w:rsidRPr="009F3238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0BD6D08B" w:rsidR="00512F23" w:rsidRPr="009F3238" w:rsidRDefault="00B873FC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6BB10AE" w14:textId="77777777" w:rsidR="00512F23" w:rsidRPr="009F3238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03BD5BF8" w:rsidR="00512F23" w:rsidRPr="009F3238" w:rsidRDefault="00B873FC" w:rsidP="00512F2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97601" w:rsidRPr="009F3238" w14:paraId="5606C3A9" w14:textId="77777777" w:rsidTr="00C921E9">
        <w:tc>
          <w:tcPr>
            <w:tcW w:w="3762" w:type="dxa"/>
          </w:tcPr>
          <w:p w14:paraId="4B8A2EC2" w14:textId="77777777" w:rsidR="00897601" w:rsidRPr="009F3238" w:rsidRDefault="00897601" w:rsidP="008976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77777777" w:rsidR="00897601" w:rsidRPr="009F3238" w:rsidRDefault="00897601" w:rsidP="00897601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F3238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2AF5" w:rsidRPr="009F3238" w14:paraId="2FDC7916" w14:textId="77777777" w:rsidTr="00C921E9">
        <w:tc>
          <w:tcPr>
            <w:tcW w:w="3762" w:type="dxa"/>
            <w:hideMark/>
          </w:tcPr>
          <w:p w14:paraId="5C8D06DB" w14:textId="77777777" w:rsidR="005F2AF5" w:rsidRPr="009F3238" w:rsidRDefault="005F2AF5" w:rsidP="005F2AF5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2A0EE3F6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1,006,999</w:t>
            </w:r>
          </w:p>
        </w:tc>
        <w:tc>
          <w:tcPr>
            <w:tcW w:w="270" w:type="dxa"/>
          </w:tcPr>
          <w:p w14:paraId="0511A629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7C1635D8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918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884</w:t>
            </w:r>
          </w:p>
        </w:tc>
        <w:tc>
          <w:tcPr>
            <w:tcW w:w="270" w:type="dxa"/>
          </w:tcPr>
          <w:p w14:paraId="19A6599A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6BF2DEC8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562,313</w:t>
            </w:r>
          </w:p>
        </w:tc>
        <w:tc>
          <w:tcPr>
            <w:tcW w:w="270" w:type="dxa"/>
          </w:tcPr>
          <w:p w14:paraId="200B7783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14BA2F60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684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632</w:t>
            </w:r>
          </w:p>
        </w:tc>
      </w:tr>
      <w:tr w:rsidR="005F2AF5" w:rsidRPr="009F3238" w14:paraId="52614556" w14:textId="77777777" w:rsidTr="00C921E9">
        <w:tc>
          <w:tcPr>
            <w:tcW w:w="3762" w:type="dxa"/>
            <w:hideMark/>
          </w:tcPr>
          <w:p w14:paraId="381DFAC3" w14:textId="77777777" w:rsidR="005F2AF5" w:rsidRPr="009F3238" w:rsidRDefault="005F2AF5" w:rsidP="005F2AF5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5E038764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27,879</w:t>
            </w:r>
          </w:p>
        </w:tc>
        <w:tc>
          <w:tcPr>
            <w:tcW w:w="270" w:type="dxa"/>
          </w:tcPr>
          <w:p w14:paraId="6F78D5E8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64870DD7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23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437</w:t>
            </w:r>
          </w:p>
        </w:tc>
        <w:tc>
          <w:tcPr>
            <w:tcW w:w="270" w:type="dxa"/>
          </w:tcPr>
          <w:p w14:paraId="35EEB79C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747BD5E3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17,208</w:t>
            </w:r>
          </w:p>
        </w:tc>
        <w:tc>
          <w:tcPr>
            <w:tcW w:w="270" w:type="dxa"/>
          </w:tcPr>
          <w:p w14:paraId="741B2F07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01C3CB90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651</w:t>
            </w:r>
          </w:p>
        </w:tc>
      </w:tr>
      <w:tr w:rsidR="005F2AF5" w:rsidRPr="009F3238" w14:paraId="0C3FF1FE" w14:textId="77777777" w:rsidTr="00C921E9">
        <w:tc>
          <w:tcPr>
            <w:tcW w:w="3762" w:type="dxa"/>
            <w:hideMark/>
          </w:tcPr>
          <w:p w14:paraId="78ADCE01" w14:textId="77777777" w:rsidR="005F2AF5" w:rsidRPr="009F3238" w:rsidRDefault="005F2AF5" w:rsidP="005F2AF5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335AA19E" w:rsidR="005F2AF5" w:rsidRPr="009F3238" w:rsidRDefault="0005143F" w:rsidP="00962D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543,</w:t>
            </w:r>
            <w:r w:rsidR="00962DCF" w:rsidRPr="009F3238">
              <w:rPr>
                <w:rFonts w:cs="Angsana New"/>
                <w:sz w:val="30"/>
                <w:szCs w:val="30"/>
                <w:lang w:bidi="th-TH"/>
              </w:rPr>
              <w:t>120</w:t>
            </w:r>
          </w:p>
        </w:tc>
        <w:tc>
          <w:tcPr>
            <w:tcW w:w="270" w:type="dxa"/>
          </w:tcPr>
          <w:p w14:paraId="23D5728C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1371434F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356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559</w:t>
            </w:r>
          </w:p>
        </w:tc>
        <w:tc>
          <w:tcPr>
            <w:tcW w:w="270" w:type="dxa"/>
          </w:tcPr>
          <w:p w14:paraId="40E9935D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65F8ED04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194,110</w:t>
            </w:r>
          </w:p>
        </w:tc>
        <w:tc>
          <w:tcPr>
            <w:tcW w:w="270" w:type="dxa"/>
          </w:tcPr>
          <w:p w14:paraId="04B24F84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7579DD0E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198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548</w:t>
            </w:r>
          </w:p>
        </w:tc>
      </w:tr>
      <w:tr w:rsidR="005F2AF5" w:rsidRPr="009F3238" w14:paraId="70DE2845" w14:textId="77777777" w:rsidTr="00C921E9">
        <w:tc>
          <w:tcPr>
            <w:tcW w:w="3762" w:type="dxa"/>
            <w:hideMark/>
          </w:tcPr>
          <w:p w14:paraId="0C334D62" w14:textId="77777777" w:rsidR="005F2AF5" w:rsidRPr="009F3238" w:rsidRDefault="005F2AF5" w:rsidP="005F2AF5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62728F19" w:rsidR="005F2AF5" w:rsidRPr="009F3238" w:rsidRDefault="00962DC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337,655</w:t>
            </w:r>
          </w:p>
        </w:tc>
        <w:tc>
          <w:tcPr>
            <w:tcW w:w="270" w:type="dxa"/>
          </w:tcPr>
          <w:p w14:paraId="699C168B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71BF652F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207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460</w:t>
            </w:r>
          </w:p>
        </w:tc>
        <w:tc>
          <w:tcPr>
            <w:tcW w:w="270" w:type="dxa"/>
          </w:tcPr>
          <w:p w14:paraId="09709FD9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740E7014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221,547</w:t>
            </w:r>
          </w:p>
        </w:tc>
        <w:tc>
          <w:tcPr>
            <w:tcW w:w="270" w:type="dxa"/>
          </w:tcPr>
          <w:p w14:paraId="5F8C240B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7D145200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111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553</w:t>
            </w:r>
          </w:p>
        </w:tc>
      </w:tr>
      <w:tr w:rsidR="005F2AF5" w:rsidRPr="009F3238" w14:paraId="4DAE8627" w14:textId="77777777" w:rsidTr="00C921E9">
        <w:tc>
          <w:tcPr>
            <w:tcW w:w="3762" w:type="dxa"/>
            <w:hideMark/>
          </w:tcPr>
          <w:p w14:paraId="15BBD109" w14:textId="77777777" w:rsidR="005F2AF5" w:rsidRPr="009F3238" w:rsidRDefault="005F2AF5" w:rsidP="005F2AF5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อะไหล่</w:t>
            </w:r>
            <w:r w:rsidRPr="009F3238">
              <w:rPr>
                <w:rFonts w:hint="cs"/>
                <w:sz w:val="30"/>
                <w:szCs w:val="30"/>
                <w:cs/>
              </w:rPr>
              <w:t>และ</w:t>
            </w:r>
            <w:r w:rsidRPr="009F3238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1F02862C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203,714</w:t>
            </w:r>
          </w:p>
        </w:tc>
        <w:tc>
          <w:tcPr>
            <w:tcW w:w="270" w:type="dxa"/>
          </w:tcPr>
          <w:p w14:paraId="2F6813B2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611855B6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176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666</w:t>
            </w:r>
          </w:p>
        </w:tc>
        <w:tc>
          <w:tcPr>
            <w:tcW w:w="270" w:type="dxa"/>
          </w:tcPr>
          <w:p w14:paraId="1096D120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7E1CAD42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93,368</w:t>
            </w:r>
          </w:p>
        </w:tc>
        <w:tc>
          <w:tcPr>
            <w:tcW w:w="270" w:type="dxa"/>
          </w:tcPr>
          <w:p w14:paraId="5A6C8B8B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6EF9198F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70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949</w:t>
            </w:r>
          </w:p>
        </w:tc>
      </w:tr>
      <w:tr w:rsidR="005F2AF5" w:rsidRPr="009F3238" w14:paraId="205961A1" w14:textId="77777777" w:rsidTr="00C921E9">
        <w:tc>
          <w:tcPr>
            <w:tcW w:w="3762" w:type="dxa"/>
            <w:hideMark/>
          </w:tcPr>
          <w:p w14:paraId="3B5D74D6" w14:textId="77777777" w:rsidR="005F2AF5" w:rsidRPr="009F3238" w:rsidRDefault="005F2AF5" w:rsidP="005F2AF5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2CBE8868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87,484</w:t>
            </w:r>
          </w:p>
        </w:tc>
        <w:tc>
          <w:tcPr>
            <w:tcW w:w="270" w:type="dxa"/>
          </w:tcPr>
          <w:p w14:paraId="4DFB660C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42B023D1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22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930</w:t>
            </w:r>
          </w:p>
        </w:tc>
        <w:tc>
          <w:tcPr>
            <w:tcW w:w="270" w:type="dxa"/>
          </w:tcPr>
          <w:p w14:paraId="0D1A5EEA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474B064D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38,227</w:t>
            </w:r>
          </w:p>
        </w:tc>
        <w:tc>
          <w:tcPr>
            <w:tcW w:w="270" w:type="dxa"/>
          </w:tcPr>
          <w:p w14:paraId="7785B360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02331D44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18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202</w:t>
            </w:r>
          </w:p>
        </w:tc>
      </w:tr>
      <w:tr w:rsidR="005F2AF5" w:rsidRPr="009F3238" w14:paraId="5B0251D1" w14:textId="77777777" w:rsidTr="00C921E9">
        <w:tc>
          <w:tcPr>
            <w:tcW w:w="3762" w:type="dxa"/>
            <w:hideMark/>
          </w:tcPr>
          <w:p w14:paraId="2003318F" w14:textId="77777777" w:rsidR="005F2AF5" w:rsidRPr="009F3238" w:rsidRDefault="005F2AF5" w:rsidP="005F2AF5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49C9FA92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2,206</w:t>
            </w:r>
            <w:r w:rsidR="00750662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851</w:t>
            </w:r>
          </w:p>
        </w:tc>
        <w:tc>
          <w:tcPr>
            <w:tcW w:w="270" w:type="dxa"/>
          </w:tcPr>
          <w:p w14:paraId="18B22840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089E0EB4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705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936</w:t>
            </w:r>
          </w:p>
        </w:tc>
        <w:tc>
          <w:tcPr>
            <w:tcW w:w="270" w:type="dxa"/>
          </w:tcPr>
          <w:p w14:paraId="04567EDE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66B12585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1,126,773</w:t>
            </w:r>
          </w:p>
        </w:tc>
        <w:tc>
          <w:tcPr>
            <w:tcW w:w="270" w:type="dxa"/>
          </w:tcPr>
          <w:p w14:paraId="127DE38F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4118E122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091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535</w:t>
            </w:r>
          </w:p>
        </w:tc>
      </w:tr>
      <w:tr w:rsidR="005F2AF5" w:rsidRPr="009F3238" w14:paraId="663B0ADA" w14:textId="77777777" w:rsidTr="00C921E9">
        <w:tc>
          <w:tcPr>
            <w:tcW w:w="3762" w:type="dxa"/>
          </w:tcPr>
          <w:p w14:paraId="0309B817" w14:textId="77777777" w:rsidR="005F2AF5" w:rsidRPr="009F3238" w:rsidRDefault="005F2AF5" w:rsidP="005F2AF5">
            <w:pPr>
              <w:rPr>
                <w:b/>
                <w:bCs/>
                <w:sz w:val="14"/>
                <w:szCs w:val="14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79E7A47C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(130,249)</w:t>
            </w:r>
          </w:p>
        </w:tc>
        <w:tc>
          <w:tcPr>
            <w:tcW w:w="270" w:type="dxa"/>
          </w:tcPr>
          <w:p w14:paraId="2ECD915D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7117F745" w:rsidR="005F2AF5" w:rsidRPr="009F3238" w:rsidRDefault="005F2AF5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182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770</w:t>
            </w:r>
            <w:r w:rsidRPr="009F323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B73181" w14:textId="77777777" w:rsidR="005F2AF5" w:rsidRPr="009F3238" w:rsidRDefault="005F2AF5" w:rsidP="005F2AF5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3D9BA2E5" w:rsidR="005F2AF5" w:rsidRPr="009F3238" w:rsidRDefault="0005143F" w:rsidP="00237C51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(9</w:t>
            </w:r>
            <w:r w:rsidR="00237C51" w:rsidRPr="009F3238">
              <w:rPr>
                <w:rFonts w:cs="Angsana New"/>
                <w:sz w:val="30"/>
                <w:szCs w:val="30"/>
              </w:rPr>
              <w:t>5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="00237C51" w:rsidRPr="009F3238">
              <w:rPr>
                <w:rFonts w:cs="Angsana New"/>
                <w:sz w:val="30"/>
                <w:szCs w:val="30"/>
              </w:rPr>
              <w:t>125</w:t>
            </w:r>
            <w:r w:rsidRPr="009F323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BE5E7B" w14:textId="77777777" w:rsidR="005F2AF5" w:rsidRPr="009F3238" w:rsidRDefault="005F2AF5" w:rsidP="005F2AF5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785D776F" w:rsidR="005F2AF5" w:rsidRPr="009F3238" w:rsidRDefault="005F2AF5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148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813</w:t>
            </w:r>
            <w:r w:rsidRPr="009F3238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5F2AF5" w:rsidRPr="009F3238" w14:paraId="02BBE926" w14:textId="77777777" w:rsidTr="00C921E9">
        <w:tc>
          <w:tcPr>
            <w:tcW w:w="3762" w:type="dxa"/>
            <w:hideMark/>
          </w:tcPr>
          <w:p w14:paraId="021C2E88" w14:textId="77777777" w:rsidR="005F2AF5" w:rsidRPr="009F3238" w:rsidRDefault="005F2AF5" w:rsidP="005F2AF5">
            <w:pPr>
              <w:ind w:left="252" w:hanging="252"/>
              <w:rPr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1679F213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2,076,602</w:t>
            </w:r>
          </w:p>
        </w:tc>
        <w:tc>
          <w:tcPr>
            <w:tcW w:w="270" w:type="dxa"/>
          </w:tcPr>
          <w:p w14:paraId="26F93503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25D0DAC1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523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166</w:t>
            </w:r>
          </w:p>
        </w:tc>
        <w:tc>
          <w:tcPr>
            <w:tcW w:w="270" w:type="dxa"/>
          </w:tcPr>
          <w:p w14:paraId="04EB653F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1CA93381" w:rsidR="005F2AF5" w:rsidRPr="009F3238" w:rsidRDefault="0005143F" w:rsidP="00237C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1,03</w:t>
            </w:r>
            <w:r w:rsidR="00237C51" w:rsidRPr="009F3238">
              <w:rPr>
                <w:rFonts w:cs="Angsana New"/>
                <w:b/>
                <w:bCs/>
                <w:sz w:val="30"/>
                <w:szCs w:val="30"/>
              </w:rPr>
              <w:t>1</w:t>
            </w:r>
            <w:r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="00237C51" w:rsidRPr="009F3238">
              <w:rPr>
                <w:rFonts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3C9665D2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73E5BF93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942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722</w:t>
            </w:r>
          </w:p>
        </w:tc>
      </w:tr>
      <w:tr w:rsidR="005F2AF5" w:rsidRPr="009F3238" w14:paraId="4C83F0DA" w14:textId="77777777" w:rsidTr="00C921E9">
        <w:tc>
          <w:tcPr>
            <w:tcW w:w="3762" w:type="dxa"/>
          </w:tcPr>
          <w:p w14:paraId="7DEC0B2D" w14:textId="77777777" w:rsidR="005F2AF5" w:rsidRPr="009F3238" w:rsidRDefault="005F2AF5" w:rsidP="005F2AF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2A3C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5F2AF5" w:rsidRPr="009F3238" w:rsidRDefault="005F2AF5" w:rsidP="005F2AF5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</w:tr>
      <w:tr w:rsidR="003A3288" w:rsidRPr="009F3238" w14:paraId="6C12A6D7" w14:textId="77777777" w:rsidTr="00D97CDB">
        <w:tc>
          <w:tcPr>
            <w:tcW w:w="4842" w:type="dxa"/>
            <w:gridSpan w:val="2"/>
            <w:hideMark/>
          </w:tcPr>
          <w:p w14:paraId="4922802C" w14:textId="299B812F" w:rsidR="003A3288" w:rsidRPr="009F3238" w:rsidRDefault="003A3288" w:rsidP="003A3288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ต้นทุน</w:t>
            </w:r>
            <w:r w:rsidRPr="009F3238">
              <w:rPr>
                <w:b/>
                <w:sz w:val="30"/>
                <w:szCs w:val="30"/>
                <w:cs/>
              </w:rPr>
              <w:t>ของสินค้าคงเหลือที่บันทึกรวมใ</w:t>
            </w:r>
            <w:r w:rsidRPr="009F3238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9F3238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270" w:type="dxa"/>
          </w:tcPr>
          <w:p w14:paraId="4B9BFA11" w14:textId="77777777" w:rsidR="003A3288" w:rsidRPr="009F3238" w:rsidRDefault="003A3288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3A3288" w:rsidRPr="009F3238" w:rsidRDefault="003A3288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3A3288" w:rsidRPr="009F3238" w:rsidRDefault="003A3288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3A3288" w:rsidRPr="009F3238" w:rsidRDefault="003A3288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3A3288" w:rsidRPr="009F3238" w:rsidRDefault="003A3288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3A3288" w:rsidRPr="009F3238" w:rsidRDefault="003A3288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F2AF5" w:rsidRPr="009F3238" w14:paraId="221051BA" w14:textId="77777777" w:rsidTr="00BF3B0D">
        <w:tc>
          <w:tcPr>
            <w:tcW w:w="3762" w:type="dxa"/>
            <w:hideMark/>
          </w:tcPr>
          <w:p w14:paraId="22976E55" w14:textId="77777777" w:rsidR="005F2AF5" w:rsidRPr="009F3238" w:rsidRDefault="005F2AF5" w:rsidP="003A23D8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627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507147D1" w:rsidR="005F2AF5" w:rsidRPr="009F3238" w:rsidRDefault="00B45517" w:rsidP="00962D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16,</w:t>
            </w:r>
            <w:r w:rsidR="0035141B" w:rsidRPr="009F3238">
              <w:rPr>
                <w:rFonts w:cs="Angsana New"/>
                <w:sz w:val="30"/>
                <w:szCs w:val="30"/>
              </w:rPr>
              <w:t>45</w:t>
            </w:r>
            <w:r w:rsidR="00962DCF" w:rsidRPr="009F3238">
              <w:rPr>
                <w:rFonts w:cs="Angsana New"/>
                <w:sz w:val="30"/>
                <w:szCs w:val="30"/>
              </w:rPr>
              <w:t>7</w:t>
            </w:r>
            <w:r w:rsidR="0035141B" w:rsidRPr="009F3238">
              <w:rPr>
                <w:rFonts w:cs="Angsana New"/>
                <w:sz w:val="30"/>
                <w:szCs w:val="30"/>
              </w:rPr>
              <w:t>,</w:t>
            </w:r>
            <w:r w:rsidR="00962DCF" w:rsidRPr="009F3238">
              <w:rPr>
                <w:rFonts w:cs="Angsana New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44E4D6C2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45D52A82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16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549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602</w:t>
            </w:r>
          </w:p>
        </w:tc>
        <w:tc>
          <w:tcPr>
            <w:tcW w:w="270" w:type="dxa"/>
          </w:tcPr>
          <w:p w14:paraId="68B1D851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15D54A36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14,755,897</w:t>
            </w:r>
          </w:p>
        </w:tc>
        <w:tc>
          <w:tcPr>
            <w:tcW w:w="270" w:type="dxa"/>
          </w:tcPr>
          <w:p w14:paraId="53406771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265F3385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378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343</w:t>
            </w:r>
          </w:p>
        </w:tc>
      </w:tr>
      <w:tr w:rsidR="005F2AF5" w:rsidRPr="009F3238" w14:paraId="08EDF34B" w14:textId="77777777" w:rsidTr="007F77B0">
        <w:tc>
          <w:tcPr>
            <w:tcW w:w="3762" w:type="dxa"/>
            <w:hideMark/>
          </w:tcPr>
          <w:p w14:paraId="671C1EEA" w14:textId="77777777" w:rsidR="005F2AF5" w:rsidRPr="009F3238" w:rsidRDefault="005F2AF5" w:rsidP="003A23D8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23" w:hanging="450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vAlign w:val="bottom"/>
          </w:tcPr>
          <w:p w14:paraId="351FDD40" w14:textId="08D86CBB" w:rsidR="005F2AF5" w:rsidRPr="009F3238" w:rsidRDefault="0035141B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96,269</w:t>
            </w:r>
          </w:p>
        </w:tc>
        <w:tc>
          <w:tcPr>
            <w:tcW w:w="270" w:type="dxa"/>
          </w:tcPr>
          <w:p w14:paraId="2277AF60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0C7D90" w14:textId="45405AAF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114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800</w:t>
            </w:r>
          </w:p>
        </w:tc>
        <w:tc>
          <w:tcPr>
            <w:tcW w:w="270" w:type="dxa"/>
          </w:tcPr>
          <w:p w14:paraId="293A090E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61A08D" w14:textId="56F25F07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57,385</w:t>
            </w:r>
          </w:p>
        </w:tc>
        <w:tc>
          <w:tcPr>
            <w:tcW w:w="270" w:type="dxa"/>
          </w:tcPr>
          <w:p w14:paraId="0058F84D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5AF2D" w14:textId="4D83A065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85</w:t>
            </w:r>
            <w:r w:rsidR="005F2AF5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041</w:t>
            </w:r>
          </w:p>
        </w:tc>
      </w:tr>
      <w:tr w:rsidR="005F2AF5" w:rsidRPr="009F3238" w14:paraId="7C06F66A" w14:textId="77777777" w:rsidTr="005F2AF5">
        <w:tc>
          <w:tcPr>
            <w:tcW w:w="3762" w:type="dxa"/>
            <w:hideMark/>
          </w:tcPr>
          <w:p w14:paraId="2B9B4297" w14:textId="77777777" w:rsidR="005F2AF5" w:rsidRPr="009F3238" w:rsidRDefault="005F2AF5" w:rsidP="005F2AF5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1E608289" w:rsidR="005F2AF5" w:rsidRPr="009F3238" w:rsidRDefault="00B45517" w:rsidP="00962D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16,55</w:t>
            </w:r>
            <w:r w:rsidR="00962DCF" w:rsidRPr="009F3238">
              <w:rPr>
                <w:rFonts w:cs="Angsana New"/>
                <w:b/>
                <w:bCs/>
                <w:sz w:val="30"/>
                <w:szCs w:val="30"/>
              </w:rPr>
              <w:t>4</w:t>
            </w:r>
            <w:r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="00962DCF" w:rsidRPr="009F3238">
              <w:rPr>
                <w:rFonts w:cs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50BFDC46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0E3B1BEC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16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664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402</w:t>
            </w:r>
          </w:p>
        </w:tc>
        <w:tc>
          <w:tcPr>
            <w:tcW w:w="270" w:type="dxa"/>
          </w:tcPr>
          <w:p w14:paraId="1A37F7FB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096A67D5" w:rsidR="005F2AF5" w:rsidRPr="009F3238" w:rsidRDefault="0005143F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14,813,282</w:t>
            </w:r>
          </w:p>
        </w:tc>
        <w:tc>
          <w:tcPr>
            <w:tcW w:w="270" w:type="dxa"/>
          </w:tcPr>
          <w:p w14:paraId="27BDFFDB" w14:textId="77777777" w:rsidR="005F2AF5" w:rsidRPr="009F3238" w:rsidRDefault="005F2AF5" w:rsidP="005F2AF5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D4B1A" w14:textId="05407E2D" w:rsidR="005F2AF5" w:rsidRPr="009F3238" w:rsidRDefault="00B873FC" w:rsidP="005F2A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14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463</w:t>
            </w:r>
            <w:r w:rsidR="005F2AF5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384</w:t>
            </w:r>
          </w:p>
        </w:tc>
      </w:tr>
    </w:tbl>
    <w:p w14:paraId="7EE6C4A8" w14:textId="42656B78" w:rsidR="00582D0C" w:rsidRPr="009F3238" w:rsidRDefault="00582D0C" w:rsidP="0075435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D8A226" w14:textId="77777777" w:rsidR="00582D0C" w:rsidRPr="009F3238" w:rsidRDefault="00582D0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CC0034E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เงินลงทุนในบริษัทร่วมและการร่วมค้า</w:t>
      </w:r>
    </w:p>
    <w:p w14:paraId="0D4B8CDF" w14:textId="77777777" w:rsidR="00092727" w:rsidRPr="009F3238" w:rsidRDefault="00092727" w:rsidP="00092727">
      <w:pPr>
        <w:spacing w:line="240" w:lineRule="auto"/>
        <w:ind w:left="18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7"/>
        <w:gridCol w:w="1007"/>
        <w:gridCol w:w="272"/>
        <w:gridCol w:w="990"/>
        <w:gridCol w:w="272"/>
        <w:gridCol w:w="1078"/>
        <w:gridCol w:w="275"/>
        <w:gridCol w:w="986"/>
      </w:tblGrid>
      <w:tr w:rsidR="00092727" w:rsidRPr="009F3238" w14:paraId="3A4D27F8" w14:textId="77777777" w:rsidTr="00B8030C">
        <w:trPr>
          <w:tblHeader/>
        </w:trPr>
        <w:tc>
          <w:tcPr>
            <w:tcW w:w="2172" w:type="pct"/>
          </w:tcPr>
          <w:p w14:paraId="26681012" w14:textId="77777777" w:rsidR="00092727" w:rsidRPr="009F3238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13D39D7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</w:tcPr>
          <w:p w14:paraId="24E0A288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C80270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</w:tcPr>
          <w:p w14:paraId="0C126F86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225" w:rsidRPr="009F3238" w14:paraId="5E16DA4B" w14:textId="77777777" w:rsidTr="00B8030C">
        <w:trPr>
          <w:tblHeader/>
        </w:trPr>
        <w:tc>
          <w:tcPr>
            <w:tcW w:w="2172" w:type="pct"/>
          </w:tcPr>
          <w:p w14:paraId="3D032917" w14:textId="77777777" w:rsidR="00BB5225" w:rsidRPr="009F3238" w:rsidRDefault="00BB5225" w:rsidP="00BB522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3D4C2295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CD7960E" w14:textId="2C95C0E3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5A46E73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702E2A09" w14:textId="3DEBA49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360F8991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D1D418B" w14:textId="19A338CB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6681803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526DEC80" w14:textId="4C429B93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092727" w:rsidRPr="009F3238" w14:paraId="0E6019EB" w14:textId="77777777" w:rsidTr="00B8030C">
        <w:trPr>
          <w:tblHeader/>
        </w:trPr>
        <w:tc>
          <w:tcPr>
            <w:tcW w:w="2172" w:type="pct"/>
          </w:tcPr>
          <w:p w14:paraId="2DC14963" w14:textId="77777777" w:rsidR="00092727" w:rsidRPr="009F3238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B292225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240FD4B6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9F3238" w14:paraId="71F482CF" w14:textId="77777777" w:rsidTr="00B8030C">
        <w:tc>
          <w:tcPr>
            <w:tcW w:w="2172" w:type="pct"/>
          </w:tcPr>
          <w:p w14:paraId="17CF1102" w14:textId="77777777" w:rsidR="00092727" w:rsidRPr="009F3238" w:rsidRDefault="00092727" w:rsidP="00092727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2" w:type="pct"/>
          </w:tcPr>
          <w:p w14:paraId="7DCC3BE3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F225C38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438816D" w14:textId="77777777" w:rsidR="00092727" w:rsidRPr="009F3238" w:rsidRDefault="00092727" w:rsidP="000927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6C9E51A" w14:textId="77777777" w:rsidR="00092727" w:rsidRPr="009F3238" w:rsidRDefault="00092727" w:rsidP="00092727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A66DA42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6CFD837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0EA67F57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46FD96A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B8030C" w:rsidRPr="009F3238" w14:paraId="704EC0A8" w14:textId="77777777" w:rsidTr="00B8030C">
        <w:tc>
          <w:tcPr>
            <w:tcW w:w="2172" w:type="pct"/>
          </w:tcPr>
          <w:p w14:paraId="4C4B2E18" w14:textId="37189141" w:rsidR="00B8030C" w:rsidRPr="009F3238" w:rsidRDefault="00B8030C" w:rsidP="00B8030C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7B3421F6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A07D301" w14:textId="4318D274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319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059</w:t>
            </w:r>
          </w:p>
        </w:tc>
        <w:tc>
          <w:tcPr>
            <w:tcW w:w="149" w:type="pct"/>
          </w:tcPr>
          <w:p w14:paraId="393691EC" w14:textId="77777777" w:rsidR="00B8030C" w:rsidRPr="009F3238" w:rsidRDefault="00B8030C" w:rsidP="00B8030C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7D88EC4A" w14:textId="20E9E632" w:rsidR="00B8030C" w:rsidRPr="009F3238" w:rsidRDefault="00B873FC" w:rsidP="00B8030C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207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902</w:t>
            </w:r>
          </w:p>
        </w:tc>
        <w:tc>
          <w:tcPr>
            <w:tcW w:w="149" w:type="pct"/>
          </w:tcPr>
          <w:p w14:paraId="08DDBFC2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E12261B" w14:textId="2B1968B4" w:rsidR="00B8030C" w:rsidRPr="009F3238" w:rsidRDefault="00B8030C" w:rsidP="00B803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4CAF3A" w14:textId="77777777" w:rsidR="00B8030C" w:rsidRPr="009F3238" w:rsidRDefault="00B8030C" w:rsidP="00B8030C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6DEB209B" w14:textId="3063140A" w:rsidR="00B8030C" w:rsidRPr="009F3238" w:rsidRDefault="00B8030C" w:rsidP="00B803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288" w:rsidRPr="009F3238" w14:paraId="350ECF33" w14:textId="77777777" w:rsidTr="00B8030C">
        <w:tc>
          <w:tcPr>
            <w:tcW w:w="2172" w:type="pct"/>
          </w:tcPr>
          <w:p w14:paraId="1841F208" w14:textId="5F61196E" w:rsidR="003A3288" w:rsidRPr="009F3238" w:rsidRDefault="003A3288" w:rsidP="003A3288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2" w:type="pct"/>
          </w:tcPr>
          <w:p w14:paraId="34EEE045" w14:textId="77777777" w:rsidR="003A3288" w:rsidRPr="009F3238" w:rsidRDefault="003A3288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B1E75DB" w14:textId="68A49030" w:rsidR="003A3288" w:rsidRPr="009F3238" w:rsidRDefault="006B2469" w:rsidP="006B2469">
            <w:pPr>
              <w:pStyle w:val="BodyText"/>
              <w:tabs>
                <w:tab w:val="decimal" w:pos="927"/>
              </w:tabs>
              <w:spacing w:after="0" w:line="380" w:lineRule="exact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78,264</w:t>
            </w:r>
          </w:p>
        </w:tc>
        <w:tc>
          <w:tcPr>
            <w:tcW w:w="149" w:type="pct"/>
          </w:tcPr>
          <w:p w14:paraId="6A9C34A3" w14:textId="77777777" w:rsidR="003A3288" w:rsidRPr="009F3238" w:rsidRDefault="003A3288" w:rsidP="003A3288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59C4881" w14:textId="7D045AD6" w:rsidR="003A3288" w:rsidRPr="009F3238" w:rsidRDefault="00B873FC" w:rsidP="003A3288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134</w:t>
            </w:r>
            <w:r w:rsidR="003A3288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033</w:t>
            </w:r>
          </w:p>
        </w:tc>
        <w:tc>
          <w:tcPr>
            <w:tcW w:w="149" w:type="pct"/>
          </w:tcPr>
          <w:p w14:paraId="579636EE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8C63FE6" w14:textId="4E195F61" w:rsidR="003A3288" w:rsidRPr="009F3238" w:rsidRDefault="003A3288" w:rsidP="003A3288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51" w:type="pct"/>
          </w:tcPr>
          <w:p w14:paraId="288E2290" w14:textId="77777777" w:rsidR="003A3288" w:rsidRPr="009F3238" w:rsidRDefault="003A3288" w:rsidP="003A3288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6FD0B724" w14:textId="77777777" w:rsidR="003A3288" w:rsidRPr="009F3238" w:rsidRDefault="003A3288" w:rsidP="003A3288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288" w:rsidRPr="009F3238" w14:paraId="165CE005" w14:textId="77777777" w:rsidTr="00B8030C">
        <w:tc>
          <w:tcPr>
            <w:tcW w:w="2172" w:type="pct"/>
          </w:tcPr>
          <w:p w14:paraId="142F9964" w14:textId="07BF2E67" w:rsidR="003A3288" w:rsidRPr="009F3238" w:rsidRDefault="003A3288" w:rsidP="003A3288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ส่วนแบ่ง</w:t>
            </w:r>
            <w:r w:rsidRPr="009F3238">
              <w:rPr>
                <w:rFonts w:hint="cs"/>
                <w:sz w:val="30"/>
                <w:szCs w:val="30"/>
                <w:cs/>
              </w:rPr>
              <w:t>ขาดทุน</w:t>
            </w:r>
            <w:r w:rsidRPr="009F3238">
              <w:rPr>
                <w:sz w:val="30"/>
                <w:szCs w:val="30"/>
                <w:cs/>
              </w:rPr>
              <w:t>สุทธิจากเงินลงทุน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                         ในบริษัทร่วม</w:t>
            </w:r>
          </w:p>
        </w:tc>
        <w:tc>
          <w:tcPr>
            <w:tcW w:w="152" w:type="pct"/>
          </w:tcPr>
          <w:p w14:paraId="011C5E35" w14:textId="77777777" w:rsidR="003A3288" w:rsidRPr="009F3238" w:rsidRDefault="003A3288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3856D8AB" w14:textId="0C3C7A13" w:rsidR="003A3288" w:rsidRPr="009F3238" w:rsidRDefault="006B2469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 w:right="-5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(9,272)</w:t>
            </w:r>
          </w:p>
        </w:tc>
        <w:tc>
          <w:tcPr>
            <w:tcW w:w="149" w:type="pct"/>
          </w:tcPr>
          <w:p w14:paraId="76C2E18D" w14:textId="77777777" w:rsidR="003A3288" w:rsidRPr="009F3238" w:rsidRDefault="003A3288" w:rsidP="003A328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D53C3D4" w14:textId="02629C2F" w:rsidR="003A3288" w:rsidRPr="009F3238" w:rsidRDefault="003A3288" w:rsidP="00B8030C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21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730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18C5B2F" w14:textId="77777777" w:rsidR="003A3288" w:rsidRPr="009F3238" w:rsidRDefault="003A3288" w:rsidP="003A328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1C1FFD7" w14:textId="77777777" w:rsidR="003A3288" w:rsidRPr="009F3238" w:rsidRDefault="003A3288" w:rsidP="003A3288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092D246" w14:textId="343F3EB4" w:rsidR="003A3288" w:rsidRPr="009F3238" w:rsidRDefault="003A3288" w:rsidP="003A3288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B9983C0" w14:textId="77777777" w:rsidR="003A3288" w:rsidRPr="009F3238" w:rsidRDefault="003A3288" w:rsidP="003A3288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B602431" w14:textId="77777777" w:rsidR="003A3288" w:rsidRPr="009F3238" w:rsidRDefault="003A3288" w:rsidP="003A3288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94946" w14:textId="77777777" w:rsidR="003A3288" w:rsidRPr="009F3238" w:rsidRDefault="003A3288" w:rsidP="003A3288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288" w:rsidRPr="009F3238" w14:paraId="1DF6BE9B" w14:textId="77777777" w:rsidTr="00B8030C">
        <w:tc>
          <w:tcPr>
            <w:tcW w:w="2172" w:type="pct"/>
          </w:tcPr>
          <w:p w14:paraId="72300DF2" w14:textId="38CF387D" w:rsidR="003A3288" w:rsidRPr="009F3238" w:rsidRDefault="003A3288" w:rsidP="003A3288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ผลต่างจากการแปลง</w:t>
            </w:r>
            <w:r w:rsidRPr="009F3238">
              <w:rPr>
                <w:rFonts w:hint="cs"/>
                <w:sz w:val="30"/>
                <w:szCs w:val="30"/>
                <w:cs/>
              </w:rPr>
              <w:t>ค่าเงินตรา</w:t>
            </w:r>
            <w:r w:rsidRPr="009F3238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2" w:type="pct"/>
          </w:tcPr>
          <w:p w14:paraId="3893F6AC" w14:textId="77777777" w:rsidR="003A3288" w:rsidRPr="009F3238" w:rsidRDefault="003A3288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F6B04C5" w14:textId="0723EF51" w:rsidR="003A3288" w:rsidRPr="009F3238" w:rsidRDefault="006B2469" w:rsidP="00442F94">
            <w:pPr>
              <w:pStyle w:val="BodyText"/>
              <w:tabs>
                <w:tab w:val="decimal" w:pos="927"/>
              </w:tabs>
              <w:spacing w:after="0" w:line="380" w:lineRule="exact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1,048</w:t>
            </w:r>
          </w:p>
        </w:tc>
        <w:tc>
          <w:tcPr>
            <w:tcW w:w="149" w:type="pct"/>
          </w:tcPr>
          <w:p w14:paraId="67A2BCB3" w14:textId="77777777" w:rsidR="003A3288" w:rsidRPr="009F3238" w:rsidRDefault="003A3288" w:rsidP="003A3288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92E15A3" w14:textId="671F6A5E" w:rsidR="003A3288" w:rsidRPr="009F3238" w:rsidRDefault="003A3288" w:rsidP="00B8030C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146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800FCA9" w14:textId="77777777" w:rsidR="003A3288" w:rsidRPr="009F3238" w:rsidRDefault="003A3288" w:rsidP="003A328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E9AF31" w14:textId="20C41EFC" w:rsidR="003A3288" w:rsidRPr="009F3238" w:rsidRDefault="003A3288" w:rsidP="003A3288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7F2D5CC" w14:textId="77777777" w:rsidR="003A3288" w:rsidRPr="009F3238" w:rsidRDefault="003A3288" w:rsidP="003A3288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4A00DBA2" w14:textId="1EE56E8F" w:rsidR="003A3288" w:rsidRPr="009F3238" w:rsidRDefault="003A3288" w:rsidP="003A3288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288" w:rsidRPr="009F3238" w14:paraId="18EA1B31" w14:textId="77777777" w:rsidTr="00B8030C">
        <w:tc>
          <w:tcPr>
            <w:tcW w:w="2172" w:type="pct"/>
          </w:tcPr>
          <w:p w14:paraId="17890523" w14:textId="3AED3C22" w:rsidR="003A3288" w:rsidRPr="009F3238" w:rsidRDefault="003A3288" w:rsidP="003A3288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E96DA44" w14:textId="77777777" w:rsidR="003A3288" w:rsidRPr="009F3238" w:rsidRDefault="003A3288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C4058A3" w14:textId="08A0A3B0" w:rsidR="003A3288" w:rsidRPr="009F3238" w:rsidRDefault="006B2469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389,099</w:t>
            </w:r>
          </w:p>
        </w:tc>
        <w:tc>
          <w:tcPr>
            <w:tcW w:w="149" w:type="pct"/>
          </w:tcPr>
          <w:p w14:paraId="4B9561D2" w14:textId="77777777" w:rsidR="003A3288" w:rsidRPr="009F3238" w:rsidRDefault="003A3288" w:rsidP="003A3288">
            <w:pPr>
              <w:pStyle w:val="BodyText"/>
              <w:tabs>
                <w:tab w:val="decimal" w:pos="628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3CD691D3" w14:textId="227983F6" w:rsidR="003A3288" w:rsidRPr="009F3238" w:rsidRDefault="00B873FC" w:rsidP="003A328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319</w:t>
            </w:r>
            <w:r w:rsidR="003A3288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49" w:type="pct"/>
          </w:tcPr>
          <w:p w14:paraId="0EA53202" w14:textId="77777777" w:rsidR="003A3288" w:rsidRPr="009F3238" w:rsidRDefault="003A3288" w:rsidP="003A3288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727C2ED8" w14:textId="42165DCC" w:rsidR="003A3288" w:rsidRPr="009F3238" w:rsidRDefault="003A3288" w:rsidP="003A3288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11E168C" w14:textId="77777777" w:rsidR="003A3288" w:rsidRPr="009F3238" w:rsidRDefault="003A3288" w:rsidP="003A3288">
            <w:pPr>
              <w:tabs>
                <w:tab w:val="decimal" w:pos="882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1A53B8ED" w14:textId="77777777" w:rsidR="003A3288" w:rsidRPr="009F3238" w:rsidRDefault="003A3288" w:rsidP="003A3288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A3288" w:rsidRPr="009F3238" w14:paraId="4CDFDB3C" w14:textId="77777777" w:rsidTr="00B8030C">
        <w:tc>
          <w:tcPr>
            <w:tcW w:w="2172" w:type="pct"/>
          </w:tcPr>
          <w:p w14:paraId="6821D807" w14:textId="77777777" w:rsidR="003A3288" w:rsidRPr="009F3238" w:rsidRDefault="003A3288" w:rsidP="003A3288">
            <w:pPr>
              <w:spacing w:line="240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75696B57" w14:textId="77777777" w:rsidR="003A3288" w:rsidRPr="009F3238" w:rsidRDefault="003A3288" w:rsidP="003A3288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847F0E6" w14:textId="77777777" w:rsidR="003A3288" w:rsidRPr="009F3238" w:rsidRDefault="003A3288" w:rsidP="003A3288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2AF190FB" w14:textId="77777777" w:rsidR="003A3288" w:rsidRPr="009F3238" w:rsidRDefault="003A3288" w:rsidP="003A328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053B677" w14:textId="77777777" w:rsidR="003A3288" w:rsidRPr="009F3238" w:rsidRDefault="003A3288" w:rsidP="003A3288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768BBF6E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A3BD4BF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45D91E9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64B3480C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3A3288" w:rsidRPr="009F3238" w14:paraId="09ECCDFE" w14:textId="77777777" w:rsidTr="00B8030C">
        <w:tc>
          <w:tcPr>
            <w:tcW w:w="2172" w:type="pct"/>
          </w:tcPr>
          <w:p w14:paraId="4A816CBF" w14:textId="77777777" w:rsidR="003A3288" w:rsidRPr="009F3238" w:rsidRDefault="003A3288" w:rsidP="003A3288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2" w:type="pct"/>
          </w:tcPr>
          <w:p w14:paraId="6235C363" w14:textId="77777777" w:rsidR="003A3288" w:rsidRPr="009F3238" w:rsidRDefault="003A3288" w:rsidP="003A3288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3958B4D" w14:textId="77777777" w:rsidR="003A3288" w:rsidRPr="009F3238" w:rsidRDefault="003A3288" w:rsidP="003A3288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B0DD6BF" w14:textId="77777777" w:rsidR="003A3288" w:rsidRPr="009F3238" w:rsidRDefault="003A3288" w:rsidP="003A328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3CF44C0E" w14:textId="77777777" w:rsidR="003A3288" w:rsidRPr="009F3238" w:rsidRDefault="003A3288" w:rsidP="003A3288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1699CB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516B905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23C4B81B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4CD7B2A2" w14:textId="77777777" w:rsidR="003A3288" w:rsidRPr="009F3238" w:rsidRDefault="003A3288" w:rsidP="003A3288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B8030C" w:rsidRPr="009F3238" w14:paraId="1879FF9D" w14:textId="77777777" w:rsidTr="00B8030C">
        <w:tc>
          <w:tcPr>
            <w:tcW w:w="2172" w:type="pct"/>
          </w:tcPr>
          <w:p w14:paraId="5CA73448" w14:textId="0AFB2E0B" w:rsidR="00B8030C" w:rsidRPr="009F3238" w:rsidRDefault="00B8030C" w:rsidP="00B8030C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158D920A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732841FA" w14:textId="70E7E0EF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799</w:t>
            </w:r>
            <w:r w:rsidR="00BB5225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751</w:t>
            </w:r>
          </w:p>
        </w:tc>
        <w:tc>
          <w:tcPr>
            <w:tcW w:w="149" w:type="pct"/>
          </w:tcPr>
          <w:p w14:paraId="6A78046F" w14:textId="77777777" w:rsidR="00B8030C" w:rsidRPr="009F3238" w:rsidRDefault="00B8030C" w:rsidP="00B8030C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194F16D4" w14:textId="4ECF1341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588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732</w:t>
            </w:r>
          </w:p>
        </w:tc>
        <w:tc>
          <w:tcPr>
            <w:tcW w:w="149" w:type="pct"/>
          </w:tcPr>
          <w:p w14:paraId="0A2B8A33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3618F6F" w14:textId="6473AC21" w:rsidR="00B8030C" w:rsidRPr="009F3238" w:rsidRDefault="00B873F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139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961</w:t>
            </w:r>
          </w:p>
        </w:tc>
        <w:tc>
          <w:tcPr>
            <w:tcW w:w="151" w:type="pct"/>
          </w:tcPr>
          <w:p w14:paraId="10C8650D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72D96163" w14:textId="42D8B1CD" w:rsidR="00B8030C" w:rsidRPr="009F3238" w:rsidRDefault="00B873F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139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961</w:t>
            </w:r>
          </w:p>
        </w:tc>
      </w:tr>
      <w:tr w:rsidR="00B8030C" w:rsidRPr="009F3238" w14:paraId="0EE19835" w14:textId="77777777" w:rsidTr="00B8030C">
        <w:tc>
          <w:tcPr>
            <w:tcW w:w="2172" w:type="pct"/>
          </w:tcPr>
          <w:p w14:paraId="72B8EE0A" w14:textId="7F98DAA1" w:rsidR="00B8030C" w:rsidRPr="009F3238" w:rsidRDefault="00B8030C" w:rsidP="00B8030C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2" w:type="pct"/>
          </w:tcPr>
          <w:p w14:paraId="3B90E700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0FABE19" w14:textId="021521AA" w:rsidR="00B8030C" w:rsidRPr="009F3238" w:rsidRDefault="006B2469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136,</w:t>
            </w:r>
            <w:r w:rsidR="00ED51B3" w:rsidRPr="009F3238">
              <w:rPr>
                <w:sz w:val="30"/>
                <w:szCs w:val="30"/>
              </w:rPr>
              <w:t>643</w:t>
            </w:r>
          </w:p>
        </w:tc>
        <w:tc>
          <w:tcPr>
            <w:tcW w:w="149" w:type="pct"/>
          </w:tcPr>
          <w:p w14:paraId="6E5B896A" w14:textId="77777777" w:rsidR="00B8030C" w:rsidRPr="009F3238" w:rsidRDefault="00B8030C" w:rsidP="00B8030C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48B39A86" w14:textId="77E477A2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97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832</w:t>
            </w:r>
          </w:p>
        </w:tc>
        <w:tc>
          <w:tcPr>
            <w:tcW w:w="149" w:type="pct"/>
          </w:tcPr>
          <w:p w14:paraId="2D3BD9A0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C18ABE2" w14:textId="60814E7E" w:rsidR="00B8030C" w:rsidRPr="009F3238" w:rsidRDefault="00B8030C" w:rsidP="00B8030C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</w:tcPr>
          <w:p w14:paraId="0986F85D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9F2B39F" w14:textId="129FBDFD" w:rsidR="00B8030C" w:rsidRPr="009F3238" w:rsidRDefault="00B8030C" w:rsidP="00B803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30C" w:rsidRPr="009F3238" w14:paraId="722AA510" w14:textId="77777777" w:rsidTr="00B8030C">
        <w:tc>
          <w:tcPr>
            <w:tcW w:w="2172" w:type="pct"/>
          </w:tcPr>
          <w:p w14:paraId="1B4FEC33" w14:textId="215196D0" w:rsidR="00B8030C" w:rsidRPr="009F3238" w:rsidRDefault="00B8030C" w:rsidP="00B8030C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9F3238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52" w:type="pct"/>
          </w:tcPr>
          <w:p w14:paraId="642522E9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B9424C" w14:textId="7FB9329F" w:rsidR="00B8030C" w:rsidRPr="009F3238" w:rsidRDefault="00ED51B3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234,584</w:t>
            </w:r>
          </w:p>
        </w:tc>
        <w:tc>
          <w:tcPr>
            <w:tcW w:w="149" w:type="pct"/>
          </w:tcPr>
          <w:p w14:paraId="01314EE8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BACBFF8" w14:textId="184BDA3B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185</w:t>
            </w:r>
            <w:r w:rsidR="00B803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890</w:t>
            </w:r>
          </w:p>
        </w:tc>
        <w:tc>
          <w:tcPr>
            <w:tcW w:w="149" w:type="pct"/>
          </w:tcPr>
          <w:p w14:paraId="0D4D74F3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F8C43C6" w14:textId="7D38D693" w:rsidR="00B8030C" w:rsidRPr="009F3238" w:rsidRDefault="00B8030C" w:rsidP="00B803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10F74A" w14:textId="77777777" w:rsidR="00B8030C" w:rsidRPr="009F3238" w:rsidRDefault="00B8030C" w:rsidP="00B8030C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E6BA1CB" w14:textId="77777777" w:rsidR="00B8030C" w:rsidRPr="009F3238" w:rsidRDefault="00B8030C" w:rsidP="00B803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30C" w:rsidRPr="009F3238" w14:paraId="786A0719" w14:textId="77777777" w:rsidTr="00B8030C">
        <w:tc>
          <w:tcPr>
            <w:tcW w:w="2172" w:type="pct"/>
          </w:tcPr>
          <w:p w14:paraId="51794B93" w14:textId="77777777" w:rsidR="00B8030C" w:rsidRPr="009F3238" w:rsidRDefault="00B8030C" w:rsidP="00B8030C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2" w:type="pct"/>
          </w:tcPr>
          <w:p w14:paraId="35551E25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D723FD2" w14:textId="7ED802FC" w:rsidR="00B8030C" w:rsidRPr="009F3238" w:rsidRDefault="00ED51B3" w:rsidP="00B8030C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(115,052)</w:t>
            </w:r>
          </w:p>
        </w:tc>
        <w:tc>
          <w:tcPr>
            <w:tcW w:w="149" w:type="pct"/>
          </w:tcPr>
          <w:p w14:paraId="43070E9D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0C88723" w14:textId="6AFD159A" w:rsidR="00B8030C" w:rsidRPr="009F3238" w:rsidRDefault="00B8030C" w:rsidP="00B8030C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73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430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7F504FC" w14:textId="77777777" w:rsidR="00B8030C" w:rsidRPr="009F3238" w:rsidRDefault="00B8030C" w:rsidP="00B8030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</w:tcPr>
          <w:p w14:paraId="7DCD0505" w14:textId="5624EDCB" w:rsidR="00B8030C" w:rsidRPr="009F3238" w:rsidRDefault="00B8030C" w:rsidP="00B803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D46957A" w14:textId="77777777" w:rsidR="00B8030C" w:rsidRPr="009F3238" w:rsidRDefault="00B8030C" w:rsidP="00B8030C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57E146E8" w14:textId="77777777" w:rsidR="00B8030C" w:rsidRPr="009F3238" w:rsidRDefault="00B8030C" w:rsidP="00B803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30C" w:rsidRPr="009F3238" w14:paraId="71F200E2" w14:textId="77777777" w:rsidTr="00B8030C">
        <w:tc>
          <w:tcPr>
            <w:tcW w:w="2172" w:type="pct"/>
          </w:tcPr>
          <w:p w14:paraId="6E624918" w14:textId="6D9EE47B" w:rsidR="00B8030C" w:rsidRPr="009F3238" w:rsidRDefault="00B8030C" w:rsidP="00B8030C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โอนไปเงินลงทุนในบริษัทย่อย </w:t>
            </w: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CB6638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4B9B0977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5C6FBDD" w14:textId="3FF76CD1" w:rsidR="00B8030C" w:rsidRPr="009F3238" w:rsidRDefault="00ED51B3" w:rsidP="00B8030C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(13,650)</w:t>
            </w:r>
          </w:p>
        </w:tc>
        <w:tc>
          <w:tcPr>
            <w:tcW w:w="149" w:type="pct"/>
          </w:tcPr>
          <w:p w14:paraId="0DB91AC4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11447DA4" w14:textId="125F5D1A" w:rsidR="00B8030C" w:rsidRPr="009F3238" w:rsidRDefault="00B8030C" w:rsidP="00B803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94A50B" w14:textId="77777777" w:rsidR="00B8030C" w:rsidRPr="009F3238" w:rsidRDefault="00B8030C" w:rsidP="00B8030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</w:tcPr>
          <w:p w14:paraId="608C4DC4" w14:textId="6EAC863B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 w:right="-53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sz w:val="30"/>
                <w:szCs w:val="30"/>
              </w:rPr>
              <w:t>31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sz w:val="30"/>
                <w:szCs w:val="30"/>
              </w:rPr>
              <w:t>132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01904FF1" w14:textId="77777777" w:rsidR="00B8030C" w:rsidRPr="009F3238" w:rsidRDefault="00B8030C" w:rsidP="00B8030C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8578E12" w14:textId="5544734F" w:rsidR="00B8030C" w:rsidRPr="009F3238" w:rsidRDefault="00BB5225" w:rsidP="00B803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30C" w:rsidRPr="009F3238" w14:paraId="1D6E2D31" w14:textId="77777777" w:rsidTr="00B8030C">
        <w:tc>
          <w:tcPr>
            <w:tcW w:w="2172" w:type="pct"/>
          </w:tcPr>
          <w:p w14:paraId="75BE3D9C" w14:textId="16552CC3" w:rsidR="00B8030C" w:rsidRPr="009F3238" w:rsidRDefault="00B8030C" w:rsidP="00B8030C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ผลต่างจากการแปลง</w:t>
            </w:r>
            <w:r w:rsidRPr="009F3238">
              <w:rPr>
                <w:rFonts w:hint="cs"/>
                <w:sz w:val="30"/>
                <w:szCs w:val="30"/>
                <w:cs/>
              </w:rPr>
              <w:t>ค่าเงินตรา</w:t>
            </w:r>
            <w:r w:rsidRPr="009F3238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2" w:type="pct"/>
          </w:tcPr>
          <w:p w14:paraId="1E4E927E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4756B953" w14:textId="12165DBA" w:rsidR="00B8030C" w:rsidRPr="009F3238" w:rsidRDefault="00ED51B3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9,885</w:t>
            </w:r>
          </w:p>
        </w:tc>
        <w:tc>
          <w:tcPr>
            <w:tcW w:w="149" w:type="pct"/>
          </w:tcPr>
          <w:p w14:paraId="65107EEA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  <w:vAlign w:val="bottom"/>
          </w:tcPr>
          <w:p w14:paraId="44E1C813" w14:textId="694E3075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727</w:t>
            </w:r>
          </w:p>
        </w:tc>
        <w:tc>
          <w:tcPr>
            <w:tcW w:w="149" w:type="pct"/>
          </w:tcPr>
          <w:p w14:paraId="24C55E6A" w14:textId="77777777" w:rsidR="00B8030C" w:rsidRPr="009F3238" w:rsidRDefault="00B8030C" w:rsidP="00B8030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</w:tcPr>
          <w:p w14:paraId="42C3D65C" w14:textId="1B4B65DE" w:rsidR="00B8030C" w:rsidRPr="009F3238" w:rsidRDefault="00B8030C" w:rsidP="00B803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E0356B2" w14:textId="77777777" w:rsidR="00B8030C" w:rsidRPr="009F3238" w:rsidRDefault="00B8030C" w:rsidP="00B8030C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87F0EF8" w14:textId="3FC848C3" w:rsidR="00B8030C" w:rsidRPr="009F3238" w:rsidRDefault="00B8030C" w:rsidP="00B803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30C" w:rsidRPr="009F3238" w14:paraId="677E2458" w14:textId="77777777" w:rsidTr="00B8030C">
        <w:tc>
          <w:tcPr>
            <w:tcW w:w="2172" w:type="pct"/>
          </w:tcPr>
          <w:p w14:paraId="24BF9B7C" w14:textId="6CFFFFCB" w:rsidR="00B8030C" w:rsidRPr="009F3238" w:rsidRDefault="00B8030C" w:rsidP="00B8030C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65BCA60F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7F166D33" w:rsidR="00B8030C" w:rsidRPr="009F3238" w:rsidRDefault="00ED51B3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1,052,161</w:t>
            </w:r>
          </w:p>
        </w:tc>
        <w:tc>
          <w:tcPr>
            <w:tcW w:w="149" w:type="pct"/>
          </w:tcPr>
          <w:p w14:paraId="2F1BB1E0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18F2E9AA" w:rsidR="00B8030C" w:rsidRPr="009F3238" w:rsidRDefault="00B873F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799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49" w:type="pct"/>
          </w:tcPr>
          <w:p w14:paraId="59E622AE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6CCD57E8" w14:textId="6A1D4E67" w:rsidR="00B8030C" w:rsidRPr="009F3238" w:rsidRDefault="00B873F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108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151" w:type="pct"/>
          </w:tcPr>
          <w:p w14:paraId="1CB2524C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000C008F" w14:textId="0AC1B9DD" w:rsidR="00B8030C" w:rsidRPr="009F3238" w:rsidRDefault="00B873F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139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961</w:t>
            </w:r>
          </w:p>
        </w:tc>
      </w:tr>
      <w:tr w:rsidR="00B8030C" w:rsidRPr="009F3238" w14:paraId="1C1529BA" w14:textId="77777777" w:rsidTr="00B8030C">
        <w:trPr>
          <w:trHeight w:val="171"/>
        </w:trPr>
        <w:tc>
          <w:tcPr>
            <w:tcW w:w="2172" w:type="pct"/>
          </w:tcPr>
          <w:p w14:paraId="6D453F3A" w14:textId="77777777" w:rsidR="00B8030C" w:rsidRPr="009F3238" w:rsidRDefault="00B8030C" w:rsidP="00B8030C">
            <w:pPr>
              <w:spacing w:line="276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149773D5" w14:textId="77777777" w:rsidR="00B8030C" w:rsidRPr="009F3238" w:rsidRDefault="00B8030C" w:rsidP="00B8030C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1436B41" w14:textId="77777777" w:rsidR="00B8030C" w:rsidRPr="009F3238" w:rsidRDefault="00B8030C" w:rsidP="00B8030C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62764AEB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F24FCF3" w14:textId="77777777" w:rsidR="00B8030C" w:rsidRPr="009F3238" w:rsidRDefault="00B8030C" w:rsidP="00B8030C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7908DF79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472260E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</w:tcPr>
          <w:p w14:paraId="0A2AE618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AC9D5A0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B8030C" w:rsidRPr="009F3238" w14:paraId="02D8633E" w14:textId="77777777" w:rsidTr="00B8030C">
        <w:trPr>
          <w:trHeight w:val="74"/>
        </w:trPr>
        <w:tc>
          <w:tcPr>
            <w:tcW w:w="2172" w:type="pct"/>
            <w:vAlign w:val="bottom"/>
          </w:tcPr>
          <w:p w14:paraId="449C7235" w14:textId="7EDA09DD" w:rsidR="00B8030C" w:rsidRPr="009F3238" w:rsidRDefault="00B8030C" w:rsidP="00B8030C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52" w:type="pct"/>
          </w:tcPr>
          <w:p w14:paraId="40D63E16" w14:textId="77777777" w:rsidR="00B8030C" w:rsidRPr="009F3238" w:rsidRDefault="00B8030C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76189BDE" w14:textId="1A684C6B" w:rsidR="00B8030C" w:rsidRPr="009F3238" w:rsidRDefault="00ED51B3" w:rsidP="00B8030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1,441,260</w:t>
            </w:r>
          </w:p>
        </w:tc>
        <w:tc>
          <w:tcPr>
            <w:tcW w:w="149" w:type="pct"/>
            <w:vAlign w:val="bottom"/>
          </w:tcPr>
          <w:p w14:paraId="29209799" w14:textId="77777777" w:rsidR="00B8030C" w:rsidRPr="009F3238" w:rsidRDefault="00B8030C" w:rsidP="00B8030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62649D79" w14:textId="4E1334EE" w:rsidR="00B8030C" w:rsidRPr="009F3238" w:rsidRDefault="00B873FC" w:rsidP="00B8030C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118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49" w:type="pct"/>
            <w:vAlign w:val="bottom"/>
          </w:tcPr>
          <w:p w14:paraId="48FA2371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F2E82E3" w14:textId="47DD28FE" w:rsidR="00B8030C" w:rsidRPr="009F3238" w:rsidRDefault="00B873F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108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151" w:type="pct"/>
            <w:vAlign w:val="bottom"/>
          </w:tcPr>
          <w:p w14:paraId="76601A53" w14:textId="77777777" w:rsidR="00B8030C" w:rsidRPr="009F3238" w:rsidRDefault="00B8030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FDED684" w14:textId="4286C84E" w:rsidR="00B8030C" w:rsidRPr="009F3238" w:rsidRDefault="00B873FC" w:rsidP="00B8030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139</w:t>
            </w:r>
            <w:r w:rsidR="00B803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961</w:t>
            </w:r>
          </w:p>
        </w:tc>
      </w:tr>
    </w:tbl>
    <w:p w14:paraId="4263FA78" w14:textId="77777777" w:rsidR="00092727" w:rsidRPr="009F3238" w:rsidRDefault="00092727" w:rsidP="00092727">
      <w:pPr>
        <w:spacing w:line="240" w:lineRule="auto"/>
        <w:jc w:val="thaiDistribute"/>
        <w:rPr>
          <w:sz w:val="30"/>
          <w:szCs w:val="30"/>
        </w:rPr>
        <w:sectPr w:rsidR="00092727" w:rsidRPr="009F3238" w:rsidSect="00854044">
          <w:headerReference w:type="default" r:id="rId8"/>
          <w:footerReference w:type="default" r:id="rId9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108CA93D" w14:textId="6C908BDE" w:rsidR="00092727" w:rsidRPr="009F3238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9F3238">
        <w:rPr>
          <w:rFonts w:cs="Angsana New"/>
          <w:cs/>
        </w:rPr>
        <w:t>เงินลงทุนใน</w:t>
      </w:r>
      <w:r w:rsidRPr="009F3238">
        <w:rPr>
          <w:rFonts w:cs="Angsana New" w:hint="cs"/>
          <w:cs/>
        </w:rPr>
        <w:t>บริษัทร่วมและการร่วมค้า</w:t>
      </w:r>
      <w:r w:rsidRPr="009F3238">
        <w:rPr>
          <w:rFonts w:cs="Angsana New"/>
          <w:spacing w:val="-6"/>
          <w:cs/>
        </w:rPr>
        <w:t xml:space="preserve"> </w:t>
      </w:r>
      <w:r w:rsidR="00E06F5E" w:rsidRPr="009F3238">
        <w:rPr>
          <w:rFonts w:cs="Angsana New"/>
          <w:cs/>
        </w:rPr>
        <w:t>ณ วันที่</w:t>
      </w:r>
      <w:r w:rsidRPr="009F3238">
        <w:rPr>
          <w:rFonts w:cs="Angsana New"/>
          <w:cs/>
        </w:rPr>
        <w:t xml:space="preserve"> </w:t>
      </w:r>
      <w:r w:rsidR="00B873FC" w:rsidRPr="009F3238">
        <w:rPr>
          <w:rFonts w:cs="Angsana New"/>
          <w:lang w:val="en-US"/>
        </w:rPr>
        <w:t>31</w:t>
      </w:r>
      <w:r w:rsidRPr="009F3238">
        <w:rPr>
          <w:rFonts w:cs="Angsana New"/>
          <w:cs/>
        </w:rPr>
        <w:t xml:space="preserve"> ธันวาคม และเงินปันผลรับสำหรับแต่ละปี มีดังนี้ </w:t>
      </w:r>
    </w:p>
    <w:tbl>
      <w:tblPr>
        <w:tblW w:w="15882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611"/>
        <w:gridCol w:w="2339"/>
        <w:gridCol w:w="1080"/>
        <w:gridCol w:w="709"/>
        <w:gridCol w:w="708"/>
        <w:gridCol w:w="851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71"/>
        <w:gridCol w:w="863"/>
        <w:gridCol w:w="237"/>
        <w:gridCol w:w="826"/>
      </w:tblGrid>
      <w:tr w:rsidR="00092727" w:rsidRPr="009F3238" w14:paraId="1CBE5BB4" w14:textId="77777777" w:rsidTr="00092727">
        <w:trPr>
          <w:trHeight w:val="177"/>
          <w:tblHeader/>
        </w:trPr>
        <w:tc>
          <w:tcPr>
            <w:tcW w:w="15882" w:type="dxa"/>
            <w:gridSpan w:val="19"/>
          </w:tcPr>
          <w:p w14:paraId="7F4532E4" w14:textId="77777777" w:rsidR="00092727" w:rsidRPr="009F3238" w:rsidRDefault="00092727" w:rsidP="000927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727" w:rsidRPr="009F3238" w14:paraId="53CD7085" w14:textId="77777777" w:rsidTr="00947C98">
        <w:trPr>
          <w:trHeight w:val="424"/>
          <w:tblHeader/>
        </w:trPr>
        <w:tc>
          <w:tcPr>
            <w:tcW w:w="2611" w:type="dxa"/>
          </w:tcPr>
          <w:p w14:paraId="4DD0BA11" w14:textId="77777777" w:rsidR="00092727" w:rsidRPr="009F3238" w:rsidRDefault="00092727" w:rsidP="00092727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5B7F086C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337306CE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5ED8D211" w14:textId="23398DB6" w:rsidR="00092727" w:rsidRPr="009F3238" w:rsidRDefault="00B209E3" w:rsidP="00B209E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417" w:type="dxa"/>
            <w:gridSpan w:val="2"/>
            <w:vAlign w:val="bottom"/>
          </w:tcPr>
          <w:p w14:paraId="3EFFD016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6DEA3C5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563DBD38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0E28A" w14:textId="77777777" w:rsidR="00092727" w:rsidRPr="009F3238" w:rsidRDefault="00092727" w:rsidP="00092727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83" w:type="dxa"/>
            <w:vAlign w:val="bottom"/>
          </w:tcPr>
          <w:p w14:paraId="664F8FC3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154B1E8F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00AF1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14:paraId="1710CC32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7A764B64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72222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252DEC" w14:textId="77777777" w:rsidR="00092727" w:rsidRPr="009F3238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3"/>
            <w:shd w:val="clear" w:color="auto" w:fill="auto"/>
            <w:vAlign w:val="bottom"/>
          </w:tcPr>
          <w:p w14:paraId="75FEBE12" w14:textId="77777777" w:rsidR="00092727" w:rsidRPr="009F3238" w:rsidRDefault="00092727" w:rsidP="000927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  <w:p w14:paraId="725F79B8" w14:textId="48CEBA77" w:rsidR="00B209E3" w:rsidRPr="009F3238" w:rsidRDefault="00B209E3" w:rsidP="000927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</w:tr>
      <w:tr w:rsidR="007C4353" w:rsidRPr="009F3238" w14:paraId="08A625AD" w14:textId="77777777" w:rsidTr="00947C98">
        <w:trPr>
          <w:trHeight w:val="74"/>
          <w:tblHeader/>
        </w:trPr>
        <w:tc>
          <w:tcPr>
            <w:tcW w:w="2611" w:type="dxa"/>
          </w:tcPr>
          <w:p w14:paraId="0B626EB8" w14:textId="77777777" w:rsidR="007C4353" w:rsidRPr="009F3238" w:rsidRDefault="007C4353" w:rsidP="007C4353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5A3E387F" w14:textId="77777777" w:rsidR="007C4353" w:rsidRPr="009F3238" w:rsidRDefault="007C4353" w:rsidP="007C4353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0A4E0F" w14:textId="77777777" w:rsidR="007C4353" w:rsidRPr="009F3238" w:rsidRDefault="007C4353" w:rsidP="007C4353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615AD5" w14:textId="29987977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E67EDD" w14:textId="7F19734F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9DA3D2" w14:textId="0551534B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A2B0B2" w14:textId="2237A16D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614461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88FB0E" w14:textId="577B7F06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14334F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0134C5" w14:textId="18571C34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521F97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92BC45" w14:textId="50D255F6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4D89CB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AC0BB5" w14:textId="05B2A0C0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4A0C3A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9C3CF16" w14:textId="59768382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EC3372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B7E5596" w14:textId="40940748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92727" w:rsidRPr="009F3238" w14:paraId="049B6D58" w14:textId="77777777" w:rsidTr="00947C98">
        <w:trPr>
          <w:trHeight w:val="74"/>
          <w:tblHeader/>
        </w:trPr>
        <w:tc>
          <w:tcPr>
            <w:tcW w:w="2611" w:type="dxa"/>
          </w:tcPr>
          <w:p w14:paraId="69000A94" w14:textId="77777777" w:rsidR="00092727" w:rsidRPr="009F3238" w:rsidRDefault="00092727" w:rsidP="0009272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41A2BA77" w14:textId="77777777" w:rsidR="00092727" w:rsidRPr="009F3238" w:rsidRDefault="00092727" w:rsidP="0009272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D833E2" w14:textId="77777777" w:rsidR="00092727" w:rsidRPr="009F3238" w:rsidRDefault="00092727" w:rsidP="0009272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</w:tcPr>
          <w:p w14:paraId="734B37F8" w14:textId="77777777" w:rsidR="00092727" w:rsidRPr="009F3238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35" w:type="dxa"/>
            <w:gridSpan w:val="14"/>
          </w:tcPr>
          <w:p w14:paraId="27AF2140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727" w:rsidRPr="009F3238" w14:paraId="77B23028" w14:textId="77777777" w:rsidTr="00947C98">
        <w:trPr>
          <w:trHeight w:val="74"/>
        </w:trPr>
        <w:tc>
          <w:tcPr>
            <w:tcW w:w="2611" w:type="dxa"/>
          </w:tcPr>
          <w:p w14:paraId="59BE7B52" w14:textId="77777777" w:rsidR="00092727" w:rsidRPr="009F3238" w:rsidRDefault="00092727" w:rsidP="0009272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39" w:type="dxa"/>
            <w:vAlign w:val="bottom"/>
          </w:tcPr>
          <w:p w14:paraId="7B8DD506" w14:textId="77777777" w:rsidR="00092727" w:rsidRPr="009F3238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323806" w14:textId="77777777" w:rsidR="00092727" w:rsidRPr="009F3238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9C06F0" w14:textId="77777777" w:rsidR="00092727" w:rsidRPr="009F3238" w:rsidRDefault="00092727" w:rsidP="0009272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CC2E6FA" w14:textId="77777777" w:rsidR="00092727" w:rsidRPr="009F3238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C23CABA" w14:textId="77777777" w:rsidR="00092727" w:rsidRPr="009F3238" w:rsidRDefault="00092727" w:rsidP="0009272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252D79" w14:textId="77777777" w:rsidR="00092727" w:rsidRPr="009F3238" w:rsidRDefault="00092727" w:rsidP="0009272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14E1DA7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CD446F7" w14:textId="77777777" w:rsidR="00092727" w:rsidRPr="009F3238" w:rsidRDefault="00092727" w:rsidP="0009272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B34D85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B1AE5A" w14:textId="77777777" w:rsidR="00092727" w:rsidRPr="009F3238" w:rsidRDefault="00092727" w:rsidP="0009272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67A6DA9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01CDEABA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B29E7C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76EEBE" w14:textId="77777777" w:rsidR="00092727" w:rsidRPr="009F3238" w:rsidRDefault="00092727" w:rsidP="0009272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BB1A486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090176AF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832CE6D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7025DD92" w14:textId="77777777" w:rsidR="00092727" w:rsidRPr="009F3238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593" w:rsidRPr="009F3238" w14:paraId="1BDD8DDD" w14:textId="77777777" w:rsidTr="00947C98">
        <w:trPr>
          <w:trHeight w:val="74"/>
        </w:trPr>
        <w:tc>
          <w:tcPr>
            <w:tcW w:w="2611" w:type="dxa"/>
          </w:tcPr>
          <w:p w14:paraId="6A5FC472" w14:textId="77777777" w:rsidR="00B71593" w:rsidRPr="009F3238" w:rsidRDefault="00B71593" w:rsidP="00B71593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2339" w:type="dxa"/>
          </w:tcPr>
          <w:p w14:paraId="770026B2" w14:textId="77777777" w:rsidR="00B71593" w:rsidRPr="009F3238" w:rsidRDefault="00B71593" w:rsidP="00B71593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5BD98056" w14:textId="77777777" w:rsidR="00B71593" w:rsidRPr="009F3238" w:rsidRDefault="00B71593" w:rsidP="00B71593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D3EE1" w14:textId="2B4B9F37" w:rsidR="00B71593" w:rsidRPr="009F3238" w:rsidRDefault="00B873FC" w:rsidP="00B71593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021D32" w14:textId="2F633C7A" w:rsidR="00B71593" w:rsidRPr="009F3238" w:rsidRDefault="00B873FC" w:rsidP="00B71593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26F0BD" w14:textId="5BC242F0" w:rsidR="00B71593" w:rsidRPr="009F3238" w:rsidRDefault="00B873FC" w:rsidP="00B7159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326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EE59F4" w14:textId="6836BDB8" w:rsidR="00B71593" w:rsidRPr="009F3238" w:rsidRDefault="00B873FC" w:rsidP="00B7159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B71593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283" w:type="dxa"/>
            <w:vAlign w:val="bottom"/>
          </w:tcPr>
          <w:p w14:paraId="21FDB092" w14:textId="77777777" w:rsidR="00B71593" w:rsidRPr="009F3238" w:rsidRDefault="00B71593" w:rsidP="00B71593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C6B9D18" w14:textId="7BF40A7A" w:rsidR="00B71593" w:rsidRPr="009F3238" w:rsidRDefault="00B873FC" w:rsidP="00B71593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283" w:type="dxa"/>
            <w:vAlign w:val="bottom"/>
          </w:tcPr>
          <w:p w14:paraId="67766334" w14:textId="77777777" w:rsidR="00B71593" w:rsidRPr="009F3238" w:rsidRDefault="00B71593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3C8B8A7" w14:textId="0E1D8927" w:rsidR="00B71593" w:rsidRPr="009F3238" w:rsidRDefault="00B873FC" w:rsidP="00B71593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341</w:t>
            </w:r>
            <w:r w:rsidR="00B71593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83" w:type="dxa"/>
            <w:vAlign w:val="bottom"/>
          </w:tcPr>
          <w:p w14:paraId="0660B4B1" w14:textId="77777777" w:rsidR="00B71593" w:rsidRPr="009F3238" w:rsidRDefault="00B71593" w:rsidP="00B71593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7008B7E" w14:textId="38218B92" w:rsidR="00B71593" w:rsidRPr="009F3238" w:rsidRDefault="001E0AE1" w:rsidP="00B71593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389,099</w:t>
            </w:r>
          </w:p>
        </w:tc>
        <w:tc>
          <w:tcPr>
            <w:tcW w:w="283" w:type="dxa"/>
            <w:vAlign w:val="bottom"/>
          </w:tcPr>
          <w:p w14:paraId="7AF44C84" w14:textId="77777777" w:rsidR="00B71593" w:rsidRPr="009F3238" w:rsidRDefault="00B71593" w:rsidP="00B71593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9286BCD" w14:textId="7BDFDB43" w:rsidR="00B71593" w:rsidRPr="009F3238" w:rsidRDefault="00B873FC" w:rsidP="00B71593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319</w:t>
            </w:r>
            <w:r w:rsidR="00B71593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EBC5716" w14:textId="77777777" w:rsidR="00B71593" w:rsidRPr="009F3238" w:rsidRDefault="00B71593" w:rsidP="00B71593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A65C900" w14:textId="62713C9D" w:rsidR="00B71593" w:rsidRPr="009F3238" w:rsidRDefault="00B71593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DCCEF4" w14:textId="77777777" w:rsidR="00B71593" w:rsidRPr="009F3238" w:rsidRDefault="00B71593" w:rsidP="00B71593">
            <w:pPr>
              <w:tabs>
                <w:tab w:val="decimal" w:pos="329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AFC4B31" w14:textId="77777777" w:rsidR="00B71593" w:rsidRPr="009F3238" w:rsidRDefault="00B71593" w:rsidP="00B71593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1593" w:rsidRPr="009F3238" w14:paraId="3E0FAFCE" w14:textId="77777777" w:rsidTr="00947C98">
        <w:trPr>
          <w:trHeight w:val="74"/>
        </w:trPr>
        <w:tc>
          <w:tcPr>
            <w:tcW w:w="2611" w:type="dxa"/>
          </w:tcPr>
          <w:p w14:paraId="1D9822D1" w14:textId="77777777" w:rsidR="00B71593" w:rsidRPr="009F3238" w:rsidRDefault="00B71593" w:rsidP="00B71593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707C62FF" w14:textId="77777777" w:rsidR="00B71593" w:rsidRPr="009F3238" w:rsidRDefault="00B71593" w:rsidP="00B71593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EEEBDE1" w14:textId="77777777" w:rsidR="00B71593" w:rsidRPr="009F3238" w:rsidRDefault="00B71593" w:rsidP="00B71593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F75AA5" w14:textId="77777777" w:rsidR="00B71593" w:rsidRPr="009F3238" w:rsidRDefault="00B71593" w:rsidP="00B71593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75D5A29" w14:textId="77777777" w:rsidR="00B71593" w:rsidRPr="009F3238" w:rsidRDefault="00B71593" w:rsidP="00B71593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58B826" w14:textId="77777777" w:rsidR="00B71593" w:rsidRPr="009F3238" w:rsidRDefault="00B71593" w:rsidP="00B7159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9D812A" w14:textId="77777777" w:rsidR="00B71593" w:rsidRPr="009F3238" w:rsidRDefault="00B71593" w:rsidP="00B7159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710FA8" w14:textId="77777777" w:rsidR="00B71593" w:rsidRPr="009F3238" w:rsidRDefault="00B71593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729358" w14:textId="1E48091C" w:rsidR="00B71593" w:rsidRPr="009F3238" w:rsidRDefault="00B873FC" w:rsidP="00B71593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420</w:t>
            </w:r>
            <w:r w:rsidR="007C435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</w:t>
            </w:r>
          </w:p>
        </w:tc>
        <w:tc>
          <w:tcPr>
            <w:tcW w:w="283" w:type="dxa"/>
            <w:vAlign w:val="bottom"/>
          </w:tcPr>
          <w:p w14:paraId="108B85CA" w14:textId="77777777" w:rsidR="00B71593" w:rsidRPr="009F3238" w:rsidRDefault="00B71593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9862A9" w14:textId="1E66D4E2" w:rsidR="00B71593" w:rsidRPr="009F3238" w:rsidRDefault="00B873FC" w:rsidP="00B71593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</w:t>
            </w:r>
            <w:r w:rsidR="00B7159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</w:t>
            </w:r>
          </w:p>
        </w:tc>
        <w:tc>
          <w:tcPr>
            <w:tcW w:w="283" w:type="dxa"/>
            <w:vAlign w:val="bottom"/>
          </w:tcPr>
          <w:p w14:paraId="180DC3CA" w14:textId="77777777" w:rsidR="00B71593" w:rsidRPr="009F3238" w:rsidRDefault="00B71593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1CE06A" w14:textId="79F42AAA" w:rsidR="00B71593" w:rsidRPr="009F3238" w:rsidRDefault="001E0AE1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389,099</w:t>
            </w:r>
          </w:p>
        </w:tc>
        <w:tc>
          <w:tcPr>
            <w:tcW w:w="283" w:type="dxa"/>
            <w:vAlign w:val="bottom"/>
          </w:tcPr>
          <w:p w14:paraId="65DA4003" w14:textId="77777777" w:rsidR="00B71593" w:rsidRPr="009F3238" w:rsidRDefault="00B71593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D69673" w14:textId="40078457" w:rsidR="00B71593" w:rsidRPr="009F3238" w:rsidRDefault="00B873FC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319</w:t>
            </w:r>
            <w:r w:rsidR="00B7159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5667B5" w14:textId="77777777" w:rsidR="00B71593" w:rsidRPr="009F3238" w:rsidRDefault="00B71593" w:rsidP="00B7159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571DB" w14:textId="2C7E960C" w:rsidR="00B71593" w:rsidRPr="009F3238" w:rsidRDefault="00B71593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7DC176" w14:textId="77777777" w:rsidR="00B71593" w:rsidRPr="009F3238" w:rsidRDefault="00B71593" w:rsidP="00B71593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73C314" w14:textId="7DDEB9DA" w:rsidR="00B71593" w:rsidRPr="009F3238" w:rsidRDefault="00B71593" w:rsidP="00B71593">
            <w:pPr>
              <w:tabs>
                <w:tab w:val="decimal" w:pos="323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6570A" w:rsidRPr="009F3238" w14:paraId="16FFEADD" w14:textId="77777777" w:rsidTr="00947C98">
        <w:trPr>
          <w:trHeight w:val="74"/>
        </w:trPr>
        <w:tc>
          <w:tcPr>
            <w:tcW w:w="2611" w:type="dxa"/>
          </w:tcPr>
          <w:p w14:paraId="43C26927" w14:textId="77777777" w:rsidR="0026570A" w:rsidRPr="009F3238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1448E506" w14:textId="77777777" w:rsidR="0026570A" w:rsidRPr="009F3238" w:rsidRDefault="0026570A" w:rsidP="0026570A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86C137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AF3100" w14:textId="77777777" w:rsidR="0026570A" w:rsidRPr="009F3238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F7948E" w14:textId="77777777" w:rsidR="0026570A" w:rsidRPr="009F3238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0AF755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F595D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D40454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5B6BF31" w14:textId="77777777" w:rsidR="0026570A" w:rsidRPr="009F3238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ED188E0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7CDD8D" w14:textId="77777777" w:rsidR="0026570A" w:rsidRPr="009F3238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C4C64E2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9C6F2EA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061D96C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4DEB29E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E771B95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A6A0834" w14:textId="77777777" w:rsidR="0026570A" w:rsidRPr="009F3238" w:rsidRDefault="0026570A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0C9B45E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5194F31" w14:textId="77777777" w:rsidR="0026570A" w:rsidRPr="009F3238" w:rsidRDefault="0026570A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6570A" w:rsidRPr="009F3238" w14:paraId="3B136DFA" w14:textId="77777777" w:rsidTr="00947C98">
        <w:trPr>
          <w:trHeight w:val="74"/>
        </w:trPr>
        <w:tc>
          <w:tcPr>
            <w:tcW w:w="2611" w:type="dxa"/>
          </w:tcPr>
          <w:p w14:paraId="7AD84DFF" w14:textId="77777777" w:rsidR="0026570A" w:rsidRPr="009F3238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57351982" w14:textId="77777777" w:rsidR="0026570A" w:rsidRPr="009F3238" w:rsidRDefault="0026570A" w:rsidP="0026570A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B208365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5D7423" w14:textId="77777777" w:rsidR="0026570A" w:rsidRPr="009F3238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3D3044" w14:textId="77777777" w:rsidR="0026570A" w:rsidRPr="009F3238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717A78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74184D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7D4F91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065E81C" w14:textId="77777777" w:rsidR="0026570A" w:rsidRPr="009F3238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0866FC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07C38C9" w14:textId="77777777" w:rsidR="0026570A" w:rsidRPr="009F3238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89B2FAB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8072E3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EC44382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5EB24A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DEA6F1C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5B58825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034E0C3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79F7333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9F3238" w14:paraId="2176070B" w14:textId="77777777" w:rsidTr="00947C98">
        <w:trPr>
          <w:trHeight w:val="245"/>
        </w:trPr>
        <w:tc>
          <w:tcPr>
            <w:tcW w:w="2611" w:type="dxa"/>
          </w:tcPr>
          <w:p w14:paraId="736EF2CC" w14:textId="621C88EA" w:rsidR="0026570A" w:rsidRPr="009F3238" w:rsidRDefault="00B71593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/>
                <w:sz w:val="26"/>
                <w:szCs w:val="26"/>
                <w:cs/>
              </w:rPr>
              <w:t>บริษัท สยาม เบฟ แมนูแฟคเจอริ่ง จำกัด (เดิมชื่อ บริษัท คาลพิส โอสถสภา จำกัด)</w:t>
            </w:r>
          </w:p>
        </w:tc>
        <w:tc>
          <w:tcPr>
            <w:tcW w:w="2339" w:type="dxa"/>
            <w:shd w:val="clear" w:color="auto" w:fill="auto"/>
          </w:tcPr>
          <w:p w14:paraId="02657A4B" w14:textId="77777777" w:rsidR="0026570A" w:rsidRPr="009F3238" w:rsidRDefault="0026570A" w:rsidP="0026570A">
            <w:pPr>
              <w:ind w:left="120" w:hanging="120"/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0A113E3B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8D0CA4" w14:textId="6DAEBCD1" w:rsidR="0026570A" w:rsidRPr="009F3238" w:rsidRDefault="00B71593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2ACAAF" w14:textId="01587E88" w:rsidR="0026570A" w:rsidRPr="009F3238" w:rsidRDefault="00B873FC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AE6154" w14:textId="1114495A" w:rsidR="0026570A" w:rsidRPr="009F3238" w:rsidRDefault="00B71593" w:rsidP="00B71593">
            <w:pPr>
              <w:spacing w:line="240" w:lineRule="auto"/>
              <w:ind w:left="-85" w:right="-2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D7D6" w14:textId="149B3F26" w:rsidR="0026570A" w:rsidRPr="009F3238" w:rsidRDefault="00B873FC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31DD248E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D02026" w14:textId="376071CC" w:rsidR="0026570A" w:rsidRPr="009F3238" w:rsidRDefault="00B71593" w:rsidP="00B71593">
            <w:pPr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A6E0CF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AF57F81" w14:textId="27F14AF8" w:rsidR="0026570A" w:rsidRPr="009F3238" w:rsidRDefault="00B873FC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37297525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C7FDAE4" w14:textId="4621B32B" w:rsidR="0026570A" w:rsidRPr="009F3238" w:rsidRDefault="00B71593" w:rsidP="00B71593">
            <w:pPr>
              <w:spacing w:line="240" w:lineRule="auto"/>
              <w:ind w:left="-85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FFD3D7C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12CA407" w14:textId="1D05A8F7" w:rsidR="0026570A" w:rsidRPr="009F3238" w:rsidRDefault="00B873FC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B71593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9D5C2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7E66764" w14:textId="6835C269" w:rsidR="0026570A" w:rsidRPr="009F3238" w:rsidRDefault="0026570A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194BF4" w14:textId="77777777" w:rsidR="0026570A" w:rsidRPr="009F3238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E83CDAB" w14:textId="77777777" w:rsidR="0026570A" w:rsidRPr="009F3238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C51" w:rsidRPr="009F3238" w14:paraId="230DD2ED" w14:textId="77777777" w:rsidTr="00947C98">
        <w:trPr>
          <w:trHeight w:val="74"/>
        </w:trPr>
        <w:tc>
          <w:tcPr>
            <w:tcW w:w="2611" w:type="dxa"/>
          </w:tcPr>
          <w:p w14:paraId="47F8F674" w14:textId="77777777" w:rsidR="00E04C51" w:rsidRPr="009F3238" w:rsidRDefault="00E04C51" w:rsidP="00E04C51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2339" w:type="dxa"/>
            <w:shd w:val="clear" w:color="auto" w:fill="auto"/>
          </w:tcPr>
          <w:p w14:paraId="3513A897" w14:textId="77777777" w:rsidR="00E04C51" w:rsidRPr="009F3238" w:rsidRDefault="00E04C51" w:rsidP="00E04C51">
            <w:pPr>
              <w:ind w:left="120" w:hanging="120"/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14:paraId="4E378AA3" w14:textId="77777777" w:rsidR="00E04C51" w:rsidRPr="009F3238" w:rsidRDefault="00E04C51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CE6AA1" w14:textId="462D1072" w:rsidR="00E04C51" w:rsidRPr="009F3238" w:rsidRDefault="00B873FC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DD6D0A" w14:textId="3403D966" w:rsidR="00E04C51" w:rsidRPr="009F3238" w:rsidRDefault="00B873FC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AD0E92" w14:textId="0A887132" w:rsidR="00E04C51" w:rsidRPr="009F3238" w:rsidRDefault="00B873FC" w:rsidP="00E04C51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14CD21" w14:textId="3F9413A8" w:rsidR="00E04C51" w:rsidRPr="009F3238" w:rsidRDefault="00B873FC" w:rsidP="00E04C51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0C0E5FE1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E80FC01" w14:textId="307E6F9C" w:rsidR="00E04C51" w:rsidRPr="009F3238" w:rsidRDefault="00B873FC" w:rsidP="00E04C51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83" w:type="dxa"/>
            <w:vAlign w:val="bottom"/>
          </w:tcPr>
          <w:p w14:paraId="55506DDB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9934CF1" w14:textId="1365B48B" w:rsidR="00E04C51" w:rsidRPr="009F3238" w:rsidRDefault="00B873FC" w:rsidP="00E04C51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83" w:type="dxa"/>
            <w:vAlign w:val="bottom"/>
          </w:tcPr>
          <w:p w14:paraId="72FB7FFB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69B67F" w14:textId="311A0880" w:rsidR="00E04C51" w:rsidRPr="009F3238" w:rsidRDefault="001E0AE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482,687</w:t>
            </w:r>
          </w:p>
        </w:tc>
        <w:tc>
          <w:tcPr>
            <w:tcW w:w="283" w:type="dxa"/>
            <w:vAlign w:val="bottom"/>
          </w:tcPr>
          <w:p w14:paraId="338AF8C9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576F7E8" w14:textId="50E69222" w:rsidR="00E04C51" w:rsidRPr="009F3238" w:rsidRDefault="00B873FC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1164A8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664F7817" w14:textId="7170185F" w:rsidR="00E04C51" w:rsidRPr="009F3238" w:rsidRDefault="00E04C51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BEFC53" w14:textId="77777777" w:rsidR="00E04C51" w:rsidRPr="009F3238" w:rsidRDefault="00E04C51" w:rsidP="00E04C51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66E2BA31" w14:textId="77777777" w:rsidR="00E04C51" w:rsidRPr="009F3238" w:rsidRDefault="00E04C51" w:rsidP="00E04C51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C51" w:rsidRPr="009F3238" w14:paraId="663AE4D5" w14:textId="77777777" w:rsidTr="00947C98">
        <w:trPr>
          <w:trHeight w:val="74"/>
        </w:trPr>
        <w:tc>
          <w:tcPr>
            <w:tcW w:w="2611" w:type="dxa"/>
          </w:tcPr>
          <w:p w14:paraId="6461A1DE" w14:textId="77777777" w:rsidR="00E04C51" w:rsidRPr="009F3238" w:rsidRDefault="00E04C51" w:rsidP="00E04C51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108B9E57" w14:textId="77777777" w:rsidR="00E04C51" w:rsidRPr="009F3238" w:rsidRDefault="00E04C51" w:rsidP="00E04C51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080" w:type="dxa"/>
            <w:vAlign w:val="bottom"/>
          </w:tcPr>
          <w:p w14:paraId="5746172B" w14:textId="77777777" w:rsidR="00E04C51" w:rsidRPr="009F3238" w:rsidRDefault="00E04C51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3A2DD" w14:textId="361584B8" w:rsidR="00E04C51" w:rsidRPr="009F3238" w:rsidRDefault="00B873FC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BBD4BF" w14:textId="4C626053" w:rsidR="00E04C51" w:rsidRPr="009F3238" w:rsidRDefault="00B873FC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DD82C6" w14:textId="45B5EA08" w:rsidR="00E04C51" w:rsidRPr="009F3238" w:rsidRDefault="00B873FC" w:rsidP="00E04C51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EEA22C" w14:textId="232FB7BE" w:rsidR="00E04C51" w:rsidRPr="009F3238" w:rsidRDefault="00B873FC" w:rsidP="00E04C51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60D04D52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2332CBD" w14:textId="7135A5D6" w:rsidR="00E04C51" w:rsidRPr="009F3238" w:rsidRDefault="00B873FC" w:rsidP="00E04C51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7048225A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5AD2C7" w14:textId="411A7149" w:rsidR="00E04C51" w:rsidRPr="009F3238" w:rsidRDefault="00B873FC" w:rsidP="00E04C51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2954EE57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A485579" w14:textId="4EC4F73B" w:rsidR="00E04C51" w:rsidRPr="009F3238" w:rsidRDefault="001E0AE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328,841</w:t>
            </w:r>
          </w:p>
        </w:tc>
        <w:tc>
          <w:tcPr>
            <w:tcW w:w="283" w:type="dxa"/>
            <w:vAlign w:val="bottom"/>
          </w:tcPr>
          <w:p w14:paraId="0403E2F2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426052E" w14:textId="7A94CEF0" w:rsidR="00E04C51" w:rsidRPr="009F3238" w:rsidRDefault="00B873FC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1A17014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9559C37" w14:textId="3E60BE59" w:rsidR="00E04C51" w:rsidRPr="009F3238" w:rsidRDefault="00B873FC" w:rsidP="00E04C51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56A181" w14:textId="77777777" w:rsidR="00E04C51" w:rsidRPr="009F3238" w:rsidRDefault="00E04C51" w:rsidP="00E04C51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A7E9C30" w14:textId="070137A1" w:rsidR="00E04C51" w:rsidRPr="009F3238" w:rsidRDefault="00B873FC" w:rsidP="00E04C51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69101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26570A" w:rsidRPr="009F3238" w14:paraId="25D22F09" w14:textId="77777777" w:rsidTr="00947C98">
        <w:trPr>
          <w:trHeight w:val="74"/>
        </w:trPr>
        <w:tc>
          <w:tcPr>
            <w:tcW w:w="2611" w:type="dxa"/>
          </w:tcPr>
          <w:p w14:paraId="2266ECF7" w14:textId="77777777" w:rsidR="0026570A" w:rsidRPr="009F3238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619D7C32" w14:textId="77777777" w:rsidR="0026570A" w:rsidRPr="009F3238" w:rsidRDefault="0026570A" w:rsidP="0026570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1B27A67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0EC55D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B67C0B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C1841E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F64FBB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D5DBB28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FE1E20C" w14:textId="77777777" w:rsidR="0026570A" w:rsidRPr="009F3238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A9AB38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31A5A6A" w14:textId="77777777" w:rsidR="0026570A" w:rsidRPr="009F3238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0B4A88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D371BD2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6332E05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4792A6B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75D11FB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8878C20" w14:textId="77777777" w:rsidR="0026570A" w:rsidRPr="009F3238" w:rsidRDefault="0026570A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17551C" w14:textId="77777777" w:rsidR="0026570A" w:rsidRPr="009F3238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128D076" w14:textId="77777777" w:rsidR="0026570A" w:rsidRPr="009F3238" w:rsidRDefault="0026570A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9F3238" w14:paraId="3B7336B6" w14:textId="77777777" w:rsidTr="00947C98">
        <w:trPr>
          <w:trHeight w:val="74"/>
        </w:trPr>
        <w:tc>
          <w:tcPr>
            <w:tcW w:w="2611" w:type="dxa"/>
          </w:tcPr>
          <w:p w14:paraId="491684BA" w14:textId="77777777" w:rsidR="0026570A" w:rsidRPr="009F3238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7FEEBD24" w14:textId="77777777" w:rsidR="0026570A" w:rsidRPr="009F3238" w:rsidRDefault="0026570A" w:rsidP="0026570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4DB0BA9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5B165A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75713B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85CBE9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EC7D90" w14:textId="77777777" w:rsidR="0026570A" w:rsidRPr="009F3238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199E7E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863A7F3" w14:textId="77777777" w:rsidR="0026570A" w:rsidRPr="009F3238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22ECCE0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8767EAD" w14:textId="77777777" w:rsidR="0026570A" w:rsidRPr="009F3238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E66966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6662A85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87A208E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03FEB8A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3BBBAA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19B3AE2" w14:textId="77777777" w:rsidR="0026570A" w:rsidRPr="009F3238" w:rsidRDefault="0026570A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B2EB4F6" w14:textId="77777777" w:rsidR="0026570A" w:rsidRPr="009F3238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29E1186F" w14:textId="77777777" w:rsidR="0026570A" w:rsidRPr="009F3238" w:rsidRDefault="0026570A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4C51" w:rsidRPr="009F3238" w14:paraId="7C3FE15E" w14:textId="77777777" w:rsidTr="00947C98">
        <w:trPr>
          <w:trHeight w:val="74"/>
        </w:trPr>
        <w:tc>
          <w:tcPr>
            <w:tcW w:w="2611" w:type="dxa"/>
          </w:tcPr>
          <w:p w14:paraId="653B4973" w14:textId="77777777" w:rsidR="00E04C51" w:rsidRPr="009F3238" w:rsidRDefault="00E04C51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2E7DB3B8" w14:textId="77777777" w:rsidR="00E04C51" w:rsidRPr="009F3238" w:rsidRDefault="00E04C51" w:rsidP="0026570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6465BF" w14:textId="77777777" w:rsidR="00E04C51" w:rsidRPr="009F3238" w:rsidRDefault="00E04C51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A02A4D" w14:textId="77777777" w:rsidR="00E04C51" w:rsidRPr="009F3238" w:rsidRDefault="00E04C51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83A49E" w14:textId="77777777" w:rsidR="00E04C51" w:rsidRPr="009F3238" w:rsidRDefault="00E04C51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4EF04E" w14:textId="77777777" w:rsidR="00E04C51" w:rsidRPr="009F3238" w:rsidRDefault="00E04C51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65AEF0" w14:textId="77777777" w:rsidR="00E04C51" w:rsidRPr="009F3238" w:rsidRDefault="00E04C51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FF4F56C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377E79B" w14:textId="77777777" w:rsidR="00E04C51" w:rsidRPr="009F3238" w:rsidRDefault="00E04C51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FD0810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B2B3717" w14:textId="77777777" w:rsidR="00E04C51" w:rsidRPr="009F3238" w:rsidRDefault="00E04C51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3ED28B3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C3F2F79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F0D03A3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1512D0E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23A2557" w14:textId="77777777" w:rsidR="00E04C51" w:rsidRPr="009F3238" w:rsidRDefault="00E04C51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BB73760" w14:textId="77777777" w:rsidR="00E04C51" w:rsidRPr="009F3238" w:rsidRDefault="00E04C51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ED428C4" w14:textId="77777777" w:rsidR="00E04C51" w:rsidRPr="009F3238" w:rsidRDefault="00E04C51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1C2CC2F5" w14:textId="77777777" w:rsidR="00E04C51" w:rsidRPr="009F3238" w:rsidRDefault="00E04C51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4C51" w:rsidRPr="009F3238" w14:paraId="1D4DD275" w14:textId="77777777" w:rsidTr="00D97CDB">
        <w:trPr>
          <w:trHeight w:val="74"/>
        </w:trPr>
        <w:tc>
          <w:tcPr>
            <w:tcW w:w="2611" w:type="dxa"/>
          </w:tcPr>
          <w:p w14:paraId="69DA967B" w14:textId="77777777" w:rsidR="00E04C51" w:rsidRPr="009F3238" w:rsidRDefault="00E04C51" w:rsidP="00D97CD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01CBDEF4" w14:textId="77777777" w:rsidR="00E04C51" w:rsidRPr="009F3238" w:rsidRDefault="00E04C51" w:rsidP="00D97CDB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534EA32" w14:textId="77777777" w:rsidR="00E04C51" w:rsidRPr="009F3238" w:rsidRDefault="00E04C51" w:rsidP="00D97CD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093271" w14:textId="77777777" w:rsidR="00E04C51" w:rsidRPr="009F3238" w:rsidRDefault="00E04C51" w:rsidP="00D97CDB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E10550" w14:textId="77777777" w:rsidR="00E04C51" w:rsidRPr="009F3238" w:rsidRDefault="00E04C51" w:rsidP="00D97CDB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95AAAD" w14:textId="77777777" w:rsidR="00E04C51" w:rsidRPr="009F3238" w:rsidRDefault="00E04C51" w:rsidP="00D97CDB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C175CF" w14:textId="77777777" w:rsidR="00E04C51" w:rsidRPr="009F3238" w:rsidRDefault="00E04C51" w:rsidP="00D97CDB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CD13A34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1B2929D" w14:textId="77777777" w:rsidR="00E04C51" w:rsidRPr="009F3238" w:rsidRDefault="00E04C51" w:rsidP="00D97CDB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AAF73F1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7FFB566" w14:textId="77777777" w:rsidR="00E04C51" w:rsidRPr="009F3238" w:rsidRDefault="00E04C51" w:rsidP="00D97CDB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7DEE385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CCB3A82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B907B39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0D40610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0F94AD0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66B7CD79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5298D6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FBE2993" w14:textId="77777777" w:rsidR="00E04C51" w:rsidRPr="009F3238" w:rsidRDefault="00E04C51" w:rsidP="00D97CDB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9F3238" w14:paraId="58F7A642" w14:textId="77777777" w:rsidTr="00947C98">
        <w:trPr>
          <w:trHeight w:val="74"/>
        </w:trPr>
        <w:tc>
          <w:tcPr>
            <w:tcW w:w="2611" w:type="dxa"/>
          </w:tcPr>
          <w:p w14:paraId="7C69A1E8" w14:textId="77777777" w:rsidR="0026570A" w:rsidRPr="009F3238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ยามามูระ อินเตอร์เนชั่น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7B753C03" w14:textId="77777777" w:rsidR="0026570A" w:rsidRPr="009F3238" w:rsidRDefault="0026570A" w:rsidP="0026570A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080" w:type="dxa"/>
            <w:vAlign w:val="bottom"/>
          </w:tcPr>
          <w:p w14:paraId="5B8C2D4F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B31108" w14:textId="0A92C880" w:rsidR="0026570A" w:rsidRPr="009F3238" w:rsidRDefault="00B873FC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A137E0" w14:textId="12FD3A0A" w:rsidR="0026570A" w:rsidRPr="009F3238" w:rsidRDefault="00B873FC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E9494B" w14:textId="7B713001" w:rsidR="0026570A" w:rsidRPr="009F3238" w:rsidRDefault="00B873FC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D8F93" w14:textId="2C01EB46" w:rsidR="0026570A" w:rsidRPr="009F3238" w:rsidRDefault="00B873FC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5369BF43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DB4469" w14:textId="18AC0C6F" w:rsidR="0026570A" w:rsidRPr="009F3238" w:rsidRDefault="00B873FC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83" w:type="dxa"/>
            <w:vAlign w:val="bottom"/>
          </w:tcPr>
          <w:p w14:paraId="68DC262A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0B11809" w14:textId="2AC13059" w:rsidR="0026570A" w:rsidRPr="009F3238" w:rsidRDefault="00B873FC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83" w:type="dxa"/>
            <w:vAlign w:val="bottom"/>
          </w:tcPr>
          <w:p w14:paraId="04F3F800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E7DCC9A" w14:textId="754D7F60" w:rsidR="0026570A" w:rsidRPr="009F3238" w:rsidRDefault="001E0AE1" w:rsidP="0026570A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6,989</w:t>
            </w:r>
          </w:p>
        </w:tc>
        <w:tc>
          <w:tcPr>
            <w:tcW w:w="283" w:type="dxa"/>
            <w:vAlign w:val="bottom"/>
          </w:tcPr>
          <w:p w14:paraId="5B1EF70D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DF89606" w14:textId="0C6509ED" w:rsidR="0026570A" w:rsidRPr="009F3238" w:rsidRDefault="00B873FC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A03806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19221D6" w14:textId="2FC8D9D1" w:rsidR="0026570A" w:rsidRPr="009F3238" w:rsidRDefault="00B873FC" w:rsidP="00E04C51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28D88B" w14:textId="77777777" w:rsidR="0026570A" w:rsidRPr="009F3238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0008497B" w14:textId="77777777" w:rsidR="0026570A" w:rsidRPr="009F3238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570A" w:rsidRPr="009F3238" w14:paraId="7A0DD7AE" w14:textId="77777777" w:rsidTr="00947C98">
        <w:trPr>
          <w:trHeight w:val="74"/>
        </w:trPr>
        <w:tc>
          <w:tcPr>
            <w:tcW w:w="2611" w:type="dxa"/>
          </w:tcPr>
          <w:p w14:paraId="2FB2231F" w14:textId="77777777" w:rsidR="0026570A" w:rsidRPr="009F3238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</w:rPr>
              <w:t>PT Osotspa ABC Indonesia</w:t>
            </w:r>
          </w:p>
        </w:tc>
        <w:tc>
          <w:tcPr>
            <w:tcW w:w="2339" w:type="dxa"/>
            <w:shd w:val="clear" w:color="auto" w:fill="auto"/>
          </w:tcPr>
          <w:p w14:paraId="5FFA2803" w14:textId="3A6F9AEA" w:rsidR="0026570A" w:rsidRPr="009F3238" w:rsidRDefault="00E04C51" w:rsidP="0026570A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80" w:type="dxa"/>
            <w:vAlign w:val="bottom"/>
          </w:tcPr>
          <w:p w14:paraId="1ADDED6F" w14:textId="77777777" w:rsidR="0026570A" w:rsidRPr="009F3238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A75D8" w14:textId="335A4AD2" w:rsidR="0026570A" w:rsidRPr="009F3238" w:rsidRDefault="00B873FC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B7B3FE" w14:textId="3EA14A60" w:rsidR="0026570A" w:rsidRPr="009F3238" w:rsidRDefault="00B873FC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80C68F" w14:textId="5B2665EA" w:rsidR="0026570A" w:rsidRPr="009F3238" w:rsidRDefault="00B873FC" w:rsidP="0026570A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851" w:type="dxa"/>
            <w:vAlign w:val="bottom"/>
          </w:tcPr>
          <w:p w14:paraId="2C4E00AA" w14:textId="5D1604DB" w:rsidR="0026570A" w:rsidRPr="009F3238" w:rsidRDefault="00B873FC" w:rsidP="0026570A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283" w:type="dxa"/>
            <w:vAlign w:val="bottom"/>
          </w:tcPr>
          <w:p w14:paraId="477C53B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7A5A600" w14:textId="2F7911AD" w:rsidR="0026570A" w:rsidRPr="009F3238" w:rsidRDefault="00B873FC" w:rsidP="0026570A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83" w:type="dxa"/>
            <w:vAlign w:val="bottom"/>
          </w:tcPr>
          <w:p w14:paraId="78DDF8C8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69E05FE" w14:textId="0F8480E4" w:rsidR="0026570A" w:rsidRPr="009F3238" w:rsidRDefault="00B873FC" w:rsidP="0026570A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6570A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83" w:type="dxa"/>
            <w:vAlign w:val="bottom"/>
          </w:tcPr>
          <w:p w14:paraId="2758CC7F" w14:textId="77777777" w:rsidR="0026570A" w:rsidRPr="009F3238" w:rsidRDefault="0026570A" w:rsidP="0026570A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4A9FB48" w14:textId="77777777" w:rsidR="0026570A" w:rsidRPr="009F3238" w:rsidRDefault="0026570A" w:rsidP="00E04C51">
            <w:pPr>
              <w:spacing w:line="240" w:lineRule="auto"/>
              <w:ind w:left="-85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819B626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D6DA419" w14:textId="77777777" w:rsidR="0026570A" w:rsidRPr="009F3238" w:rsidRDefault="0026570A" w:rsidP="00E04C51">
            <w:pPr>
              <w:tabs>
                <w:tab w:val="decimal" w:pos="44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3D3A2F" w14:textId="77777777" w:rsidR="0026570A" w:rsidRPr="009F323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1EDF485" w14:textId="71FFE784" w:rsidR="0026570A" w:rsidRPr="009F3238" w:rsidRDefault="0026570A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CA44D1" w14:textId="77777777" w:rsidR="0026570A" w:rsidRPr="009F3238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2ABEF01A" w14:textId="77777777" w:rsidR="0026570A" w:rsidRPr="009F3238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C98" w:rsidRPr="009F3238" w14:paraId="7CFE5966" w14:textId="77777777" w:rsidTr="00947C98">
        <w:trPr>
          <w:trHeight w:val="74"/>
        </w:trPr>
        <w:tc>
          <w:tcPr>
            <w:tcW w:w="2611" w:type="dxa"/>
          </w:tcPr>
          <w:p w14:paraId="258021E8" w14:textId="06674874" w:rsidR="00947C98" w:rsidRPr="009F3238" w:rsidRDefault="00947C98" w:rsidP="00947C98">
            <w:pPr>
              <w:spacing w:line="240" w:lineRule="auto"/>
              <w:ind w:left="96" w:right="-25" w:hanging="96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</w:rPr>
              <w:t>MYANMAR GOLDEN EAGLE COMPANY LIMITED</w:t>
            </w:r>
          </w:p>
        </w:tc>
        <w:tc>
          <w:tcPr>
            <w:tcW w:w="2339" w:type="dxa"/>
            <w:shd w:val="clear" w:color="auto" w:fill="auto"/>
          </w:tcPr>
          <w:p w14:paraId="3FA194FA" w14:textId="49FACFEF" w:rsidR="00947C98" w:rsidRPr="009F3238" w:rsidRDefault="00947C98" w:rsidP="00947C98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ผลิตและจัดจำหน่ายขวดแก้ว</w:t>
            </w:r>
          </w:p>
        </w:tc>
        <w:tc>
          <w:tcPr>
            <w:tcW w:w="1080" w:type="dxa"/>
            <w:vAlign w:val="bottom"/>
          </w:tcPr>
          <w:p w14:paraId="34DD108A" w14:textId="567C3DAE" w:rsidR="00947C98" w:rsidRPr="009F3238" w:rsidRDefault="00947C98" w:rsidP="009853A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D0502E" w14:textId="76A173FC" w:rsidR="00947C98" w:rsidRPr="009F3238" w:rsidRDefault="00B873FC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A0CA95" w14:textId="26AFF6AC" w:rsidR="00947C98" w:rsidRPr="009F3238" w:rsidRDefault="00B873FC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886FBF" w14:textId="5776D96F" w:rsidR="00947C98" w:rsidRPr="009F3238" w:rsidRDefault="00B873FC" w:rsidP="00947C98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947C98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851" w:type="dxa"/>
            <w:vAlign w:val="bottom"/>
          </w:tcPr>
          <w:p w14:paraId="1133E661" w14:textId="274083B9" w:rsidR="00947C98" w:rsidRPr="009F3238" w:rsidRDefault="00B873FC" w:rsidP="00E04C51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83" w:type="dxa"/>
            <w:vAlign w:val="bottom"/>
          </w:tcPr>
          <w:p w14:paraId="0F19D19C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C8B1440" w14:textId="2D04AB28" w:rsidR="00947C98" w:rsidRPr="009F3238" w:rsidRDefault="00B873FC" w:rsidP="00947C98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947C98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283" w:type="dxa"/>
            <w:vAlign w:val="bottom"/>
          </w:tcPr>
          <w:p w14:paraId="2E94DF80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04EFBE8" w14:textId="187A7C66" w:rsidR="00947C98" w:rsidRPr="009F3238" w:rsidRDefault="00B873FC" w:rsidP="00E04C51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283" w:type="dxa"/>
            <w:vAlign w:val="bottom"/>
          </w:tcPr>
          <w:p w14:paraId="1122B4EC" w14:textId="77777777" w:rsidR="00947C98" w:rsidRPr="009F3238" w:rsidRDefault="00947C98" w:rsidP="00947C98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8379B4" w14:textId="15A94165" w:rsidR="00947C98" w:rsidRPr="009F3238" w:rsidRDefault="001E0AE1" w:rsidP="00707892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100,53</w:t>
            </w:r>
            <w:r w:rsidR="00707892" w:rsidRPr="009F32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3" w:type="dxa"/>
            <w:vAlign w:val="bottom"/>
          </w:tcPr>
          <w:p w14:paraId="7DE0E287" w14:textId="77777777" w:rsidR="00947C98" w:rsidRPr="009F3238" w:rsidRDefault="00947C98" w:rsidP="00EE26E4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75F43DD" w14:textId="48733829" w:rsidR="00947C98" w:rsidRPr="009F3238" w:rsidRDefault="00B873FC" w:rsidP="00E04C51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BB41A3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6D1E794" w14:textId="225F22E4" w:rsidR="00947C98" w:rsidRPr="009F3238" w:rsidRDefault="00947C98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ADD8AF" w14:textId="77777777" w:rsidR="00947C98" w:rsidRPr="009F3238" w:rsidRDefault="00947C98" w:rsidP="00947C98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615E62BA" w14:textId="7214C890" w:rsidR="00947C98" w:rsidRPr="009F3238" w:rsidRDefault="00947C98" w:rsidP="00947C98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C51" w:rsidRPr="009F3238" w14:paraId="06D1E8E7" w14:textId="77777777" w:rsidTr="00947C98">
        <w:trPr>
          <w:trHeight w:val="74"/>
        </w:trPr>
        <w:tc>
          <w:tcPr>
            <w:tcW w:w="2611" w:type="dxa"/>
          </w:tcPr>
          <w:p w14:paraId="1E921901" w14:textId="5E2D9C8D" w:rsidR="00E04C51" w:rsidRPr="009F3238" w:rsidRDefault="00E04C51" w:rsidP="00E04C51">
            <w:pPr>
              <w:spacing w:line="240" w:lineRule="auto"/>
              <w:ind w:left="96" w:right="-25" w:hanging="96"/>
              <w:rPr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2339" w:type="dxa"/>
            <w:shd w:val="clear" w:color="auto" w:fill="auto"/>
          </w:tcPr>
          <w:p w14:paraId="65D5F19C" w14:textId="16DBB30E" w:rsidR="00E04C51" w:rsidRPr="009F3238" w:rsidRDefault="00E04C51" w:rsidP="00E04C51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/>
                <w:sz w:val="26"/>
                <w:szCs w:val="26"/>
                <w:cs/>
              </w:rPr>
              <w:t>จัดจำหน่ายขวดแก้ว</w:t>
            </w:r>
          </w:p>
        </w:tc>
        <w:tc>
          <w:tcPr>
            <w:tcW w:w="1080" w:type="dxa"/>
            <w:vAlign w:val="bottom"/>
          </w:tcPr>
          <w:p w14:paraId="5BA2DAFE" w14:textId="0570CDCC" w:rsidR="00E04C51" w:rsidRPr="009F3238" w:rsidRDefault="00E04C51" w:rsidP="00E04C51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B81CA4" w14:textId="1B9B5E57" w:rsidR="00E04C51" w:rsidRPr="009F3238" w:rsidRDefault="00B873FC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E04C51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2F754D" w14:textId="7A03AC2E" w:rsidR="00E04C51" w:rsidRPr="009F3238" w:rsidRDefault="00E04C51" w:rsidP="00E04C51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B3EDE1" w14:textId="715AE0D3" w:rsidR="00E04C51" w:rsidRPr="009F3238" w:rsidRDefault="00570745" w:rsidP="00E04C51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168,946</w:t>
            </w:r>
          </w:p>
        </w:tc>
        <w:tc>
          <w:tcPr>
            <w:tcW w:w="851" w:type="dxa"/>
            <w:vAlign w:val="bottom"/>
          </w:tcPr>
          <w:p w14:paraId="23B9A197" w14:textId="1D39EAE3" w:rsidR="00E04C51" w:rsidRPr="009F3238" w:rsidRDefault="00E04C51" w:rsidP="00E04C51">
            <w:pPr>
              <w:tabs>
                <w:tab w:val="decimal" w:pos="41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378D0F5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CF51C32" w14:textId="4F56CED5" w:rsidR="00E04C51" w:rsidRPr="009F3238" w:rsidRDefault="001E0AE1" w:rsidP="00E04C51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136,643</w:t>
            </w:r>
          </w:p>
        </w:tc>
        <w:tc>
          <w:tcPr>
            <w:tcW w:w="283" w:type="dxa"/>
            <w:vAlign w:val="bottom"/>
          </w:tcPr>
          <w:p w14:paraId="12479829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FA5293F" w14:textId="2E5193D5" w:rsidR="00E04C51" w:rsidRPr="009F3238" w:rsidRDefault="00E04C51" w:rsidP="00E04C51">
            <w:pPr>
              <w:tabs>
                <w:tab w:val="decimal" w:pos="49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E2C333F" w14:textId="77777777" w:rsidR="00E04C51" w:rsidRPr="009F3238" w:rsidRDefault="00E04C51" w:rsidP="00E04C51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0B6DE2A" w14:textId="16EBB808" w:rsidR="00E04C51" w:rsidRPr="009F3238" w:rsidRDefault="001E0AE1" w:rsidP="00E04C51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133,112</w:t>
            </w:r>
          </w:p>
        </w:tc>
        <w:tc>
          <w:tcPr>
            <w:tcW w:w="283" w:type="dxa"/>
            <w:vAlign w:val="bottom"/>
          </w:tcPr>
          <w:p w14:paraId="6275C8C6" w14:textId="77777777" w:rsidR="00E04C51" w:rsidRPr="009F3238" w:rsidRDefault="00E04C51" w:rsidP="00E04C51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BA433C3" w14:textId="1B7608AB" w:rsidR="00E04C51" w:rsidRPr="009F3238" w:rsidRDefault="00E04C51" w:rsidP="00E04C51">
            <w:pPr>
              <w:spacing w:line="240" w:lineRule="auto"/>
              <w:ind w:left="-85" w:right="-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562A5E4" w14:textId="77777777" w:rsidR="00E04C51" w:rsidRPr="009F3238" w:rsidRDefault="00E04C51" w:rsidP="00E04C51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48304CD" w14:textId="1A3747D0" w:rsidR="00E04C51" w:rsidRPr="009F3238" w:rsidRDefault="00E04C51" w:rsidP="00E04C51">
            <w:pPr>
              <w:tabs>
                <w:tab w:val="decimal" w:pos="42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5C18AB" w14:textId="77777777" w:rsidR="00E04C51" w:rsidRPr="009F3238" w:rsidRDefault="00E04C51" w:rsidP="00E04C51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252B3D0D" w14:textId="55CAB92C" w:rsidR="00E04C51" w:rsidRPr="009F3238" w:rsidRDefault="00E04C51" w:rsidP="00E04C51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C98" w:rsidRPr="009F3238" w14:paraId="205845A2" w14:textId="77777777" w:rsidTr="00947C98">
        <w:trPr>
          <w:trHeight w:val="74"/>
        </w:trPr>
        <w:tc>
          <w:tcPr>
            <w:tcW w:w="2611" w:type="dxa"/>
          </w:tcPr>
          <w:p w14:paraId="3751BC26" w14:textId="4BF4587B" w:rsidR="00947C98" w:rsidRPr="009F3238" w:rsidRDefault="00947C98" w:rsidP="00947C98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</w:tcPr>
          <w:p w14:paraId="55ABC450" w14:textId="4DA5C295" w:rsidR="00947C98" w:rsidRPr="009F3238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9707FB" w14:textId="77777777" w:rsidR="00947C98" w:rsidRPr="009F3238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7219F6A1" w14:textId="77777777" w:rsidR="00947C98" w:rsidRPr="009F3238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69178582" w14:textId="77777777" w:rsidR="00947C98" w:rsidRPr="009F3238" w:rsidRDefault="00947C98" w:rsidP="00947C98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669B25B" w14:textId="77777777" w:rsidR="00947C98" w:rsidRPr="009F3238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EC16A3" w14:textId="77777777" w:rsidR="00947C98" w:rsidRPr="009F3238" w:rsidRDefault="00947C98" w:rsidP="00947C98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F2D5349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E12331" w14:textId="51141D4D" w:rsidR="00947C98" w:rsidRPr="009F3238" w:rsidRDefault="00483108" w:rsidP="00483108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362,413</w:t>
            </w:r>
          </w:p>
        </w:tc>
        <w:tc>
          <w:tcPr>
            <w:tcW w:w="283" w:type="dxa"/>
          </w:tcPr>
          <w:p w14:paraId="400FB218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300B66" w14:textId="23748DDD" w:rsidR="00947C98" w:rsidRPr="009F3238" w:rsidRDefault="00B873FC" w:rsidP="00947C98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</w:t>
            </w:r>
          </w:p>
        </w:tc>
        <w:tc>
          <w:tcPr>
            <w:tcW w:w="283" w:type="dxa"/>
          </w:tcPr>
          <w:p w14:paraId="0F32293D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64D331" w14:textId="1104D6A3" w:rsidR="00947C98" w:rsidRPr="009F3238" w:rsidRDefault="004A0D61" w:rsidP="00707892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1,052,16</w:t>
            </w:r>
            <w:r w:rsidR="0070789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4106C3F6" w14:textId="77777777" w:rsidR="00947C98" w:rsidRPr="009F3238" w:rsidRDefault="00947C98" w:rsidP="00947C98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9880F2" w14:textId="60B94BB9" w:rsidR="00947C98" w:rsidRPr="009F3238" w:rsidRDefault="00B873FC" w:rsidP="00947C98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751</w:t>
            </w:r>
          </w:p>
        </w:tc>
        <w:tc>
          <w:tcPr>
            <w:tcW w:w="271" w:type="dxa"/>
            <w:shd w:val="clear" w:color="auto" w:fill="auto"/>
          </w:tcPr>
          <w:p w14:paraId="64978FD1" w14:textId="77777777" w:rsidR="00947C98" w:rsidRPr="009F3238" w:rsidRDefault="00947C98" w:rsidP="00947C98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751ED7" w14:textId="2DB71F12" w:rsidR="00947C98" w:rsidRPr="009F3238" w:rsidRDefault="00B873FC" w:rsidP="00B209E3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37" w:type="dxa"/>
            <w:shd w:val="clear" w:color="auto" w:fill="auto"/>
          </w:tcPr>
          <w:p w14:paraId="192CF6C0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02D2A7" w14:textId="729C1F23" w:rsidR="00947C98" w:rsidRPr="009F3238" w:rsidRDefault="00B873FC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</w:tr>
      <w:tr w:rsidR="00947C98" w:rsidRPr="009F3238" w14:paraId="39791C29" w14:textId="77777777" w:rsidTr="00947C98">
        <w:trPr>
          <w:trHeight w:val="65"/>
        </w:trPr>
        <w:tc>
          <w:tcPr>
            <w:tcW w:w="4950" w:type="dxa"/>
            <w:gridSpan w:val="2"/>
          </w:tcPr>
          <w:p w14:paraId="75742028" w14:textId="03F14FD2" w:rsidR="00947C98" w:rsidRPr="009F3238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0302833D" w14:textId="77777777" w:rsidR="00947C98" w:rsidRPr="009F3238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1271736F" w14:textId="77777777" w:rsidR="00947C98" w:rsidRPr="009F3238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25662C9D" w14:textId="77777777" w:rsidR="00947C98" w:rsidRPr="009F3238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BCA51DC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BB3420E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26FA0AD3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17DFE51" w14:textId="3A4092F4" w:rsidR="00947C98" w:rsidRPr="009F3238" w:rsidRDefault="00483108" w:rsidP="00947C98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782,612</w:t>
            </w:r>
          </w:p>
        </w:tc>
        <w:tc>
          <w:tcPr>
            <w:tcW w:w="283" w:type="dxa"/>
            <w:vAlign w:val="bottom"/>
          </w:tcPr>
          <w:p w14:paraId="39925613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3DFCD8EA" w14:textId="4AEE3660" w:rsidR="00947C98" w:rsidRPr="009F3238" w:rsidRDefault="00B873FC" w:rsidP="00947C98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283" w:type="dxa"/>
            <w:vAlign w:val="bottom"/>
          </w:tcPr>
          <w:p w14:paraId="281A63D3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44ED3" w14:textId="3F59B90C" w:rsidR="00947C98" w:rsidRPr="009F3238" w:rsidRDefault="00707892" w:rsidP="00EE26E4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1,441,260</w:t>
            </w:r>
          </w:p>
        </w:tc>
        <w:tc>
          <w:tcPr>
            <w:tcW w:w="283" w:type="dxa"/>
            <w:vAlign w:val="bottom"/>
          </w:tcPr>
          <w:p w14:paraId="6400BED4" w14:textId="77777777" w:rsidR="00947C98" w:rsidRPr="009F3238" w:rsidRDefault="00947C98" w:rsidP="00947C98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0BA5C47A" w14:textId="4AC3F523" w:rsidR="00947C98" w:rsidRPr="009F3238" w:rsidRDefault="00B873FC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6F40A7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41039AF" w14:textId="0751F8BD" w:rsidR="00947C98" w:rsidRPr="009F3238" w:rsidRDefault="00B873FC" w:rsidP="00B209E3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81C186" w14:textId="60EC2FB2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9E814" w14:textId="46416CCE" w:rsidR="00947C98" w:rsidRPr="009F3238" w:rsidRDefault="00B873FC" w:rsidP="00B209E3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  <w:r w:rsidR="00E04C5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</w:tr>
      <w:tr w:rsidR="00947C98" w:rsidRPr="009F3238" w14:paraId="5B10A16D" w14:textId="77777777" w:rsidTr="00947C98">
        <w:trPr>
          <w:trHeight w:val="65"/>
        </w:trPr>
        <w:tc>
          <w:tcPr>
            <w:tcW w:w="2611" w:type="dxa"/>
          </w:tcPr>
          <w:p w14:paraId="763A2303" w14:textId="77777777" w:rsidR="00947C98" w:rsidRPr="009F3238" w:rsidRDefault="00947C98" w:rsidP="00947C98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2F5E2D4A" w14:textId="77777777" w:rsidR="00947C98" w:rsidRPr="009F3238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FC4BD2" w14:textId="77777777" w:rsidR="00947C98" w:rsidRPr="009F3238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4BF58C42" w14:textId="77777777" w:rsidR="00947C98" w:rsidRPr="009F3238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26129911" w14:textId="77777777" w:rsidR="00947C98" w:rsidRPr="009F3238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3286F9E4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F2D7C10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EFD62A8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9BE8FCA" w14:textId="77777777" w:rsidR="00947C98" w:rsidRPr="009F3238" w:rsidRDefault="00947C98" w:rsidP="00947C98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E9EFA2C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3F02FE5" w14:textId="77777777" w:rsidR="00947C98" w:rsidRPr="009F3238" w:rsidRDefault="00947C98" w:rsidP="00947C98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06A29BA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3CF8D9F" w14:textId="77777777" w:rsidR="00947C98" w:rsidRPr="009F3238" w:rsidRDefault="00947C98" w:rsidP="00947C98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7C7910C8" w14:textId="77777777" w:rsidR="00947C98" w:rsidRPr="009F3238" w:rsidRDefault="00947C98" w:rsidP="00947C98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B85CAF5" w14:textId="77777777" w:rsidR="00947C98" w:rsidRPr="009F3238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6C7EE0C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1F04226B" w14:textId="77777777" w:rsidR="00947C98" w:rsidRPr="009F3238" w:rsidRDefault="00947C98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CA93776" w14:textId="77777777" w:rsidR="00947C98" w:rsidRPr="009F3238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2C1ACD9" w14:textId="77777777" w:rsidR="00947C98" w:rsidRPr="009F3238" w:rsidRDefault="00947C98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80DACF7" w14:textId="77777777" w:rsidR="00092727" w:rsidRPr="009F3238" w:rsidRDefault="00092727" w:rsidP="00092727">
      <w:pPr>
        <w:spacing w:line="240" w:lineRule="auto"/>
        <w:sectPr w:rsidR="00092727" w:rsidRPr="009F3238" w:rsidSect="00E34260">
          <w:footerReference w:type="default" r:id="rId10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69AA9C72" w14:textId="77777777" w:rsidR="00092727" w:rsidRPr="009F3238" w:rsidRDefault="00092727" w:rsidP="00092727">
      <w:pPr>
        <w:framePr w:hSpace="180" w:wrap="around" w:vAnchor="text" w:hAnchor="margin" w:y="16"/>
      </w:pPr>
    </w:p>
    <w:tbl>
      <w:tblPr>
        <w:tblpPr w:leftFromText="180" w:rightFromText="180" w:vertAnchor="text" w:horzAnchor="margin" w:tblpY="16"/>
        <w:tblW w:w="150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28"/>
        <w:gridCol w:w="260"/>
        <w:gridCol w:w="748"/>
        <w:gridCol w:w="178"/>
        <w:gridCol w:w="732"/>
        <w:gridCol w:w="178"/>
        <w:gridCol w:w="746"/>
        <w:gridCol w:w="178"/>
        <w:gridCol w:w="895"/>
        <w:gridCol w:w="178"/>
        <w:gridCol w:w="815"/>
        <w:gridCol w:w="178"/>
        <w:gridCol w:w="1002"/>
        <w:gridCol w:w="178"/>
        <w:gridCol w:w="1010"/>
        <w:gridCol w:w="178"/>
        <w:gridCol w:w="817"/>
        <w:gridCol w:w="179"/>
        <w:gridCol w:w="800"/>
        <w:gridCol w:w="6"/>
        <w:gridCol w:w="178"/>
        <w:gridCol w:w="977"/>
        <w:gridCol w:w="179"/>
        <w:gridCol w:w="901"/>
        <w:gridCol w:w="6"/>
      </w:tblGrid>
      <w:tr w:rsidR="00BB5225" w:rsidRPr="009F3238" w14:paraId="2749A30C" w14:textId="77777777" w:rsidTr="00794002">
        <w:trPr>
          <w:gridAfter w:val="1"/>
          <w:wAfter w:w="6" w:type="dxa"/>
          <w:cantSplit/>
          <w:tblHeader/>
        </w:trPr>
        <w:tc>
          <w:tcPr>
            <w:tcW w:w="15089" w:type="dxa"/>
            <w:gridSpan w:val="25"/>
          </w:tcPr>
          <w:p w14:paraId="3987BC25" w14:textId="77777777" w:rsidR="00BB5225" w:rsidRPr="009F3238" w:rsidRDefault="00BB5225" w:rsidP="0009272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2727" w:rsidRPr="009F3238" w14:paraId="6C4966A3" w14:textId="77777777" w:rsidTr="007C4353">
        <w:trPr>
          <w:cantSplit/>
          <w:tblHeader/>
        </w:trPr>
        <w:tc>
          <w:tcPr>
            <w:tcW w:w="2970" w:type="dxa"/>
          </w:tcPr>
          <w:p w14:paraId="4F00C166" w14:textId="77777777" w:rsidR="00092727" w:rsidRPr="009F3238" w:rsidRDefault="00092727" w:rsidP="00092727">
            <w:pPr>
              <w:rPr>
                <w:sz w:val="26"/>
                <w:szCs w:val="26"/>
              </w:rPr>
            </w:pPr>
          </w:p>
        </w:tc>
        <w:tc>
          <w:tcPr>
            <w:tcW w:w="1636" w:type="dxa"/>
            <w:gridSpan w:val="3"/>
            <w:vAlign w:val="bottom"/>
          </w:tcPr>
          <w:p w14:paraId="6B084F2D" w14:textId="77777777" w:rsidR="00092727" w:rsidRPr="009F3238" w:rsidRDefault="00092727" w:rsidP="00092727">
            <w:pPr>
              <w:jc w:val="center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Merge w:val="restart"/>
            <w:vAlign w:val="bottom"/>
          </w:tcPr>
          <w:p w14:paraId="38D26B7B" w14:textId="77777777" w:rsidR="00092727" w:rsidRPr="009F3238" w:rsidRDefault="00092727" w:rsidP="00092727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7B722A84" w14:textId="77777777" w:rsidR="00092727" w:rsidRPr="009F3238" w:rsidRDefault="00092727" w:rsidP="00092727">
            <w:pPr>
              <w:jc w:val="center"/>
              <w:rPr>
                <w:sz w:val="26"/>
                <w:szCs w:val="26"/>
              </w:rPr>
            </w:pPr>
            <w:r w:rsidRPr="009F3238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65D60C2D" w14:textId="77777777" w:rsidR="00092727" w:rsidRPr="009F3238" w:rsidRDefault="00092727" w:rsidP="000927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5F9E0EDC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DACF912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7FDBF7A2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9F3238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4B808B9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3337940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9F3238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4" w:type="dxa"/>
            <w:gridSpan w:val="2"/>
          </w:tcPr>
          <w:p w14:paraId="38BF5023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63" w:type="dxa"/>
            <w:gridSpan w:val="4"/>
          </w:tcPr>
          <w:p w14:paraId="4627531E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รับ</w:t>
            </w:r>
          </w:p>
          <w:p w14:paraId="1A0C7DF9" w14:textId="6DAC83EE" w:rsidR="00396176" w:rsidRPr="009F3238" w:rsidRDefault="00396176" w:rsidP="00092727">
            <w:pPr>
              <w:pStyle w:val="acctmergecolhdg"/>
              <w:spacing w:line="240" w:lineRule="atLeast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7C4353" w:rsidRPr="009F3238" w14:paraId="614D4C8B" w14:textId="77777777" w:rsidTr="007C4353">
        <w:trPr>
          <w:gridAfter w:val="1"/>
          <w:wAfter w:w="6" w:type="dxa"/>
          <w:cantSplit/>
          <w:tblHeader/>
        </w:trPr>
        <w:tc>
          <w:tcPr>
            <w:tcW w:w="2970" w:type="dxa"/>
          </w:tcPr>
          <w:p w14:paraId="56F3695C" w14:textId="77777777" w:rsidR="007C4353" w:rsidRPr="009F3238" w:rsidRDefault="007C4353" w:rsidP="007C4353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31DC8DC" w14:textId="31A641CE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0" w:type="dxa"/>
            <w:vAlign w:val="bottom"/>
          </w:tcPr>
          <w:p w14:paraId="38AF82FA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40408F9B" w14:textId="2E940E65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Merge/>
          </w:tcPr>
          <w:p w14:paraId="07D1FE89" w14:textId="77777777" w:rsidR="007C4353" w:rsidRPr="009F3238" w:rsidRDefault="007C4353" w:rsidP="007C43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1E1E7D5A" w14:textId="6A8008A9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12BBA649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43E70806" w14:textId="40274F63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112BAF4A" w14:textId="77777777" w:rsidR="007C4353" w:rsidRPr="009F3238" w:rsidRDefault="007C4353" w:rsidP="007C4353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53F06CF1" w14:textId="677532B6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49904932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F54CF5E" w14:textId="7D94BEEE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33A41893" w14:textId="77777777" w:rsidR="007C4353" w:rsidRPr="009F3238" w:rsidRDefault="007C4353" w:rsidP="007C4353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94F878F" w14:textId="5FA3CC93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3B104FB8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BCF065B" w14:textId="5F618E0B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5033B9F5" w14:textId="77777777" w:rsidR="007C4353" w:rsidRPr="009F3238" w:rsidRDefault="007C4353" w:rsidP="007C43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14:paraId="6B71D13B" w14:textId="7617B21A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9" w:type="dxa"/>
            <w:vAlign w:val="bottom"/>
          </w:tcPr>
          <w:p w14:paraId="0874AD7D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F303AFF" w14:textId="7873B7CD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78543761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1DD700F" w14:textId="02F4D2AA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9" w:type="dxa"/>
            <w:vAlign w:val="bottom"/>
          </w:tcPr>
          <w:p w14:paraId="3720D7FA" w14:textId="77777777" w:rsidR="007C4353" w:rsidRPr="009F3238" w:rsidRDefault="007C4353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20A5436" w14:textId="5F5E4791" w:rsidR="007C4353" w:rsidRPr="009F3238" w:rsidRDefault="00B873FC" w:rsidP="007C435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E5F3B" w:rsidRPr="009F3238" w14:paraId="54D4A306" w14:textId="77777777" w:rsidTr="007C4353">
        <w:trPr>
          <w:gridAfter w:val="1"/>
          <w:wAfter w:w="6" w:type="dxa"/>
          <w:cantSplit/>
          <w:tblHeader/>
        </w:trPr>
        <w:tc>
          <w:tcPr>
            <w:tcW w:w="2970" w:type="dxa"/>
          </w:tcPr>
          <w:p w14:paraId="6D7E61CA" w14:textId="77777777" w:rsidR="004E5F3B" w:rsidRPr="009F3238" w:rsidRDefault="004E5F3B" w:rsidP="0009272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636" w:type="dxa"/>
            <w:gridSpan w:val="3"/>
            <w:vAlign w:val="center"/>
          </w:tcPr>
          <w:p w14:paraId="247A6571" w14:textId="77777777" w:rsidR="004E5F3B" w:rsidRPr="009F3238" w:rsidRDefault="004E5F3B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9F3238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78" w:type="dxa"/>
          </w:tcPr>
          <w:p w14:paraId="069258A0" w14:textId="77777777" w:rsidR="004E5F3B" w:rsidRPr="009F3238" w:rsidRDefault="004E5F3B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05" w:type="dxa"/>
            <w:gridSpan w:val="20"/>
          </w:tcPr>
          <w:p w14:paraId="45CFED6F" w14:textId="77777777" w:rsidR="004E5F3B" w:rsidRPr="009F3238" w:rsidRDefault="004E5F3B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6570A" w:rsidRPr="009F3238" w14:paraId="0E34096F" w14:textId="77777777" w:rsidTr="007C4353">
        <w:trPr>
          <w:gridAfter w:val="1"/>
          <w:wAfter w:w="6" w:type="dxa"/>
          <w:cantSplit/>
        </w:trPr>
        <w:tc>
          <w:tcPr>
            <w:tcW w:w="2970" w:type="dxa"/>
          </w:tcPr>
          <w:p w14:paraId="60E5B3F0" w14:textId="77777777" w:rsidR="0026570A" w:rsidRPr="009F3238" w:rsidRDefault="0026570A" w:rsidP="0026570A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28" w:type="dxa"/>
            <w:vAlign w:val="center"/>
          </w:tcPr>
          <w:p w14:paraId="6734E955" w14:textId="77777777" w:rsidR="0026570A" w:rsidRPr="009F3238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73E85856" w14:textId="77777777" w:rsidR="0026570A" w:rsidRPr="009F3238" w:rsidRDefault="0026570A" w:rsidP="0026570A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3391E21D" w14:textId="77777777" w:rsidR="0026570A" w:rsidRPr="009F3238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E9C4A93" w14:textId="77777777" w:rsidR="0026570A" w:rsidRPr="009F3238" w:rsidRDefault="0026570A" w:rsidP="0026570A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4CE5D3A6" w14:textId="77777777" w:rsidR="0026570A" w:rsidRPr="009F3238" w:rsidRDefault="0026570A" w:rsidP="0026570A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27F57706" w14:textId="77777777" w:rsidR="0026570A" w:rsidRPr="009F3238" w:rsidRDefault="0026570A" w:rsidP="0026570A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14:paraId="0EE3F45A" w14:textId="77777777" w:rsidR="0026570A" w:rsidRPr="009F3238" w:rsidRDefault="0026570A" w:rsidP="0026570A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A21EBFF" w14:textId="77777777" w:rsidR="0026570A" w:rsidRPr="009F3238" w:rsidRDefault="0026570A" w:rsidP="0026570A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62678487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5428A7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FA860F1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9BC1F6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76CCDFC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2731A9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A8F6A4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0AA7AE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4ACF773B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1DF50B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5C4E72F9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89D9B57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15D2D1F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E98FA44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DC5F425" w14:textId="77777777" w:rsidR="0026570A" w:rsidRPr="009F323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C4353" w:rsidRPr="009F3238" w14:paraId="77CDD9E9" w14:textId="77777777" w:rsidTr="007C4353">
        <w:trPr>
          <w:gridAfter w:val="1"/>
          <w:wAfter w:w="6" w:type="dxa"/>
          <w:cantSplit/>
        </w:trPr>
        <w:tc>
          <w:tcPr>
            <w:tcW w:w="2970" w:type="dxa"/>
          </w:tcPr>
          <w:p w14:paraId="7D5AA091" w14:textId="7A55646A" w:rsidR="007C4353" w:rsidRPr="009F3238" w:rsidRDefault="007C4353" w:rsidP="007C4353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/>
                <w:sz w:val="26"/>
                <w:szCs w:val="26"/>
                <w:cs/>
              </w:rPr>
              <w:t>บริษัท สยาม เบฟ แมนูแฟคเจอริ่ง จำกัด (เดิมชื่อ บริษัท คาลพิส โอสถสภา จำกัด)</w:t>
            </w:r>
          </w:p>
        </w:tc>
        <w:tc>
          <w:tcPr>
            <w:tcW w:w="628" w:type="dxa"/>
            <w:vAlign w:val="bottom"/>
          </w:tcPr>
          <w:p w14:paraId="18CED230" w14:textId="70A2F2E4" w:rsidR="007C4353" w:rsidRPr="009F3238" w:rsidRDefault="007C4353" w:rsidP="007C4353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center"/>
          </w:tcPr>
          <w:p w14:paraId="51624A7C" w14:textId="77777777" w:rsidR="007C4353" w:rsidRPr="009F3238" w:rsidRDefault="007C4353" w:rsidP="007C4353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42D06916" w14:textId="6778F50E" w:rsidR="007C4353" w:rsidRPr="009F3238" w:rsidRDefault="00B873FC" w:rsidP="007C4353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8" w:type="dxa"/>
            <w:vAlign w:val="center"/>
          </w:tcPr>
          <w:p w14:paraId="505C5C5D" w14:textId="77777777" w:rsidR="007C4353" w:rsidRPr="009F3238" w:rsidRDefault="007C4353" w:rsidP="007C4353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25040CB" w14:textId="11ED07CD" w:rsidR="007C4353" w:rsidRPr="009F3238" w:rsidRDefault="007C4353" w:rsidP="007C435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5BD25987" w14:textId="77777777" w:rsidR="007C4353" w:rsidRPr="009F3238" w:rsidRDefault="007C4353" w:rsidP="007C4353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2FC16936" w14:textId="596238B6" w:rsidR="007C4353" w:rsidRPr="009F3238" w:rsidRDefault="00B873FC" w:rsidP="007C4353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29EE0CF1" w14:textId="77777777" w:rsidR="007C4353" w:rsidRPr="009F3238" w:rsidRDefault="007C4353" w:rsidP="007C4353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C73489A" w14:textId="4A175B6C" w:rsidR="007C4353" w:rsidRPr="009F3238" w:rsidRDefault="007C4353" w:rsidP="007C4353">
            <w:pPr>
              <w:pStyle w:val="acctfourfigures"/>
              <w:tabs>
                <w:tab w:val="clear" w:pos="765"/>
              </w:tabs>
              <w:spacing w:line="240" w:lineRule="atLeast"/>
              <w:ind w:right="-310"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DB5079F" w14:textId="77777777" w:rsidR="007C4353" w:rsidRPr="009F3238" w:rsidRDefault="007C4353" w:rsidP="007C43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4F24A23" w14:textId="2732E815" w:rsidR="007C4353" w:rsidRPr="009F3238" w:rsidRDefault="00B873FC" w:rsidP="007C435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E12DF5A" w14:textId="77777777" w:rsidR="007C4353" w:rsidRPr="009F3238" w:rsidRDefault="007C4353" w:rsidP="007C43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50F7A35" w14:textId="4FD0702D" w:rsidR="007C4353" w:rsidRPr="009F3238" w:rsidRDefault="007C4353" w:rsidP="007C4353">
            <w:pPr>
              <w:pStyle w:val="acctfourfigures"/>
              <w:tabs>
                <w:tab w:val="clear" w:pos="765"/>
              </w:tabs>
              <w:spacing w:line="240" w:lineRule="atLeast"/>
              <w:ind w:right="-296"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CFF60F" w14:textId="77777777" w:rsidR="007C4353" w:rsidRPr="009F3238" w:rsidRDefault="007C4353" w:rsidP="007C43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1F56C4" w14:textId="6B5EC7C8" w:rsidR="007C4353" w:rsidRPr="009F3238" w:rsidRDefault="007C4353" w:rsidP="007C435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509BAF" w14:textId="77777777" w:rsidR="007C4353" w:rsidRPr="009F3238" w:rsidRDefault="007C4353" w:rsidP="007C43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671536E" w14:textId="03614CFC" w:rsidR="007C4353" w:rsidRPr="009F3238" w:rsidRDefault="007C4353" w:rsidP="007C4353">
            <w:pPr>
              <w:pStyle w:val="acctfourfigures"/>
              <w:tabs>
                <w:tab w:val="clear" w:pos="765"/>
              </w:tabs>
              <w:spacing w:line="240" w:lineRule="atLeast"/>
              <w:ind w:right="-269"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49A680C" w14:textId="77777777" w:rsidR="007C4353" w:rsidRPr="009F3238" w:rsidRDefault="007C4353" w:rsidP="007C43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29659F9" w14:textId="1AFDF472" w:rsidR="007C4353" w:rsidRPr="009F3238" w:rsidRDefault="00B873FC" w:rsidP="007C435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132</w:t>
            </w:r>
          </w:p>
        </w:tc>
        <w:tc>
          <w:tcPr>
            <w:tcW w:w="178" w:type="dxa"/>
          </w:tcPr>
          <w:p w14:paraId="5D064F1E" w14:textId="77777777" w:rsidR="007C4353" w:rsidRPr="009F3238" w:rsidRDefault="007C4353" w:rsidP="007C43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6160B70" w14:textId="61ACCD87" w:rsidR="007C4353" w:rsidRPr="009F3238" w:rsidRDefault="007C4353" w:rsidP="007C43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6C1BADB" w14:textId="77777777" w:rsidR="007C4353" w:rsidRPr="009F3238" w:rsidRDefault="007C4353" w:rsidP="007C435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12A1E00" w14:textId="77777777" w:rsidR="007C4353" w:rsidRPr="009F3238" w:rsidRDefault="007C4353" w:rsidP="007C4353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1D5C" w:rsidRPr="009F3238" w14:paraId="6267284D" w14:textId="77777777" w:rsidTr="007C4353">
        <w:trPr>
          <w:gridAfter w:val="1"/>
          <w:wAfter w:w="6" w:type="dxa"/>
          <w:cantSplit/>
        </w:trPr>
        <w:tc>
          <w:tcPr>
            <w:tcW w:w="2970" w:type="dxa"/>
          </w:tcPr>
          <w:p w14:paraId="2F2DBFD9" w14:textId="77777777" w:rsidR="00621D5C" w:rsidRPr="009F3238" w:rsidRDefault="00621D5C" w:rsidP="00621D5C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628" w:type="dxa"/>
            <w:vAlign w:val="center"/>
          </w:tcPr>
          <w:p w14:paraId="0925B995" w14:textId="024044C7" w:rsidR="00621D5C" w:rsidRPr="009F3238" w:rsidRDefault="00B873F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0" w:type="dxa"/>
            <w:vAlign w:val="center"/>
          </w:tcPr>
          <w:p w14:paraId="074D4321" w14:textId="77777777" w:rsidR="00621D5C" w:rsidRPr="009F3238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3A14ECBB" w14:textId="38FECF08" w:rsidR="00621D5C" w:rsidRPr="009F3238" w:rsidRDefault="00B873F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8" w:type="dxa"/>
            <w:vAlign w:val="center"/>
          </w:tcPr>
          <w:p w14:paraId="4FCA8E0F" w14:textId="77777777" w:rsidR="00621D5C" w:rsidRPr="009F3238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8B8C445" w14:textId="67AC59F9" w:rsidR="00621D5C" w:rsidRPr="009F3238" w:rsidRDefault="00B873F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534E5758" w14:textId="77777777" w:rsidR="00621D5C" w:rsidRPr="009F3238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7F79A15C" w14:textId="7EEF7A97" w:rsidR="00621D5C" w:rsidRPr="009F3238" w:rsidRDefault="00B873F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783030D1" w14:textId="77777777" w:rsidR="00621D5C" w:rsidRPr="009F3238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6BCDBF6E" w14:textId="15B93118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4F35C264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C6F51AA" w14:textId="336BF2DC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359CD0B5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BFF8373" w14:textId="5A34F24B" w:rsidR="00621D5C" w:rsidRPr="009F3238" w:rsidRDefault="00621D5C" w:rsidP="00621D5C">
            <w:pPr>
              <w:pStyle w:val="acctfourfigures"/>
              <w:tabs>
                <w:tab w:val="clear" w:pos="765"/>
              </w:tabs>
              <w:spacing w:line="240" w:lineRule="atLeast"/>
              <w:ind w:right="-300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62A87E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7E6E230" w14:textId="4A9EEFCF" w:rsidR="00621D5C" w:rsidRPr="009F3238" w:rsidRDefault="007C4353" w:rsidP="007C4353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FFB04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BCDAF68" w14:textId="679635A1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9" w:type="dxa"/>
            <w:shd w:val="clear" w:color="auto" w:fill="auto"/>
          </w:tcPr>
          <w:p w14:paraId="0CCEF24A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7A31BBA0" w14:textId="3E1BA47E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</w:tcPr>
          <w:p w14:paraId="60F7D28C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E553494" w14:textId="3D559646" w:rsidR="00621D5C" w:rsidRPr="009F3238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5CEE4F0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31967E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1D5C" w:rsidRPr="009F3238" w14:paraId="31665F1F" w14:textId="77777777" w:rsidTr="007C4353">
        <w:trPr>
          <w:gridAfter w:val="1"/>
          <w:wAfter w:w="6" w:type="dxa"/>
          <w:cantSplit/>
        </w:trPr>
        <w:tc>
          <w:tcPr>
            <w:tcW w:w="2970" w:type="dxa"/>
          </w:tcPr>
          <w:p w14:paraId="2A820B95" w14:textId="64AA6B56" w:rsidR="00621D5C" w:rsidRPr="009F3238" w:rsidRDefault="00621D5C" w:rsidP="00621D5C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628" w:type="dxa"/>
            <w:vAlign w:val="bottom"/>
          </w:tcPr>
          <w:p w14:paraId="5A032566" w14:textId="51F87633" w:rsidR="00621D5C" w:rsidRPr="009F3238" w:rsidRDefault="00B873F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0" w:type="dxa"/>
            <w:vAlign w:val="bottom"/>
          </w:tcPr>
          <w:p w14:paraId="45BEA4D4" w14:textId="77777777" w:rsidR="00621D5C" w:rsidRPr="009F3238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3DC62CA3" w14:textId="5372FCCD" w:rsidR="00621D5C" w:rsidRPr="009F3238" w:rsidRDefault="00B873F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8" w:type="dxa"/>
            <w:vAlign w:val="bottom"/>
          </w:tcPr>
          <w:p w14:paraId="76AB37F6" w14:textId="77777777" w:rsidR="00621D5C" w:rsidRPr="009F3238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18ED4E6" w14:textId="64B1E244" w:rsidR="00621D5C" w:rsidRPr="009F3238" w:rsidRDefault="00B873F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7F8A5132" w14:textId="77777777" w:rsidR="00621D5C" w:rsidRPr="009F3238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7859DC9A" w14:textId="62D953A1" w:rsidR="00621D5C" w:rsidRPr="009F3238" w:rsidRDefault="00B873F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2A710073" w14:textId="77777777" w:rsidR="00621D5C" w:rsidRPr="009F3238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C2B0309" w14:textId="5E293D87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9204025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549970B" w14:textId="4449C51E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3346567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8F989AC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22E32F" w14:textId="28235AFC" w:rsidR="00621D5C" w:rsidRPr="009F3238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722F7C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494755E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674CC2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89A1C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B3D0E6C" w14:textId="10F45F94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305F0E97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9BF8A07" w14:textId="41D5916A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</w:tcPr>
          <w:p w14:paraId="541EF9D8" w14:textId="77777777" w:rsidR="00621D5C" w:rsidRPr="009F3238" w:rsidRDefault="00621D5C" w:rsidP="00621D5C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363C25D" w14:textId="2F55A36B" w:rsidR="00621D5C" w:rsidRPr="009F3238" w:rsidRDefault="00B873FC" w:rsidP="00621D5C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9" w:type="dxa"/>
            <w:shd w:val="clear" w:color="auto" w:fill="auto"/>
          </w:tcPr>
          <w:p w14:paraId="65243D07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A462E2E" w14:textId="3C8C88F4" w:rsidR="00621D5C" w:rsidRPr="009F3238" w:rsidRDefault="00B873F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430</w:t>
            </w:r>
          </w:p>
        </w:tc>
      </w:tr>
      <w:tr w:rsidR="00621D5C" w:rsidRPr="009F3238" w14:paraId="77FC79F7" w14:textId="77777777" w:rsidTr="007C4353">
        <w:trPr>
          <w:gridAfter w:val="1"/>
          <w:wAfter w:w="6" w:type="dxa"/>
          <w:cantSplit/>
        </w:trPr>
        <w:tc>
          <w:tcPr>
            <w:tcW w:w="2970" w:type="dxa"/>
          </w:tcPr>
          <w:p w14:paraId="3F5BFBE2" w14:textId="77777777" w:rsidR="00621D5C" w:rsidRPr="009F3238" w:rsidRDefault="00621D5C" w:rsidP="00621D5C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628" w:type="dxa"/>
            <w:vAlign w:val="bottom"/>
          </w:tcPr>
          <w:p w14:paraId="46DADBDA" w14:textId="263B135C" w:rsidR="00621D5C" w:rsidRPr="009F3238" w:rsidRDefault="00B873F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0" w:type="dxa"/>
            <w:vAlign w:val="bottom"/>
          </w:tcPr>
          <w:p w14:paraId="5531105D" w14:textId="77777777" w:rsidR="00621D5C" w:rsidRPr="009F3238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564D9547" w14:textId="36634DD2" w:rsidR="00621D5C" w:rsidRPr="009F3238" w:rsidRDefault="00B873F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8" w:type="dxa"/>
            <w:vAlign w:val="bottom"/>
          </w:tcPr>
          <w:p w14:paraId="7964A84B" w14:textId="77777777" w:rsidR="00621D5C" w:rsidRPr="009F3238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5994DD8" w14:textId="3B67D396" w:rsidR="00621D5C" w:rsidRPr="009F3238" w:rsidRDefault="00B873F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054C100B" w14:textId="77777777" w:rsidR="00621D5C" w:rsidRPr="009F3238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52102ECA" w14:textId="6EEEEF53" w:rsidR="00621D5C" w:rsidRPr="009F3238" w:rsidRDefault="00B873F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51DFEF72" w14:textId="77777777" w:rsidR="00621D5C" w:rsidRPr="009F3238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6F1D01E" w14:textId="02C4AD7A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55C9D15C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A7194AF" w14:textId="0052391E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3261C462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7B007" w14:textId="3282D3BA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E8E0E0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AD3F" w14:textId="2DD70519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E0263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4D4B" w14:textId="795040B6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79" w:type="dxa"/>
            <w:shd w:val="clear" w:color="auto" w:fill="auto"/>
          </w:tcPr>
          <w:p w14:paraId="5EE7FFB6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D9F7" w14:textId="2E89B5C4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21D5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78" w:type="dxa"/>
          </w:tcPr>
          <w:p w14:paraId="7D3B7AF8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7CAB" w14:textId="01484F48" w:rsidR="00621D5C" w:rsidRPr="009F3238" w:rsidRDefault="00B873FC" w:rsidP="007C4353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7C4353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160A0A3" w14:textId="77777777" w:rsidR="00621D5C" w:rsidRPr="009F3238" w:rsidRDefault="00621D5C" w:rsidP="00621D5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F5212" w14:textId="77777777" w:rsidR="00621D5C" w:rsidRPr="009F3238" w:rsidRDefault="00621D5C" w:rsidP="00621D5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1D5C" w:rsidRPr="009F3238" w14:paraId="37250D1B" w14:textId="77777777" w:rsidTr="00092727">
        <w:trPr>
          <w:gridAfter w:val="1"/>
          <w:wAfter w:w="6" w:type="dxa"/>
          <w:cantSplit/>
        </w:trPr>
        <w:tc>
          <w:tcPr>
            <w:tcW w:w="3598" w:type="dxa"/>
            <w:gridSpan w:val="2"/>
          </w:tcPr>
          <w:p w14:paraId="699871F6" w14:textId="24C7412D" w:rsidR="00621D5C" w:rsidRPr="009F3238" w:rsidRDefault="00621D5C" w:rsidP="00621D5C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0" w:type="dxa"/>
          </w:tcPr>
          <w:p w14:paraId="1858ECF8" w14:textId="77777777" w:rsidR="00621D5C" w:rsidRPr="009F3238" w:rsidRDefault="00621D5C" w:rsidP="00621D5C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</w:tcPr>
          <w:p w14:paraId="2687B093" w14:textId="77777777" w:rsidR="00621D5C" w:rsidRPr="009F3238" w:rsidRDefault="00621D5C" w:rsidP="00621D5C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E8DC002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dxa"/>
          </w:tcPr>
          <w:p w14:paraId="5F0BE6F0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66A779B3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</w:tcPr>
          <w:p w14:paraId="41F4B32D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638A9572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69416EC" w14:textId="752B6C11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7C435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0A4033C7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5C0F1D2D" w14:textId="7D142FBE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</w:t>
            </w:r>
            <w:r w:rsidR="00621D5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4ADF36EA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A9A9A" w14:textId="09E6470E" w:rsidR="00621D5C" w:rsidRPr="009F3238" w:rsidRDefault="00621D5C" w:rsidP="00621D5C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7C435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919FFDA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93C69" w14:textId="4DE1DC3B" w:rsidR="00621D5C" w:rsidRPr="009F3238" w:rsidRDefault="00621D5C" w:rsidP="00621D5C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258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739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70F8FD7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E0326" w14:textId="341FF6AE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</w:t>
            </w:r>
            <w:r w:rsidR="007C435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829</w:t>
            </w:r>
          </w:p>
        </w:tc>
        <w:tc>
          <w:tcPr>
            <w:tcW w:w="179" w:type="dxa"/>
            <w:shd w:val="clear" w:color="auto" w:fill="auto"/>
          </w:tcPr>
          <w:p w14:paraId="239B8CB1" w14:textId="77777777" w:rsidR="00621D5C" w:rsidRPr="009F3238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12B82" w14:textId="2BB426FC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  <w:r w:rsidR="00621D5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8" w:type="dxa"/>
          </w:tcPr>
          <w:p w14:paraId="0D9EDF77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F856A" w14:textId="5B0D2B4A" w:rsidR="00621D5C" w:rsidRPr="009F3238" w:rsidRDefault="00B873F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115</w:t>
            </w:r>
            <w:r w:rsidR="007C435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052</w:t>
            </w:r>
          </w:p>
        </w:tc>
        <w:tc>
          <w:tcPr>
            <w:tcW w:w="179" w:type="dxa"/>
            <w:shd w:val="clear" w:color="auto" w:fill="auto"/>
          </w:tcPr>
          <w:p w14:paraId="59DDFB4A" w14:textId="77777777" w:rsidR="00621D5C" w:rsidRPr="009F3238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E202C" w14:textId="531DE16E" w:rsidR="00621D5C" w:rsidRPr="009F3238" w:rsidRDefault="00B873FC" w:rsidP="00621D5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</w:t>
            </w:r>
            <w:r w:rsidR="007C4353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430</w:t>
            </w:r>
          </w:p>
        </w:tc>
      </w:tr>
    </w:tbl>
    <w:p w14:paraId="7446387C" w14:textId="77777777" w:rsidR="00352E7F" w:rsidRPr="009F3238" w:rsidRDefault="00352E7F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16"/>
          <w:szCs w:val="16"/>
          <w:lang w:bidi="th-TH"/>
        </w:rPr>
      </w:pPr>
    </w:p>
    <w:p w14:paraId="152E5FB4" w14:textId="77777777" w:rsidR="00092727" w:rsidRPr="009F3238" w:rsidRDefault="00BA35DD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37C2549" w14:textId="77777777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29E105F5" w14:textId="6E86BD8B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 xml:space="preserve">ในเดือนมกราคม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บริษัทได้ซื้อเงินลงทุนในบริษัท สยาม เบฟ แมนูแฟคเจอริ่ง จำกัด (เดิมชื่อ บริษัท คาลพิส โอสถสภา จำกัด) เพิ่มร้อยละ </w:t>
      </w:r>
      <w:r w:rsidR="00B873FC" w:rsidRPr="009F3238">
        <w:rPr>
          <w:rFonts w:cs="Angsana New"/>
          <w:sz w:val="30"/>
          <w:szCs w:val="30"/>
          <w:lang w:bidi="th-TH"/>
        </w:rPr>
        <w:t>60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ทำให้สัดส่วนเงินลงทุนของบริษัทดังกล่าวเปลี่ยนจากร้อยละ </w:t>
      </w:r>
      <w:r w:rsidR="00B873FC" w:rsidRPr="009F3238">
        <w:rPr>
          <w:rFonts w:cs="Angsana New"/>
          <w:sz w:val="30"/>
          <w:szCs w:val="30"/>
          <w:lang w:bidi="th-TH"/>
        </w:rPr>
        <w:t>40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เป็นร้อยละ </w:t>
      </w:r>
      <w:r w:rsidR="00B873FC" w:rsidRPr="009F3238">
        <w:rPr>
          <w:rFonts w:cs="Angsana New"/>
          <w:sz w:val="30"/>
          <w:szCs w:val="30"/>
          <w:lang w:bidi="th-TH"/>
        </w:rPr>
        <w:t>100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และเปลี่ยนสถานะจากเงินลงทุนในการร่วมค้าเป็นเงินลงทุนในบริษัทย่อย ตามที่กล่าวไว้ในหมายเหตุข้อ </w:t>
      </w:r>
      <w:r w:rsidR="005D4917" w:rsidRPr="009F3238">
        <w:rPr>
          <w:rFonts w:cs="Angsana New"/>
          <w:sz w:val="30"/>
          <w:szCs w:val="30"/>
          <w:lang w:bidi="th-TH"/>
        </w:rPr>
        <w:t>12</w:t>
      </w:r>
    </w:p>
    <w:p w14:paraId="12574AE3" w14:textId="77777777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23748579" w14:textId="38AE509C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i/>
          <w:iCs/>
          <w:sz w:val="30"/>
          <w:szCs w:val="30"/>
          <w:lang w:bidi="th-TH"/>
        </w:rPr>
        <w:sectPr w:rsidR="007C4353" w:rsidRPr="009F3238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4831436E" w14:textId="4371E2A4" w:rsidR="00092727" w:rsidRPr="009F3238" w:rsidRDefault="00092727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/>
          <w:i/>
          <w:iCs/>
          <w:sz w:val="30"/>
          <w:szCs w:val="30"/>
          <w:cs/>
          <w:lang w:bidi="th-TH"/>
        </w:rPr>
        <w:t>การซื้อ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และจำหน่าย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เงินลงทุน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ในบริษัทร่วมและการร่วมค้า</w:t>
      </w:r>
    </w:p>
    <w:p w14:paraId="03108B9E" w14:textId="77777777" w:rsidR="005462C4" w:rsidRPr="009F3238" w:rsidRDefault="005462C4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43E9F526" w14:textId="776A0874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  <w:lang w:bidi="th-TH"/>
        </w:rPr>
        <w:t>2563</w:t>
      </w:r>
    </w:p>
    <w:p w14:paraId="016E9CD5" w14:textId="77777777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val="en-GB" w:bidi="th-TH"/>
        </w:rPr>
      </w:pPr>
    </w:p>
    <w:p w14:paraId="0B834BAF" w14:textId="562C9053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9F323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B873FC"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2563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บริษัทย่อยแห่งหนึ่งได้เพิ่มเงินลงทุนใน 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Basecamp Brews Ltd 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จำนวน </w:t>
      </w:r>
      <w:r w:rsidR="00B873FC"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2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0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ล้านปอนด์สเตอร์ลิง ซึ่งคิดเป็นร้อยละ </w:t>
      </w:r>
      <w:r w:rsidR="00B873FC"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4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Basecamp Brews Ltd 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เป็นร้อยละ </w:t>
      </w:r>
      <w:r w:rsidR="00B873FC"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26</w:t>
      </w:r>
    </w:p>
    <w:p w14:paraId="46FB23CF" w14:textId="77777777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2B999A20" w14:textId="1838BDB7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bookmarkStart w:id="3" w:name="_Hlk46736682"/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ในเดือนพฤษภาคม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กลุ่มบริษัทได้ลงทุนในหุ้นสามัญของบริษัท 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MYANMAR GOLDEN GLASS COMPANY LIMITED (MGG)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6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,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093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33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ล้านเมียนมาร์จัต ซึ่งคิดเป็นร้อยละ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80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44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ของหุ้นสามัญและหุ้นบุริมสิทธิทั้งหมดของบริษัท 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MGG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ในการลงทุนดังกล่าวกลุ่มบริษัทได้จ่ายชำระค่าหุ้นแล้วจำนวน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4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,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708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87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ล้านเมียนมาร์จัต</w:t>
      </w:r>
      <w:r w:rsidRPr="00D73624">
        <w:rPr>
          <w:rFonts w:asciiTheme="majorBidi" w:hAnsiTheme="majorBidi" w:cs="Angsana New"/>
          <w:spacing w:val="-2"/>
          <w:sz w:val="30"/>
          <w:szCs w:val="30"/>
          <w:lang w:bidi="th-TH"/>
        </w:rPr>
        <w:br/>
      </w:r>
      <w:r w:rsidRPr="00D7362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ในเดือนพฤษภาคม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และ</w:t>
      </w:r>
      <w:r w:rsidR="00E57CDD" w:rsidRPr="00D7362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ได้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จ่ายชำระอีกจำนวน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,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384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46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ล้านเมียนมาร์จัต</w:t>
      </w:r>
      <w:r w:rsidR="00E57CDD" w:rsidRPr="00D7362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แล้ว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ในเดือนธันวาคม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เนื่อง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ด้วยบริษัท 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MGG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มีหุ้นบุริมสิทธิที่ให้สิทธิในการรับเงินปันผลสูงกว่าหุ้นสามัญ ส่งผลให้กลุ่มบริษัทมีส่วนได้ส่วนเสีย</w:t>
      </w:r>
      <w:r w:rsidRPr="009F3238">
        <w:rPr>
          <w:rFonts w:asciiTheme="majorBidi" w:hAnsiTheme="majorBidi" w:cs="Angsana New"/>
          <w:spacing w:val="-2"/>
          <w:sz w:val="30"/>
          <w:szCs w:val="30"/>
          <w:lang w:bidi="th-TH"/>
        </w:rPr>
        <w:br/>
      </w:r>
      <w:r w:rsidRPr="009F3238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ทั้งสิ้นคิดเป็นร้อยละ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51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84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อย่างไรก็ตามสิทธิหลักในการบริหารงานต้องผ่านการตัดสินใจร่วมกัน ดังนั้นบริษัท 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MGG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จึงถูกจัดเป็นการร่วมค้าของกลุ่มบริษัท</w:t>
      </w:r>
      <w:bookmarkEnd w:id="3"/>
    </w:p>
    <w:p w14:paraId="3B744C92" w14:textId="77777777" w:rsidR="00F902D7" w:rsidRPr="009F3238" w:rsidRDefault="00F902D7" w:rsidP="00BA35DD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3D54355A" w14:textId="79F422AF" w:rsidR="00BA35DD" w:rsidRPr="009F3238" w:rsidRDefault="00BA35DD" w:rsidP="00BA35DD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B873FC" w:rsidRPr="009F3238">
        <w:rPr>
          <w:rFonts w:cs="Angsana New"/>
          <w:i/>
          <w:iCs/>
          <w:sz w:val="30"/>
          <w:szCs w:val="30"/>
          <w:lang w:bidi="th-TH"/>
        </w:rPr>
        <w:t>2562</w:t>
      </w:r>
    </w:p>
    <w:p w14:paraId="5822E15C" w14:textId="77777777" w:rsidR="00BA35DD" w:rsidRPr="009F3238" w:rsidRDefault="00BA35DD" w:rsidP="00BA35DD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628FA40C" w14:textId="5BA40F03" w:rsidR="00BA35DD" w:rsidRPr="009F3238" w:rsidRDefault="00BA35DD" w:rsidP="00BA35DD">
      <w:pPr>
        <w:spacing w:line="240" w:lineRule="auto"/>
        <w:ind w:left="540" w:right="-25"/>
        <w:jc w:val="thaiDistribute"/>
        <w:rPr>
          <w:spacing w:val="-4"/>
          <w:sz w:val="30"/>
          <w:szCs w:val="30"/>
        </w:rPr>
      </w:pPr>
      <w:r w:rsidRPr="009F3238">
        <w:rPr>
          <w:spacing w:val="-2"/>
          <w:sz w:val="30"/>
          <w:szCs w:val="30"/>
          <w:cs/>
        </w:rPr>
        <w:t xml:space="preserve">ในเดือนมกราคม </w:t>
      </w:r>
      <w:r w:rsidR="00B873FC" w:rsidRPr="009F3238">
        <w:rPr>
          <w:spacing w:val="-2"/>
          <w:sz w:val="30"/>
          <w:szCs w:val="30"/>
        </w:rPr>
        <w:t>2562</w:t>
      </w:r>
      <w:r w:rsidRPr="009F3238">
        <w:rPr>
          <w:spacing w:val="-2"/>
          <w:sz w:val="30"/>
          <w:szCs w:val="30"/>
        </w:rPr>
        <w:t xml:space="preserve"> </w:t>
      </w:r>
      <w:r w:rsidRPr="009F3238">
        <w:rPr>
          <w:spacing w:val="-2"/>
          <w:sz w:val="30"/>
          <w:szCs w:val="30"/>
          <w:cs/>
        </w:rPr>
        <w:t>บริษัทย่อยแห่งหนึ่งได้</w:t>
      </w:r>
      <w:r w:rsidRPr="009F3238">
        <w:rPr>
          <w:rFonts w:hint="cs"/>
          <w:spacing w:val="-2"/>
          <w:sz w:val="30"/>
          <w:szCs w:val="30"/>
          <w:cs/>
        </w:rPr>
        <w:t xml:space="preserve">รับโอนหุ้นใน </w:t>
      </w:r>
      <w:r w:rsidRPr="009F3238">
        <w:rPr>
          <w:spacing w:val="-2"/>
          <w:sz w:val="30"/>
          <w:szCs w:val="30"/>
        </w:rPr>
        <w:t>Basecamp Brews Ltd</w:t>
      </w:r>
      <w:r w:rsidRPr="009F3238">
        <w:rPr>
          <w:rFonts w:hint="cs"/>
          <w:spacing w:val="-2"/>
          <w:sz w:val="30"/>
          <w:szCs w:val="30"/>
          <w:cs/>
        </w:rPr>
        <w:t xml:space="preserve"> </w:t>
      </w:r>
      <w:r w:rsidRPr="009F3238">
        <w:rPr>
          <w:spacing w:val="-2"/>
          <w:sz w:val="30"/>
          <w:szCs w:val="30"/>
          <w:cs/>
        </w:rPr>
        <w:t xml:space="preserve">จำนวน </w:t>
      </w:r>
      <w:r w:rsidR="00B873FC" w:rsidRPr="009F3238">
        <w:rPr>
          <w:spacing w:val="-2"/>
          <w:sz w:val="30"/>
          <w:szCs w:val="30"/>
        </w:rPr>
        <w:t>2</w:t>
      </w:r>
      <w:r w:rsidRPr="009F3238">
        <w:rPr>
          <w:spacing w:val="-2"/>
          <w:sz w:val="30"/>
          <w:szCs w:val="30"/>
        </w:rPr>
        <w:t>.</w:t>
      </w:r>
      <w:r w:rsidR="00B873FC" w:rsidRPr="009F3238">
        <w:rPr>
          <w:spacing w:val="-2"/>
          <w:sz w:val="30"/>
          <w:szCs w:val="30"/>
        </w:rPr>
        <w:t>3</w:t>
      </w:r>
      <w:r w:rsidRPr="009F3238">
        <w:rPr>
          <w:spacing w:val="-2"/>
          <w:sz w:val="30"/>
          <w:szCs w:val="30"/>
          <w:cs/>
        </w:rPr>
        <w:t xml:space="preserve"> ล้านปอนด์</w:t>
      </w:r>
      <w:r w:rsidR="005462C4" w:rsidRPr="009F3238">
        <w:rPr>
          <w:spacing w:val="-2"/>
          <w:sz w:val="30"/>
          <w:szCs w:val="30"/>
          <w:cs/>
        </w:rPr>
        <w:br/>
      </w:r>
      <w:r w:rsidRPr="009F3238">
        <w:rPr>
          <w:rFonts w:hint="cs"/>
          <w:spacing w:val="-4"/>
          <w:sz w:val="30"/>
          <w:szCs w:val="30"/>
          <w:cs/>
        </w:rPr>
        <w:t>ส</w:t>
      </w:r>
      <w:r w:rsidRPr="009F3238">
        <w:rPr>
          <w:spacing w:val="-4"/>
          <w:sz w:val="30"/>
          <w:szCs w:val="30"/>
          <w:cs/>
        </w:rPr>
        <w:t>เตอร์ลิง</w:t>
      </w:r>
      <w:r w:rsidRPr="009F3238">
        <w:rPr>
          <w:spacing w:val="-4"/>
          <w:sz w:val="30"/>
          <w:szCs w:val="30"/>
        </w:rPr>
        <w:t xml:space="preserve"> </w:t>
      </w:r>
      <w:r w:rsidRPr="009F3238">
        <w:rPr>
          <w:rFonts w:hint="cs"/>
          <w:spacing w:val="-4"/>
          <w:sz w:val="30"/>
          <w:szCs w:val="30"/>
          <w:cs/>
        </w:rPr>
        <w:t xml:space="preserve">ซึ่งคิดเป็นร้อยละ </w:t>
      </w:r>
      <w:r w:rsidR="00B873FC" w:rsidRPr="009F3238">
        <w:rPr>
          <w:spacing w:val="-4"/>
          <w:sz w:val="30"/>
          <w:szCs w:val="30"/>
        </w:rPr>
        <w:t>6</w:t>
      </w:r>
      <w:r w:rsidRPr="009F3238">
        <w:rPr>
          <w:spacing w:val="-4"/>
          <w:sz w:val="30"/>
          <w:szCs w:val="30"/>
        </w:rPr>
        <w:t xml:space="preserve"> </w:t>
      </w:r>
      <w:r w:rsidRPr="009F3238">
        <w:rPr>
          <w:spacing w:val="-4"/>
          <w:sz w:val="30"/>
          <w:szCs w:val="30"/>
          <w:cs/>
        </w:rPr>
        <w:t>ของทุนที่ออกและชำระแล้ว</w:t>
      </w:r>
      <w:r w:rsidRPr="009F3238">
        <w:rPr>
          <w:spacing w:val="-4"/>
          <w:sz w:val="30"/>
          <w:szCs w:val="30"/>
        </w:rPr>
        <w:t xml:space="preserve"> </w:t>
      </w:r>
      <w:r w:rsidRPr="009F3238">
        <w:rPr>
          <w:spacing w:val="-4"/>
          <w:sz w:val="30"/>
          <w:szCs w:val="30"/>
          <w:cs/>
        </w:rPr>
        <w:t>ทำให้กลุ่มบริษัทมีส่วนได้เสีย</w:t>
      </w:r>
      <w:r w:rsidR="00F75A5E" w:rsidRPr="009F3238">
        <w:rPr>
          <w:rFonts w:hint="cs"/>
          <w:spacing w:val="-4"/>
          <w:sz w:val="30"/>
          <w:szCs w:val="30"/>
          <w:cs/>
        </w:rPr>
        <w:t>ใน</w:t>
      </w:r>
      <w:r w:rsidRPr="009F3238">
        <w:rPr>
          <w:spacing w:val="-4"/>
          <w:sz w:val="30"/>
          <w:szCs w:val="30"/>
        </w:rPr>
        <w:t xml:space="preserve"> Basecamp Brews Ltd </w:t>
      </w:r>
      <w:r w:rsidRPr="009F3238">
        <w:rPr>
          <w:spacing w:val="-2"/>
          <w:sz w:val="30"/>
          <w:szCs w:val="30"/>
          <w:cs/>
        </w:rPr>
        <w:t xml:space="preserve">เป็นร้อยละ </w:t>
      </w:r>
      <w:r w:rsidR="00B873FC" w:rsidRPr="009F3238">
        <w:rPr>
          <w:spacing w:val="-2"/>
          <w:sz w:val="30"/>
          <w:szCs w:val="30"/>
        </w:rPr>
        <w:t>20</w:t>
      </w:r>
      <w:r w:rsidRPr="009F3238">
        <w:rPr>
          <w:spacing w:val="-2"/>
          <w:sz w:val="30"/>
          <w:szCs w:val="30"/>
        </w:rPr>
        <w:t xml:space="preserve"> </w:t>
      </w:r>
      <w:r w:rsidRPr="009F3238">
        <w:rPr>
          <w:rFonts w:hint="cs"/>
          <w:spacing w:val="-2"/>
          <w:sz w:val="30"/>
          <w:szCs w:val="30"/>
          <w:cs/>
        </w:rPr>
        <w:t>โดยบริษัทย่อย</w:t>
      </w:r>
      <w:r w:rsidRPr="009F3238">
        <w:rPr>
          <w:spacing w:val="-2"/>
          <w:sz w:val="30"/>
          <w:szCs w:val="30"/>
          <w:cs/>
        </w:rPr>
        <w:t>ได้จ่ายชำระค่าหุ้น</w:t>
      </w:r>
      <w:r w:rsidRPr="009F3238">
        <w:rPr>
          <w:rFonts w:hint="cs"/>
          <w:spacing w:val="-2"/>
          <w:sz w:val="30"/>
          <w:szCs w:val="30"/>
          <w:cs/>
        </w:rPr>
        <w:t>ดังกล่าว</w:t>
      </w:r>
      <w:r w:rsidRPr="009F3238">
        <w:rPr>
          <w:spacing w:val="-2"/>
          <w:sz w:val="30"/>
          <w:szCs w:val="30"/>
          <w:cs/>
        </w:rPr>
        <w:t xml:space="preserve">ล่วงหน้าแล้วในเดือนธันวาคม </w:t>
      </w:r>
      <w:r w:rsidR="00B873FC" w:rsidRPr="009F3238">
        <w:rPr>
          <w:spacing w:val="-2"/>
          <w:sz w:val="30"/>
          <w:szCs w:val="30"/>
        </w:rPr>
        <w:t>2561</w:t>
      </w:r>
    </w:p>
    <w:p w14:paraId="3B953ED8" w14:textId="77777777" w:rsidR="00BA35DD" w:rsidRPr="009F3238" w:rsidRDefault="00BA35DD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6798C02E" w14:textId="25037F9E" w:rsidR="00BA35DD" w:rsidRPr="009F3238" w:rsidRDefault="00BA35DD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spacing w:val="-2"/>
          <w:sz w:val="30"/>
          <w:szCs w:val="30"/>
          <w:cs/>
        </w:rPr>
        <w:t>ในเดือน</w:t>
      </w:r>
      <w:r w:rsidRPr="009F3238">
        <w:rPr>
          <w:rFonts w:hint="cs"/>
          <w:spacing w:val="-2"/>
          <w:sz w:val="30"/>
          <w:szCs w:val="30"/>
          <w:cs/>
        </w:rPr>
        <w:t>พฤษภาคม</w:t>
      </w:r>
      <w:r w:rsidRPr="009F3238">
        <w:rPr>
          <w:spacing w:val="-2"/>
          <w:sz w:val="30"/>
          <w:szCs w:val="30"/>
          <w:cs/>
        </w:rPr>
        <w:t xml:space="preserve"> </w:t>
      </w:r>
      <w:r w:rsidR="00B873FC" w:rsidRPr="009F3238">
        <w:rPr>
          <w:spacing w:val="-2"/>
          <w:sz w:val="30"/>
          <w:szCs w:val="30"/>
        </w:rPr>
        <w:t>2562</w:t>
      </w:r>
      <w:r w:rsidRPr="009F3238">
        <w:rPr>
          <w:spacing w:val="-2"/>
          <w:sz w:val="30"/>
          <w:szCs w:val="30"/>
        </w:rPr>
        <w:t xml:space="preserve"> </w:t>
      </w:r>
      <w:r w:rsidRPr="009F3238">
        <w:rPr>
          <w:spacing w:val="-2"/>
          <w:sz w:val="30"/>
          <w:szCs w:val="30"/>
          <w:cs/>
        </w:rPr>
        <w:t>บริษัทย่อยแห่งหนึ่ง</w:t>
      </w:r>
      <w:r w:rsidRPr="009F3238">
        <w:rPr>
          <w:rFonts w:hint="cs"/>
          <w:spacing w:val="-2"/>
          <w:sz w:val="30"/>
          <w:szCs w:val="30"/>
          <w:cs/>
        </w:rPr>
        <w:t>ได้เพิ่มเงินลงทุน</w:t>
      </w:r>
      <w:r w:rsidRPr="009F3238">
        <w:rPr>
          <w:spacing w:val="-2"/>
          <w:sz w:val="30"/>
          <w:szCs w:val="30"/>
          <w:cs/>
        </w:rPr>
        <w:t xml:space="preserve">ใน </w:t>
      </w:r>
      <w:r w:rsidRPr="009F3238">
        <w:rPr>
          <w:spacing w:val="-2"/>
          <w:sz w:val="30"/>
          <w:szCs w:val="30"/>
        </w:rPr>
        <w:t xml:space="preserve">Basecamp Brews Ltd </w:t>
      </w:r>
      <w:r w:rsidRPr="009F3238">
        <w:rPr>
          <w:spacing w:val="-2"/>
          <w:sz w:val="30"/>
          <w:szCs w:val="30"/>
          <w:cs/>
        </w:rPr>
        <w:t xml:space="preserve">จำนวน </w:t>
      </w:r>
      <w:r w:rsidR="00B873FC" w:rsidRPr="009F3238">
        <w:rPr>
          <w:spacing w:val="-2"/>
          <w:sz w:val="30"/>
          <w:szCs w:val="30"/>
        </w:rPr>
        <w:t>1</w:t>
      </w:r>
      <w:r w:rsidR="008F4A84">
        <w:rPr>
          <w:spacing w:val="-2"/>
          <w:sz w:val="30"/>
          <w:szCs w:val="30"/>
        </w:rPr>
        <w:t>.0</w:t>
      </w:r>
      <w:r w:rsidRPr="009F3238">
        <w:rPr>
          <w:spacing w:val="-2"/>
          <w:sz w:val="30"/>
          <w:szCs w:val="30"/>
        </w:rPr>
        <w:t xml:space="preserve"> </w:t>
      </w:r>
      <w:r w:rsidRPr="008F4A84">
        <w:rPr>
          <w:spacing w:val="-20"/>
          <w:sz w:val="30"/>
          <w:szCs w:val="30"/>
          <w:cs/>
        </w:rPr>
        <w:t>ล้านปอนด์สเตอร์ลิง</w:t>
      </w:r>
      <w:r w:rsidRPr="009F3238">
        <w:rPr>
          <w:spacing w:val="-4"/>
          <w:sz w:val="30"/>
          <w:szCs w:val="30"/>
          <w:cs/>
        </w:rPr>
        <w:t xml:space="preserve"> ซึ่งคิดเป็นร้อยละ </w:t>
      </w:r>
      <w:r w:rsidR="00B873FC" w:rsidRPr="009F3238">
        <w:rPr>
          <w:spacing w:val="-4"/>
          <w:sz w:val="30"/>
          <w:szCs w:val="30"/>
        </w:rPr>
        <w:t>2</w:t>
      </w:r>
      <w:r w:rsidRPr="009F3238">
        <w:rPr>
          <w:spacing w:val="-4"/>
          <w:sz w:val="30"/>
          <w:szCs w:val="30"/>
          <w:cs/>
        </w:rPr>
        <w:t xml:space="preserve"> ของทุนที่ออกและชำระแล้ว ทำให้กลุ่มบริษัทมีส่วนได้เสียใน </w:t>
      </w:r>
      <w:r w:rsidRPr="009F3238">
        <w:rPr>
          <w:spacing w:val="-4"/>
          <w:sz w:val="30"/>
          <w:szCs w:val="30"/>
        </w:rPr>
        <w:t>Basecamp Brews Ltd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เป็นร้อยละ </w:t>
      </w:r>
      <w:r w:rsidR="00B873FC" w:rsidRPr="009F3238">
        <w:rPr>
          <w:sz w:val="30"/>
          <w:szCs w:val="30"/>
        </w:rPr>
        <w:t>22</w:t>
      </w:r>
    </w:p>
    <w:p w14:paraId="2205A1CF" w14:textId="77777777" w:rsidR="00D36CAB" w:rsidRPr="009F3238" w:rsidRDefault="00D36CAB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4D1D5465" w14:textId="49AA36C5" w:rsidR="00D36CAB" w:rsidRPr="009F3238" w:rsidRDefault="00A90BD3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เมื่อวันที่ </w:t>
      </w:r>
      <w:r w:rsidR="00B873FC" w:rsidRPr="009F3238">
        <w:rPr>
          <w:sz w:val="30"/>
          <w:szCs w:val="30"/>
        </w:rPr>
        <w:t>16</w:t>
      </w:r>
      <w:r w:rsidRPr="009F3238">
        <w:rPr>
          <w:sz w:val="30"/>
          <w:szCs w:val="30"/>
        </w:rPr>
        <w:t xml:space="preserve"> </w:t>
      </w:r>
      <w:r w:rsidR="00D36CAB" w:rsidRPr="009F3238">
        <w:rPr>
          <w:rFonts w:hint="cs"/>
          <w:sz w:val="30"/>
          <w:szCs w:val="30"/>
          <w:cs/>
        </w:rPr>
        <w:t xml:space="preserve">ธันวาคม </w:t>
      </w:r>
      <w:r w:rsidR="00B873FC" w:rsidRPr="009F3238">
        <w:rPr>
          <w:sz w:val="30"/>
          <w:szCs w:val="30"/>
        </w:rPr>
        <w:t>2562</w:t>
      </w:r>
      <w:r w:rsidR="00D36CAB" w:rsidRPr="009F3238">
        <w:rPr>
          <w:sz w:val="30"/>
          <w:szCs w:val="30"/>
        </w:rPr>
        <w:t xml:space="preserve"> </w:t>
      </w:r>
      <w:r w:rsidR="00D36CAB" w:rsidRPr="009F3238">
        <w:rPr>
          <w:sz w:val="30"/>
          <w:szCs w:val="30"/>
          <w:cs/>
        </w:rPr>
        <w:t>บริษัทย่อยแห่งหนึ่งได้ลงทุนใน</w:t>
      </w:r>
      <w:r w:rsidR="00D36CAB" w:rsidRPr="009F3238">
        <w:rPr>
          <w:sz w:val="30"/>
          <w:szCs w:val="30"/>
        </w:rPr>
        <w:t> </w:t>
      </w:r>
      <w:r w:rsidR="00D36CAB" w:rsidRPr="009F3238">
        <w:rPr>
          <w:spacing w:val="-2"/>
          <w:sz w:val="30"/>
          <w:szCs w:val="30"/>
        </w:rPr>
        <w:t>MYANMAR GOLDEN EAGLE COMPANY LIMITED</w:t>
      </w:r>
      <w:r w:rsidR="00D36CAB" w:rsidRPr="009F3238">
        <w:rPr>
          <w:spacing w:val="-6"/>
          <w:sz w:val="30"/>
          <w:szCs w:val="30"/>
        </w:rPr>
        <w:t xml:space="preserve"> </w:t>
      </w:r>
      <w:r w:rsidR="00D36CAB" w:rsidRPr="009F3238">
        <w:rPr>
          <w:spacing w:val="-2"/>
          <w:sz w:val="30"/>
          <w:szCs w:val="30"/>
          <w:cs/>
        </w:rPr>
        <w:t>ซึ่งเป็นบริษัทที่จัดตั้งขึ้นในสาธารณรัฐแห่งสหภาพเมียนมาร์</w:t>
      </w:r>
      <w:r w:rsidR="004A0624" w:rsidRPr="009F3238">
        <w:rPr>
          <w:spacing w:val="-2"/>
          <w:sz w:val="30"/>
          <w:szCs w:val="30"/>
          <w:cs/>
        </w:rPr>
        <w:t>เป็นจำนวน</w:t>
      </w:r>
      <w:r w:rsidR="00DC1B8D" w:rsidRPr="009F3238">
        <w:rPr>
          <w:spacing w:val="-2"/>
          <w:sz w:val="30"/>
          <w:szCs w:val="30"/>
          <w:cs/>
        </w:rPr>
        <w:t xml:space="preserve"> </w:t>
      </w:r>
      <w:r w:rsidR="00B873FC" w:rsidRPr="009F3238">
        <w:rPr>
          <w:spacing w:val="-2"/>
          <w:sz w:val="30"/>
          <w:szCs w:val="30"/>
        </w:rPr>
        <w:t>4</w:t>
      </w:r>
      <w:r w:rsidR="006E6FA3" w:rsidRPr="009F3238">
        <w:rPr>
          <w:spacing w:val="-2"/>
          <w:sz w:val="30"/>
          <w:szCs w:val="30"/>
        </w:rPr>
        <w:t>,</w:t>
      </w:r>
      <w:r w:rsidR="00B873FC" w:rsidRPr="009F3238">
        <w:rPr>
          <w:spacing w:val="-2"/>
          <w:sz w:val="30"/>
          <w:szCs w:val="30"/>
        </w:rPr>
        <w:t>878</w:t>
      </w:r>
      <w:r w:rsidR="006E6FA3" w:rsidRPr="009F3238">
        <w:rPr>
          <w:spacing w:val="-2"/>
          <w:sz w:val="30"/>
          <w:szCs w:val="30"/>
        </w:rPr>
        <w:t>.</w:t>
      </w:r>
      <w:r w:rsidR="00B873FC" w:rsidRPr="009F3238">
        <w:rPr>
          <w:spacing w:val="-2"/>
          <w:sz w:val="30"/>
          <w:szCs w:val="30"/>
        </w:rPr>
        <w:t>3</w:t>
      </w:r>
      <w:r w:rsidR="005E7582" w:rsidRPr="009F3238">
        <w:rPr>
          <w:spacing w:val="-2"/>
          <w:sz w:val="30"/>
          <w:szCs w:val="30"/>
        </w:rPr>
        <w:t xml:space="preserve"> </w:t>
      </w:r>
      <w:r w:rsidR="005E7582" w:rsidRPr="009F3238">
        <w:rPr>
          <w:rFonts w:hint="cs"/>
          <w:spacing w:val="-2"/>
          <w:sz w:val="30"/>
          <w:szCs w:val="30"/>
          <w:cs/>
        </w:rPr>
        <w:t>ล้าน</w:t>
      </w:r>
      <w:r w:rsidR="005F13A4" w:rsidRPr="009F3238">
        <w:rPr>
          <w:rFonts w:hint="cs"/>
          <w:spacing w:val="-2"/>
          <w:sz w:val="30"/>
          <w:szCs w:val="30"/>
          <w:cs/>
        </w:rPr>
        <w:t>เมียนมาร์จัต</w:t>
      </w:r>
      <w:r w:rsidRPr="009F3238">
        <w:rPr>
          <w:spacing w:val="-2"/>
          <w:sz w:val="30"/>
          <w:szCs w:val="30"/>
        </w:rPr>
        <w:t xml:space="preserve"> </w:t>
      </w:r>
      <w:r w:rsidR="00D36CAB" w:rsidRPr="009F3238">
        <w:rPr>
          <w:spacing w:val="-2"/>
          <w:sz w:val="30"/>
          <w:szCs w:val="30"/>
          <w:cs/>
        </w:rPr>
        <w:t>ซึ่งคิดเป็น</w:t>
      </w:r>
      <w:r w:rsidR="004A0624" w:rsidRPr="009F3238">
        <w:rPr>
          <w:spacing w:val="-2"/>
          <w:sz w:val="30"/>
          <w:szCs w:val="30"/>
          <w:cs/>
        </w:rPr>
        <w:br/>
      </w:r>
      <w:r w:rsidR="00D36CAB" w:rsidRPr="009F3238">
        <w:rPr>
          <w:spacing w:val="-2"/>
          <w:sz w:val="30"/>
          <w:szCs w:val="30"/>
          <w:cs/>
        </w:rPr>
        <w:t>ร้อยละ</w:t>
      </w:r>
      <w:r w:rsidR="00D36CAB" w:rsidRPr="009F3238">
        <w:rPr>
          <w:spacing w:val="-2"/>
          <w:sz w:val="30"/>
          <w:szCs w:val="30"/>
        </w:rPr>
        <w:t> </w:t>
      </w:r>
      <w:r w:rsidR="00B873FC" w:rsidRPr="009F3238">
        <w:rPr>
          <w:spacing w:val="-2"/>
          <w:sz w:val="30"/>
          <w:szCs w:val="30"/>
        </w:rPr>
        <w:t>35</w:t>
      </w:r>
      <w:r w:rsidR="00D36CAB" w:rsidRPr="009F3238">
        <w:rPr>
          <w:sz w:val="30"/>
          <w:szCs w:val="30"/>
        </w:rPr>
        <w:t> </w:t>
      </w:r>
      <w:r w:rsidR="00D36CAB" w:rsidRPr="009F3238">
        <w:rPr>
          <w:sz w:val="30"/>
          <w:szCs w:val="30"/>
          <w:cs/>
        </w:rPr>
        <w:t>ของทุนที่ออกและชำระแล้วของบริษัทดังกล่าว</w:t>
      </w:r>
      <w:r w:rsidR="00ED291F"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โดย</w:t>
      </w:r>
      <w:r w:rsidR="00344035" w:rsidRPr="009F3238">
        <w:rPr>
          <w:rFonts w:hint="cs"/>
          <w:sz w:val="30"/>
          <w:szCs w:val="30"/>
          <w:cs/>
        </w:rPr>
        <w:t>เป็นการร่วมการงานที่</w:t>
      </w:r>
      <w:r w:rsidR="00C04F9F" w:rsidRPr="009F3238">
        <w:rPr>
          <w:sz w:val="30"/>
          <w:szCs w:val="30"/>
          <w:cs/>
        </w:rPr>
        <w:t>บริษัทย่อย</w:t>
      </w:r>
      <w:r w:rsidR="00344035" w:rsidRPr="009F3238">
        <w:rPr>
          <w:rFonts w:hint="cs"/>
          <w:sz w:val="30"/>
          <w:szCs w:val="30"/>
          <w:cs/>
        </w:rPr>
        <w:t xml:space="preserve">มีการควบคุมร่วมในการงานนั้น </w:t>
      </w:r>
      <w:r w:rsidR="00ED291F" w:rsidRPr="009F3238">
        <w:rPr>
          <w:sz w:val="30"/>
          <w:szCs w:val="30"/>
          <w:cs/>
        </w:rPr>
        <w:t>ดังนั้น</w:t>
      </w:r>
      <w:r w:rsidR="00ED291F" w:rsidRPr="009F3238">
        <w:rPr>
          <w:sz w:val="30"/>
          <w:szCs w:val="30"/>
        </w:rPr>
        <w:t> </w:t>
      </w:r>
      <w:r w:rsidR="00C04F9F" w:rsidRPr="009F3238">
        <w:rPr>
          <w:sz w:val="30"/>
          <w:szCs w:val="30"/>
        </w:rPr>
        <w:t xml:space="preserve">MYANMAR GOLDEN EAGLE COMPANY LIMITED </w:t>
      </w:r>
      <w:r w:rsidR="00ED291F" w:rsidRPr="009F3238">
        <w:rPr>
          <w:sz w:val="30"/>
          <w:szCs w:val="30"/>
          <w:cs/>
        </w:rPr>
        <w:t>จึงถูกจัดเป็น</w:t>
      </w:r>
      <w:r w:rsidR="00C04F9F" w:rsidRPr="009F3238">
        <w:rPr>
          <w:rFonts w:hint="cs"/>
          <w:sz w:val="30"/>
          <w:szCs w:val="30"/>
          <w:cs/>
        </w:rPr>
        <w:t>การร่วมค้า</w:t>
      </w:r>
      <w:r w:rsidR="00ED291F" w:rsidRPr="009F3238">
        <w:rPr>
          <w:sz w:val="30"/>
          <w:szCs w:val="30"/>
          <w:cs/>
        </w:rPr>
        <w:t>ของกลุ่มบริษัท</w:t>
      </w:r>
    </w:p>
    <w:p w14:paraId="5F344ECA" w14:textId="77777777" w:rsidR="00DC1B8D" w:rsidRPr="009F3238" w:rsidRDefault="00DC1B8D" w:rsidP="00DC1B8D">
      <w:pPr>
        <w:pStyle w:val="block"/>
        <w:spacing w:after="0" w:line="240" w:lineRule="atLeast"/>
        <w:ind w:left="0" w:right="-45"/>
        <w:jc w:val="thaiDistribute"/>
        <w:rPr>
          <w:rFonts w:cs="Angsana New"/>
          <w:sz w:val="30"/>
          <w:szCs w:val="30"/>
          <w:lang w:bidi="th-TH"/>
        </w:rPr>
      </w:pPr>
    </w:p>
    <w:p w14:paraId="55B9A533" w14:textId="77777777" w:rsidR="00092727" w:rsidRPr="009F3238" w:rsidRDefault="00092727" w:rsidP="00092727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14"/>
          <w:szCs w:val="14"/>
          <w:lang w:bidi="th-TH"/>
        </w:rPr>
      </w:pPr>
    </w:p>
    <w:p w14:paraId="4E03780F" w14:textId="77777777" w:rsidR="00092727" w:rsidRPr="009F3238" w:rsidRDefault="00092727" w:rsidP="00092727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16"/>
          <w:szCs w:val="16"/>
          <w:cs/>
          <w:lang w:bidi="th-TH"/>
        </w:rPr>
        <w:sectPr w:rsidR="00092727" w:rsidRPr="009F3238" w:rsidSect="00FB2EEE">
          <w:pgSz w:w="11909" w:h="16834" w:code="9"/>
          <w:pgMar w:top="1174" w:right="1109" w:bottom="1170" w:left="1152" w:header="720" w:footer="720" w:gutter="0"/>
          <w:paperSrc w:first="15" w:other="15"/>
          <w:cols w:space="737"/>
          <w:docGrid w:linePitch="326"/>
        </w:sectPr>
      </w:pPr>
    </w:p>
    <w:p w14:paraId="04C95F00" w14:textId="09FDA355" w:rsidR="00092727" w:rsidRPr="009F3238" w:rsidRDefault="00092727" w:rsidP="00E06F5E">
      <w:pPr>
        <w:pStyle w:val="block"/>
        <w:spacing w:after="120" w:line="240" w:lineRule="auto"/>
        <w:ind w:left="0"/>
        <w:jc w:val="both"/>
        <w:rPr>
          <w:rFonts w:cs="Angsana New"/>
          <w:i/>
          <w:iCs/>
          <w:color w:val="0000FF"/>
          <w:sz w:val="30"/>
          <w:szCs w:val="30"/>
          <w:lang w:bidi="th-TH"/>
        </w:rPr>
      </w:pPr>
      <w:r w:rsidRPr="009F3238">
        <w:rPr>
          <w:rFonts w:cs="Angsana New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14:paraId="3C4E3008" w14:textId="77777777" w:rsidR="00092727" w:rsidRPr="009F3238" w:rsidRDefault="00092727" w:rsidP="00092727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9F3238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9F3238">
        <w:rPr>
          <w:rFonts w:cs="Angsana New" w:hint="cs"/>
          <w:sz w:val="30"/>
          <w:szCs w:val="30"/>
          <w:cs/>
          <w:lang w:bidi="th-TH"/>
        </w:rPr>
        <w:t>กลุ่มบริษัท</w:t>
      </w:r>
      <w:r w:rsidRPr="009F3238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9F323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D9E4CC9" w14:textId="77777777" w:rsidR="00E06F5E" w:rsidRPr="009F3238" w:rsidRDefault="00E06F5E" w:rsidP="00092727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5280" w:type="pct"/>
        <w:tblInd w:w="-450" w:type="dxa"/>
        <w:tblLayout w:type="fixed"/>
        <w:tblLook w:val="04A0" w:firstRow="1" w:lastRow="0" w:firstColumn="1" w:lastColumn="0" w:noHBand="0" w:noVBand="1"/>
      </w:tblPr>
      <w:tblGrid>
        <w:gridCol w:w="2518"/>
        <w:gridCol w:w="811"/>
        <w:gridCol w:w="272"/>
        <w:gridCol w:w="891"/>
        <w:gridCol w:w="242"/>
        <w:gridCol w:w="872"/>
        <w:gridCol w:w="245"/>
        <w:gridCol w:w="783"/>
        <w:gridCol w:w="242"/>
        <w:gridCol w:w="891"/>
        <w:gridCol w:w="242"/>
        <w:gridCol w:w="884"/>
        <w:gridCol w:w="242"/>
        <w:gridCol w:w="881"/>
        <w:gridCol w:w="245"/>
        <w:gridCol w:w="835"/>
        <w:gridCol w:w="245"/>
        <w:gridCol w:w="835"/>
        <w:gridCol w:w="245"/>
        <w:gridCol w:w="750"/>
        <w:gridCol w:w="242"/>
        <w:gridCol w:w="927"/>
        <w:gridCol w:w="242"/>
        <w:gridCol w:w="719"/>
      </w:tblGrid>
      <w:tr w:rsidR="00CA3882" w:rsidRPr="009F3238" w14:paraId="47C3FD90" w14:textId="1036EBE1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700" w14:textId="77777777" w:rsidR="00CA3882" w:rsidRPr="009F3238" w:rsidRDefault="00CA3882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78DF" w14:textId="15978229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Basecamp Brews Ltd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F547" w14:textId="77777777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67DA" w14:textId="69BF057A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บริษัท สยาม เบฟ แมนูแฟคเจอริ่ง จำกัด (เดิมชื่อ บริษัท คาลพิส โอสถสภา จำกัด)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8E52B" w14:textId="77777777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0650" w14:textId="77777777" w:rsidR="00CA3882" w:rsidRPr="009F3238" w:rsidRDefault="00CA3882" w:rsidP="00724B3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 xml:space="preserve">บริษัท โอสถสภา </w:t>
            </w:r>
          </w:p>
          <w:p w14:paraId="46C28660" w14:textId="1022F4A5" w:rsidR="00CA3882" w:rsidRPr="009F3238" w:rsidRDefault="00CA3882" w:rsidP="00724B3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ไทโช ฟาร์มาซูติคอล จำกัด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E88B" w14:textId="77777777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B34C" w14:textId="4D8C28E9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2967" w14:textId="77777777" w:rsidR="00CA3882" w:rsidRPr="009F3238" w:rsidRDefault="00CA3882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59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85C26" w14:textId="050B6E7B" w:rsidR="00CA3882" w:rsidRPr="009F3238" w:rsidRDefault="00CA3882" w:rsidP="00724B3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EAGLE COMPANY LIMITED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5F18FAB9" w14:textId="77777777" w:rsidR="00CA3882" w:rsidRPr="009F3238" w:rsidRDefault="00CA3882" w:rsidP="00724B3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CE0A" w14:textId="2AF39E9F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GLASS COMPANY LIMITED</w:t>
            </w:r>
          </w:p>
        </w:tc>
      </w:tr>
      <w:tr w:rsidR="00CA3882" w:rsidRPr="009F3238" w14:paraId="2E92389E" w14:textId="7B040B0E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587C" w14:textId="77777777" w:rsidR="00CA3882" w:rsidRPr="009F3238" w:rsidRDefault="00CA3882" w:rsidP="00CA388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56AC" w14:textId="3E483CF6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F375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836E" w14:textId="5BE41ED7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E814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2E4B" w14:textId="5C0D4E26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  <w:r w:rsidR="00B679C6" w:rsidRPr="009F3238">
              <w:rPr>
                <w:color w:val="000000"/>
              </w:rPr>
              <w:t xml:space="preserve"> </w:t>
            </w:r>
            <w:r w:rsidR="00606DB2" w:rsidRPr="009F3238">
              <w:rPr>
                <w:color w:val="000000"/>
                <w:vertAlign w:val="superscript"/>
              </w:rPr>
              <w:t>(1)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C3CB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26B3" w14:textId="3A936AA0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6B4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93E4" w14:textId="59C7A0AD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5E7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91F9" w14:textId="7827837C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DC3D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07BE" w14:textId="66A0D707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0054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7D77" w14:textId="3E9458A4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C494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A0F40" w14:textId="53C4FD85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7C78A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EE94D" w14:textId="4AA94281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22924F17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B2669" w14:textId="118D1912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AFEC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9057B" w14:textId="554E9FDF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</w:tr>
      <w:tr w:rsidR="00CA3882" w:rsidRPr="009F3238" w14:paraId="4C1F5F7A" w14:textId="71C42103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3A42" w14:textId="77777777" w:rsidR="00CA3882" w:rsidRPr="009F3238" w:rsidRDefault="00CA3882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89A2B" w14:textId="4D337B9B" w:rsidR="00CA3882" w:rsidRPr="009F3238" w:rsidRDefault="00CA3882" w:rsidP="000F186D">
            <w:pPr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 w:rsidRPr="009F3238">
              <w:rPr>
                <w:i/>
                <w:iCs/>
                <w:color w:val="000000"/>
              </w:rPr>
              <w:t>(</w:t>
            </w:r>
            <w:r w:rsidRPr="009F3238">
              <w:rPr>
                <w:rFonts w:hint="cs"/>
                <w:i/>
                <w:iCs/>
                <w:color w:val="000000"/>
                <w:cs/>
              </w:rPr>
              <w:t>พันบาท)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258F6EA" w14:textId="77777777" w:rsidR="00CA3882" w:rsidRPr="009F3238" w:rsidRDefault="00CA3882" w:rsidP="000F186D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13A4870C" w14:textId="61F0EA4A" w:rsidR="00CA3882" w:rsidRPr="009F3238" w:rsidRDefault="00CA3882" w:rsidP="000F186D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7D92636" w14:textId="77777777" w:rsidR="00CA3882" w:rsidRPr="009F3238" w:rsidRDefault="00CA3882" w:rsidP="000F186D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</w:tcPr>
          <w:p w14:paraId="0C336E6C" w14:textId="77777777" w:rsidR="00CA3882" w:rsidRPr="009F3238" w:rsidRDefault="00CA3882" w:rsidP="000F186D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CA3882" w:rsidRPr="009F3238" w14:paraId="13496D25" w14:textId="2C1FE24D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C6D" w14:textId="77777777" w:rsidR="00CA3882" w:rsidRPr="009F3238" w:rsidRDefault="00CA3882" w:rsidP="00CA3882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รายได้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9553" w14:textId="29D7A28D" w:rsidR="00CA3882" w:rsidRPr="009F3238" w:rsidRDefault="002D3987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62,965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703D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9AE5" w14:textId="0E680D18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cs="Angsana New" w:hint="cs"/>
                <w:lang w:bidi="th-TH"/>
              </w:rPr>
              <w:t>63</w:t>
            </w:r>
            <w:r w:rsidR="00CA3882" w:rsidRPr="009F3238">
              <w:rPr>
                <w:rFonts w:cs="Angsana New" w:hint="cs"/>
                <w:lang w:bidi="th-TH"/>
              </w:rPr>
              <w:t>,</w:t>
            </w:r>
            <w:r w:rsidRPr="009F3238">
              <w:rPr>
                <w:rFonts w:cs="Angsana New" w:hint="cs"/>
                <w:lang w:bidi="th-TH"/>
              </w:rPr>
              <w:t>148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08A7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0B0C1" w14:textId="5E56E888" w:rsidR="00CA3882" w:rsidRPr="009F3238" w:rsidRDefault="003E3F95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40,</w:t>
            </w:r>
            <w:r w:rsidR="00F101D8" w:rsidRPr="009F3238">
              <w:rPr>
                <w:rFonts w:cs="Angsana New"/>
                <w:lang w:bidi="th-TH"/>
              </w:rPr>
              <w:t>001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BDE6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D59B" w14:textId="30B293E8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386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370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65DD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99EDB" w14:textId="329E5AB2" w:rsidR="00CA3882" w:rsidRPr="009F3238" w:rsidRDefault="002D3987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2,991,355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3404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4C0D" w14:textId="4838B9DA" w:rsidR="00CA3882" w:rsidRPr="009F3238" w:rsidRDefault="00B873F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462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182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7D50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6A29" w14:textId="6A4732DD" w:rsidR="00CA3882" w:rsidRPr="009F3238" w:rsidRDefault="002D3987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2,966,956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89B9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6E73" w14:textId="5B0E9EF0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811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156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AE46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8F12" w14:textId="68A83443" w:rsidR="00CA3882" w:rsidRPr="009F3238" w:rsidRDefault="00442F94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5EA3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566E" w14:textId="7B17C1AE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1D4BDF28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371D97A2" w14:textId="17E9DBBD" w:rsidR="00CA3882" w:rsidRPr="009F3238" w:rsidRDefault="00442F94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545A02AA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7F3C" w14:textId="3A9BBA9D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6A774F6B" w14:textId="5ED303C7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CF9B" w14:textId="353A70C0" w:rsidR="00CA3882" w:rsidRPr="009F3238" w:rsidRDefault="00CA3882" w:rsidP="00CA3882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กำไร (ขาดทุน) จากการดำเนินงาน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6775" w14:textId="2730DEA7" w:rsidR="00CA3882" w:rsidRPr="009F3238" w:rsidRDefault="002D3987" w:rsidP="006421E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6421E6" w:rsidRPr="009F3238">
              <w:rPr>
                <w:rFonts w:asciiTheme="majorBidi" w:hAnsiTheme="majorBidi" w:cstheme="majorBidi"/>
                <w:szCs w:val="24"/>
              </w:rPr>
              <w:t>35,660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CB3E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EFE44" w14:textId="5D5E6F22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 w:hint="cs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101</w:t>
            </w:r>
            <w:r w:rsidRPr="009F3238">
              <w:rPr>
                <w:rFonts w:asciiTheme="majorBidi" w:hAnsiTheme="majorBidi" w:cstheme="majorBidi" w:hint="cs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492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2A2E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7F862" w14:textId="5FBEFABE" w:rsidR="00CA3882" w:rsidRPr="009F3238" w:rsidRDefault="002D3987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9A667C" w:rsidRPr="009F3238">
              <w:rPr>
                <w:rFonts w:asciiTheme="majorBidi" w:hAnsiTheme="majorBidi" w:cstheme="majorBidi"/>
                <w:szCs w:val="24"/>
              </w:rPr>
              <w:t>5,467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A0FE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FE80" w14:textId="665194D1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84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264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4041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9C997" w14:textId="20DB6A3D" w:rsidR="00CA3882" w:rsidRPr="009F3238" w:rsidRDefault="009A667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240,573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86BD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D52F" w14:textId="739FEED5" w:rsidR="00CA3882" w:rsidRPr="009F3238" w:rsidRDefault="00B873F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205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739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71B5B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3D24" w14:textId="0FC0114E" w:rsidR="00CA3882" w:rsidRPr="009F3238" w:rsidRDefault="009A667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cs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375,831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41B4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7600" w14:textId="06D76DA2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340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185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97E4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AFB6" w14:textId="6A2897D6" w:rsidR="00CA3882" w:rsidRPr="009F3238" w:rsidRDefault="002D3987" w:rsidP="009A667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9A667C" w:rsidRPr="009F3238">
              <w:rPr>
                <w:rFonts w:asciiTheme="majorBidi" w:hAnsiTheme="majorBidi" w:cstheme="majorBidi"/>
                <w:szCs w:val="24"/>
                <w:lang w:bidi="th-TH"/>
              </w:rPr>
              <w:t>19,943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C790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C61E" w14:textId="0EB60FE2" w:rsidR="00CA3882" w:rsidRPr="009F3238" w:rsidRDefault="00CA3882" w:rsidP="00CA3882">
            <w:pPr>
              <w:spacing w:line="240" w:lineRule="auto"/>
              <w:ind w:right="-48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</w:t>
            </w:r>
            <w:r w:rsidR="00B873FC" w:rsidRPr="009F3238">
              <w:rPr>
                <w:rFonts w:asciiTheme="majorBidi" w:hAnsiTheme="majorBidi" w:cstheme="majorBidi"/>
              </w:rPr>
              <w:t>298</w:t>
            </w:r>
            <w:r w:rsidRPr="009F323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FF6D72E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41E1098F" w14:textId="59BF8807" w:rsidR="00CA3882" w:rsidRPr="009F3238" w:rsidRDefault="002D3987" w:rsidP="002D3987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(</w:t>
            </w:r>
            <w:r w:rsidR="009A667C" w:rsidRPr="009F3238">
              <w:rPr>
                <w:rFonts w:asciiTheme="majorBidi" w:hAnsiTheme="majorBidi" w:cstheme="majorBidi"/>
              </w:rPr>
              <w:t>8,408</w:t>
            </w:r>
            <w:r w:rsidRPr="009F323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4569A74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1B" w14:textId="0352F5E0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4B6A5DC0" w14:textId="48B12484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9E6" w14:textId="77777777" w:rsidR="00CA3882" w:rsidRPr="009F3238" w:rsidRDefault="00CA3882" w:rsidP="00CA3882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EC282" w14:textId="0612DC3E" w:rsidR="00CA3882" w:rsidRPr="009F3238" w:rsidRDefault="006421E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4,030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E923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4E3EA" w14:textId="0EC5EED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 w:hint="cs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5</w:t>
            </w:r>
            <w:r w:rsidRPr="009F3238">
              <w:rPr>
                <w:rFonts w:asciiTheme="majorBidi" w:hAnsiTheme="majorBidi" w:cstheme="majorBidi" w:hint="cs"/>
                <w:szCs w:val="24"/>
              </w:rPr>
              <w:t>,</w:t>
            </w:r>
            <w:r w:rsidR="00B873FC" w:rsidRPr="009F3238">
              <w:rPr>
                <w:rFonts w:cs="Angsana New" w:hint="cs"/>
                <w:color w:val="000000"/>
                <w:lang w:bidi="th-TH"/>
              </w:rPr>
              <w:t>389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800A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4FF8A" w14:textId="64EFF799" w:rsidR="00CA3882" w:rsidRPr="009F3238" w:rsidRDefault="002D3987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0701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5A235" w14:textId="2AC0D15F" w:rsidR="00CA3882" w:rsidRPr="009F3238" w:rsidRDefault="00CA3882" w:rsidP="00CA3882">
            <w:pPr>
              <w:spacing w:line="240" w:lineRule="auto"/>
              <w:ind w:right="-133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403" w14:textId="6F0041C8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6F8E0" w14:textId="7FD32619" w:rsidR="00CA3882" w:rsidRPr="009F3238" w:rsidRDefault="002D3987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95A6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7D48C" w14:textId="68184600" w:rsidR="00CA3882" w:rsidRPr="009F3238" w:rsidRDefault="00CA3882" w:rsidP="00CA3882">
            <w:pPr>
              <w:spacing w:line="240" w:lineRule="auto"/>
              <w:ind w:right="-218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1F77E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087B2" w14:textId="7567B40C" w:rsidR="00CA3882" w:rsidRPr="009F3238" w:rsidRDefault="002D3987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9939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CE636" w14:textId="1A6C47F3" w:rsidR="00CA3882" w:rsidRPr="009F3238" w:rsidRDefault="00CA3882" w:rsidP="00CA3882">
            <w:pPr>
              <w:spacing w:line="240" w:lineRule="auto"/>
              <w:ind w:right="-168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ABC4695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C8498" w14:textId="012D3C42" w:rsidR="00CA3882" w:rsidRPr="009F3238" w:rsidRDefault="009A667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25,877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3A7731D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80CB4" w14:textId="15C3A261" w:rsidR="00CA3882" w:rsidRPr="009F3238" w:rsidRDefault="00B873FC" w:rsidP="00CA3882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t>2</w:t>
            </w:r>
            <w:r w:rsidR="00CA3882" w:rsidRPr="009F3238">
              <w:t>,</w:t>
            </w:r>
            <w:r w:rsidRPr="009F3238">
              <w:t>076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BA1DAB5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2A01" w14:textId="717E5CDA" w:rsidR="00CA3882" w:rsidRPr="009F3238" w:rsidRDefault="009A667C" w:rsidP="002D3987">
            <w:pPr>
              <w:spacing w:line="240" w:lineRule="auto"/>
              <w:jc w:val="right"/>
            </w:pPr>
            <w:r w:rsidRPr="009F3238">
              <w:t>1,599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E8FB423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2B185" w14:textId="20AF47E0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1F2893E7" w14:textId="03F125CB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7F11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</w:rPr>
            </w:pPr>
            <w:r w:rsidRPr="009F3238">
              <w:rPr>
                <w:rFonts w:hint="cs"/>
                <w:b/>
                <w:bCs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314BB" w14:textId="774CFE30" w:rsidR="00CA3882" w:rsidRPr="009F3238" w:rsidRDefault="006421E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(31,630)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1D55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4FFB9" w14:textId="6A4FC98E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Cs w:val="24"/>
                <w:lang w:bidi="th-TH"/>
              </w:rPr>
              <w:t>106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Cs w:val="24"/>
                <w:lang w:bidi="th-TH"/>
              </w:rPr>
              <w:t>881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3EBD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AAD07" w14:textId="0DEFD5E9" w:rsidR="00CA3882" w:rsidRPr="009F3238" w:rsidRDefault="009A667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(5,467)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39C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F016E" w14:textId="5EFCEF0F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84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264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B93F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D6905" w14:textId="70AF4877" w:rsidR="00CA3882" w:rsidRPr="009F3238" w:rsidRDefault="009A667C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240,573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DB6D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8D30B" w14:textId="74D87BBE" w:rsidR="00CA3882" w:rsidRPr="009F3238" w:rsidRDefault="00B873FC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205</w:t>
            </w:r>
            <w:r w:rsidR="00CA3882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b/>
                <w:bCs/>
                <w:color w:val="000000"/>
              </w:rPr>
              <w:t>739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1CF2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427C" w14:textId="4E42074A" w:rsidR="00CA3882" w:rsidRPr="009F3238" w:rsidRDefault="009A667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9F3238">
              <w:rPr>
                <w:rFonts w:cs="Angsana New"/>
                <w:b/>
                <w:bCs/>
                <w:lang w:bidi="th-TH"/>
              </w:rPr>
              <w:t>375,831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6F54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6D303" w14:textId="541D2D76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9F3238">
              <w:rPr>
                <w:rFonts w:cs="Angsana New"/>
                <w:b/>
                <w:bCs/>
                <w:lang w:bidi="th-TH"/>
              </w:rPr>
              <w:t>340</w:t>
            </w:r>
            <w:r w:rsidR="00CA3882" w:rsidRPr="009F3238">
              <w:rPr>
                <w:rFonts w:cs="Angsana New"/>
                <w:b/>
                <w:bCs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lang w:bidi="th-TH"/>
              </w:rPr>
              <w:t>185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E3CD0FC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A388D" w14:textId="60B89FE4" w:rsidR="00CA3882" w:rsidRPr="009F3238" w:rsidRDefault="009A667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9F3238">
              <w:rPr>
                <w:rFonts w:cs="Angsana New"/>
                <w:b/>
                <w:bCs/>
                <w:lang w:bidi="th-TH"/>
              </w:rPr>
              <w:t>5,934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4C84D5D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CE850" w14:textId="26DE1F6D" w:rsidR="00CA3882" w:rsidRPr="009F3238" w:rsidRDefault="00B873FC" w:rsidP="00CA3882">
            <w:pPr>
              <w:spacing w:line="240" w:lineRule="auto"/>
              <w:ind w:right="-174"/>
              <w:jc w:val="center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</w:rPr>
              <w:t>1</w:t>
            </w:r>
            <w:r w:rsidR="00CA3882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778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7054432" w14:textId="77777777" w:rsidR="00CA3882" w:rsidRPr="009F3238" w:rsidRDefault="00CA3882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1B9BE" w14:textId="4954B71D" w:rsidR="00CA3882" w:rsidRPr="009F3238" w:rsidRDefault="002D3987" w:rsidP="009A667C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3238">
              <w:rPr>
                <w:rFonts w:asciiTheme="majorBidi" w:hAnsiTheme="majorBidi" w:cstheme="majorBidi"/>
                <w:b/>
                <w:bCs/>
              </w:rPr>
              <w:t>(</w:t>
            </w:r>
            <w:r w:rsidR="009A667C" w:rsidRPr="009F3238">
              <w:rPr>
                <w:rFonts w:asciiTheme="majorBidi" w:hAnsiTheme="majorBidi" w:cstheme="majorBidi"/>
                <w:b/>
                <w:bCs/>
              </w:rPr>
              <w:t>6,809</w:t>
            </w:r>
            <w:r w:rsidRPr="009F323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9D97663" w14:textId="77777777" w:rsidR="00CA3882" w:rsidRPr="009F3238" w:rsidRDefault="00CA3882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3947E" w14:textId="7F652A60" w:rsidR="00CA3882" w:rsidRPr="009F3238" w:rsidRDefault="00CA3882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-</w:t>
            </w:r>
          </w:p>
        </w:tc>
      </w:tr>
      <w:tr w:rsidR="00CA3882" w:rsidRPr="009F3238" w14:paraId="5062101A" w14:textId="1CA48503" w:rsidTr="00CA3882">
        <w:trPr>
          <w:trHeight w:val="6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C3C8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30B2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E053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AAD1" w14:textId="77777777" w:rsidR="00CA3882" w:rsidRPr="009F3238" w:rsidRDefault="00CA3882" w:rsidP="00CA3882">
            <w:pPr>
              <w:spacing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E586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181B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36FCB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48A20" w14:textId="3153D8F2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3BD20" w14:textId="683E190C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43C1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2EF66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DCF0" w14:textId="212D7715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EEE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8F129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7D6C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75AC" w14:textId="083CD7BF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A894B3E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872A5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4F31E14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59B97" w14:textId="5827C1A6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4533FDF0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EF76" w14:textId="6015F3BA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462EDA0C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F7265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</w:tr>
      <w:tr w:rsidR="00CA3882" w:rsidRPr="009F3238" w14:paraId="2AE54654" w14:textId="10247046" w:rsidTr="009A667C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A383" w14:textId="4F41C489" w:rsidR="00CA3882" w:rsidRPr="009F3238" w:rsidRDefault="00CA3882" w:rsidP="00606DB2">
            <w:pPr>
              <w:spacing w:line="300" w:lineRule="exact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C853" w14:textId="1F924022" w:rsidR="00CA3882" w:rsidRPr="009F3238" w:rsidRDefault="006421E6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9A667C" w:rsidRPr="009F3238">
              <w:rPr>
                <w:rFonts w:asciiTheme="majorBidi" w:hAnsiTheme="majorBidi" w:cstheme="majorBidi"/>
                <w:szCs w:val="24"/>
              </w:rPr>
              <w:t>8,224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014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D6B6" w14:textId="69492365" w:rsidR="00CA3882" w:rsidRPr="009F3238" w:rsidRDefault="00CA3882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22</w:t>
            </w:r>
            <w:r w:rsidRPr="009F3238">
              <w:rPr>
                <w:rFonts w:asciiTheme="majorBidi" w:hAnsiTheme="majorBidi" w:cstheme="majorBidi" w:hint="cs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876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B69E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2B593" w14:textId="22F6408D" w:rsidR="00CA3882" w:rsidRPr="009F3238" w:rsidRDefault="009A667C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(2,187)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8AA3" w14:textId="77777777" w:rsidR="00CA3882" w:rsidRPr="009F3238" w:rsidRDefault="00CA3882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7EEF" w14:textId="0ED5E784" w:rsidR="00CA3882" w:rsidRPr="009F3238" w:rsidRDefault="00CA3882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33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706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69FF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26F1" w14:textId="1592C229" w:rsidR="00CA3882" w:rsidRPr="009F3238" w:rsidRDefault="009A667C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96,229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B416" w14:textId="77777777" w:rsidR="00CA3882" w:rsidRPr="009F3238" w:rsidRDefault="00CA3882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5CE1" w14:textId="744928D1" w:rsidR="00CA3882" w:rsidRPr="009F3238" w:rsidRDefault="00B873FC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82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296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CFA5" w14:textId="77777777" w:rsidR="00CA3882" w:rsidRPr="009F3238" w:rsidRDefault="00CA3882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0D7B6" w14:textId="658453F0" w:rsidR="00CA3882" w:rsidRPr="009F3238" w:rsidRDefault="009A667C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150,332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5B1A" w14:textId="77777777" w:rsidR="00CA3882" w:rsidRPr="009F3238" w:rsidRDefault="00CA3882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C333" w14:textId="344A28E2" w:rsidR="00CA3882" w:rsidRPr="009F3238" w:rsidRDefault="00B873FC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136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074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7E5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F05" w14:textId="22F2E98F" w:rsidR="00CA3882" w:rsidRPr="009F3238" w:rsidRDefault="009A667C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2,077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6BFD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9317" w14:textId="5C385CF7" w:rsidR="00CA3882" w:rsidRPr="009F3238" w:rsidRDefault="00B873FC" w:rsidP="00606DB2">
            <w:pPr>
              <w:spacing w:line="300" w:lineRule="exact"/>
              <w:jc w:val="right"/>
            </w:pPr>
            <w:r w:rsidRPr="009F3238">
              <w:t>623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439BDED" w14:textId="77777777" w:rsidR="00CA3882" w:rsidRPr="009F3238" w:rsidRDefault="00CA3882" w:rsidP="00606DB2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58AB" w14:textId="6AA6E5E6" w:rsidR="00CA3882" w:rsidRPr="009F3238" w:rsidRDefault="009A667C" w:rsidP="00606DB2">
            <w:pPr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(</w:t>
            </w:r>
            <w:r w:rsidR="00442F94" w:rsidRPr="009F3238">
              <w:rPr>
                <w:rFonts w:asciiTheme="majorBidi" w:hAnsiTheme="majorBidi" w:cstheme="majorBidi"/>
              </w:rPr>
              <w:t>3,531</w:t>
            </w:r>
            <w:r w:rsidRPr="009F323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144EB09" w14:textId="77777777" w:rsidR="00CA3882" w:rsidRPr="009F3238" w:rsidRDefault="00CA3882" w:rsidP="00606DB2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F057" w14:textId="67179916" w:rsidR="00CA3882" w:rsidRPr="009F3238" w:rsidRDefault="00CA3882" w:rsidP="00606DB2">
            <w:pPr>
              <w:spacing w:line="300" w:lineRule="exact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19D53922" w14:textId="09581B51" w:rsidTr="00CA3882">
        <w:trPr>
          <w:trHeight w:val="142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2427E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F6B9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0DE3E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AB6FF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B14E3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2C29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3DB0A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6E6AD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C3EBB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7B81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C919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97A1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C344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D085B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6041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7653E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EE3D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7785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0F99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11BC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4AD7203E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64E43659" w14:textId="2637EEF6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5D36F88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A082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</w:tr>
      <w:tr w:rsidR="00CA3882" w:rsidRPr="009F3238" w14:paraId="11C490BA" w14:textId="294669E7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A7B7" w14:textId="77777777" w:rsidR="00CA3882" w:rsidRPr="009F3238" w:rsidRDefault="00CA3882" w:rsidP="00CA3882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555C6" w14:textId="31B4A43B" w:rsidR="00CA3882" w:rsidRPr="009F3238" w:rsidRDefault="00EF0D9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127,713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30E5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A239" w14:textId="14596D26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 w:hint="cs"/>
                <w:lang w:bidi="th-TH"/>
              </w:rPr>
              <w:t>81</w:t>
            </w:r>
            <w:r w:rsidR="00CA3882" w:rsidRPr="009F3238">
              <w:rPr>
                <w:rFonts w:cs="Angsana New" w:hint="cs"/>
                <w:lang w:bidi="th-TH"/>
              </w:rPr>
              <w:t>,</w:t>
            </w:r>
            <w:r w:rsidRPr="009F3238">
              <w:rPr>
                <w:rFonts w:cs="Angsana New" w:hint="cs"/>
                <w:lang w:bidi="th-TH"/>
              </w:rPr>
              <w:t>052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473D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DC388" w14:textId="4E088D08" w:rsidR="00CA3882" w:rsidRPr="009F3238" w:rsidRDefault="00132DAB" w:rsidP="00132DAB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001E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2BDB" w14:textId="36D70FBC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96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221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49CC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FDC3" w14:textId="019139FB" w:rsidR="00CA3882" w:rsidRPr="009F3238" w:rsidRDefault="00132DAB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1,469,898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F5D6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DDF8" w14:textId="5FD10344" w:rsidR="00CA3882" w:rsidRPr="009F3238" w:rsidRDefault="00B873F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670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788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5B06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0A62F" w14:textId="27B32621" w:rsidR="00CA3882" w:rsidRPr="009F3238" w:rsidRDefault="00132DAB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1,648,068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2AF8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5A64" w14:textId="11C8D38F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211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694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9A3B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836E" w14:textId="23B6A1AA" w:rsidR="00CA3882" w:rsidRPr="009F3238" w:rsidRDefault="004D43F5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246,3</w:t>
            </w:r>
            <w:r w:rsidR="00EF0D96" w:rsidRPr="009F3238">
              <w:rPr>
                <w:rFonts w:cs="Angsana New"/>
                <w:lang w:bidi="th-TH"/>
              </w:rPr>
              <w:t>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DD12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B84F" w14:textId="25CA3D9C" w:rsidR="00CA3882" w:rsidRPr="009F3238" w:rsidRDefault="00B873FC" w:rsidP="00CA3882">
            <w:pPr>
              <w:spacing w:line="240" w:lineRule="auto"/>
              <w:jc w:val="right"/>
            </w:pPr>
            <w:r w:rsidRPr="009F3238">
              <w:t>128</w:t>
            </w:r>
            <w:r w:rsidR="00CA3882" w:rsidRPr="009F3238">
              <w:t>,</w:t>
            </w:r>
            <w:r w:rsidRPr="009F3238">
              <w:t>035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31C9D67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554A2E11" w14:textId="1983CC30" w:rsidR="00CA3882" w:rsidRPr="009F3238" w:rsidRDefault="00EF0D96" w:rsidP="00EF0D96">
            <w:pPr>
              <w:spacing w:line="240" w:lineRule="auto"/>
              <w:jc w:val="right"/>
            </w:pPr>
            <w:r w:rsidRPr="009F3238">
              <w:t>162,155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0ED1FBBD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9921F" w14:textId="0F58D6B5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7DA8327B" w14:textId="40476283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F6C1" w14:textId="77777777" w:rsidR="00CA3882" w:rsidRPr="009F3238" w:rsidRDefault="00CA3882" w:rsidP="00CA3882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42BCD" w14:textId="7A0D2BF2" w:rsidR="00CA3882" w:rsidRPr="009F3238" w:rsidRDefault="00EF0D9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1,695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597A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567E" w14:textId="521AD3E7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 w:hint="cs"/>
                <w:lang w:bidi="th-TH"/>
              </w:rPr>
              <w:t>1</w:t>
            </w:r>
            <w:r w:rsidR="00CA3882" w:rsidRPr="009F3238">
              <w:rPr>
                <w:rFonts w:cs="Angsana New" w:hint="cs"/>
                <w:lang w:bidi="th-TH"/>
              </w:rPr>
              <w:t>,</w:t>
            </w:r>
            <w:r w:rsidRPr="009F3238">
              <w:rPr>
                <w:rFonts w:cs="Angsana New" w:hint="cs"/>
                <w:lang w:bidi="th-TH"/>
              </w:rPr>
              <w:t>738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E9F3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808BC" w14:textId="391749B8" w:rsidR="00CA3882" w:rsidRPr="009F3238" w:rsidRDefault="00132DAB" w:rsidP="00132DAB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FEFF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94A" w14:textId="30D1F8C5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257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937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6EC1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B7E8" w14:textId="4A96EA98" w:rsidR="00CA3882" w:rsidRPr="009F3238" w:rsidRDefault="004D43F5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13,599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184C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ED5B" w14:textId="3C3BA3DE" w:rsidR="00CA3882" w:rsidRPr="009F3238" w:rsidRDefault="00B873FC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12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810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C6B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7EFA" w14:textId="561586AF" w:rsidR="00CA3882" w:rsidRPr="009F3238" w:rsidRDefault="004D43F5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8,678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08F3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1ABB" w14:textId="2083D103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9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377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3574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9FD3" w14:textId="7F3EF1BF" w:rsidR="00CA3882" w:rsidRPr="009F3238" w:rsidRDefault="00EF0D9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707,837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1EB7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541C" w14:textId="2E251EA4" w:rsidR="00CA3882" w:rsidRPr="009F3238" w:rsidRDefault="00B873FC" w:rsidP="00CA3882">
            <w:pPr>
              <w:spacing w:line="240" w:lineRule="auto"/>
              <w:jc w:val="right"/>
            </w:pPr>
            <w:r w:rsidRPr="009F3238">
              <w:t>148</w:t>
            </w:r>
            <w:r w:rsidR="00CA3882" w:rsidRPr="009F3238">
              <w:t>,</w:t>
            </w:r>
            <w:r w:rsidRPr="009F3238">
              <w:t>931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0B9EFF22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482B3E09" w14:textId="703D197D" w:rsidR="00CA3882" w:rsidRPr="009F3238" w:rsidRDefault="00EF0D96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F3B03AD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1EB9" w14:textId="5E319EF1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0FFEC300" w14:textId="12F65E99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9358" w14:textId="77777777" w:rsidR="00CA3882" w:rsidRPr="009F3238" w:rsidRDefault="00CA3882" w:rsidP="00CA3882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หนี้สินหมุนเวียน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B39A" w14:textId="1C7E616F" w:rsidR="00CA3882" w:rsidRPr="009F3238" w:rsidRDefault="00EF0D9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(14,635)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DDB5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3C87" w14:textId="06FDA646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 w:hint="cs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15</w:t>
            </w:r>
            <w:r w:rsidRPr="009F3238">
              <w:rPr>
                <w:rFonts w:asciiTheme="majorBidi" w:hAnsiTheme="majorBidi" w:cstheme="majorBidi" w:hint="cs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Cs w:val="24"/>
                <w:lang w:bidi="th-TH"/>
              </w:rPr>
              <w:t>019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BD5E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38D13" w14:textId="4D73DB34" w:rsidR="00CA3882" w:rsidRPr="009F3238" w:rsidRDefault="00132DAB" w:rsidP="00132DAB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E825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AFE7" w14:textId="0ACA75A5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311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731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104D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3CA7" w14:textId="3D48AA1E" w:rsidR="00CA3882" w:rsidRPr="009F3238" w:rsidRDefault="00132DAB" w:rsidP="00132DA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(631,276)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B4F9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9A4A" w14:textId="014B7B1C" w:rsidR="00CA3882" w:rsidRPr="009F3238" w:rsidRDefault="00CA3882" w:rsidP="00CA388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790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273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B6AA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70ED" w14:textId="44CAE543" w:rsidR="00CA3882" w:rsidRPr="009F3238" w:rsidRDefault="004D43F5" w:rsidP="00CA388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(449,515)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ED6B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F9FD" w14:textId="7A420062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389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809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46F1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58A7" w14:textId="6BD8AAC7" w:rsidR="00CA3882" w:rsidRPr="009F3238" w:rsidRDefault="00EF0D9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(464,052)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D4FB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AAFA" w14:textId="3478580D" w:rsidR="00CA3882" w:rsidRPr="009F3238" w:rsidRDefault="00CA3882" w:rsidP="00CA3882">
            <w:pPr>
              <w:spacing w:line="240" w:lineRule="auto"/>
              <w:ind w:right="-48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</w:t>
            </w:r>
            <w:r w:rsidR="00B873FC" w:rsidRPr="009F3238">
              <w:rPr>
                <w:rFonts w:asciiTheme="majorBidi" w:hAnsiTheme="majorBidi" w:cstheme="majorBidi"/>
              </w:rPr>
              <w:t>1</w:t>
            </w:r>
            <w:r w:rsidRPr="009F323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5B1A6771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645FAF03" w14:textId="22BF927F" w:rsidR="00CA3882" w:rsidRPr="009F3238" w:rsidRDefault="00EF0D96" w:rsidP="00EF0D96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0A2D2D9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E0B0" w14:textId="30AB5E71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71C7ACED" w14:textId="2D936FE5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865B" w14:textId="77777777" w:rsidR="00CA3882" w:rsidRPr="009F3238" w:rsidRDefault="00CA3882" w:rsidP="00CA3882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D33E0" w14:textId="693D30B3" w:rsidR="00CA3882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4D43F5" w:rsidRPr="009F3238">
              <w:rPr>
                <w:rFonts w:asciiTheme="majorBidi" w:hAnsiTheme="majorBidi" w:cstheme="majorBidi"/>
                <w:szCs w:val="24"/>
              </w:rPr>
              <w:t>369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0626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49741" w14:textId="7964CBD9" w:rsidR="00CA3882" w:rsidRPr="009F3238" w:rsidRDefault="00CA3882" w:rsidP="00CA3882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hint="cs"/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BF9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4449C" w14:textId="70AD3F0B" w:rsidR="00CA3882" w:rsidRPr="009F3238" w:rsidRDefault="00132DAB" w:rsidP="00132DAB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049D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2E31D" w14:textId="2DAAF620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834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8E79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9A7FA" w14:textId="5A859F18" w:rsidR="00CA3882" w:rsidRPr="009F3238" w:rsidRDefault="00132DAB" w:rsidP="00132DA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(30,117)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EA80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A11AF" w14:textId="384BB916" w:rsidR="00CA3882" w:rsidRPr="009F3238" w:rsidRDefault="00CA3882" w:rsidP="00CA388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30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664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309B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66F77" w14:textId="45C461B8" w:rsidR="00CA3882" w:rsidRPr="009F3238" w:rsidRDefault="004D43F5" w:rsidP="00CA388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(511)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1B2B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23309" w14:textId="60683BA7" w:rsidR="00CA3882" w:rsidRPr="009F3238" w:rsidRDefault="00CA3882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Cs w:val="24"/>
                <w:lang w:bidi="th-TH"/>
              </w:rPr>
              <w:t>373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9252C7C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83E61" w14:textId="4834558E" w:rsidR="00CA3882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(207,251)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CEDE4F5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55D0C" w14:textId="2C067ECE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FC6FFE1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D888E" w14:textId="2A63D86C" w:rsidR="00CA3882" w:rsidRPr="009F3238" w:rsidRDefault="00EF0D96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FB1F889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86143" w14:textId="3952D531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CA3882" w:rsidRPr="009F3238" w14:paraId="3C40707E" w14:textId="69F7FC3D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F36A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</w:rPr>
            </w:pPr>
            <w:r w:rsidRPr="009F3238">
              <w:rPr>
                <w:rFonts w:hint="cs"/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0ABC0" w14:textId="362F4220" w:rsidR="00CA3882" w:rsidRPr="009F3238" w:rsidRDefault="00132DAB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114,404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C81A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E881A" w14:textId="6D279E8E" w:rsidR="00CA3882" w:rsidRPr="009F3238" w:rsidRDefault="00B873FC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rFonts w:hint="cs"/>
                <w:b/>
                <w:bCs/>
              </w:rPr>
              <w:t>67</w:t>
            </w:r>
            <w:r w:rsidR="00CA3882" w:rsidRPr="009F3238">
              <w:rPr>
                <w:rFonts w:hint="cs"/>
                <w:b/>
                <w:bCs/>
              </w:rPr>
              <w:t>,</w:t>
            </w:r>
            <w:r w:rsidRPr="009F3238">
              <w:rPr>
                <w:rFonts w:hint="cs"/>
                <w:b/>
                <w:bCs/>
              </w:rPr>
              <w:t>771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348C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44B64D" w14:textId="41586B14" w:rsidR="00CA3882" w:rsidRPr="009F3238" w:rsidRDefault="00132DAB" w:rsidP="00132DAB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280D6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57BEA" w14:textId="130F6BEB" w:rsidR="00CA3882" w:rsidRPr="009F3238" w:rsidRDefault="00B873FC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39</w:t>
            </w:r>
            <w:r w:rsidR="00CA3882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b/>
                <w:bCs/>
                <w:color w:val="000000"/>
              </w:rPr>
              <w:t>593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A89B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43208" w14:textId="2E1E096C" w:rsidR="00CA3882" w:rsidRPr="009F3238" w:rsidRDefault="00132DAB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822,104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09CA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45CA7" w14:textId="2A2F914E" w:rsidR="00CA3882" w:rsidRPr="009F3238" w:rsidRDefault="00B873FC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862</w:t>
            </w:r>
            <w:r w:rsidR="00CA3882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b/>
                <w:bCs/>
                <w:color w:val="000000"/>
              </w:rPr>
              <w:t>661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5D71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48BAC" w14:textId="19E59980" w:rsidR="00CA3882" w:rsidRPr="009F3238" w:rsidRDefault="004D43F5" w:rsidP="00CA38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9F3238">
              <w:rPr>
                <w:rFonts w:cs="Angsana New"/>
                <w:b/>
                <w:bCs/>
                <w:lang w:bidi="th-TH"/>
              </w:rPr>
              <w:t>1,206,720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143D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817F6" w14:textId="495C799F" w:rsidR="00CA3882" w:rsidRPr="009F3238" w:rsidRDefault="00B873FC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9F3238">
              <w:rPr>
                <w:rFonts w:cs="Angsana New"/>
                <w:b/>
                <w:bCs/>
                <w:lang w:bidi="th-TH"/>
              </w:rPr>
              <w:t>830</w:t>
            </w:r>
            <w:r w:rsidR="00CA3882" w:rsidRPr="009F3238">
              <w:rPr>
                <w:rFonts w:cs="Angsana New"/>
                <w:b/>
                <w:bCs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lang w:bidi="th-TH"/>
              </w:rPr>
              <w:t>889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B012DFE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E1E7A" w14:textId="670BA66A" w:rsidR="00CA3882" w:rsidRPr="009F3238" w:rsidRDefault="00EF0D96" w:rsidP="00CA388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9F3238">
              <w:rPr>
                <w:rFonts w:cs="Angsana New"/>
                <w:b/>
                <w:bCs/>
                <w:lang w:bidi="th-TH"/>
              </w:rPr>
              <w:t>282,899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AF3E073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6631B" w14:textId="0E2EC9F7" w:rsidR="00CA3882" w:rsidRPr="009F3238" w:rsidRDefault="00B873FC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</w:rPr>
              <w:t>276</w:t>
            </w:r>
            <w:r w:rsidR="00CA3882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965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2F824BC" w14:textId="77777777" w:rsidR="00CA3882" w:rsidRPr="009F3238" w:rsidRDefault="00CA3882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6C0E5" w14:textId="29F961FC" w:rsidR="00CA3882" w:rsidRPr="009F3238" w:rsidRDefault="00EF0D96" w:rsidP="00EF0D96">
            <w:pPr>
              <w:spacing w:line="240" w:lineRule="auto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162,137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2349B47" w14:textId="77777777" w:rsidR="00CA3882" w:rsidRPr="009F3238" w:rsidRDefault="00CA3882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49323" w14:textId="39C97EDC" w:rsidR="00CA3882" w:rsidRPr="009F3238" w:rsidRDefault="00CA3882" w:rsidP="00CA3882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-</w:t>
            </w:r>
          </w:p>
        </w:tc>
      </w:tr>
      <w:tr w:rsidR="00CA3882" w:rsidRPr="009F3238" w14:paraId="4CEF0576" w14:textId="03DDA3E6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6399" w14:textId="77777777" w:rsidR="00CA3882" w:rsidRPr="009F3238" w:rsidRDefault="00CA3882" w:rsidP="00CA3882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EA5D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CA21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0D63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47B0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CF1AB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18F2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BE01" w14:textId="243E2E52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E7C7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F3238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ABF12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F72C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2076" w14:textId="5BA7C9E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21AA" w14:textId="77777777" w:rsidR="00CA3882" w:rsidRPr="009F3238" w:rsidRDefault="00CA3882" w:rsidP="00CA3882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4595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4243" w14:textId="77777777" w:rsidR="00CA3882" w:rsidRPr="009F3238" w:rsidRDefault="00CA3882" w:rsidP="00CA3882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FC13" w14:textId="53324354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51E60F0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9959B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86D1A8C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05263" w14:textId="1EAFF27D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DE1C077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FC0C0" w14:textId="24A5F62C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4446280D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55D88" w14:textId="77777777" w:rsidR="00CA3882" w:rsidRPr="009F3238" w:rsidRDefault="00CA3882" w:rsidP="00CA3882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</w:tr>
      <w:tr w:rsidR="00CA3882" w:rsidRPr="009F3238" w14:paraId="17EE02C8" w14:textId="42422656" w:rsidTr="006421E6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6FBD" w14:textId="77777777" w:rsidR="00CA3882" w:rsidRPr="009F3238" w:rsidRDefault="00CA3882" w:rsidP="00606DB2">
            <w:pPr>
              <w:spacing w:line="300" w:lineRule="exact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C411" w14:textId="099ED75F" w:rsidR="00CA3882" w:rsidRPr="009F3238" w:rsidRDefault="006421E6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389,099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8855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FBA5" w14:textId="16754D78" w:rsidR="00CA3882" w:rsidRPr="009F3238" w:rsidRDefault="00B873FC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 w:hint="cs"/>
                <w:lang w:bidi="th-TH"/>
              </w:rPr>
              <w:t>319</w:t>
            </w:r>
            <w:r w:rsidR="00CA3882" w:rsidRPr="009F3238">
              <w:rPr>
                <w:rFonts w:cs="Angsana New" w:hint="cs"/>
                <w:lang w:bidi="th-TH"/>
              </w:rPr>
              <w:t>,</w:t>
            </w:r>
            <w:r w:rsidRPr="009F3238">
              <w:rPr>
                <w:rFonts w:cs="Angsana New" w:hint="cs"/>
                <w:lang w:bidi="th-TH"/>
              </w:rPr>
              <w:t>059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1CFD2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E6DD3" w14:textId="241D096F" w:rsidR="00CA3882" w:rsidRPr="009F3238" w:rsidRDefault="006421E6" w:rsidP="00606DB2">
            <w:pPr>
              <w:spacing w:line="300" w:lineRule="exact"/>
              <w:jc w:val="center"/>
            </w:pPr>
            <w:r w:rsidRPr="009F3238"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1CE1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CCC9" w14:textId="3B9C3BA7" w:rsidR="00CA3882" w:rsidRPr="009F3238" w:rsidRDefault="00B873FC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15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837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2E56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61B3" w14:textId="07426043" w:rsidR="00CA3882" w:rsidRPr="009F3238" w:rsidRDefault="006421E6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328,841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DC4E" w14:textId="77777777" w:rsidR="00CA3882" w:rsidRPr="009F3238" w:rsidRDefault="00CA3882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72BA" w14:textId="6D9FEC87" w:rsidR="00CA3882" w:rsidRPr="009F3238" w:rsidRDefault="00B873FC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345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064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33F7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883C" w14:textId="72765398" w:rsidR="00CA3882" w:rsidRPr="009F3238" w:rsidRDefault="006421E6" w:rsidP="00606DB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482,687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4927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3176" w14:textId="622B85C3" w:rsidR="00CA3882" w:rsidRPr="009F3238" w:rsidRDefault="00B873FC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332</w:t>
            </w:r>
            <w:r w:rsidR="00CA3882" w:rsidRPr="009F3238">
              <w:rPr>
                <w:rFonts w:cs="Angsana New"/>
                <w:lang w:bidi="th-TH"/>
              </w:rPr>
              <w:t>,</w:t>
            </w:r>
            <w:r w:rsidRPr="009F3238">
              <w:rPr>
                <w:rFonts w:cs="Angsana New"/>
                <w:lang w:bidi="th-TH"/>
              </w:rPr>
              <w:t>355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BD5C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54CD" w14:textId="401EDF14" w:rsidR="00CA3882" w:rsidRPr="009F3238" w:rsidRDefault="006421E6" w:rsidP="00606DB2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100,532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2945" w14:textId="77777777" w:rsidR="00CA3882" w:rsidRPr="009F3238" w:rsidRDefault="00CA3882" w:rsidP="00606DB2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0C04" w14:textId="32AB8601" w:rsidR="00CA3882" w:rsidRPr="009F3238" w:rsidRDefault="00B873FC" w:rsidP="00606DB2">
            <w:pPr>
              <w:spacing w:line="300" w:lineRule="exact"/>
              <w:jc w:val="right"/>
              <w:rPr>
                <w:color w:val="000000"/>
              </w:rPr>
            </w:pPr>
            <w:r w:rsidRPr="009F3238">
              <w:t>98</w:t>
            </w:r>
            <w:r w:rsidR="00CA3882" w:rsidRPr="009F3238">
              <w:t>,</w:t>
            </w:r>
            <w:r w:rsidRPr="009F3238">
              <w:t>455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5199B4F5" w14:textId="77777777" w:rsidR="00CA3882" w:rsidRPr="009F3238" w:rsidRDefault="00CA3882" w:rsidP="00606DB2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2D9" w14:textId="24E87187" w:rsidR="00CA3882" w:rsidRPr="009F3238" w:rsidRDefault="006421E6" w:rsidP="00606DB2">
            <w:pPr>
              <w:spacing w:line="300" w:lineRule="exact"/>
              <w:jc w:val="right"/>
            </w:pPr>
            <w:r w:rsidRPr="009F3238">
              <w:t>133,112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19B7C25" w14:textId="77777777" w:rsidR="00CA3882" w:rsidRPr="009F3238" w:rsidRDefault="00CA3882" w:rsidP="00606DB2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9BB6" w14:textId="02149165" w:rsidR="00CA3882" w:rsidRPr="009F3238" w:rsidRDefault="00CA3882" w:rsidP="00606DB2">
            <w:pPr>
              <w:spacing w:line="300" w:lineRule="exact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606DB2" w:rsidRPr="009F3238" w14:paraId="1A6A1479" w14:textId="7DF39996" w:rsidTr="00606DB2">
        <w:trPr>
          <w:trHeight w:val="20"/>
        </w:trPr>
        <w:tc>
          <w:tcPr>
            <w:tcW w:w="29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09F7E" w14:textId="6BD482CF" w:rsidR="00606DB2" w:rsidRPr="00F61479" w:rsidRDefault="00606DB2" w:rsidP="00606DB2">
            <w:pPr>
              <w:spacing w:before="1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361EB" w14:textId="77777777" w:rsidR="00606DB2" w:rsidRPr="009F3238" w:rsidRDefault="00606DB2" w:rsidP="00B0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0303D" w14:textId="77777777" w:rsidR="00606DB2" w:rsidRPr="009F3238" w:rsidRDefault="00606DB2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78A04" w14:textId="77777777" w:rsidR="00606DB2" w:rsidRPr="009F3238" w:rsidRDefault="00606DB2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7B5F" w14:textId="77777777" w:rsidR="00606DB2" w:rsidRPr="009F3238" w:rsidRDefault="00606DB2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9CAA" w14:textId="77777777" w:rsidR="00606DB2" w:rsidRPr="009F3238" w:rsidRDefault="00606DB2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0598" w14:textId="77777777" w:rsidR="00606DB2" w:rsidRPr="009F3238" w:rsidRDefault="00606DB2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6360" w14:textId="77777777" w:rsidR="00606DB2" w:rsidRPr="009F3238" w:rsidRDefault="00606DB2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2D606851" w14:textId="77777777" w:rsidR="00606DB2" w:rsidRPr="009F3238" w:rsidRDefault="00606DB2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45C7CCAA" w14:textId="10BFE928" w:rsidR="00606DB2" w:rsidRPr="009F3238" w:rsidRDefault="00606DB2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203BE81C" w14:textId="77777777" w:rsidR="00606DB2" w:rsidRPr="009F3238" w:rsidRDefault="00606DB2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</w:tcPr>
          <w:p w14:paraId="05581518" w14:textId="77777777" w:rsidR="00606DB2" w:rsidRPr="009F3238" w:rsidRDefault="00606DB2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3882" w:rsidRPr="009F3238" w14:paraId="74AB50F2" w14:textId="1F2DE81A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7CB8" w14:textId="77777777" w:rsidR="00CA3882" w:rsidRPr="009F3238" w:rsidRDefault="00CA3882" w:rsidP="004E6A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3EFF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Basecamp Brews Ltd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595CD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0B929" w14:textId="4B7E0F9C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บริษัท สยาม เบฟ แมนูแฟคเจอริ่ง จำกัด (เดิมชื่อ บริษัท คาลพิส โอสถสภา จำกัด)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0BA5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7AA29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 xml:space="preserve">บริษัท โอสถสภา </w:t>
            </w:r>
          </w:p>
          <w:p w14:paraId="6357AC0D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ไทโช ฟาร์มาซูติคอล จำกัด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61AA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F82A9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4674E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59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C1A56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EAGLE COMPANY LIMITED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0CBCE431" w14:textId="77777777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DF1A1" w14:textId="154C6670" w:rsidR="00CA3882" w:rsidRPr="009F3238" w:rsidRDefault="00CA3882" w:rsidP="004E6A8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GLASS COMPANY LIMITED</w:t>
            </w:r>
          </w:p>
        </w:tc>
      </w:tr>
      <w:tr w:rsidR="00CA3882" w:rsidRPr="009F3238" w14:paraId="07A99140" w14:textId="3BC8DD6D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760B" w14:textId="77777777" w:rsidR="00CA3882" w:rsidRPr="009F3238" w:rsidRDefault="00CA3882" w:rsidP="00CA388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2709" w14:textId="19196747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6081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25B4" w14:textId="3CD6D06E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5983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B873" w14:textId="0BFD10E4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  <w:r w:rsidR="00553B25" w:rsidRPr="009F3238">
              <w:rPr>
                <w:color w:val="000000"/>
              </w:rPr>
              <w:t xml:space="preserve"> </w:t>
            </w:r>
            <w:r w:rsidR="00553B25" w:rsidRPr="009F3238">
              <w:rPr>
                <w:color w:val="000000"/>
                <w:vertAlign w:val="superscript"/>
              </w:rPr>
              <w:t>(1)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0704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0C3A" w14:textId="0CCF75B2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FCDD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846C" w14:textId="54626E0F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0C8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918F" w14:textId="2D498A3A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1109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A4D" w14:textId="71C85337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D242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EFFD" w14:textId="3DBE39CB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5DD53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87C83" w14:textId="55C5D278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92BD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3651A" w14:textId="1A7320B3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CB08B32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66471" w14:textId="79A6118F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A95DB" w14:textId="77777777" w:rsidR="00CA3882" w:rsidRPr="009F3238" w:rsidRDefault="00CA3882" w:rsidP="00CA388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7EA8" w14:textId="5D12F8C8" w:rsidR="00CA3882" w:rsidRPr="009F3238" w:rsidRDefault="00B873FC" w:rsidP="00CA388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 w:rsidRPr="009F3238">
              <w:rPr>
                <w:color w:val="000000"/>
              </w:rPr>
              <w:t>2</w:t>
            </w:r>
          </w:p>
        </w:tc>
      </w:tr>
      <w:tr w:rsidR="00CA3882" w:rsidRPr="009F3238" w14:paraId="6E273981" w14:textId="77777777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264B" w14:textId="77777777" w:rsidR="00CA3882" w:rsidRPr="009F3238" w:rsidRDefault="00CA3882" w:rsidP="00CA388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C87EC" w14:textId="11083C41" w:rsidR="00CA3882" w:rsidRPr="009F3238" w:rsidRDefault="00CA3882" w:rsidP="00CA3882">
            <w:pPr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 w:rsidRPr="009F3238">
              <w:rPr>
                <w:rFonts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CA3882" w:rsidRPr="009F3238" w14:paraId="0BAC4B97" w14:textId="55C4169E" w:rsidTr="00CA3882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507E" w14:textId="5C45F47A" w:rsidR="00CA3882" w:rsidRPr="009F3238" w:rsidRDefault="00CA3882" w:rsidP="00B45C58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3238">
              <w:rPr>
                <w:color w:val="000000"/>
                <w:cs/>
              </w:rPr>
              <w:t>รวมรายการต่อไปนี้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56A8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5069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9CC4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620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00B2E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D096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BB0B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89CF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B93F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60B4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9C8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E92F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564B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20C9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98F0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E029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6E3F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295A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1998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8E40871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</w:tcPr>
          <w:p w14:paraId="4350EBFB" w14:textId="5909D2AC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575A806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</w:tcPr>
          <w:p w14:paraId="5EA485C3" w14:textId="77777777" w:rsidR="00CA3882" w:rsidRPr="009F3238" w:rsidRDefault="00CA3882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AD6" w:rsidRPr="009F3238" w14:paraId="5DD035F3" w14:textId="68AC65ED" w:rsidTr="00B25AD6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8CE3" w14:textId="77777777" w:rsidR="00B25AD6" w:rsidRPr="009F3238" w:rsidRDefault="00B25AD6" w:rsidP="00B25AD6">
            <w:pPr>
              <w:spacing w:line="240" w:lineRule="auto"/>
              <w:ind w:left="175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- ค่าเสื่อมราคาและค่าตัดจำหน่าย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4CBF" w14:textId="36E88BBD" w:rsidR="00B25AD6" w:rsidRPr="00B25AD6" w:rsidRDefault="00B25AD6" w:rsidP="00B25A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EE43" w14:textId="77777777" w:rsidR="00B25AD6" w:rsidRPr="00B25AD6" w:rsidRDefault="00B25AD6" w:rsidP="00B25AD6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66FE" w14:textId="23D5FB79" w:rsidR="00B25AD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245" w14:textId="77777777" w:rsidR="00B25AD6" w:rsidRPr="009F3238" w:rsidRDefault="00B25AD6" w:rsidP="00B25AD6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0C4C" w14:textId="02E67C63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2,220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12D" w14:textId="77777777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4C5A" w14:textId="40709DAF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30,349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EA98" w14:textId="77777777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9126" w14:textId="55EE1D6A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1,610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4708" w14:textId="77777777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CAC7" w14:textId="7EC9E516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1,550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426E" w14:textId="77777777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165D5" w14:textId="0DD18C37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s/>
                <w:lang w:bidi="th-TH"/>
              </w:rPr>
            </w:pPr>
            <w:r w:rsidRPr="003B1B3E">
              <w:rPr>
                <w:rFonts w:cs="Angsana New"/>
                <w:lang w:bidi="th-TH"/>
              </w:rPr>
              <w:t>1,117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5734" w14:textId="77777777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098F" w14:textId="25C2512E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901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0FF8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816C" w14:textId="6F2B85A9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336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EE63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4A5F" w14:textId="77E88AFE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12461717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8DA5" w14:textId="2CFBC28C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B7BD0F4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1801" w14:textId="23605A9C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B25AD6" w:rsidRPr="009F3238" w14:paraId="239FCCCA" w14:textId="7BD8AF35" w:rsidTr="00A91979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8B43" w14:textId="77777777" w:rsidR="00B25AD6" w:rsidRPr="009F3238" w:rsidRDefault="00B25AD6" w:rsidP="00B25AD6">
            <w:pPr>
              <w:spacing w:line="240" w:lineRule="auto"/>
              <w:ind w:left="175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- ดอกเบี้ยจ่าย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67EC" w14:textId="16CE13CB" w:rsidR="00B25AD6" w:rsidRPr="00B25AD6" w:rsidRDefault="00B25AD6" w:rsidP="00B25A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A891" w14:textId="77777777" w:rsidR="00B25AD6" w:rsidRPr="00B25AD6" w:rsidRDefault="00B25AD6" w:rsidP="00B25AD6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A8BA" w14:textId="3E584696" w:rsidR="00B25AD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D08C" w14:textId="77777777" w:rsidR="00B25AD6" w:rsidRPr="009F3238" w:rsidRDefault="00B25AD6" w:rsidP="00B25AD6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E50B2" w14:textId="16422911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314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7B3A" w14:textId="77777777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539D" w14:textId="74D93925" w:rsidR="00B25AD6" w:rsidRPr="003B1B3E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3,643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64F5" w14:textId="77777777" w:rsidR="00B25AD6" w:rsidRPr="003B1B3E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7EA50" w14:textId="7EF2A608" w:rsidR="00B25AD6" w:rsidRPr="003B1B3E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3B1B3E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DAB3" w14:textId="77777777" w:rsidR="00B25AD6" w:rsidRPr="003B1B3E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E47C" w14:textId="1FE657D4" w:rsidR="00B25AD6" w:rsidRPr="003B1B3E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3B1B3E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529E" w14:textId="77777777" w:rsidR="00B25AD6" w:rsidRPr="003B1B3E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674FA" w14:textId="3AF5B377" w:rsidR="00B25AD6" w:rsidRPr="003B1B3E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3B1B3E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8524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ACB0" w14:textId="37B86545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0C21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3577" w14:textId="46B68B8B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EA39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7E4D" w14:textId="2F291D7F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1A2033CC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7469" w14:textId="51633EAA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511BD542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8415" w14:textId="4280E53E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B25AD6" w:rsidRPr="009F3238" w14:paraId="16601D32" w14:textId="54C5EEF9" w:rsidTr="00A91979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24D1" w14:textId="77777777" w:rsidR="00B25AD6" w:rsidRPr="009F3238" w:rsidRDefault="00B25AD6" w:rsidP="00B25AD6">
            <w:pPr>
              <w:spacing w:line="240" w:lineRule="auto"/>
              <w:ind w:left="175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- ค่าใช้จ่ายภาษีเงินได้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F81F" w14:textId="1C4126F2" w:rsidR="00B25AD6" w:rsidRPr="00B25AD6" w:rsidRDefault="00B25AD6" w:rsidP="00B25A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8EEF" w14:textId="77777777" w:rsidR="00B25AD6" w:rsidRPr="00B25AD6" w:rsidRDefault="00B25AD6" w:rsidP="00B25AD6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4036" w14:textId="5B98B9A3" w:rsidR="00B25AD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4C35" w14:textId="77777777" w:rsidR="00B25AD6" w:rsidRPr="009F3238" w:rsidRDefault="00B25AD6" w:rsidP="00B25AD6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35901" w14:textId="7F19DDF5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6DB5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7346" w14:textId="1A57F9C0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18F4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7F7EC" w14:textId="0812F71D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62,438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E3D0" w14:textId="77777777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7C8D" w14:textId="6728F130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52,879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0CD5" w14:textId="77777777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A1887" w14:textId="4723941B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94,152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C205" w14:textId="77777777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FE88" w14:textId="78BC6C48" w:rsidR="00B25AD6" w:rsidRPr="009F3238" w:rsidRDefault="00B25AD6" w:rsidP="00B25AD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83,189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8C22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EC9E" w14:textId="64143A4C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0B0B" w14:textId="77777777" w:rsidR="00B25AD6" w:rsidRPr="009F3238" w:rsidRDefault="00B25AD6" w:rsidP="00B25AD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6DD3" w14:textId="575D684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402D1871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69C6" w14:textId="6767D65F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78CB59F" w14:textId="77777777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9C06" w14:textId="65E75BCE" w:rsidR="00B25AD6" w:rsidRPr="009F3238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EF0D96" w:rsidRPr="009F3238" w14:paraId="672A03FE" w14:textId="30077CA7" w:rsidTr="00B05856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B71F" w14:textId="2BE357A9" w:rsidR="00EF0D96" w:rsidRPr="009F3238" w:rsidRDefault="00EF0D96" w:rsidP="00EF0D96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ข.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3238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 xml:space="preserve"> </w:t>
            </w:r>
            <w:r w:rsidRPr="009F3238">
              <w:rPr>
                <w:color w:val="00000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6EBB" w14:textId="0D16978E" w:rsidR="00EF0D9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E85C" w14:textId="77777777" w:rsidR="00EF0D96" w:rsidRPr="00B25AD6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BE88" w14:textId="36C0E74C" w:rsidR="00EF0D9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2838" w14:textId="77777777" w:rsidR="00EF0D96" w:rsidRPr="009F3238" w:rsidRDefault="00EF0D96" w:rsidP="00EF0D96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CCAC1" w14:textId="1E650574" w:rsidR="00EF0D96" w:rsidRPr="009F3238" w:rsidRDefault="003E3F95" w:rsidP="003E3F95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22DC" w14:textId="77777777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161B" w14:textId="0E90E83F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4,254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EEE3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55A7" w14:textId="18A134E5" w:rsidR="00EF0D96" w:rsidRPr="009F3238" w:rsidRDefault="003E3F95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855,265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C3AF" w14:textId="77777777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C625" w14:textId="52255758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768,316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74C6" w14:textId="77777777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5A92B" w14:textId="3983F45B" w:rsidR="00EF0D96" w:rsidRPr="009F3238" w:rsidRDefault="003E3F95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1,291,475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BD46" w14:textId="77777777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FA93" w14:textId="75879341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749,117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77FB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95C7" w14:textId="73B3A3C5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227,707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29B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D0CE" w14:textId="5BE1156B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t>119,073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78D30559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4C0B" w14:textId="4C567590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12,631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8DFFAD3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F0C8" w14:textId="77B9D755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EF0D96" w:rsidRPr="009F3238" w14:paraId="6F07A2A8" w14:textId="5832E187" w:rsidTr="00B05856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F7EC9" w14:textId="77777777" w:rsidR="00EF0D96" w:rsidRPr="009F3238" w:rsidRDefault="00EF0D96" w:rsidP="00EF0D96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ค.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3238">
              <w:rPr>
                <w:color w:val="000000"/>
                <w:cs/>
              </w:rPr>
              <w:t xml:space="preserve">รวมรายการหนี้สินทางการเงินหมุนเวียน (ไม่รวมเจ้าหนี้การค้า และเจ้าหนี้อื่น </w:t>
            </w:r>
          </w:p>
          <w:p w14:paraId="51E81365" w14:textId="00DFD4D1" w:rsidR="00EF0D96" w:rsidRPr="009F3238" w:rsidRDefault="00EF0D96" w:rsidP="00EF0D96">
            <w:pPr>
              <w:spacing w:line="240" w:lineRule="auto"/>
              <w:ind w:left="176" w:hanging="1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และประมาณการหนี้สิน)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0E06" w14:textId="217617BE" w:rsidR="00EF0D9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D9C4" w14:textId="77777777" w:rsidR="00EF0D96" w:rsidRPr="00B25AD6" w:rsidRDefault="00EF0D9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0905" w14:textId="4A79924A" w:rsidR="00EF0D9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F655" w14:textId="77777777" w:rsidR="00EF0D96" w:rsidRPr="009F3238" w:rsidRDefault="00EF0D96" w:rsidP="00EF0D96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DFBD5" w14:textId="248EF9F3" w:rsidR="00EF0D96" w:rsidRPr="009F3238" w:rsidRDefault="003E3F95" w:rsidP="003E3F95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1C3A" w14:textId="77777777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D507" w14:textId="3F207996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216,000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6668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56BC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318F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FB75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6ACA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1C12D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D243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1201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E57C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A4D5" w14:textId="231D683B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301,706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509A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E4" w14:textId="16C7391A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E74F459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6E34" w14:textId="672B12F5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1E818A11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CCB7" w14:textId="2F86CE7E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EF0D96" w:rsidRPr="009F3238" w14:paraId="116965EB" w14:textId="0D7445B3" w:rsidTr="00B05856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B2B55" w14:textId="77777777" w:rsidR="00EF0D96" w:rsidRPr="009F3238" w:rsidRDefault="00EF0D96" w:rsidP="00EF0D96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ง.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9F3238">
              <w:rPr>
                <w:color w:val="000000"/>
                <w:cs/>
              </w:rPr>
              <w:t xml:space="preserve">รวมรายการหนี้สินทางการเงินไม่หมุนเวียน (ไม่รวมเจ้าหนี้การค้า และเจ้าหนี้อื่น </w:t>
            </w:r>
          </w:p>
          <w:p w14:paraId="12F800DE" w14:textId="66CA14D3" w:rsidR="00EF0D96" w:rsidRPr="009F3238" w:rsidRDefault="00EF0D96" w:rsidP="00EF0D96">
            <w:pPr>
              <w:spacing w:line="240" w:lineRule="auto"/>
              <w:ind w:left="176" w:hanging="1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และประมาณการหนี้สิน)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2F3E" w14:textId="34EDF88D" w:rsidR="00EF0D9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35CA" w14:textId="77777777" w:rsidR="00EF0D96" w:rsidRPr="00B25AD6" w:rsidRDefault="00EF0D96" w:rsidP="00B25AD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5F2C" w14:textId="286500A2" w:rsidR="00EF0D96" w:rsidRPr="00B25AD6" w:rsidRDefault="00B25AD6" w:rsidP="00B25AD6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FE30" w14:textId="77777777" w:rsidR="00EF0D96" w:rsidRPr="009F3238" w:rsidRDefault="00EF0D96" w:rsidP="00EF0D96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86429" w14:textId="1C17ABB5" w:rsidR="00EF0D96" w:rsidRPr="009F3238" w:rsidRDefault="003E3F95" w:rsidP="003E3F95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41E1" w14:textId="77777777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0512" w14:textId="7DA0AF96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773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3D15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63BA6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3428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CF1B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F9DA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FF22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7425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A382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B260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EDFC" w14:textId="077122E3" w:rsidR="00EF0D96" w:rsidRPr="009F3238" w:rsidRDefault="00EF0D96" w:rsidP="00EF0D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207,251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9F9D" w14:textId="77777777" w:rsidR="00EF0D96" w:rsidRPr="009F3238" w:rsidRDefault="00EF0D96" w:rsidP="00EF0D96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ECF4" w14:textId="73E65B2E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45D68056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AB99" w14:textId="7A832448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42B4B1E8" w14:textId="77777777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A6DD" w14:textId="61AC7FED" w:rsidR="00EF0D96" w:rsidRPr="009F3238" w:rsidRDefault="00EF0D96" w:rsidP="00EF0D96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</w:tbl>
    <w:p w14:paraId="25C1120E" w14:textId="77777777" w:rsidR="00367EA1" w:rsidRPr="009F3238" w:rsidRDefault="00367EA1" w:rsidP="00367EA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0713D8DB" w14:textId="20DC0C93" w:rsidR="00092727" w:rsidRPr="009F3238" w:rsidRDefault="00553B25" w:rsidP="00553B25">
      <w:pPr>
        <w:spacing w:before="100" w:line="276" w:lineRule="auto"/>
        <w:rPr>
          <w:color w:val="000000"/>
          <w:sz w:val="22"/>
          <w:szCs w:val="22"/>
        </w:rPr>
        <w:sectPr w:rsidR="00092727" w:rsidRPr="009F3238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  <w:r w:rsidRPr="009F3238">
        <w:rPr>
          <w:color w:val="000000"/>
          <w:sz w:val="22"/>
          <w:szCs w:val="22"/>
          <w:vertAlign w:val="superscript"/>
        </w:rPr>
        <w:t>(1)</w:t>
      </w:r>
      <w:r w:rsidRPr="009F3238">
        <w:rPr>
          <w:color w:val="000000"/>
          <w:sz w:val="22"/>
          <w:szCs w:val="22"/>
        </w:rPr>
        <w:t xml:space="preserve"> </w:t>
      </w:r>
      <w:r w:rsidRPr="009F3238">
        <w:rPr>
          <w:color w:val="000000"/>
          <w:sz w:val="22"/>
          <w:szCs w:val="22"/>
          <w:cs/>
        </w:rPr>
        <w:t xml:space="preserve">เป็นข้อมูลตั้งแต่ </w:t>
      </w:r>
      <w:r w:rsidRPr="009F3238">
        <w:rPr>
          <w:color w:val="000000"/>
          <w:sz w:val="22"/>
          <w:szCs w:val="22"/>
        </w:rPr>
        <w:t xml:space="preserve">1 </w:t>
      </w:r>
      <w:r w:rsidRPr="009F3238">
        <w:rPr>
          <w:color w:val="000000"/>
          <w:sz w:val="22"/>
          <w:szCs w:val="22"/>
          <w:cs/>
        </w:rPr>
        <w:t xml:space="preserve">มกราคม </w:t>
      </w:r>
      <w:r w:rsidRPr="009F3238">
        <w:rPr>
          <w:color w:val="000000"/>
          <w:sz w:val="22"/>
          <w:szCs w:val="22"/>
        </w:rPr>
        <w:t xml:space="preserve">2563 </w:t>
      </w:r>
      <w:r w:rsidRPr="009F3238">
        <w:rPr>
          <w:color w:val="000000"/>
          <w:sz w:val="22"/>
          <w:szCs w:val="22"/>
          <w:cs/>
        </w:rPr>
        <w:t>ถึงวันที่เปลี่ยนสถานะจากเงินลงทุนในการร่วมค้าเป็นเงินลงทุนในบริษัทย่อย</w:t>
      </w:r>
    </w:p>
    <w:p w14:paraId="1F730F3F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9F3238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การร่วมค้าที่ไม่มีสาระสำคัญ </w:t>
      </w:r>
    </w:p>
    <w:p w14:paraId="1C1C9485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9F3238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9F3238" w14:paraId="220473A9" w14:textId="77777777" w:rsidTr="00092727">
        <w:trPr>
          <w:cantSplit/>
          <w:tblHeader/>
        </w:trPr>
        <w:tc>
          <w:tcPr>
            <w:tcW w:w="6354" w:type="dxa"/>
          </w:tcPr>
          <w:p w14:paraId="594FF0B6" w14:textId="77777777" w:rsidR="00092727" w:rsidRPr="009F3238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9F3238" w14:paraId="10A370C1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1FD5DA76" w14:textId="77777777" w:rsidR="00092727" w:rsidRPr="009F3238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2A9FF4" w14:textId="04160C42" w:rsidR="00092727" w:rsidRPr="009F3238" w:rsidRDefault="00B873FC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27" w:type="dxa"/>
          </w:tcPr>
          <w:p w14:paraId="00475199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3A113B88" w:rsidR="00092727" w:rsidRPr="009F3238" w:rsidRDefault="00B873FC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</w:tr>
      <w:tr w:rsidR="00092727" w:rsidRPr="009F3238" w14:paraId="0E9AC7CA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6929471F" w14:textId="77777777" w:rsidR="00092727" w:rsidRPr="009F3238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3882" w:rsidRPr="009F3238" w14:paraId="1277F97C" w14:textId="77777777" w:rsidTr="00092727">
        <w:trPr>
          <w:cantSplit/>
        </w:trPr>
        <w:tc>
          <w:tcPr>
            <w:tcW w:w="6354" w:type="dxa"/>
            <w:shd w:val="clear" w:color="auto" w:fill="auto"/>
          </w:tcPr>
          <w:p w14:paraId="62EF5AA3" w14:textId="77777777" w:rsidR="00CA3882" w:rsidRPr="009F3238" w:rsidRDefault="00CA3882" w:rsidP="00CA388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4F948" w14:textId="5A931319" w:rsidR="00CA3882" w:rsidRPr="009F3238" w:rsidRDefault="00442F94" w:rsidP="00CA388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6,989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98BFF60" w14:textId="77777777" w:rsidR="00CA3882" w:rsidRPr="009F3238" w:rsidRDefault="00CA3882" w:rsidP="00CA388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D0AC89" w14:textId="4CD6701A" w:rsidR="00CA3882" w:rsidRPr="009F3238" w:rsidRDefault="00B873FC" w:rsidP="00CA388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CA3882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040</w:t>
            </w:r>
          </w:p>
        </w:tc>
      </w:tr>
      <w:tr w:rsidR="00CA3882" w:rsidRPr="009F3238" w14:paraId="6DB3E79F" w14:textId="77777777" w:rsidTr="00092727">
        <w:trPr>
          <w:cantSplit/>
        </w:trPr>
        <w:tc>
          <w:tcPr>
            <w:tcW w:w="6354" w:type="dxa"/>
          </w:tcPr>
          <w:p w14:paraId="1FAACB3D" w14:textId="77777777" w:rsidR="00CA3882" w:rsidRPr="009F3238" w:rsidRDefault="00CA3882" w:rsidP="00CA38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CA3882" w:rsidRPr="009F3238" w:rsidRDefault="00CA3882" w:rsidP="00CA388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CA3882" w:rsidRPr="009F3238" w:rsidRDefault="00CA3882" w:rsidP="00CA3882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882" w:rsidRPr="009F3238" w14:paraId="49B1EA4F" w14:textId="77777777" w:rsidTr="00092727">
        <w:trPr>
          <w:cantSplit/>
        </w:trPr>
        <w:tc>
          <w:tcPr>
            <w:tcW w:w="6354" w:type="dxa"/>
          </w:tcPr>
          <w:p w14:paraId="29C9A5F1" w14:textId="71901C36" w:rsidR="00CA3882" w:rsidRPr="009F3238" w:rsidRDefault="00CA3882" w:rsidP="00CA3882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3238">
              <w:rPr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04" w:type="dxa"/>
            <w:vAlign w:val="bottom"/>
          </w:tcPr>
          <w:p w14:paraId="37EFC6AC" w14:textId="1D7C0E6E" w:rsidR="00CA3882" w:rsidRPr="009F3238" w:rsidRDefault="00442F94" w:rsidP="00CA388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  <w:tc>
          <w:tcPr>
            <w:tcW w:w="227" w:type="dxa"/>
          </w:tcPr>
          <w:p w14:paraId="04A59033" w14:textId="77777777" w:rsidR="00CA3882" w:rsidRPr="009F3238" w:rsidRDefault="00CA3882" w:rsidP="00CA388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469F9173" w:rsidR="00CA3882" w:rsidRPr="009F3238" w:rsidRDefault="00B873FC" w:rsidP="00CA388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CA3882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330</w:t>
            </w:r>
          </w:p>
        </w:tc>
      </w:tr>
      <w:tr w:rsidR="00CA3882" w:rsidRPr="009F3238" w14:paraId="1B785A4B" w14:textId="77777777" w:rsidTr="00092727">
        <w:trPr>
          <w:cantSplit/>
        </w:trPr>
        <w:tc>
          <w:tcPr>
            <w:tcW w:w="6354" w:type="dxa"/>
          </w:tcPr>
          <w:p w14:paraId="4976B04A" w14:textId="77777777" w:rsidR="00CA3882" w:rsidRPr="009F3238" w:rsidRDefault="00CA3882" w:rsidP="00CA3882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55EDAF" w14:textId="6BC18719" w:rsidR="00CA3882" w:rsidRPr="009F3238" w:rsidRDefault="00442F94" w:rsidP="00CA388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08C3482" w14:textId="77777777" w:rsidR="00CA3882" w:rsidRPr="009F3238" w:rsidRDefault="00CA3882" w:rsidP="00CA3882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72237" w14:textId="75518B2D" w:rsidR="00CA3882" w:rsidRPr="009F3238" w:rsidRDefault="00CA3882" w:rsidP="00CA388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3882" w:rsidRPr="009F3238" w14:paraId="0F07E5B1" w14:textId="77777777" w:rsidTr="00092727">
        <w:trPr>
          <w:cantSplit/>
        </w:trPr>
        <w:tc>
          <w:tcPr>
            <w:tcW w:w="6354" w:type="dxa"/>
          </w:tcPr>
          <w:p w14:paraId="732CBF91" w14:textId="77777777" w:rsidR="00CA3882" w:rsidRPr="009F3238" w:rsidRDefault="00CA3882" w:rsidP="00CA3882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3246FEC2" w:rsidR="00CA3882" w:rsidRPr="009F3238" w:rsidRDefault="00442F94" w:rsidP="00CA388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1,549</w:t>
            </w:r>
          </w:p>
        </w:tc>
        <w:tc>
          <w:tcPr>
            <w:tcW w:w="227" w:type="dxa"/>
          </w:tcPr>
          <w:p w14:paraId="14EF251C" w14:textId="77777777" w:rsidR="00CA3882" w:rsidRPr="009F3238" w:rsidRDefault="00CA3882" w:rsidP="00CA388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0ADBD7C5" w:rsidR="00CA3882" w:rsidRPr="009F3238" w:rsidRDefault="00B873FC" w:rsidP="00CA388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CA3882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330</w:t>
            </w:r>
          </w:p>
        </w:tc>
      </w:tr>
    </w:tbl>
    <w:p w14:paraId="3D036575" w14:textId="77777777" w:rsidR="00092727" w:rsidRPr="009F3238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4854ADE4" w:rsidR="00312513" w:rsidRPr="009F3238" w:rsidRDefault="00312513" w:rsidP="00FF650D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  <w:r w:rsidR="00E31F6F" w:rsidRPr="009F3238">
        <w:rPr>
          <w:rFonts w:asciiTheme="majorBidi" w:hAnsiTheme="majorBidi" w:cstheme="majorBidi" w:hint="cs"/>
          <w:i w:val="0"/>
          <w:iCs w:val="0"/>
          <w:cs/>
        </w:rPr>
        <w:t xml:space="preserve"> </w:t>
      </w:r>
    </w:p>
    <w:p w14:paraId="08DE41A8" w14:textId="77777777" w:rsidR="00161FB1" w:rsidRPr="009F3238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9F3238" w14:paraId="22BBF916" w14:textId="77777777" w:rsidTr="00312513">
        <w:tc>
          <w:tcPr>
            <w:tcW w:w="2797" w:type="pct"/>
          </w:tcPr>
          <w:p w14:paraId="13ED9779" w14:textId="77777777" w:rsidR="00312513" w:rsidRPr="009F323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9F323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77777777" w:rsidR="00312513" w:rsidRPr="009F3238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9F3238" w14:paraId="6D63CCD5" w14:textId="77777777" w:rsidTr="00312513">
        <w:tc>
          <w:tcPr>
            <w:tcW w:w="2797" w:type="pct"/>
          </w:tcPr>
          <w:p w14:paraId="204F931E" w14:textId="731E2A50" w:rsidR="00312513" w:rsidRPr="009F323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9F323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3AF55991" w:rsidR="00312513" w:rsidRPr="009F3238" w:rsidRDefault="00B873FC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E8C64DF" w14:textId="77777777" w:rsidR="00312513" w:rsidRPr="009F3238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6C2E6810" w:rsidR="00312513" w:rsidRPr="009F3238" w:rsidRDefault="00B873FC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312513" w:rsidRPr="009F3238" w14:paraId="5BEFF57E" w14:textId="77777777" w:rsidTr="00312513">
        <w:tc>
          <w:tcPr>
            <w:tcW w:w="2797" w:type="pct"/>
          </w:tcPr>
          <w:p w14:paraId="28B5E724" w14:textId="77777777" w:rsidR="00312513" w:rsidRPr="009F323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9F323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77777777" w:rsidR="00312513" w:rsidRPr="009F3238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CDB" w:rsidRPr="009F3238" w14:paraId="5D9C722C" w14:textId="77777777" w:rsidTr="00312513">
        <w:tc>
          <w:tcPr>
            <w:tcW w:w="2797" w:type="pct"/>
          </w:tcPr>
          <w:p w14:paraId="1FA9CBFA" w14:textId="2908AB32" w:rsidR="00D97CDB" w:rsidRPr="009F3238" w:rsidRDefault="00D97CDB" w:rsidP="00D97CDB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D97CDB" w:rsidRPr="009F3238" w:rsidRDefault="00D97CDB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6AAEF67A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7CDB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D97CDB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47" w:type="pct"/>
          </w:tcPr>
          <w:p w14:paraId="055BCC3D" w14:textId="77777777" w:rsidR="00D97CDB" w:rsidRPr="009F3238" w:rsidRDefault="00D97CDB" w:rsidP="00D97CD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527CB915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7CDB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D97CDB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D97CDB" w:rsidRPr="009F3238" w14:paraId="20D04B16" w14:textId="77777777" w:rsidTr="00312513">
        <w:tc>
          <w:tcPr>
            <w:tcW w:w="2797" w:type="pct"/>
          </w:tcPr>
          <w:p w14:paraId="55D4E33E" w14:textId="21812E1F" w:rsidR="00D97CDB" w:rsidRPr="009F3238" w:rsidRDefault="00D97CDB" w:rsidP="00D97CD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1E9285" w14:textId="77777777" w:rsidR="00D97CDB" w:rsidRPr="009F3238" w:rsidRDefault="00D97CDB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6E7DFB8" w14:textId="091E860B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</w:t>
            </w:r>
            <w:r w:rsidR="00CF01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155</w:t>
            </w:r>
            <w:r w:rsidR="00CF010C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87E62CC" w14:textId="77777777" w:rsidR="00D97CDB" w:rsidRPr="009F3238" w:rsidRDefault="00D97CDB" w:rsidP="00D97CD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3A0F47E" w14:textId="56E8B5C5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</w:t>
            </w:r>
            <w:r w:rsidR="00D97CDB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153</w:t>
            </w:r>
            <w:r w:rsidR="00D97CDB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770</w:t>
            </w:r>
          </w:p>
        </w:tc>
      </w:tr>
      <w:tr w:rsidR="00D97CDB" w:rsidRPr="009F3238" w14:paraId="7A7F8F4E" w14:textId="77777777" w:rsidTr="00312513">
        <w:tc>
          <w:tcPr>
            <w:tcW w:w="2797" w:type="pct"/>
          </w:tcPr>
          <w:p w14:paraId="4C34DD45" w14:textId="18E0185E" w:rsidR="00D97CDB" w:rsidRPr="009F3238" w:rsidRDefault="00D97CDB" w:rsidP="00D97CD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231986F2" w14:textId="77777777" w:rsidR="00D97CDB" w:rsidRPr="009F3238" w:rsidRDefault="00D97CDB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55AB474" w14:textId="38BA76CF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21</w:t>
            </w:r>
            <w:r w:rsidR="00D97CDB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983</w:t>
            </w:r>
          </w:p>
        </w:tc>
        <w:tc>
          <w:tcPr>
            <w:tcW w:w="147" w:type="pct"/>
          </w:tcPr>
          <w:p w14:paraId="23C98502" w14:textId="77777777" w:rsidR="00D97CDB" w:rsidRPr="009F3238" w:rsidRDefault="00D97CDB" w:rsidP="00D97CD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500606B" w14:textId="787DF7B6" w:rsidR="00D97CDB" w:rsidRPr="009F3238" w:rsidRDefault="00D97CDB" w:rsidP="00D97CDB">
            <w:pPr>
              <w:pStyle w:val="BodyText"/>
              <w:tabs>
                <w:tab w:val="decimal" w:pos="107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9B1FE2" w:rsidRPr="009F3238" w14:paraId="43F2FFFB" w14:textId="77777777" w:rsidTr="00312513">
        <w:tc>
          <w:tcPr>
            <w:tcW w:w="2797" w:type="pct"/>
          </w:tcPr>
          <w:p w14:paraId="6F87D1DA" w14:textId="54FE4222" w:rsidR="009B1FE2" w:rsidRPr="009F3238" w:rsidRDefault="009B1FE2" w:rsidP="00D97CD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488A9ACC" w14:textId="77777777" w:rsidR="009B1FE2" w:rsidRPr="009F3238" w:rsidRDefault="009B1FE2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8614EAB" w14:textId="7A603DEC" w:rsidR="009B1FE2" w:rsidRPr="009F3238" w:rsidRDefault="009B1FE2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sz w:val="30"/>
                <w:szCs w:val="30"/>
              </w:rPr>
              <w:t>11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sz w:val="30"/>
                <w:szCs w:val="30"/>
              </w:rPr>
              <w:t>084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8139F56" w14:textId="77777777" w:rsidR="009B1FE2" w:rsidRPr="009F3238" w:rsidRDefault="009B1FE2" w:rsidP="00D97CD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43D455F9" w14:textId="23DB2EDF" w:rsidR="009B1FE2" w:rsidRPr="009F3238" w:rsidRDefault="009B1FE2" w:rsidP="00D97CDB">
            <w:pPr>
              <w:pStyle w:val="BodyText"/>
              <w:tabs>
                <w:tab w:val="decimal" w:pos="107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9B1FE2" w:rsidRPr="009F3238" w14:paraId="674A6597" w14:textId="77777777" w:rsidTr="00312513">
        <w:tc>
          <w:tcPr>
            <w:tcW w:w="2797" w:type="pct"/>
          </w:tcPr>
          <w:p w14:paraId="16AFB7C4" w14:textId="243EC33C" w:rsidR="009B1FE2" w:rsidRPr="009F3238" w:rsidRDefault="009B1FE2" w:rsidP="00D97CD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กำไรจากการรับ</w:t>
            </w:r>
            <w:r w:rsidRPr="009F3238">
              <w:rPr>
                <w:sz w:val="30"/>
                <w:szCs w:val="30"/>
                <w:cs/>
              </w:rPr>
              <w:t>คืนเงินลงทุนในบริษัทย่อย</w:t>
            </w:r>
          </w:p>
        </w:tc>
        <w:tc>
          <w:tcPr>
            <w:tcW w:w="129" w:type="pct"/>
          </w:tcPr>
          <w:p w14:paraId="6E298E6D" w14:textId="77777777" w:rsidR="009B1FE2" w:rsidRPr="009F3238" w:rsidRDefault="009B1FE2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B49DC97" w14:textId="38979196" w:rsidR="009B1FE2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</w:t>
            </w:r>
            <w:r w:rsidR="009B1FE2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084</w:t>
            </w:r>
          </w:p>
        </w:tc>
        <w:tc>
          <w:tcPr>
            <w:tcW w:w="147" w:type="pct"/>
          </w:tcPr>
          <w:p w14:paraId="6BA06365" w14:textId="77777777" w:rsidR="009B1FE2" w:rsidRPr="009F3238" w:rsidRDefault="009B1FE2" w:rsidP="00D97CD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3121208" w14:textId="2AA1E114" w:rsidR="009B1FE2" w:rsidRPr="009F3238" w:rsidRDefault="009B1FE2" w:rsidP="00D97CDB">
            <w:pPr>
              <w:pStyle w:val="BodyText"/>
              <w:tabs>
                <w:tab w:val="decimal" w:pos="107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D97CDB" w:rsidRPr="009F3238" w14:paraId="3D839476" w14:textId="77777777" w:rsidTr="00312513">
        <w:tc>
          <w:tcPr>
            <w:tcW w:w="2797" w:type="pct"/>
          </w:tcPr>
          <w:p w14:paraId="71DD3F24" w14:textId="34E77CFD" w:rsidR="00D97CDB" w:rsidRPr="009F3238" w:rsidRDefault="00D97CDB" w:rsidP="00D97CD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โอนมาจากเงินลงทุนในการร่วมค้า </w:t>
            </w:r>
            <w:r w:rsidRPr="009F3238">
              <w:rPr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5D4917" w:rsidRPr="009F3238">
              <w:rPr>
                <w:i/>
                <w:iCs/>
                <w:sz w:val="30"/>
                <w:szCs w:val="30"/>
              </w:rPr>
              <w:t>11</w:t>
            </w:r>
            <w:r w:rsidRPr="009F3238">
              <w:rPr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4FCC321A" w14:textId="77777777" w:rsidR="00D97CDB" w:rsidRPr="009F3238" w:rsidRDefault="00D97CDB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67AAEA2E" w14:textId="137818D5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31</w:t>
            </w:r>
            <w:r w:rsidR="00D97CDB"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</w:rPr>
              <w:t>132</w:t>
            </w:r>
          </w:p>
        </w:tc>
        <w:tc>
          <w:tcPr>
            <w:tcW w:w="147" w:type="pct"/>
          </w:tcPr>
          <w:p w14:paraId="22E6E5A4" w14:textId="77777777" w:rsidR="00D97CDB" w:rsidRPr="009F3238" w:rsidRDefault="00D97CDB" w:rsidP="00D97CDB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F0492E2" w14:textId="54E5099B" w:rsidR="00D97CDB" w:rsidRPr="009F3238" w:rsidRDefault="00D97CDB" w:rsidP="00D97CDB">
            <w:pPr>
              <w:pStyle w:val="BodyText"/>
              <w:tabs>
                <w:tab w:val="decimal" w:pos="107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D97CDB" w:rsidRPr="009F3238" w14:paraId="38292579" w14:textId="77777777" w:rsidTr="00312513">
        <w:tc>
          <w:tcPr>
            <w:tcW w:w="2797" w:type="pct"/>
          </w:tcPr>
          <w:p w14:paraId="3331FF76" w14:textId="785D98C0" w:rsidR="00D97CDB" w:rsidRPr="009F3238" w:rsidRDefault="00D97CDB" w:rsidP="00D97CD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D97CDB" w:rsidRPr="009F3238" w:rsidRDefault="00D97CDB" w:rsidP="00D97C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4FBF441A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7</w:t>
            </w:r>
            <w:r w:rsidR="00CF01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393</w:t>
            </w:r>
            <w:r w:rsidR="00CF010C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47" w:type="pct"/>
          </w:tcPr>
          <w:p w14:paraId="40DDC02C" w14:textId="77777777" w:rsidR="00D97CDB" w:rsidRPr="009F3238" w:rsidRDefault="00D97CDB" w:rsidP="00D97CDB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1CA5443F" w:rsidR="00D97CDB" w:rsidRPr="009F3238" w:rsidRDefault="00B873FC" w:rsidP="00D97CD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</w:t>
            </w:r>
            <w:r w:rsidR="00D97CDB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187</w:t>
            </w:r>
            <w:r w:rsidR="00D97CDB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578</w:t>
            </w:r>
          </w:p>
        </w:tc>
      </w:tr>
    </w:tbl>
    <w:p w14:paraId="1D8F636F" w14:textId="77777777" w:rsidR="00312513" w:rsidRPr="009F3238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20E64FF3" w14:textId="77777777" w:rsidR="00312513" w:rsidRPr="009F3238" w:rsidRDefault="00312513" w:rsidP="00312513">
      <w:pPr>
        <w:spacing w:line="240" w:lineRule="auto"/>
        <w:rPr>
          <w:sz w:val="30"/>
          <w:szCs w:val="30"/>
          <w:cs/>
        </w:rPr>
      </w:pPr>
      <w:r w:rsidRPr="009F3238">
        <w:rPr>
          <w:sz w:val="30"/>
          <w:szCs w:val="30"/>
          <w:cs/>
        </w:rPr>
        <w:br w:type="page"/>
      </w:r>
    </w:p>
    <w:p w14:paraId="3E95E0B7" w14:textId="63EB7556" w:rsidR="00312513" w:rsidRPr="009F3238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รายละเอียดของบริษัทย่อยและบริษัทย่อยทางอ้อม </w:t>
      </w:r>
      <w:r w:rsidRPr="009F3238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 w:rsidRPr="009F323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 w:rsidRPr="009F3238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9F32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Pr="009F3238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Spec="center" w:tblpY="77"/>
        <w:tblW w:w="9362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0"/>
        <w:gridCol w:w="1583"/>
        <w:gridCol w:w="2747"/>
        <w:gridCol w:w="940"/>
        <w:gridCol w:w="862"/>
      </w:tblGrid>
      <w:tr w:rsidR="00312513" w:rsidRPr="009F3238" w14:paraId="7530BD01" w14:textId="77777777" w:rsidTr="00376274">
        <w:trPr>
          <w:cantSplit/>
          <w:trHeight w:val="704"/>
          <w:tblHeader/>
        </w:trPr>
        <w:tc>
          <w:tcPr>
            <w:tcW w:w="3230" w:type="dxa"/>
          </w:tcPr>
          <w:p w14:paraId="5A290C1E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73C2D28E" w14:textId="3D3CF7B1" w:rsidR="00312513" w:rsidRPr="009F3238" w:rsidRDefault="009F3AB8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41494DD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749F9EC0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2A9A1BFF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312513" w:rsidRPr="009F3238" w14:paraId="4C2CA505" w14:textId="77777777" w:rsidTr="00376274">
        <w:trPr>
          <w:cantSplit/>
          <w:trHeight w:val="163"/>
          <w:tblHeader/>
        </w:trPr>
        <w:tc>
          <w:tcPr>
            <w:tcW w:w="3230" w:type="dxa"/>
          </w:tcPr>
          <w:p w14:paraId="038AF59A" w14:textId="134B48B9" w:rsidR="00312513" w:rsidRPr="009F3238" w:rsidRDefault="00312513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04FCD576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295D267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78B59EA5" w14:textId="5C2D00FA" w:rsidR="00312513" w:rsidRPr="009F3238" w:rsidRDefault="00B873FC" w:rsidP="0031251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62" w:type="dxa"/>
            <w:vAlign w:val="bottom"/>
          </w:tcPr>
          <w:p w14:paraId="6A940910" w14:textId="0F4B766B" w:rsidR="00312513" w:rsidRPr="009F3238" w:rsidRDefault="00B873FC" w:rsidP="0031251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2562</w:t>
            </w:r>
          </w:p>
        </w:tc>
      </w:tr>
      <w:tr w:rsidR="00C100FF" w:rsidRPr="009F3238" w14:paraId="2323BB18" w14:textId="77777777" w:rsidTr="00376274">
        <w:trPr>
          <w:cantSplit/>
          <w:trHeight w:val="163"/>
        </w:trPr>
        <w:tc>
          <w:tcPr>
            <w:tcW w:w="3230" w:type="dxa"/>
          </w:tcPr>
          <w:p w14:paraId="658A18AF" w14:textId="0FC4FDDA" w:rsidR="00C100FF" w:rsidRPr="009F3238" w:rsidRDefault="00C100FF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DE1E9AE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ECEBEEE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3C7FA114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vAlign w:val="bottom"/>
          </w:tcPr>
          <w:p w14:paraId="07535655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600A5" w:rsidRPr="009F3238" w14:paraId="79BAEF6D" w14:textId="77777777" w:rsidTr="00376274">
        <w:trPr>
          <w:cantSplit/>
          <w:trHeight w:val="315"/>
        </w:trPr>
        <w:tc>
          <w:tcPr>
            <w:tcW w:w="3230" w:type="dxa"/>
          </w:tcPr>
          <w:p w14:paraId="67C39478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5523AFC3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51AA275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79D73B71" w14:textId="031E9F43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1104F31" w14:textId="7F4CE1BB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2AFA613E" w14:textId="77777777" w:rsidTr="00376274">
        <w:trPr>
          <w:cantSplit/>
          <w:trHeight w:val="315"/>
        </w:trPr>
        <w:tc>
          <w:tcPr>
            <w:tcW w:w="3230" w:type="dxa"/>
          </w:tcPr>
          <w:p w14:paraId="138026A1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</w:tcPr>
          <w:p w14:paraId="3656B60C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792AFBE" w14:textId="532B4F5E" w:rsidR="00B600A5" w:rsidRPr="009F3238" w:rsidRDefault="00B600A5" w:rsidP="00D97CDB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="00D97CDB"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</w:tcPr>
          <w:p w14:paraId="116CED82" w14:textId="222380D0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AE053C5" w14:textId="01C26570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27525BF1" w14:textId="77777777" w:rsidTr="00376274">
        <w:trPr>
          <w:cantSplit/>
          <w:trHeight w:val="325"/>
        </w:trPr>
        <w:tc>
          <w:tcPr>
            <w:tcW w:w="3230" w:type="dxa"/>
          </w:tcPr>
          <w:p w14:paraId="62715599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83" w:type="dxa"/>
          </w:tcPr>
          <w:p w14:paraId="30EDB2C3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9EFB710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6C4E9A94" w14:textId="1449EE1E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E8D21B2" w14:textId="166ACFCE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50F35E4A" w14:textId="77777777" w:rsidTr="00376274">
        <w:trPr>
          <w:cantSplit/>
          <w:trHeight w:val="315"/>
        </w:trPr>
        <w:tc>
          <w:tcPr>
            <w:tcW w:w="3230" w:type="dxa"/>
          </w:tcPr>
          <w:p w14:paraId="1D9E01D2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</w:tcPr>
          <w:p w14:paraId="51B8A3E3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3742A0F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A7E5F30" w14:textId="563FEBA2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2D1670D5" w14:textId="3754C382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4A214B73" w14:textId="77777777" w:rsidTr="00376274">
        <w:trPr>
          <w:cantSplit/>
          <w:trHeight w:val="315"/>
        </w:trPr>
        <w:tc>
          <w:tcPr>
            <w:tcW w:w="3230" w:type="dxa"/>
          </w:tcPr>
          <w:p w14:paraId="23751E97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</w:tcPr>
          <w:p w14:paraId="5F235B4C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A7267A5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41FF1A81" w14:textId="58D98094" w:rsidR="00B600A5" w:rsidRPr="009F3238" w:rsidRDefault="00B873FC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62" w:type="dxa"/>
          </w:tcPr>
          <w:p w14:paraId="72A8A07A" w14:textId="5744B400" w:rsidR="00B600A5" w:rsidRPr="009F3238" w:rsidRDefault="00B873FC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00A5" w:rsidRPr="009F3238" w14:paraId="672CC4C9" w14:textId="77777777" w:rsidTr="00376274">
        <w:trPr>
          <w:cantSplit/>
          <w:trHeight w:val="330"/>
        </w:trPr>
        <w:tc>
          <w:tcPr>
            <w:tcW w:w="3230" w:type="dxa"/>
          </w:tcPr>
          <w:p w14:paraId="7A58609A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</w:tcPr>
          <w:p w14:paraId="2B7EEE61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F8BD196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71F432DE" w14:textId="456354AD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0506483" w14:textId="33DBE80B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4E60140E" w14:textId="77777777" w:rsidTr="00376274">
        <w:trPr>
          <w:cantSplit/>
          <w:trHeight w:val="315"/>
        </w:trPr>
        <w:tc>
          <w:tcPr>
            <w:tcW w:w="3230" w:type="dxa"/>
          </w:tcPr>
          <w:p w14:paraId="3B8652FF" w14:textId="77777777" w:rsidR="00B600A5" w:rsidRPr="009F3238" w:rsidRDefault="00B600A5" w:rsidP="00B600A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3" w:type="dxa"/>
          </w:tcPr>
          <w:p w14:paraId="2B2AE3C5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770BBF5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2AE7731B" w14:textId="4002B100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C37A921" w14:textId="25A10EBA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29E7D1A4" w14:textId="77777777" w:rsidTr="00376274">
        <w:trPr>
          <w:cantSplit/>
          <w:trHeight w:val="315"/>
        </w:trPr>
        <w:tc>
          <w:tcPr>
            <w:tcW w:w="3230" w:type="dxa"/>
          </w:tcPr>
          <w:p w14:paraId="56EE3859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</w:tcPr>
          <w:p w14:paraId="0BF49151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407781E1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43BE6A15" w14:textId="6619E3FE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AF87D32" w14:textId="30671980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1476006F" w14:textId="77777777" w:rsidTr="00376274">
        <w:trPr>
          <w:cantSplit/>
          <w:trHeight w:val="315"/>
        </w:trPr>
        <w:tc>
          <w:tcPr>
            <w:tcW w:w="3230" w:type="dxa"/>
          </w:tcPr>
          <w:p w14:paraId="3D623866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</w:tcPr>
          <w:p w14:paraId="7C1A8741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0C3BF87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0975BB6" w14:textId="7A09FEA8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9A61B67" w14:textId="56769CC0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9F3238" w14:paraId="4A24094D" w14:textId="77777777" w:rsidTr="00376274">
        <w:trPr>
          <w:cantSplit/>
          <w:trHeight w:val="315"/>
        </w:trPr>
        <w:tc>
          <w:tcPr>
            <w:tcW w:w="3230" w:type="dxa"/>
          </w:tcPr>
          <w:p w14:paraId="0DFB56C7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</w:tcPr>
          <w:p w14:paraId="7E3CC976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</w:tcPr>
          <w:p w14:paraId="7D09A468" w14:textId="77777777" w:rsidR="00B600A5" w:rsidRPr="009F3238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75F52363" w14:textId="010B9BCE" w:rsidR="00B600A5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85B85AC" w14:textId="79CE4F9D" w:rsidR="00B600A5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4E73D49C" w14:textId="77777777" w:rsidTr="00376274">
        <w:trPr>
          <w:cantSplit/>
          <w:trHeight w:val="647"/>
        </w:trPr>
        <w:tc>
          <w:tcPr>
            <w:tcW w:w="3230" w:type="dxa"/>
          </w:tcPr>
          <w:p w14:paraId="6385A570" w14:textId="2BC5769D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1928AB0F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0D1A97" w:rsidRPr="009F3238" w:rsidRDefault="000D1A97" w:rsidP="000D1A97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2B1EE8B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7F18F4E7" w14:textId="4E48EB89" w:rsidR="000D1A97" w:rsidRPr="009F3238" w:rsidRDefault="00B873FC" w:rsidP="006E1BE2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935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A22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935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7B783AC7" w14:textId="0E557C3B" w:rsidR="000D1A97" w:rsidRPr="009F3238" w:rsidRDefault="00B873FC" w:rsidP="006E1BE2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A22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0D1A97" w:rsidRPr="009F3238" w14:paraId="43FDAACF" w14:textId="77777777" w:rsidTr="00376274">
        <w:trPr>
          <w:cantSplit/>
          <w:trHeight w:val="315"/>
        </w:trPr>
        <w:tc>
          <w:tcPr>
            <w:tcW w:w="3230" w:type="dxa"/>
          </w:tcPr>
          <w:p w14:paraId="4CB0494D" w14:textId="14BAFF1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="00B873FC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21F8E6A4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64B4E8FC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0B5AE95C" w14:textId="005FD0D7" w:rsidR="000D1A97" w:rsidRPr="009F3238" w:rsidRDefault="00B873FC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39B731C8" w14:textId="67FE63E7" w:rsidR="000D1A97" w:rsidRPr="009F3238" w:rsidRDefault="00B873FC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97CDB" w:rsidRPr="009F3238" w14:paraId="57EA028F" w14:textId="77777777" w:rsidTr="00376274">
        <w:trPr>
          <w:cantSplit/>
          <w:trHeight w:val="315"/>
        </w:trPr>
        <w:tc>
          <w:tcPr>
            <w:tcW w:w="3230" w:type="dxa"/>
          </w:tcPr>
          <w:p w14:paraId="3DDCB85C" w14:textId="77777777" w:rsidR="00D97CDB" w:rsidRPr="009F3238" w:rsidRDefault="00D97CDB" w:rsidP="00D97CDB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9F323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  <w:p w14:paraId="5140DDA5" w14:textId="579980CE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/>
                <w:sz w:val="24"/>
                <w:szCs w:val="24"/>
                <w:cs/>
              </w:rPr>
              <w:t xml:space="preserve">   (เดิมชื่อ บริษัท คาลพิส โอสถสภา จำกัด)</w:t>
            </w:r>
          </w:p>
        </w:tc>
        <w:tc>
          <w:tcPr>
            <w:tcW w:w="1583" w:type="dxa"/>
          </w:tcPr>
          <w:p w14:paraId="4083E7A5" w14:textId="2126234C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F5A8394" w14:textId="4F24F187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E76880C" w14:textId="119A7E9F" w:rsidR="00D97CDB" w:rsidRPr="009F3238" w:rsidRDefault="00B873FC" w:rsidP="00D97CD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44E38E8" w14:textId="1664406F" w:rsidR="00D97CDB" w:rsidRPr="009F3238" w:rsidRDefault="00D97CDB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D1A97" w:rsidRPr="009F3238" w14:paraId="79AD8CDC" w14:textId="77777777" w:rsidTr="00376274">
        <w:trPr>
          <w:cantSplit/>
          <w:trHeight w:val="330"/>
        </w:trPr>
        <w:tc>
          <w:tcPr>
            <w:tcW w:w="3230" w:type="dxa"/>
          </w:tcPr>
          <w:p w14:paraId="758EA947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</w:tcPr>
          <w:p w14:paraId="7D01001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A6CDFB3" w14:textId="16C0B465" w:rsidR="000D1A97" w:rsidRPr="009F3238" w:rsidRDefault="000D1A97" w:rsidP="00CF010C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7CDB"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และชำระบัญชีเสร็จสิ้นแล้วในเดือน</w:t>
            </w:r>
            <w:r w:rsidR="00CF010C"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D97CDB"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D25DA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</w:tcPr>
          <w:p w14:paraId="2DCEA72D" w14:textId="3DAB45FA" w:rsidR="000D1A97" w:rsidRPr="009F3238" w:rsidRDefault="00D97CDB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2" w:type="dxa"/>
          </w:tcPr>
          <w:p w14:paraId="6BF03852" w14:textId="46C92E0E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6C87A8C4" w14:textId="77777777" w:rsidTr="00376274">
        <w:trPr>
          <w:cantSplit/>
          <w:trHeight w:val="330"/>
        </w:trPr>
        <w:tc>
          <w:tcPr>
            <w:tcW w:w="3230" w:type="dxa"/>
          </w:tcPr>
          <w:p w14:paraId="1201C37E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</w:tcPr>
          <w:p w14:paraId="68B57E14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5B2C625" w14:textId="713ED1AD" w:rsidR="000D1A97" w:rsidRPr="009F3238" w:rsidRDefault="00CF010C" w:rsidP="003046B9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และชำระบัญชีเสร็จสิ้นแล้วในเดือนธันวาคม 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D25DA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</w:tcPr>
          <w:p w14:paraId="06683D1B" w14:textId="6E596656" w:rsidR="000D1A97" w:rsidRPr="009F3238" w:rsidRDefault="00CF010C" w:rsidP="00CF01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2" w:type="dxa"/>
          </w:tcPr>
          <w:p w14:paraId="67FCE91B" w14:textId="3E66EA0C" w:rsidR="000D1A97" w:rsidRPr="009F3238" w:rsidRDefault="00B873FC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D1A97" w:rsidRPr="009F3238" w14:paraId="59170454" w14:textId="77777777" w:rsidTr="00376274">
        <w:trPr>
          <w:cantSplit/>
          <w:trHeight w:val="330"/>
        </w:trPr>
        <w:tc>
          <w:tcPr>
            <w:tcW w:w="3230" w:type="dxa"/>
          </w:tcPr>
          <w:p w14:paraId="2B625FFD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</w:tcPr>
          <w:p w14:paraId="78093F41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5CC925B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4177CB5" w14:textId="51C3A5E0" w:rsidR="000D1A97" w:rsidRPr="009F3238" w:rsidRDefault="00B873FC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62" w:type="dxa"/>
          </w:tcPr>
          <w:p w14:paraId="741808D0" w14:textId="1EE2D557" w:rsidR="000D1A97" w:rsidRPr="009F3238" w:rsidRDefault="00B873FC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D1A97" w:rsidRPr="009F3238" w14:paraId="51AAD979" w14:textId="77777777" w:rsidTr="00376274">
        <w:trPr>
          <w:cantSplit/>
          <w:trHeight w:val="330"/>
        </w:trPr>
        <w:tc>
          <w:tcPr>
            <w:tcW w:w="3230" w:type="dxa"/>
          </w:tcPr>
          <w:p w14:paraId="630DF297" w14:textId="1EF51846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เอฟซี 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2017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</w:tcPr>
          <w:p w14:paraId="29207029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C7B9E8C" w14:textId="4DD40F23" w:rsidR="000D1A97" w:rsidRPr="009F3238" w:rsidRDefault="00D97CDB" w:rsidP="00D97CDB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หยุดดำเนินกิจการและ</w:t>
            </w:r>
            <w:r w:rsidRPr="009F3238">
              <w:rPr>
                <w:rFonts w:asciiTheme="majorBidi" w:hAnsiTheme="majorBidi"/>
                <w:sz w:val="24"/>
                <w:szCs w:val="24"/>
                <w:cs/>
              </w:rPr>
              <w:t>กระบวนการล้มละลายเสร็จสิ้น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แล้วในเดือนกรกฎาคม 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D25DA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</w:tcPr>
          <w:p w14:paraId="0D7E4FE8" w14:textId="5E0406CA" w:rsidR="000D1A97" w:rsidRPr="009F3238" w:rsidRDefault="00D97CDB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2" w:type="dxa"/>
          </w:tcPr>
          <w:p w14:paraId="41CC321A" w14:textId="20CFD3EB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4287509F" w14:textId="77777777" w:rsidTr="00376274">
        <w:trPr>
          <w:cantSplit/>
          <w:trHeight w:val="330"/>
        </w:trPr>
        <w:tc>
          <w:tcPr>
            <w:tcW w:w="3230" w:type="dxa"/>
          </w:tcPr>
          <w:p w14:paraId="2265E27B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Myanmar Osotspa Company Limited</w:t>
            </w:r>
          </w:p>
        </w:tc>
        <w:tc>
          <w:tcPr>
            <w:tcW w:w="1583" w:type="dxa"/>
          </w:tcPr>
          <w:p w14:paraId="39AE554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0D1A97" w:rsidRPr="009F3238" w:rsidRDefault="000D1A97" w:rsidP="000D1A97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3FC79F70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83C6453" w14:textId="3A0263F3" w:rsidR="000D1A97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6FE1BFC8" w14:textId="76BE0E4F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59376C77" w14:textId="77777777" w:rsidTr="00376274">
        <w:trPr>
          <w:cantSplit/>
          <w:trHeight w:val="330"/>
        </w:trPr>
        <w:tc>
          <w:tcPr>
            <w:tcW w:w="3230" w:type="dxa"/>
          </w:tcPr>
          <w:p w14:paraId="5C2CAC11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LIZU Trading Handels GmbH</w:t>
            </w:r>
          </w:p>
        </w:tc>
        <w:tc>
          <w:tcPr>
            <w:tcW w:w="1583" w:type="dxa"/>
          </w:tcPr>
          <w:p w14:paraId="38D1ECE1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6879525F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159F02A" w14:textId="21E11C26" w:rsidR="000D1A97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25F3314" w14:textId="5CCD3634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26B8345F" w14:textId="77777777" w:rsidTr="00376274">
        <w:trPr>
          <w:cantSplit/>
          <w:trHeight w:val="330"/>
        </w:trPr>
        <w:tc>
          <w:tcPr>
            <w:tcW w:w="3230" w:type="dxa"/>
          </w:tcPr>
          <w:p w14:paraId="3E490824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Europe Limited</w:t>
            </w:r>
          </w:p>
        </w:tc>
        <w:tc>
          <w:tcPr>
            <w:tcW w:w="1583" w:type="dxa"/>
          </w:tcPr>
          <w:p w14:paraId="12CA3109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</w:tcPr>
          <w:p w14:paraId="71C7E595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CBF71A1" w14:textId="2CFA6F35" w:rsidR="000D1A97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776E18F" w14:textId="09F5F731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49E6C7DD" w14:textId="77777777" w:rsidTr="00376274">
        <w:trPr>
          <w:cantSplit/>
          <w:trHeight w:val="330"/>
        </w:trPr>
        <w:tc>
          <w:tcPr>
            <w:tcW w:w="3230" w:type="dxa"/>
          </w:tcPr>
          <w:p w14:paraId="03BDD916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53DD9CA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0D8E815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4C5555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7726058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9F3238" w14:paraId="222B077E" w14:textId="77777777" w:rsidTr="00376274">
        <w:trPr>
          <w:cantSplit/>
          <w:trHeight w:val="330"/>
        </w:trPr>
        <w:tc>
          <w:tcPr>
            <w:tcW w:w="3230" w:type="dxa"/>
          </w:tcPr>
          <w:p w14:paraId="358E5675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309792EF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1EC98CA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AE5F8A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38940906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9F3238" w14:paraId="59A6C4B8" w14:textId="77777777" w:rsidTr="00376274">
        <w:trPr>
          <w:cantSplit/>
          <w:trHeight w:val="330"/>
        </w:trPr>
        <w:tc>
          <w:tcPr>
            <w:tcW w:w="3230" w:type="dxa"/>
          </w:tcPr>
          <w:p w14:paraId="67CB3E38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7B1ED530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8E5936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A542E08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A76C66B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9F3238" w14:paraId="0CE07ED4" w14:textId="77777777" w:rsidTr="00376274">
        <w:trPr>
          <w:cantSplit/>
          <w:trHeight w:val="330"/>
        </w:trPr>
        <w:tc>
          <w:tcPr>
            <w:tcW w:w="3230" w:type="dxa"/>
          </w:tcPr>
          <w:p w14:paraId="4CDC3A02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14:paraId="37AA3A24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88541A2" w14:textId="3BA85369" w:rsidR="000D1A97" w:rsidRPr="009F3238" w:rsidRDefault="00376274" w:rsidP="00376274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หยุดดำเนินกิจการและชำระบัญชี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เสร็จสิ้นแล้วในเดือนมิถุนายน </w:t>
            </w:r>
            <w:r w:rsidR="00B873FC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D25DA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D25DA2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</w:tcPr>
          <w:p w14:paraId="4B33B36D" w14:textId="63E15502" w:rsidR="000D1A97" w:rsidRPr="009F3238" w:rsidRDefault="00376274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2" w:type="dxa"/>
          </w:tcPr>
          <w:p w14:paraId="197732B1" w14:textId="1EB7953E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27BAD855" w14:textId="77777777" w:rsidTr="00376274">
        <w:trPr>
          <w:cantSplit/>
          <w:trHeight w:val="330"/>
        </w:trPr>
        <w:tc>
          <w:tcPr>
            <w:tcW w:w="3230" w:type="dxa"/>
          </w:tcPr>
          <w:p w14:paraId="1B6E4C48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717121A6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1C24BFB0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8DA8972" w14:textId="08E0094B" w:rsidR="000D1A97" w:rsidRPr="009F3238" w:rsidRDefault="00B873FC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2D7B156" w14:textId="191A6872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3346B3C3" w14:textId="77777777" w:rsidTr="00376274">
        <w:trPr>
          <w:cantSplit/>
          <w:trHeight w:val="330"/>
        </w:trPr>
        <w:tc>
          <w:tcPr>
            <w:tcW w:w="3230" w:type="dxa"/>
          </w:tcPr>
          <w:p w14:paraId="4609EF2D" w14:textId="77777777" w:rsidR="000D1A97" w:rsidRPr="00A22E60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062967F8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D8647AB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3785C44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B785AF8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274" w:rsidRPr="009F3238" w14:paraId="728F5570" w14:textId="77777777" w:rsidTr="00B435F6">
        <w:trPr>
          <w:cantSplit/>
          <w:trHeight w:val="704"/>
          <w:tblHeader/>
        </w:trPr>
        <w:tc>
          <w:tcPr>
            <w:tcW w:w="3230" w:type="dxa"/>
          </w:tcPr>
          <w:p w14:paraId="1201B3F5" w14:textId="77777777" w:rsidR="00376274" w:rsidRPr="009F3238" w:rsidRDefault="00376274" w:rsidP="00376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6661802A" w14:textId="77777777" w:rsidR="00376274" w:rsidRPr="009F3238" w:rsidRDefault="00376274" w:rsidP="00376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457EB402" w14:textId="77777777" w:rsidR="00376274" w:rsidRPr="009F3238" w:rsidRDefault="00376274" w:rsidP="00376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28CC8805" w14:textId="77777777" w:rsidR="00376274" w:rsidRPr="009F3238" w:rsidRDefault="00376274" w:rsidP="0037627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498AF2BF" w14:textId="77777777" w:rsidR="00376274" w:rsidRPr="009F3238" w:rsidRDefault="00376274" w:rsidP="0037627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376274" w:rsidRPr="009F3238" w14:paraId="3B38BB6E" w14:textId="77777777" w:rsidTr="00B435F6">
        <w:trPr>
          <w:cantSplit/>
          <w:trHeight w:val="163"/>
          <w:tblHeader/>
        </w:trPr>
        <w:tc>
          <w:tcPr>
            <w:tcW w:w="3230" w:type="dxa"/>
          </w:tcPr>
          <w:p w14:paraId="7FCD9189" w14:textId="77777777" w:rsidR="00376274" w:rsidRPr="009F3238" w:rsidRDefault="00376274" w:rsidP="0037627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0C552BAF" w14:textId="77777777" w:rsidR="00376274" w:rsidRPr="009F3238" w:rsidRDefault="00376274" w:rsidP="00376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A79963E" w14:textId="77777777" w:rsidR="00376274" w:rsidRPr="009F3238" w:rsidRDefault="00376274" w:rsidP="00376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65858ECE" w14:textId="1330FEF9" w:rsidR="00376274" w:rsidRPr="009F3238" w:rsidRDefault="00B873FC" w:rsidP="00376274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62" w:type="dxa"/>
            <w:vAlign w:val="bottom"/>
          </w:tcPr>
          <w:p w14:paraId="4FC45D36" w14:textId="28410232" w:rsidR="00376274" w:rsidRPr="009F3238" w:rsidRDefault="00B873FC" w:rsidP="00376274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2562</w:t>
            </w:r>
          </w:p>
        </w:tc>
      </w:tr>
      <w:tr w:rsidR="00376274" w:rsidRPr="009F3238" w14:paraId="22D07650" w14:textId="77777777" w:rsidTr="00B435F6">
        <w:trPr>
          <w:cantSplit/>
          <w:trHeight w:val="330"/>
        </w:trPr>
        <w:tc>
          <w:tcPr>
            <w:tcW w:w="3230" w:type="dxa"/>
          </w:tcPr>
          <w:p w14:paraId="7E6D5C26" w14:textId="77777777" w:rsidR="00376274" w:rsidRPr="009F3238" w:rsidRDefault="00376274" w:rsidP="0037627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44752B1F" w14:textId="77777777" w:rsidR="00376274" w:rsidRPr="009F3238" w:rsidRDefault="00376274" w:rsidP="0037627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E040DEA" w14:textId="77777777" w:rsidR="00376274" w:rsidRPr="009F3238" w:rsidRDefault="00376274" w:rsidP="0037627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C96B90D" w14:textId="77777777" w:rsidR="00376274" w:rsidRPr="009F3238" w:rsidRDefault="00376274" w:rsidP="00376274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1D4608E8" w14:textId="77777777" w:rsidR="00376274" w:rsidRPr="009F3238" w:rsidRDefault="00376274" w:rsidP="0037627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9F3238" w14:paraId="295E381C" w14:textId="77777777" w:rsidTr="00376274">
        <w:trPr>
          <w:cantSplit/>
          <w:trHeight w:val="330"/>
        </w:trPr>
        <w:tc>
          <w:tcPr>
            <w:tcW w:w="3230" w:type="dxa"/>
          </w:tcPr>
          <w:p w14:paraId="3A6B073F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LIZU Trading Handels GmbH</w:t>
            </w:r>
          </w:p>
        </w:tc>
        <w:tc>
          <w:tcPr>
            <w:tcW w:w="1583" w:type="dxa"/>
          </w:tcPr>
          <w:p w14:paraId="3701D9B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D096B6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D699A1E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74A52FA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9F3238" w14:paraId="2454EF87" w14:textId="77777777" w:rsidTr="00376274">
        <w:trPr>
          <w:cantSplit/>
          <w:trHeight w:val="330"/>
        </w:trPr>
        <w:tc>
          <w:tcPr>
            <w:tcW w:w="3230" w:type="dxa"/>
          </w:tcPr>
          <w:p w14:paraId="1E9B443E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Flash Power do Brasil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Ltda</w:t>
            </w:r>
          </w:p>
        </w:tc>
        <w:tc>
          <w:tcPr>
            <w:tcW w:w="1583" w:type="dxa"/>
          </w:tcPr>
          <w:p w14:paraId="4595CF99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1F49E897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16CB1AF" w14:textId="3064A7C6" w:rsidR="000D1A97" w:rsidRPr="009F3238" w:rsidRDefault="00B873FC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1E975B1" w14:textId="2DB029A4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6EB4A553" w14:textId="77777777" w:rsidTr="00376274">
        <w:trPr>
          <w:cantSplit/>
          <w:trHeight w:val="330"/>
        </w:trPr>
        <w:tc>
          <w:tcPr>
            <w:tcW w:w="3230" w:type="dxa"/>
          </w:tcPr>
          <w:p w14:paraId="6975DAFE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95F3104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3E85221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2A37024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311D8BD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9F3238" w14:paraId="285CA70B" w14:textId="77777777" w:rsidTr="00376274">
        <w:trPr>
          <w:cantSplit/>
          <w:trHeight w:val="330"/>
        </w:trPr>
        <w:tc>
          <w:tcPr>
            <w:tcW w:w="9362" w:type="dxa"/>
            <w:gridSpan w:val="5"/>
          </w:tcPr>
          <w:p w14:paraId="25C8EDEF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0D1A97" w:rsidRPr="009F3238" w14:paraId="723788D7" w14:textId="77777777" w:rsidTr="00376274">
        <w:trPr>
          <w:cantSplit/>
          <w:trHeight w:val="330"/>
        </w:trPr>
        <w:tc>
          <w:tcPr>
            <w:tcW w:w="3230" w:type="dxa"/>
          </w:tcPr>
          <w:p w14:paraId="058113D6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Enterprises Singapore Pte. Ltd.</w:t>
            </w:r>
          </w:p>
        </w:tc>
        <w:tc>
          <w:tcPr>
            <w:tcW w:w="1583" w:type="dxa"/>
          </w:tcPr>
          <w:p w14:paraId="43E2AD1E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A183076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3D081388" w14:textId="07F4C184" w:rsidR="000D1A97" w:rsidRPr="009F3238" w:rsidRDefault="00B873FC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9E21B20" w14:textId="391F4245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4CC45C27" w14:textId="77777777" w:rsidTr="00376274">
        <w:trPr>
          <w:cantSplit/>
          <w:trHeight w:val="330"/>
        </w:trPr>
        <w:tc>
          <w:tcPr>
            <w:tcW w:w="3230" w:type="dxa"/>
          </w:tcPr>
          <w:p w14:paraId="5789A7CD" w14:textId="5599F7DD" w:rsidR="000D1A97" w:rsidRPr="009F3238" w:rsidRDefault="000D1A97" w:rsidP="000D1A97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Oventure Pte. Ltd.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</w:tcPr>
          <w:p w14:paraId="56F73B8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5B2FAD6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E4DD350" w14:textId="10204B06" w:rsidR="000D1A97" w:rsidRPr="009F3238" w:rsidRDefault="00B873FC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2AB0694C" w14:textId="6AF66626" w:rsidR="000D1A97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97CDB" w:rsidRPr="009F3238" w14:paraId="21EE08A7" w14:textId="77777777" w:rsidTr="00376274">
        <w:trPr>
          <w:cantSplit/>
          <w:trHeight w:val="330"/>
        </w:trPr>
        <w:tc>
          <w:tcPr>
            <w:tcW w:w="3230" w:type="dxa"/>
          </w:tcPr>
          <w:p w14:paraId="24103251" w14:textId="66AA7748" w:rsidR="00D97CDB" w:rsidRPr="009F3238" w:rsidRDefault="00D97CDB" w:rsidP="00376274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</w:tcPr>
          <w:p w14:paraId="1C67015B" w14:textId="77777777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ABAED1" w14:textId="77777777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735E4896" w14:textId="31A6D0E9" w:rsidR="00D97CDB" w:rsidRPr="009F3238" w:rsidRDefault="00B873FC" w:rsidP="00D97CD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3139955" w14:textId="6679C673" w:rsidR="00D97CDB" w:rsidRPr="009F3238" w:rsidRDefault="00B873FC" w:rsidP="00D97CD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97CDB" w:rsidRPr="009F3238" w14:paraId="356C351A" w14:textId="77777777" w:rsidTr="00376274">
        <w:trPr>
          <w:cantSplit/>
          <w:trHeight w:val="330"/>
        </w:trPr>
        <w:tc>
          <w:tcPr>
            <w:tcW w:w="3230" w:type="dxa"/>
          </w:tcPr>
          <w:p w14:paraId="43CEC00B" w14:textId="0517F69F" w:rsidR="00D97CDB" w:rsidRPr="009F3238" w:rsidRDefault="00D97CDB" w:rsidP="00D97CD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</w:tcPr>
          <w:p w14:paraId="6DAA3A83" w14:textId="035CEFBB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93AF99" w14:textId="1F6594BB" w:rsidR="00D97CDB" w:rsidRPr="009F3238" w:rsidRDefault="00D97CDB" w:rsidP="00D97CD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5AC44BBC" w14:textId="66F2E572" w:rsidR="00D97CDB" w:rsidRPr="009F3238" w:rsidRDefault="00B873FC" w:rsidP="00D97CD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379A4C41" w14:textId="6EDA2E5C" w:rsidR="00D97CDB" w:rsidRPr="009F3238" w:rsidRDefault="00B873FC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182CADE5" w14:textId="77777777" w:rsidTr="00376274">
        <w:trPr>
          <w:cantSplit/>
          <w:trHeight w:val="330"/>
        </w:trPr>
        <w:tc>
          <w:tcPr>
            <w:tcW w:w="3230" w:type="dxa"/>
          </w:tcPr>
          <w:p w14:paraId="723DAD72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333F3A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B168C8E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B1B0358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065C260E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D1A97" w:rsidRPr="009F3238" w14:paraId="4B5EB08C" w14:textId="77777777" w:rsidTr="00376274">
        <w:trPr>
          <w:cantSplit/>
          <w:trHeight w:val="330"/>
        </w:trPr>
        <w:tc>
          <w:tcPr>
            <w:tcW w:w="9362" w:type="dxa"/>
            <w:gridSpan w:val="5"/>
          </w:tcPr>
          <w:p w14:paraId="133DF7F8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0D1A97" w:rsidRPr="009F3238" w14:paraId="26A650AB" w14:textId="77777777" w:rsidTr="00376274">
        <w:trPr>
          <w:cantSplit/>
          <w:trHeight w:val="330"/>
        </w:trPr>
        <w:tc>
          <w:tcPr>
            <w:tcW w:w="3230" w:type="dxa"/>
          </w:tcPr>
          <w:p w14:paraId="0AA7C155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Myanmar Company Limited</w:t>
            </w:r>
          </w:p>
        </w:tc>
        <w:tc>
          <w:tcPr>
            <w:tcW w:w="1583" w:type="dxa"/>
          </w:tcPr>
          <w:p w14:paraId="60B07E84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0D1A97" w:rsidRPr="009F3238" w:rsidRDefault="000D1A97" w:rsidP="000D1A97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C3ED1FA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10A0E4E" w14:textId="2B523445" w:rsidR="000D1A97" w:rsidRPr="009F3238" w:rsidRDefault="00B873FC" w:rsidP="00B1428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9D39FCD" w14:textId="63829BC3" w:rsidR="000D1A97" w:rsidRPr="009F3238" w:rsidRDefault="00B873FC" w:rsidP="00D97CD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9F3238" w14:paraId="3778A744" w14:textId="77777777" w:rsidTr="00376274">
        <w:trPr>
          <w:cantSplit/>
          <w:trHeight w:val="330"/>
        </w:trPr>
        <w:tc>
          <w:tcPr>
            <w:tcW w:w="3230" w:type="dxa"/>
          </w:tcPr>
          <w:p w14:paraId="557177C0" w14:textId="43126390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687E9C45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0D1A97" w:rsidRPr="009F3238" w:rsidRDefault="000D1A97" w:rsidP="000D1A97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4E87F997" w14:textId="2AEFAB43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517EFC48" w14:textId="40A8096A" w:rsidR="000D1A97" w:rsidRPr="009F3238" w:rsidRDefault="00B873FC" w:rsidP="00B14280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500E6A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A22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500E6A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0FA13B9D" w14:textId="4134AE72" w:rsidR="000D1A97" w:rsidRPr="009F3238" w:rsidRDefault="00B873FC" w:rsidP="00D97CDB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A22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D97CD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0D1A97" w:rsidRPr="009F3238" w14:paraId="45C235BC" w14:textId="77777777" w:rsidTr="00376274">
        <w:trPr>
          <w:cantSplit/>
          <w:trHeight w:val="315"/>
        </w:trPr>
        <w:tc>
          <w:tcPr>
            <w:tcW w:w="3230" w:type="dxa"/>
          </w:tcPr>
          <w:p w14:paraId="630D0DD2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</w:tcPr>
          <w:p w14:paraId="06D809EF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</w:tcPr>
          <w:p w14:paraId="2901C4BB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43E50889" w14:textId="7E63B0DB" w:rsidR="000D1A97" w:rsidRPr="009F3238" w:rsidRDefault="00B873FC" w:rsidP="00B1428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4853800" w14:textId="6BCB15DD" w:rsidR="000D1A97" w:rsidRPr="009F3238" w:rsidRDefault="00B873FC" w:rsidP="00285B4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60</w:t>
            </w:r>
            <w:r w:rsidR="00D97CDB" w:rsidRPr="009F3238">
              <w:rPr>
                <w:rFonts w:asciiTheme="majorBidi" w:hAnsiTheme="majorBidi" w:cstheme="majorBidi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D1A97" w:rsidRPr="009F3238" w14:paraId="2A580B43" w14:textId="77777777" w:rsidTr="00376274">
        <w:trPr>
          <w:cantSplit/>
          <w:trHeight w:val="330"/>
        </w:trPr>
        <w:tc>
          <w:tcPr>
            <w:tcW w:w="3230" w:type="dxa"/>
          </w:tcPr>
          <w:p w14:paraId="73294E04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12A2E4B8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E2D24AA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E43B9C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72CFD62A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D1A97" w:rsidRPr="009F3238" w14:paraId="1433F303" w14:textId="77777777" w:rsidTr="00376274">
        <w:trPr>
          <w:cantSplit/>
          <w:trHeight w:val="330"/>
        </w:trPr>
        <w:tc>
          <w:tcPr>
            <w:tcW w:w="9362" w:type="dxa"/>
            <w:gridSpan w:val="5"/>
          </w:tcPr>
          <w:p w14:paraId="2AB59C25" w14:textId="16AFBE73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9F32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</w:tr>
      <w:tr w:rsidR="000D1A97" w:rsidRPr="009F3238" w14:paraId="109BF9E1" w14:textId="77777777" w:rsidTr="00376274">
        <w:trPr>
          <w:cantSplit/>
          <w:trHeight w:val="330"/>
        </w:trPr>
        <w:tc>
          <w:tcPr>
            <w:tcW w:w="3230" w:type="dxa"/>
          </w:tcPr>
          <w:p w14:paraId="27FE7D14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</w:tcPr>
          <w:p w14:paraId="69112A93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29B4017" w14:textId="77777777" w:rsidR="000D1A97" w:rsidRPr="009F3238" w:rsidRDefault="000D1A97" w:rsidP="000D1A97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28F68168" w14:textId="264737C3" w:rsidR="000D1A97" w:rsidRPr="009F3238" w:rsidRDefault="00B873FC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D1A97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3CF3E76" w14:textId="5D4E1B2F" w:rsidR="000D1A97" w:rsidRPr="009F3238" w:rsidRDefault="00B873FC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100</w:t>
            </w:r>
            <w:r w:rsidR="00D97CDB" w:rsidRPr="009F3238">
              <w:rPr>
                <w:rFonts w:asciiTheme="majorBidi" w:hAnsiTheme="majorBidi" w:cstheme="majorBidi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D1A97" w:rsidRPr="009F3238" w14:paraId="4E83DCFB" w14:textId="77777777" w:rsidTr="00376274">
        <w:trPr>
          <w:cantSplit/>
          <w:trHeight w:val="330"/>
        </w:trPr>
        <w:tc>
          <w:tcPr>
            <w:tcW w:w="3230" w:type="dxa"/>
          </w:tcPr>
          <w:p w14:paraId="4ACDEB61" w14:textId="77777777" w:rsidR="000D1A97" w:rsidRPr="009F3238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CBBC62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B06D4C5" w14:textId="77777777" w:rsidR="000D1A97" w:rsidRPr="009F3238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01D42E2" w14:textId="77777777" w:rsidR="000D1A97" w:rsidRPr="009F3238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2D9BD695" w14:textId="77777777" w:rsidR="000D1A97" w:rsidRPr="009F3238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D1A97" w:rsidRPr="009F3238" w14:paraId="18E1DFD3" w14:textId="77777777" w:rsidTr="00376274">
        <w:trPr>
          <w:cantSplit/>
          <w:trHeight w:val="330"/>
        </w:trPr>
        <w:tc>
          <w:tcPr>
            <w:tcW w:w="9362" w:type="dxa"/>
            <w:gridSpan w:val="5"/>
          </w:tcPr>
          <w:p w14:paraId="3A3EDE45" w14:textId="0D785DCA" w:rsidR="000D1A97" w:rsidRPr="009F3238" w:rsidRDefault="00A47B08" w:rsidP="006E1BE2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="00A22E6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="000D1A97"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="00A87825"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="005308CE"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="00B873FC" w:rsidRPr="009F3238">
              <w:rPr>
                <w:rFonts w:asciiTheme="majorBidi" w:hAnsiTheme="majorBidi" w:cs="Angsana New"/>
                <w:sz w:val="20"/>
                <w:lang w:bidi="th-TH"/>
              </w:rPr>
              <w:t>8</w:t>
            </w:r>
            <w:r w:rsidR="005308CE"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="00B873FC" w:rsidRPr="009F3238">
              <w:rPr>
                <w:rFonts w:asciiTheme="majorBidi" w:hAnsiTheme="majorBidi" w:cs="Angsana New"/>
                <w:sz w:val="20"/>
                <w:lang w:bidi="th-TH"/>
              </w:rPr>
              <w:t>50</w:t>
            </w:r>
            <w:r w:rsidR="005308CE"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r w:rsidR="005308CE"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="005308CE"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="00B873FC" w:rsidRPr="009F3238">
              <w:rPr>
                <w:rFonts w:asciiTheme="majorBidi" w:hAnsiTheme="majorBidi" w:cs="Angsana New"/>
                <w:sz w:val="20"/>
                <w:lang w:bidi="th-TH"/>
              </w:rPr>
              <w:t>76</w:t>
            </w:r>
            <w:r w:rsidR="005308CE"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="00B873FC" w:rsidRPr="009F3238">
              <w:rPr>
                <w:rFonts w:asciiTheme="majorBidi" w:hAnsiTheme="majorBidi" w:cs="Angsana New"/>
                <w:sz w:val="20"/>
                <w:lang w:bidi="th-TH"/>
              </w:rPr>
              <w:t>50</w:t>
            </w:r>
            <w:r w:rsidR="005308CE"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="005308CE"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="00B873FC" w:rsidRPr="009F3238">
              <w:rPr>
                <w:rFonts w:asciiTheme="majorBidi" w:hAnsiTheme="majorBidi" w:cs="Angsana New"/>
                <w:sz w:val="20"/>
                <w:lang w:bidi="th-TH"/>
              </w:rPr>
              <w:t>85</w:t>
            </w:r>
            <w:r w:rsidR="005308CE"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="00B873FC" w:rsidRPr="009F3238">
              <w:rPr>
                <w:rFonts w:asciiTheme="majorBidi" w:hAnsiTheme="majorBidi" w:cs="Angsana New"/>
                <w:sz w:val="20"/>
                <w:lang w:bidi="th-TH"/>
              </w:rPr>
              <w:t>00</w:t>
            </w:r>
          </w:p>
        </w:tc>
      </w:tr>
      <w:tr w:rsidR="00A22E60" w:rsidRPr="009F3238" w14:paraId="1B4646F5" w14:textId="77777777" w:rsidTr="00376274">
        <w:trPr>
          <w:cantSplit/>
          <w:trHeight w:val="330"/>
        </w:trPr>
        <w:tc>
          <w:tcPr>
            <w:tcW w:w="9362" w:type="dxa"/>
            <w:gridSpan w:val="5"/>
          </w:tcPr>
          <w:p w14:paraId="7E26382E" w14:textId="6419690C" w:rsidR="00A22E60" w:rsidRPr="009F3238" w:rsidRDefault="00A22E60" w:rsidP="00A22E60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ชำระบัญชีเสร็จสิ้นหรือล้มละลายในปี 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2563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และโอนส่วนเกินทุนจากการรวมธุรกิจ</w:t>
            </w:r>
            <w:r w:rsidR="0009489B">
              <w:rPr>
                <w:rFonts w:asciiTheme="majorBidi" w:hAnsiTheme="majorBidi" w:cs="Angsana New" w:hint="cs"/>
                <w:sz w:val="20"/>
                <w:cs/>
                <w:lang w:bidi="th-TH"/>
              </w:rPr>
              <w:t>ภายใต้การควบคุมเดียวกัน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เข้ากำไรสะสม</w:t>
            </w:r>
          </w:p>
        </w:tc>
      </w:tr>
    </w:tbl>
    <w:p w14:paraId="33C174A2" w14:textId="77777777" w:rsidR="00312513" w:rsidRPr="009F3238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9F3238" w:rsidSect="00312513">
          <w:head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1FA43076" w14:textId="1F94F3AE" w:rsidR="00312513" w:rsidRPr="009F3238" w:rsidRDefault="00312513" w:rsidP="00312513">
      <w:pPr>
        <w:spacing w:line="240" w:lineRule="auto"/>
        <w:ind w:left="806" w:right="-43" w:hanging="536"/>
        <w:rPr>
          <w:sz w:val="30"/>
          <w:szCs w:val="30"/>
          <w:cs/>
        </w:rPr>
      </w:pPr>
      <w:r w:rsidRPr="009F3238">
        <w:rPr>
          <w:sz w:val="30"/>
          <w:szCs w:val="30"/>
          <w:cs/>
        </w:rPr>
        <w:t>เงินลงทุนในบริษัทย่อย ณ วันที่</w:t>
      </w:r>
      <w:r w:rsidR="00A5698A"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31</w:t>
      </w:r>
      <w:r w:rsidR="00A5698A" w:rsidRPr="009F3238">
        <w:rPr>
          <w:sz w:val="30"/>
          <w:szCs w:val="30"/>
        </w:rPr>
        <w:t xml:space="preserve"> </w:t>
      </w:r>
      <w:r w:rsidR="00A5698A" w:rsidRPr="009F3238">
        <w:rPr>
          <w:rFonts w:hint="cs"/>
          <w:sz w:val="30"/>
          <w:szCs w:val="30"/>
          <w:cs/>
        </w:rPr>
        <w:t>ธันวาคม</w:t>
      </w:r>
      <w:r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และ </w:t>
      </w:r>
      <w:r w:rsidR="00B873FC" w:rsidRPr="009F3238">
        <w:rPr>
          <w:sz w:val="30"/>
          <w:szCs w:val="30"/>
        </w:rPr>
        <w:t>2562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และเงินปันผลรับจากเงินลงทุนสำหรับ</w:t>
      </w:r>
      <w:r w:rsidR="009F3AB8" w:rsidRPr="009F3238">
        <w:rPr>
          <w:rFonts w:hint="cs"/>
          <w:sz w:val="30"/>
          <w:szCs w:val="30"/>
          <w:cs/>
        </w:rPr>
        <w:t>แต่ละปี</w:t>
      </w:r>
      <w:r w:rsidR="00A5698A"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มีดังนี้</w:t>
      </w:r>
      <w:r w:rsidR="00E31F6F" w:rsidRPr="009F3238">
        <w:rPr>
          <w:rFonts w:hint="cs"/>
          <w:sz w:val="30"/>
          <w:szCs w:val="30"/>
          <w:cs/>
        </w:rPr>
        <w:t xml:space="preserve"> </w:t>
      </w:r>
    </w:p>
    <w:tbl>
      <w:tblPr>
        <w:tblpPr w:leftFromText="57" w:rightFromText="57" w:vertAnchor="text" w:horzAnchor="margin" w:tblpX="233" w:tblpY="86"/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5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5"/>
        <w:gridCol w:w="20"/>
        <w:gridCol w:w="910"/>
        <w:gridCol w:w="184"/>
        <w:gridCol w:w="919"/>
        <w:gridCol w:w="12"/>
      </w:tblGrid>
      <w:tr w:rsidR="00312513" w:rsidRPr="009F3238" w14:paraId="39734463" w14:textId="77777777" w:rsidTr="00F9331A">
        <w:trPr>
          <w:cantSplit/>
          <w:trHeight w:val="289"/>
          <w:tblHeader/>
        </w:trPr>
        <w:tc>
          <w:tcPr>
            <w:tcW w:w="1161" w:type="pct"/>
          </w:tcPr>
          <w:p w14:paraId="78E3EEE3" w14:textId="77777777" w:rsidR="00312513" w:rsidRPr="009F3238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5B507A5E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2513" w:rsidRPr="009F3238" w14:paraId="62CF1FDD" w14:textId="77777777" w:rsidTr="00F9331A">
        <w:trPr>
          <w:cantSplit/>
          <w:trHeight w:val="267"/>
          <w:tblHeader/>
        </w:trPr>
        <w:tc>
          <w:tcPr>
            <w:tcW w:w="1161" w:type="pct"/>
          </w:tcPr>
          <w:p w14:paraId="76B2C694" w14:textId="77777777" w:rsidR="00F40B6C" w:rsidRPr="009F3238" w:rsidRDefault="00F40B6C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135472" w14:textId="74C64E32" w:rsidR="00312513" w:rsidRPr="009F3238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7E9B6204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2A0C3408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3134E50F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5544353B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34BB0EE5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073747B4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6EC67611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4EAC546C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4" w:type="pct"/>
            <w:gridSpan w:val="4"/>
            <w:vAlign w:val="bottom"/>
          </w:tcPr>
          <w:p w14:paraId="728B3DCF" w14:textId="28F677D6" w:rsidR="00312513" w:rsidRPr="009F3238" w:rsidRDefault="00312513" w:rsidP="00216BC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B655BB"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655BB"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EC32BE" w:rsidRPr="009F3238" w14:paraId="70DD6E4E" w14:textId="77777777" w:rsidTr="00F9331A">
        <w:trPr>
          <w:cantSplit/>
          <w:trHeight w:val="267"/>
          <w:tblHeader/>
        </w:trPr>
        <w:tc>
          <w:tcPr>
            <w:tcW w:w="1161" w:type="pct"/>
          </w:tcPr>
          <w:p w14:paraId="7023F740" w14:textId="77777777" w:rsidR="00EC32BE" w:rsidRPr="009F3238" w:rsidRDefault="00EC32BE" w:rsidP="00EC32BE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2ED1329C" w14:textId="4B315CA4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2" w:type="pct"/>
          </w:tcPr>
          <w:p w14:paraId="2A8F54ED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7B9E229" w14:textId="26C9D5F0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2" w:type="pct"/>
            <w:gridSpan w:val="2"/>
          </w:tcPr>
          <w:p w14:paraId="11262579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785FFB" w14:textId="1AEB1AD7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3" w:type="pct"/>
          </w:tcPr>
          <w:p w14:paraId="480715E5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2DFD9D1" w14:textId="42C0908A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8" w:type="pct"/>
            <w:gridSpan w:val="2"/>
          </w:tcPr>
          <w:p w14:paraId="70B408C8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5C1C309" w14:textId="7310C6F4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3" w:type="pct"/>
          </w:tcPr>
          <w:p w14:paraId="35641D24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CBEC4FE" w14:textId="4CCDEBDE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5" w:type="pct"/>
          </w:tcPr>
          <w:p w14:paraId="1D983917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3D2E1A6" w14:textId="7FD0EFED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5" w:type="pct"/>
          </w:tcPr>
          <w:p w14:paraId="7C278347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2E4433E" w14:textId="1D86C2DC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8" w:type="pct"/>
            <w:gridSpan w:val="2"/>
          </w:tcPr>
          <w:p w14:paraId="59F44C28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C1A81F0" w14:textId="2F4B0721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3" w:type="pct"/>
          </w:tcPr>
          <w:p w14:paraId="6FF77AC6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42DECAD" w14:textId="517A4FF9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</w:tr>
      <w:tr w:rsidR="00312513" w:rsidRPr="009F3238" w14:paraId="0E9AD1B4" w14:textId="77777777" w:rsidTr="00F9331A">
        <w:trPr>
          <w:cantSplit/>
          <w:trHeight w:val="227"/>
          <w:tblHeader/>
        </w:trPr>
        <w:tc>
          <w:tcPr>
            <w:tcW w:w="1161" w:type="pct"/>
          </w:tcPr>
          <w:p w14:paraId="79DD8EC8" w14:textId="77777777" w:rsidR="00312513" w:rsidRPr="009F3238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43BB96F3" w14:textId="77777777" w:rsidR="00312513" w:rsidRPr="009F3238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C32BE" w:rsidRPr="009F3238" w14:paraId="267F0C45" w14:textId="77777777" w:rsidTr="00F9331A">
        <w:trPr>
          <w:cantSplit/>
          <w:trHeight w:val="267"/>
        </w:trPr>
        <w:tc>
          <w:tcPr>
            <w:tcW w:w="1161" w:type="pct"/>
            <w:vAlign w:val="bottom"/>
          </w:tcPr>
          <w:p w14:paraId="646BAFAB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123F25B1" w14:textId="691F4E4C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</w:tcPr>
          <w:p w14:paraId="1B95A05D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635D7F1" w14:textId="67325145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6AAA0F51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1A7D4E" w14:textId="037CEBBE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3" w:type="pct"/>
          </w:tcPr>
          <w:p w14:paraId="2845DBE0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B10DF3E" w14:textId="63C5A16D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8" w:type="pct"/>
            <w:gridSpan w:val="2"/>
          </w:tcPr>
          <w:p w14:paraId="71511035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DE7B46B" w14:textId="0DF1BFF6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D014DC1" w14:textId="77777777" w:rsidR="00EC32BE" w:rsidRPr="009F3238" w:rsidRDefault="00EC32BE" w:rsidP="00EC32B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10B9A2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AAE5180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C794037" w14:textId="285803BD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5" w:type="pct"/>
          </w:tcPr>
          <w:p w14:paraId="32A157F8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B8A4B3" w14:textId="772B36FC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98" w:type="pct"/>
            <w:gridSpan w:val="2"/>
          </w:tcPr>
          <w:p w14:paraId="30935E8A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09EA32F" w14:textId="5DDD9941" w:rsidR="00EC32BE" w:rsidRPr="009F3238" w:rsidRDefault="00734AD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489,831</w:t>
            </w:r>
          </w:p>
        </w:tc>
        <w:tc>
          <w:tcPr>
            <w:tcW w:w="63" w:type="pct"/>
          </w:tcPr>
          <w:p w14:paraId="00E70DC2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B076A1F" w14:textId="5486C1EF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</w:t>
            </w:r>
          </w:p>
        </w:tc>
      </w:tr>
      <w:tr w:rsidR="00EC32BE" w:rsidRPr="009F3238" w14:paraId="273BCBB7" w14:textId="77777777" w:rsidTr="00F9331A">
        <w:trPr>
          <w:cantSplit/>
          <w:trHeight w:val="267"/>
        </w:trPr>
        <w:tc>
          <w:tcPr>
            <w:tcW w:w="1161" w:type="pct"/>
          </w:tcPr>
          <w:p w14:paraId="73066C4F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58760A35" w14:textId="53DE74ED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</w:tcPr>
          <w:p w14:paraId="437288A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BF1D3CD" w14:textId="4E41BECD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2757247C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1F67B0" w14:textId="31A1E286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3" w:type="pct"/>
          </w:tcPr>
          <w:p w14:paraId="30D99F15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7B8C1CC" w14:textId="72DB6DEF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8" w:type="pct"/>
            <w:gridSpan w:val="2"/>
          </w:tcPr>
          <w:p w14:paraId="75EF686D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61C13" w14:textId="0E5E0BC0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FEFF61F" w14:textId="77777777" w:rsidR="00EC32BE" w:rsidRPr="009F3238" w:rsidRDefault="00EC32BE" w:rsidP="00EC32B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3C1C86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32A3CF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DC32E9D" w14:textId="3B29E4F2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5" w:type="pct"/>
          </w:tcPr>
          <w:p w14:paraId="73E024F5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8F6C8CE" w14:textId="43BDE854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98" w:type="pct"/>
            <w:gridSpan w:val="2"/>
          </w:tcPr>
          <w:p w14:paraId="2E828624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60DDEE" w14:textId="6E635D83" w:rsidR="00EC32BE" w:rsidRPr="009F3238" w:rsidRDefault="00734AD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478,515</w:t>
            </w:r>
          </w:p>
        </w:tc>
        <w:tc>
          <w:tcPr>
            <w:tcW w:w="63" w:type="pct"/>
          </w:tcPr>
          <w:p w14:paraId="7F2EDEE8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42A5641" w14:textId="1B293679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994</w:t>
            </w:r>
          </w:p>
        </w:tc>
      </w:tr>
      <w:tr w:rsidR="00EC32BE" w:rsidRPr="009F3238" w14:paraId="04F484C5" w14:textId="77777777" w:rsidTr="00F9331A">
        <w:trPr>
          <w:cantSplit/>
          <w:trHeight w:val="267"/>
        </w:trPr>
        <w:tc>
          <w:tcPr>
            <w:tcW w:w="1161" w:type="pct"/>
          </w:tcPr>
          <w:p w14:paraId="3C02E5A0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5630032A" w14:textId="347DEFD0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0AF64C82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E1E06F" w14:textId="0453F749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656BC78E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D38C7E" w14:textId="16B49222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3" w:type="pct"/>
          </w:tcPr>
          <w:p w14:paraId="38C1ABE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8ED30CE" w14:textId="269534D8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8" w:type="pct"/>
            <w:gridSpan w:val="2"/>
          </w:tcPr>
          <w:p w14:paraId="3E765841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D24948C" w14:textId="48F56DE3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F639E04" w14:textId="77777777" w:rsidR="00EC32BE" w:rsidRPr="009F3238" w:rsidRDefault="00EC32BE" w:rsidP="00EC32B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BB1F385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D7F6A7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C1E4D7F" w14:textId="6D37ED33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5" w:type="pct"/>
          </w:tcPr>
          <w:p w14:paraId="218FB909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BA5514" w14:textId="5DA95A49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98" w:type="pct"/>
            <w:gridSpan w:val="2"/>
          </w:tcPr>
          <w:p w14:paraId="045EACB2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13E6A1" w14:textId="6510A935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98390A4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750E1D5" w14:textId="11513C31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EC32BE" w:rsidRPr="009F3238" w14:paraId="54F67768" w14:textId="77777777" w:rsidTr="00F9331A">
        <w:trPr>
          <w:cantSplit/>
          <w:trHeight w:val="251"/>
        </w:trPr>
        <w:tc>
          <w:tcPr>
            <w:tcW w:w="1161" w:type="pct"/>
          </w:tcPr>
          <w:p w14:paraId="33962B9F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23143321" w14:textId="360DB039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655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58FA2D96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10B3C0F7" w14:textId="45D2DDED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5AFE85AB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15AC4F7" w14:textId="79CA77E6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655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2431B63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237E6EEC" w14:textId="0DA4E737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447211ED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72681CB" w14:textId="0A856C98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B4E3AA3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32C5CA7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7EB398D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60BA99F" w14:textId="6A8866C6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655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0876F29C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64606D7" w14:textId="5B75E6D2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57813A79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AD2208" w14:textId="387C00C9" w:rsidR="00EC32BE" w:rsidRPr="009F3238" w:rsidRDefault="00734AD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592,650</w:t>
            </w:r>
          </w:p>
        </w:tc>
        <w:tc>
          <w:tcPr>
            <w:tcW w:w="63" w:type="pct"/>
          </w:tcPr>
          <w:p w14:paraId="73FF39DC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215BAC87" w14:textId="34AB69FF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660</w:t>
            </w:r>
          </w:p>
        </w:tc>
      </w:tr>
      <w:tr w:rsidR="00EC32BE" w:rsidRPr="009F3238" w14:paraId="52457BC3" w14:textId="77777777" w:rsidTr="00F9331A">
        <w:trPr>
          <w:cantSplit/>
          <w:trHeight w:val="251"/>
        </w:trPr>
        <w:tc>
          <w:tcPr>
            <w:tcW w:w="1161" w:type="pct"/>
          </w:tcPr>
          <w:p w14:paraId="0E4FABBF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217C857F" w14:textId="0E0D1F41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411A1B13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218D7BC0" w14:textId="203647A4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BD1320A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337999CD" w14:textId="5A00A8A8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5B0E2417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488B5F4C" w14:textId="1D7C5B05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25D3B164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45490772" w14:textId="3BA3AF81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DAF6A25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D87DD16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039986B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C990B6E" w14:textId="4AC51310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6658242B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E708213" w14:textId="12D85156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1D3B07CB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CA6B801" w14:textId="40E2ED7C" w:rsidR="00EC32BE" w:rsidRPr="009F3238" w:rsidRDefault="00734AD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53,989</w:t>
            </w:r>
          </w:p>
        </w:tc>
        <w:tc>
          <w:tcPr>
            <w:tcW w:w="63" w:type="pct"/>
          </w:tcPr>
          <w:p w14:paraId="22EE0696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207F64A9" w14:textId="1BD7E9A6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EC32BE" w:rsidRPr="009F3238" w14:paraId="4F466E27" w14:textId="77777777" w:rsidTr="00F9331A">
        <w:trPr>
          <w:cantSplit/>
          <w:trHeight w:val="251"/>
        </w:trPr>
        <w:tc>
          <w:tcPr>
            <w:tcW w:w="1161" w:type="pct"/>
          </w:tcPr>
          <w:p w14:paraId="4EA9D5E9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64801EF6" w14:textId="25E72C34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2230C2F9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43B48ABF" w14:textId="402403F7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03B9563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8DE9BD5" w14:textId="119701B5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5F0CFBF1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02A324C" w14:textId="6CDB7137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DD84B6D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2DD268D2" w14:textId="1190A8C1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C0BFA0E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7284ED02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08564BA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48762F47" w14:textId="5F796145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79008C6F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5186FC5" w14:textId="57EDB4B3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35848C58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908D327" w14:textId="4160114D" w:rsidR="00EC32BE" w:rsidRPr="009F3238" w:rsidRDefault="00734AD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85,000</w:t>
            </w:r>
          </w:p>
        </w:tc>
        <w:tc>
          <w:tcPr>
            <w:tcW w:w="63" w:type="pct"/>
          </w:tcPr>
          <w:p w14:paraId="22994813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D6ED0A0" w14:textId="71BAB34E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995</w:t>
            </w:r>
          </w:p>
        </w:tc>
      </w:tr>
      <w:tr w:rsidR="00EC32BE" w:rsidRPr="009F3238" w14:paraId="1C316C73" w14:textId="77777777" w:rsidTr="00F9331A">
        <w:trPr>
          <w:cantSplit/>
          <w:trHeight w:val="251"/>
        </w:trPr>
        <w:tc>
          <w:tcPr>
            <w:tcW w:w="1161" w:type="pct"/>
          </w:tcPr>
          <w:p w14:paraId="5BFCBAE3" w14:textId="77777777" w:rsidR="00EC32BE" w:rsidRPr="009F3238" w:rsidRDefault="00EC32BE" w:rsidP="00EC32BE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099A85D0" w14:textId="132D5481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</w:tcPr>
          <w:p w14:paraId="080C2CE5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562306BC" w14:textId="0356F561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  <w:gridSpan w:val="2"/>
          </w:tcPr>
          <w:p w14:paraId="18C64752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9AAD348" w14:textId="1A1568EF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3" w:type="pct"/>
          </w:tcPr>
          <w:p w14:paraId="7978375C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3F0CC32" w14:textId="798C5355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8" w:type="pct"/>
            <w:gridSpan w:val="2"/>
          </w:tcPr>
          <w:p w14:paraId="17D652BD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1430D575" w14:textId="75A6B320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079B735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8762D97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BFE2AD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4680B78" w14:textId="3EAE74A8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5" w:type="pct"/>
          </w:tcPr>
          <w:p w14:paraId="568CE7EA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6A9D671" w14:textId="7D868046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98" w:type="pct"/>
            <w:gridSpan w:val="2"/>
          </w:tcPr>
          <w:p w14:paraId="6C94B678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028F888" w14:textId="7E8F7171" w:rsidR="00EC32BE" w:rsidRPr="009F3238" w:rsidRDefault="00734AD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24,990</w:t>
            </w:r>
          </w:p>
        </w:tc>
        <w:tc>
          <w:tcPr>
            <w:tcW w:w="63" w:type="pct"/>
          </w:tcPr>
          <w:p w14:paraId="5ED33246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73CA276" w14:textId="0B98716D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240</w:t>
            </w:r>
          </w:p>
        </w:tc>
      </w:tr>
      <w:tr w:rsidR="00EC32BE" w:rsidRPr="009F3238" w14:paraId="7EFC413D" w14:textId="77777777" w:rsidTr="00F9331A">
        <w:trPr>
          <w:cantSplit/>
          <w:trHeight w:val="251"/>
        </w:trPr>
        <w:tc>
          <w:tcPr>
            <w:tcW w:w="1161" w:type="pct"/>
          </w:tcPr>
          <w:p w14:paraId="2F1A3A9D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1C4773C7" w14:textId="5F3022CB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</w:tcPr>
          <w:p w14:paraId="7C314B7E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A2A1571" w14:textId="0A8AE8D5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  <w:gridSpan w:val="2"/>
          </w:tcPr>
          <w:p w14:paraId="0B853C7D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16E2FE0" w14:textId="4BA39EB4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B2F5B26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2C8922D" w14:textId="75AB5F32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139CAC3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80BDA" w14:textId="1732C99D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A3BA1C9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CBA4B9A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1F3138A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413846" w14:textId="42005237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1218B68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91FA632" w14:textId="4E46BB44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2E37B2BE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9D0F00D" w14:textId="2CE8BEE9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F95F212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6748417" w14:textId="357FB713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EC32BE" w:rsidRPr="009F3238" w14:paraId="71539D3F" w14:textId="77777777" w:rsidTr="00A951CB">
        <w:trPr>
          <w:cantSplit/>
          <w:trHeight w:val="251"/>
        </w:trPr>
        <w:tc>
          <w:tcPr>
            <w:tcW w:w="1161" w:type="pct"/>
          </w:tcPr>
          <w:p w14:paraId="2E5FCE07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2C6FA89A" w14:textId="0FBC84DF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2" w:type="pct"/>
          </w:tcPr>
          <w:p w14:paraId="52A3EF6A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6249CAE" w14:textId="580E341B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2" w:type="pct"/>
            <w:gridSpan w:val="2"/>
          </w:tcPr>
          <w:p w14:paraId="759BC3F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BA6F4A" w14:textId="60CB74B4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3" w:type="pct"/>
          </w:tcPr>
          <w:p w14:paraId="524C5481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552C4FC" w14:textId="2540E194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8" w:type="pct"/>
            <w:gridSpan w:val="2"/>
          </w:tcPr>
          <w:p w14:paraId="635BD581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551AAD86" w14:textId="126D5099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B7FCA96" w14:textId="77777777" w:rsidR="00EC32BE" w:rsidRPr="009F3238" w:rsidRDefault="00EC32BE" w:rsidP="00EC32B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708BE5AF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1F75AE4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center"/>
          </w:tcPr>
          <w:p w14:paraId="4966C175" w14:textId="2AFBADC3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5" w:type="pct"/>
          </w:tcPr>
          <w:p w14:paraId="06187D2D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center"/>
          </w:tcPr>
          <w:p w14:paraId="7486C863" w14:textId="598642D9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98" w:type="pct"/>
            <w:gridSpan w:val="2"/>
          </w:tcPr>
          <w:p w14:paraId="71C28223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076270" w14:textId="77F0BE44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C5847EB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1CBC50F" w14:textId="197F6598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EC32BE" w:rsidRPr="009F3238" w14:paraId="74431DD5" w14:textId="77777777" w:rsidTr="002A1C1E">
        <w:trPr>
          <w:cantSplit/>
          <w:trHeight w:val="251"/>
        </w:trPr>
        <w:tc>
          <w:tcPr>
            <w:tcW w:w="1161" w:type="pct"/>
            <w:vAlign w:val="bottom"/>
          </w:tcPr>
          <w:p w14:paraId="2FC4810F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2097EA01" w14:textId="03CE2DB7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</w:tcPr>
          <w:p w14:paraId="7EF8DBC3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C13B8E8" w14:textId="35DAB0C5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  <w:gridSpan w:val="2"/>
          </w:tcPr>
          <w:p w14:paraId="0BA979DF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B50E77" w14:textId="7454014F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3" w:type="pct"/>
          </w:tcPr>
          <w:p w14:paraId="5FF8DCBF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9396C6B" w14:textId="5ED91AC7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8" w:type="pct"/>
            <w:gridSpan w:val="2"/>
          </w:tcPr>
          <w:p w14:paraId="5B012753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4E8EEA" w14:textId="03683E0D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ECD9933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7B0C79" w14:textId="0C20C741" w:rsidR="00EC32BE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B9A5AB9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9719BE" w14:textId="35F2E0D1" w:rsidR="00EC32BE" w:rsidRPr="009F3238" w:rsidRDefault="00EC32BE" w:rsidP="00EC32B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EC339C8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8C8A7E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44A9DFA3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3F53E37" w14:textId="69C03DCC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260A131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014AD24" w14:textId="27C6E876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EC32BE" w:rsidRPr="009F3238" w14:paraId="375700A7" w14:textId="77777777" w:rsidTr="00F9331A">
        <w:trPr>
          <w:cantSplit/>
          <w:trHeight w:val="251"/>
        </w:trPr>
        <w:tc>
          <w:tcPr>
            <w:tcW w:w="1161" w:type="pct"/>
          </w:tcPr>
          <w:p w14:paraId="4DDC79D3" w14:textId="77777777" w:rsidR="00EC32BE" w:rsidRPr="009F3238" w:rsidRDefault="00EC32BE" w:rsidP="00EC32BE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1E3A80D3" w14:textId="05BC60E0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62" w:type="pct"/>
          </w:tcPr>
          <w:p w14:paraId="456CEB14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834297" w14:textId="0D62AACB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62" w:type="pct"/>
            <w:gridSpan w:val="2"/>
          </w:tcPr>
          <w:p w14:paraId="0C9EA361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CEE71EB" w14:textId="7A05C20D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3" w:type="pct"/>
          </w:tcPr>
          <w:p w14:paraId="22950842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4A6A952E" w14:textId="7B8EF012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8" w:type="pct"/>
            <w:gridSpan w:val="2"/>
          </w:tcPr>
          <w:p w14:paraId="75E9F14E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ADB373F" w14:textId="1DF270CE" w:rsidR="00EC32BE" w:rsidRPr="009F3238" w:rsidRDefault="00EC32BE" w:rsidP="00EC32BE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6E333BE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544E148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E835826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D9B793" w14:textId="409B5AFD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5" w:type="pct"/>
          </w:tcPr>
          <w:p w14:paraId="2E6428FE" w14:textId="77777777" w:rsidR="00EC32BE" w:rsidRPr="009F3238" w:rsidRDefault="00EC32BE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38560A7" w14:textId="6123C38E" w:rsidR="00EC32BE" w:rsidRPr="009F3238" w:rsidRDefault="00B873FC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98" w:type="pct"/>
            <w:gridSpan w:val="2"/>
          </w:tcPr>
          <w:p w14:paraId="3ED9D257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5672E1E" w14:textId="5847D496" w:rsidR="00EC32BE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2611EED" w14:textId="77777777" w:rsidR="00EC32BE" w:rsidRPr="009F3238" w:rsidRDefault="00EC32BE" w:rsidP="00EC3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2EC1E67" w14:textId="1CA10458" w:rsidR="00EC32BE" w:rsidRPr="009F3238" w:rsidRDefault="00B873FC" w:rsidP="00EC32B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996</w:t>
            </w:r>
          </w:p>
        </w:tc>
      </w:tr>
      <w:tr w:rsidR="00D77D14" w:rsidRPr="009F3238" w14:paraId="03E80260" w14:textId="77777777" w:rsidTr="00F9331A">
        <w:trPr>
          <w:cantSplit/>
          <w:trHeight w:val="251"/>
        </w:trPr>
        <w:tc>
          <w:tcPr>
            <w:tcW w:w="1161" w:type="pct"/>
          </w:tcPr>
          <w:p w14:paraId="1FC0D918" w14:textId="292250D3" w:rsidR="00D77D14" w:rsidRPr="009F3238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14:paraId="445530B4" w14:textId="5D2A62A8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2" w:type="pct"/>
          </w:tcPr>
          <w:p w14:paraId="133A521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F6B2680" w14:textId="2E7A3A8B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2" w:type="pct"/>
            <w:gridSpan w:val="2"/>
          </w:tcPr>
          <w:p w14:paraId="0CB0CB8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57DABE6" w14:textId="0FF9FD64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3" w:type="pct"/>
          </w:tcPr>
          <w:p w14:paraId="713881E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FDD462E" w14:textId="7019736D" w:rsidR="00D77D14" w:rsidRPr="009F3238" w:rsidRDefault="00B873FC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8" w:type="pct"/>
            <w:gridSpan w:val="2"/>
          </w:tcPr>
          <w:p w14:paraId="06DA078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55FEEC7" w14:textId="675438AC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7C584A9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2327E43" w14:textId="4E334D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622B079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BD8ED85" w14:textId="37FDED4C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0C1CDFC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AC2CF8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gridSpan w:val="2"/>
          </w:tcPr>
          <w:p w14:paraId="2EA06B4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5B3F3DBB" w14:textId="1C0184B2" w:rsidR="00D77D14" w:rsidRPr="009F3238" w:rsidRDefault="00D77D14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3" w:type="pct"/>
          </w:tcPr>
          <w:p w14:paraId="243013B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37112B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</w:t>
            </w:r>
          </w:p>
        </w:tc>
      </w:tr>
      <w:tr w:rsidR="00D77D14" w:rsidRPr="009F3238" w14:paraId="1C18BDB4" w14:textId="38371A55" w:rsidTr="00F9331A">
        <w:trPr>
          <w:cantSplit/>
          <w:trHeight w:val="251"/>
        </w:trPr>
        <w:tc>
          <w:tcPr>
            <w:tcW w:w="1161" w:type="pct"/>
          </w:tcPr>
          <w:p w14:paraId="69A90374" w14:textId="77777777" w:rsidR="00EC32BE" w:rsidRPr="009F3238" w:rsidRDefault="00EC32BE" w:rsidP="00EC32BE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  <w:p w14:paraId="76AFD511" w14:textId="13F6620B" w:rsidR="00D77D14" w:rsidRPr="009F3238" w:rsidRDefault="00EC32BE" w:rsidP="00EC32BE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(เดิมชื่อ บริษัท คาลพิส โอสถสภา จำกัด)</w:t>
            </w:r>
          </w:p>
        </w:tc>
        <w:tc>
          <w:tcPr>
            <w:tcW w:w="307" w:type="pct"/>
            <w:vAlign w:val="bottom"/>
          </w:tcPr>
          <w:p w14:paraId="528DF638" w14:textId="7F0E8743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F010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2B2BA4B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45B3A01" w14:textId="28C75017" w:rsidR="00D77D14" w:rsidRPr="009F3238" w:rsidRDefault="00EC32BE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  <w:gridSpan w:val="2"/>
          </w:tcPr>
          <w:p w14:paraId="7ACD084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6C4B7A3" w14:textId="580A1C70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F010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3" w:type="pct"/>
          </w:tcPr>
          <w:p w14:paraId="63C5A24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EF9B98" w14:textId="036C324B" w:rsidR="00D77D14" w:rsidRPr="009F3238" w:rsidRDefault="00EC32BE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8" w:type="pct"/>
            <w:gridSpan w:val="2"/>
          </w:tcPr>
          <w:p w14:paraId="1630DE3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BCA1FE6" w14:textId="1A2ED446" w:rsidR="00D77D14" w:rsidRPr="009F3238" w:rsidRDefault="00EC32BE" w:rsidP="00EC32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4436A9AC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01813B7" w14:textId="4346D60A" w:rsidR="00D77D14" w:rsidRPr="009F3238" w:rsidRDefault="00EC32BE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6B8F9F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5B6D0C" w14:textId="3021642C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833</w:t>
            </w:r>
            <w:r w:rsidR="00EC32B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115</w:t>
            </w:r>
          </w:p>
        </w:tc>
        <w:tc>
          <w:tcPr>
            <w:tcW w:w="65" w:type="pct"/>
          </w:tcPr>
          <w:p w14:paraId="5B7362C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4A1BBEB" w14:textId="68E15BFE" w:rsidR="00D77D14" w:rsidRPr="009F3238" w:rsidRDefault="00EC32BE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7BB30CB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EFBF3D8" w14:textId="289311FE" w:rsidR="00D77D14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42C668D4" w14:textId="77777777" w:rsidR="00D77D14" w:rsidRPr="009F3238" w:rsidRDefault="00D77D14" w:rsidP="00EC32B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50B0722B" w14:textId="2D25F446" w:rsidR="00D77D14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7D14" w:rsidRPr="009F3238" w14:paraId="3E18D32A" w14:textId="77777777" w:rsidTr="00F9331A">
        <w:trPr>
          <w:cantSplit/>
          <w:trHeight w:val="251"/>
        </w:trPr>
        <w:tc>
          <w:tcPr>
            <w:tcW w:w="1161" w:type="pct"/>
          </w:tcPr>
          <w:p w14:paraId="7C32734F" w14:textId="77777777" w:rsidR="00D77D14" w:rsidRPr="009F3238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67EA47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33796D49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462587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BE9C4D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23181F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0539EF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307744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20059BB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234A5D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8CAC61B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61EB899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439CA7A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D8F5A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D55F4A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5972F1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3F6546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10E575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F3FA50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7AACA2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9F3238" w14:paraId="203F5B23" w14:textId="77777777" w:rsidTr="00F9331A">
        <w:trPr>
          <w:cantSplit/>
          <w:trHeight w:val="251"/>
        </w:trPr>
        <w:tc>
          <w:tcPr>
            <w:tcW w:w="1161" w:type="pct"/>
          </w:tcPr>
          <w:p w14:paraId="5969CC2C" w14:textId="77777777" w:rsidR="00D77D14" w:rsidRPr="009F3238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4ACA8CA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781AB6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499104B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1F12D57B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094870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D0E06D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E294F6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01D71DF3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4A4A15C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ACF151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569464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2BA2F1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AC832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42F6EA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AB55C4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AA1040C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E2549C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78C363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9092E3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9F3238" w14:paraId="545AB605" w14:textId="77777777" w:rsidTr="00F9331A">
        <w:trPr>
          <w:cantSplit/>
          <w:trHeight w:val="251"/>
        </w:trPr>
        <w:tc>
          <w:tcPr>
            <w:tcW w:w="1161" w:type="pct"/>
          </w:tcPr>
          <w:p w14:paraId="39980F0E" w14:textId="77777777" w:rsidR="00D77D14" w:rsidRPr="009F3238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9864E8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0802F1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09C7F1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6EC3A1F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29650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916D2A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B9D3C1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4A1656BB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0A15C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BF1747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90CD90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CEEFAC5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71742D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26CF65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32800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416771E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8888195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7DFF77C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16263F65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9F3238" w14:paraId="748848EC" w14:textId="77777777" w:rsidTr="00F9331A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3705BDBA" w14:textId="77777777" w:rsidR="00D77D14" w:rsidRPr="009F3238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724C4F3A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77D14" w:rsidRPr="009F3238" w14:paraId="340F8D27" w14:textId="77777777" w:rsidTr="00F9331A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148F74BF" w14:textId="77777777" w:rsidR="00F40B6C" w:rsidRPr="009F3238" w:rsidRDefault="00F40B6C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627275" w14:textId="437903B1" w:rsidR="00D77D14" w:rsidRPr="009F3238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7ACDBB8E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41A13A9C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61524E9B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2D9E8BA4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365FEBAB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18E0D7D7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04C508FC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15F64FAA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7" w:type="pct"/>
            <w:gridSpan w:val="4"/>
            <w:vAlign w:val="bottom"/>
          </w:tcPr>
          <w:p w14:paraId="7F685E65" w14:textId="77777777" w:rsidR="00D77D14" w:rsidRPr="009F3238" w:rsidRDefault="00D77D14" w:rsidP="00216BC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83CB00" w14:textId="61FA39E8" w:rsidR="00216BCA" w:rsidRPr="009F3238" w:rsidRDefault="00216BCA" w:rsidP="00216BC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EC32BE" w:rsidRPr="009F3238" w14:paraId="1A3A9E2C" w14:textId="77777777" w:rsidTr="00F9331A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6157F576" w14:textId="77777777" w:rsidR="00EC32BE" w:rsidRPr="009F3238" w:rsidRDefault="00EC32BE" w:rsidP="00EC32BE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0670A3C9" w14:textId="33634A3B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2" w:type="pct"/>
          </w:tcPr>
          <w:p w14:paraId="2A48096C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89E3EF1" w14:textId="0271C8AC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2" w:type="pct"/>
            <w:gridSpan w:val="2"/>
          </w:tcPr>
          <w:p w14:paraId="59E15AB2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56152E1" w14:textId="521163AF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3" w:type="pct"/>
          </w:tcPr>
          <w:p w14:paraId="71B55102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3F1C0AC" w14:textId="6862903B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8" w:type="pct"/>
            <w:gridSpan w:val="2"/>
          </w:tcPr>
          <w:p w14:paraId="7C796591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83A58C5" w14:textId="5436B762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3" w:type="pct"/>
          </w:tcPr>
          <w:p w14:paraId="516C6963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713E36A" w14:textId="1928E1D8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5" w:type="pct"/>
          </w:tcPr>
          <w:p w14:paraId="61083B4A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D7614C" w14:textId="7B0C5768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5" w:type="pct"/>
          </w:tcPr>
          <w:p w14:paraId="48BC6B2A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67F9D4" w14:textId="55F13608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8" w:type="pct"/>
            <w:gridSpan w:val="2"/>
          </w:tcPr>
          <w:p w14:paraId="52E83678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7E8E8F" w14:textId="61247256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3" w:type="pct"/>
          </w:tcPr>
          <w:p w14:paraId="5F2FCC2E" w14:textId="77777777" w:rsidR="00EC32BE" w:rsidRPr="009F3238" w:rsidRDefault="00EC32BE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47B8DE72" w14:textId="05E80CA2" w:rsidR="00EC32BE" w:rsidRPr="009F3238" w:rsidRDefault="00B873FC" w:rsidP="00EC32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</w:tr>
      <w:tr w:rsidR="00D77D14" w:rsidRPr="009F3238" w14:paraId="36F93600" w14:textId="77777777" w:rsidTr="00F9331A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55D2C0E5" w14:textId="77777777" w:rsidR="00D77D14" w:rsidRPr="009F3238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113EF2E7" w14:textId="77777777" w:rsidR="00D77D14" w:rsidRPr="009F323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77D14" w:rsidRPr="009F3238" w14:paraId="0A4F14E3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11996CAE" w14:textId="77777777" w:rsidR="00D77D14" w:rsidRPr="009F3238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14:paraId="45EAF80C" w14:textId="497CCFA9" w:rsidR="00D77D14" w:rsidRPr="009F3238" w:rsidRDefault="00EC32BE" w:rsidP="00EC32BE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</w:tcPr>
          <w:p w14:paraId="623ABDF9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296DC97" w14:textId="47087C13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70994C3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40ED9FE" w14:textId="59EC946C" w:rsidR="00D77D14" w:rsidRPr="009F3238" w:rsidRDefault="00EC32BE" w:rsidP="00EC32BE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08CDAC3C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5552DCC" w14:textId="50256037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FCAC73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6148AC11" w14:textId="034AEEC5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BFDFF63" w14:textId="77777777" w:rsidR="00D77D14" w:rsidRPr="009F3238" w:rsidRDefault="00D77D14" w:rsidP="00D77D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A3B526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70D61B2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DC9529" w14:textId="4D57E4DB" w:rsidR="00D77D14" w:rsidRPr="009F3238" w:rsidRDefault="006957A6" w:rsidP="006957A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0953389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8AF9608" w14:textId="37C5CCFB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631B972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483BD97" w14:textId="5843917A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D0D29B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3D052AF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6957A6" w:rsidRPr="009F3238" w14:paraId="10CC4988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16E10E4D" w14:textId="77777777" w:rsidR="006957A6" w:rsidRPr="009F3238" w:rsidRDefault="006957A6" w:rsidP="006957A6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14:paraId="52EE5E89" w14:textId="4041885B" w:rsidR="006957A6" w:rsidRPr="009F3238" w:rsidRDefault="00286F2E" w:rsidP="009B1FE2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</w:tcPr>
          <w:p w14:paraId="1DADA150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91230FD" w14:textId="7DF0B620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957A6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9EE12DB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D563731" w14:textId="2C9F796C" w:rsidR="006957A6" w:rsidRPr="009F3238" w:rsidRDefault="00286F2E" w:rsidP="009B1FE2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6F90589F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FA4B57D" w14:textId="78FF664B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957A6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CD33B47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E95D57C" w14:textId="6CB6ACB8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252B9C7D" w14:textId="77777777" w:rsidR="006957A6" w:rsidRPr="009F3238" w:rsidRDefault="006957A6" w:rsidP="006957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51F21DB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66629C1B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00BB7EF" w14:textId="4D1317E4" w:rsidR="006957A6" w:rsidRPr="009F3238" w:rsidRDefault="00286F2E" w:rsidP="009B1FE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0C9C3CE5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0D8D469" w14:textId="3100D84B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957A6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7959BB53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27450AC" w14:textId="3330D0E2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3479127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2B9867A1" w14:textId="50BBF43F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6957A6" w:rsidRPr="009F3238" w14:paraId="0CAA1131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082DA92C" w14:textId="77777777" w:rsidR="006957A6" w:rsidRPr="009F3238" w:rsidRDefault="006957A6" w:rsidP="006957A6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5ABFAA64" w14:textId="43F237FB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957A6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05F89B05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D5FB661" w14:textId="2CC9F964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957A6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BE47D7B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7AEB426" w14:textId="3FA73EA6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3" w:type="pct"/>
          </w:tcPr>
          <w:p w14:paraId="2441CED4" w14:textId="77777777" w:rsidR="006957A6" w:rsidRPr="009F3238" w:rsidRDefault="006957A6" w:rsidP="006957A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BA85743" w14:textId="44481655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54285A50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B1D9903" w14:textId="370CEEAE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983DBC9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29383BD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031BBB5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EFAE49E" w14:textId="7E304CC8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5" w:type="pct"/>
          </w:tcPr>
          <w:p w14:paraId="7A2187BE" w14:textId="77777777" w:rsidR="006957A6" w:rsidRPr="009F3238" w:rsidRDefault="006957A6" w:rsidP="006957A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617816" w14:textId="47F28C81" w:rsidR="006957A6" w:rsidRPr="009F3238" w:rsidRDefault="00B873FC" w:rsidP="006957A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98" w:type="pct"/>
            <w:gridSpan w:val="2"/>
          </w:tcPr>
          <w:p w14:paraId="7D48CBC4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CBE0E12" w14:textId="72CA4697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22EA9B8" w14:textId="77777777" w:rsidR="006957A6" w:rsidRPr="009F3238" w:rsidRDefault="006957A6" w:rsidP="006957A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6331E84F" w14:textId="776F3F26" w:rsidR="006957A6" w:rsidRPr="009F3238" w:rsidRDefault="006957A6" w:rsidP="006957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9F3238" w14:paraId="6ABC3C1C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3624D41" w14:textId="74D14D7C" w:rsidR="00D77D14" w:rsidRPr="009F3238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2017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14:paraId="1D3AA942" w14:textId="49AA5FBF" w:rsidR="00D77D14" w:rsidRPr="009F3238" w:rsidRDefault="00EC32BE" w:rsidP="00EC32BE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</w:tcPr>
          <w:p w14:paraId="6E7BF92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124581" w14:textId="3D872370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90134E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E57C0AF" w14:textId="79EF7833" w:rsidR="00D77D14" w:rsidRPr="009F3238" w:rsidRDefault="00EC32BE" w:rsidP="00EC32BE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1787E4F3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366FCEB" w14:textId="096CDE0A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68" w:type="pct"/>
            <w:gridSpan w:val="2"/>
          </w:tcPr>
          <w:p w14:paraId="3101978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51E7C1F" w14:textId="1897EC6A" w:rsidR="00D77D14" w:rsidRPr="009F3238" w:rsidRDefault="00EC32BE" w:rsidP="00EC32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1D8C6A9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EE1AE3F" w14:textId="761FD6D4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22E671B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DA64B1B" w14:textId="5098D6C8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6F9C36C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6EE66C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12E8DAB3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A1ABDAD" w14:textId="5502FC8D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EEB559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6540319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9F3238" w14:paraId="2688792B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525AE379" w14:textId="77777777" w:rsidR="00D77D14" w:rsidRPr="009F3238" w:rsidRDefault="00D77D14" w:rsidP="00D77D14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Myanmar Osotspa Company Limited</w:t>
            </w:r>
          </w:p>
        </w:tc>
        <w:tc>
          <w:tcPr>
            <w:tcW w:w="307" w:type="pct"/>
            <w:vAlign w:val="bottom"/>
          </w:tcPr>
          <w:p w14:paraId="03D588FB" w14:textId="594737C7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</w:tcPr>
          <w:p w14:paraId="31F4A78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1CABAAF" w14:textId="067CBF8F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2968959B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C402078" w14:textId="5E08C41D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3" w:type="pct"/>
          </w:tcPr>
          <w:p w14:paraId="332A682C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CEB2BE2" w14:textId="06B2AA2E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8" w:type="pct"/>
            <w:gridSpan w:val="2"/>
          </w:tcPr>
          <w:p w14:paraId="64FF7D6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879CAE1" w14:textId="5B6BBF83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368EF0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BA5EE53" w14:textId="1D0FD06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07B4D4C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52811F" w14:textId="12748C2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B30650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AA033B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1EED484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FAA03E" w14:textId="6E9F8410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E212D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27F96AF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9F3238" w14:paraId="3016C2F4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5C9D2363" w14:textId="77777777" w:rsidR="00D77D14" w:rsidRPr="009F3238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LIZU Trading Handels GmbH</w:t>
            </w:r>
          </w:p>
        </w:tc>
        <w:tc>
          <w:tcPr>
            <w:tcW w:w="307" w:type="pct"/>
            <w:vAlign w:val="bottom"/>
          </w:tcPr>
          <w:p w14:paraId="136372B8" w14:textId="080FBE7A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</w:p>
        </w:tc>
        <w:tc>
          <w:tcPr>
            <w:tcW w:w="62" w:type="pct"/>
          </w:tcPr>
          <w:p w14:paraId="6934C9F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9341F3C" w14:textId="47224052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</w:p>
        </w:tc>
        <w:tc>
          <w:tcPr>
            <w:tcW w:w="62" w:type="pct"/>
            <w:gridSpan w:val="2"/>
          </w:tcPr>
          <w:p w14:paraId="4F9EFDD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7DE28D" w14:textId="0C0EFD81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</w:p>
        </w:tc>
        <w:tc>
          <w:tcPr>
            <w:tcW w:w="63" w:type="pct"/>
          </w:tcPr>
          <w:p w14:paraId="7568F7D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6F8CAEC" w14:textId="026EE8CC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</w:p>
        </w:tc>
        <w:tc>
          <w:tcPr>
            <w:tcW w:w="68" w:type="pct"/>
            <w:gridSpan w:val="2"/>
          </w:tcPr>
          <w:p w14:paraId="218D951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F9CF5D5" w14:textId="4ADCA97E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38FD6D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32474E" w14:textId="70289316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33E65A9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72D67B6" w14:textId="1C317150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13F06E5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9C59C15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7D01860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7EACEE" w14:textId="789A47A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BCF4E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180C6F4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9F3238" w14:paraId="5F424B4E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441C648" w14:textId="77777777" w:rsidR="00D77D14" w:rsidRPr="009F3238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Osotspa Europe Limited</w:t>
            </w:r>
          </w:p>
        </w:tc>
        <w:tc>
          <w:tcPr>
            <w:tcW w:w="307" w:type="pct"/>
            <w:vAlign w:val="bottom"/>
          </w:tcPr>
          <w:p w14:paraId="1A60A87A" w14:textId="0C1A9D61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</w:tcPr>
          <w:p w14:paraId="092C0E9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386828" w14:textId="4BDF8B54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6100B44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7311CBDB" w14:textId="3A4410ED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3" w:type="pct"/>
          </w:tcPr>
          <w:p w14:paraId="0CC68141" w14:textId="77777777" w:rsidR="00D77D14" w:rsidRPr="009F3238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36595548" w14:textId="155BC9B2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D77D1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8" w:type="pct"/>
            <w:gridSpan w:val="2"/>
          </w:tcPr>
          <w:p w14:paraId="1C298D9D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12A8D71" w14:textId="508322D6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880CD84" w14:textId="77777777" w:rsidR="00D77D14" w:rsidRPr="009F3238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605913E6" w14:textId="09DC3D03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545D46C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9713389" w14:textId="2FD4C5EE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6D2D02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00896482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31E18301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336B848C" w14:textId="51BBDCF5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EC8C34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36F7E614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9F3238" w14:paraId="51CB88E2" w14:textId="77777777" w:rsidTr="00F9331A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0D4FD877" w14:textId="535B5453" w:rsidR="00D77D14" w:rsidRPr="009F3238" w:rsidRDefault="00F40B6C" w:rsidP="00D77D14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7" w:type="pct"/>
            <w:vAlign w:val="bottom"/>
          </w:tcPr>
          <w:p w14:paraId="4B2FFAA3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0AAF1BE8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CE3AD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4B446B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512B58D1" w:rsidR="00D77D14" w:rsidRPr="009F3238" w:rsidRDefault="00B873FC" w:rsidP="00F118DA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  <w:r w:rsidR="00CF010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456</w:t>
            </w:r>
            <w:r w:rsidR="00CF010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510</w:t>
            </w:r>
          </w:p>
        </w:tc>
        <w:tc>
          <w:tcPr>
            <w:tcW w:w="63" w:type="pct"/>
          </w:tcPr>
          <w:p w14:paraId="40FF3D05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767B406F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6957A6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993</w:t>
            </w:r>
            <w:r w:rsidR="006957A6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577</w:t>
            </w:r>
          </w:p>
        </w:tc>
        <w:tc>
          <w:tcPr>
            <w:tcW w:w="68" w:type="pct"/>
            <w:gridSpan w:val="2"/>
          </w:tcPr>
          <w:p w14:paraId="6FEEB0AF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6D894881" w:rsidR="00D77D14" w:rsidRPr="009F3238" w:rsidRDefault="00CF010C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062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817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15BB587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491D894E" w:rsidR="00D77D14" w:rsidRPr="009F3238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805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999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608228A0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7B6353E7" w:rsidR="00D77D14" w:rsidRPr="009F3238" w:rsidRDefault="00B873FC" w:rsidP="00D77D14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 w:rsidR="00CF010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393</w:t>
            </w:r>
            <w:r w:rsidR="00CF010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693</w:t>
            </w:r>
          </w:p>
        </w:tc>
        <w:tc>
          <w:tcPr>
            <w:tcW w:w="65" w:type="pct"/>
          </w:tcPr>
          <w:p w14:paraId="25E2B5CA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0CAEBAF9" w:rsidR="00D77D14" w:rsidRPr="009F3238" w:rsidRDefault="00B873FC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6957A6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187</w:t>
            </w:r>
            <w:r w:rsidR="006957A6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578</w:t>
            </w:r>
          </w:p>
        </w:tc>
        <w:tc>
          <w:tcPr>
            <w:tcW w:w="98" w:type="pct"/>
            <w:gridSpan w:val="2"/>
          </w:tcPr>
          <w:p w14:paraId="09204636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7A1FB443" w:rsidR="00D77D14" w:rsidRPr="009F3238" w:rsidRDefault="00734ADC" w:rsidP="00D77D14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1,724,975</w:t>
            </w:r>
          </w:p>
        </w:tc>
        <w:tc>
          <w:tcPr>
            <w:tcW w:w="63" w:type="pct"/>
          </w:tcPr>
          <w:p w14:paraId="40A5554E" w14:textId="77777777" w:rsidR="00D77D14" w:rsidRPr="009F323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703BC1D9" w:rsidR="00D77D14" w:rsidRPr="009F3238" w:rsidRDefault="00B873FC" w:rsidP="00D77D14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1</w:t>
            </w:r>
            <w:r w:rsidR="006957A6" w:rsidRPr="009F3238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311</w:t>
            </w:r>
            <w:r w:rsidR="006957A6" w:rsidRPr="009F3238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988</w:t>
            </w:r>
          </w:p>
        </w:tc>
      </w:tr>
      <w:tr w:rsidR="00D77D14" w:rsidRPr="009F3238" w14:paraId="0EE8A7A4" w14:textId="77777777" w:rsidTr="00F9331A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084F3214" w14:textId="77777777" w:rsidR="00D77D14" w:rsidRPr="009F3238" w:rsidRDefault="00D77D14" w:rsidP="00D77D14">
            <w:pPr>
              <w:pStyle w:val="block"/>
              <w:spacing w:after="0"/>
              <w:ind w:left="0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</w:p>
          <w:p w14:paraId="6140D2ED" w14:textId="578C64CD" w:rsidR="00D77D14" w:rsidRPr="009F3238" w:rsidRDefault="00D77D14" w:rsidP="005709DE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="005709DE"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77777777" w:rsidR="00312513" w:rsidRPr="009F3238" w:rsidRDefault="00312513" w:rsidP="00312513">
      <w:pPr>
        <w:sectPr w:rsidR="00312513" w:rsidRPr="009F3238" w:rsidSect="00312513">
          <w:footerReference w:type="default" r:id="rId14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1172F0C0" w14:textId="52BE92DA" w:rsidR="00312513" w:rsidRPr="009F3238" w:rsidRDefault="00312513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9F3238">
        <w:rPr>
          <w:rFonts w:cs="Angsana New"/>
          <w:i/>
          <w:iCs/>
          <w:sz w:val="30"/>
          <w:szCs w:val="30"/>
          <w:cs/>
          <w:lang w:bidi="th-TH"/>
        </w:rPr>
        <w:t>การซื้อเงินลงทุน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ในบริษัทย่อย</w:t>
      </w:r>
    </w:p>
    <w:p w14:paraId="018AC27B" w14:textId="273181E9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4FA8E40" w14:textId="212AE652" w:rsidR="006957A6" w:rsidRPr="009F3238" w:rsidRDefault="006957A6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B873FC" w:rsidRPr="009F3238">
        <w:rPr>
          <w:rFonts w:cs="Angsana New"/>
          <w:i/>
          <w:iCs/>
          <w:sz w:val="30"/>
          <w:szCs w:val="30"/>
          <w:lang w:bidi="th-TH"/>
        </w:rPr>
        <w:t>2563</w:t>
      </w:r>
    </w:p>
    <w:p w14:paraId="31517C3F" w14:textId="609C323B" w:rsidR="006957A6" w:rsidRPr="009F3238" w:rsidRDefault="006957A6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341B0B87" w14:textId="02C573CA" w:rsidR="00F0315D" w:rsidRPr="009F3238" w:rsidRDefault="00F0315D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cs/>
          <w:lang w:bidi="th-TH"/>
        </w:rPr>
      </w:pP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ซื้อเงินลงทุนในบริษัท 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สยาม เบฟ แมนูแฟคเจอริ่ง จำกัด (เดิมชื่อ บริษัท คาลพิส โอสถสภา จำกัด)</w:t>
      </w:r>
    </w:p>
    <w:p w14:paraId="0C95FFF4" w14:textId="77777777" w:rsidR="00F0315D" w:rsidRPr="009F3238" w:rsidRDefault="00F0315D" w:rsidP="00F0315D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7188F92C" w14:textId="29BDDE16" w:rsidR="00F0315D" w:rsidRPr="009F3238" w:rsidRDefault="00F0315D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28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บริษัทได้ซื้อเงินลงทุนใน</w:t>
      </w:r>
      <w:r w:rsidRPr="009F3238">
        <w:rPr>
          <w:rFonts w:cs="Angsana New"/>
          <w:sz w:val="30"/>
          <w:szCs w:val="30"/>
          <w:cs/>
          <w:lang w:bidi="th-TH"/>
        </w:rPr>
        <w:t>บริษัท สยาม เบฟ แมนูแฟคเจอริ่ง จำกัด (เดิมชื่อ บริษัท คาลพิส โอสถสภา จำกัด)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เพิ่มร้อยละ </w:t>
      </w:r>
      <w:r w:rsidR="00B873FC" w:rsidRPr="009F3238">
        <w:rPr>
          <w:rFonts w:cs="Angsana New"/>
          <w:sz w:val="30"/>
          <w:szCs w:val="30"/>
          <w:lang w:bidi="th-TH"/>
        </w:rPr>
        <w:t>60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B873FC" w:rsidRPr="009F3238">
        <w:rPr>
          <w:rFonts w:cs="Angsana New"/>
          <w:sz w:val="30"/>
          <w:szCs w:val="30"/>
          <w:lang w:bidi="th-TH"/>
        </w:rPr>
        <w:t>40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เป็นร้อยละ </w:t>
      </w:r>
      <w:r w:rsidR="00B873FC" w:rsidRPr="009F3238">
        <w:rPr>
          <w:rFonts w:cs="Angsana New"/>
          <w:sz w:val="30"/>
          <w:szCs w:val="30"/>
          <w:lang w:bidi="th-TH"/>
        </w:rPr>
        <w:t>100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และเปลี่ยนสถานะจากเงินลงทุนในการร่วมค้าเป็นเงินลงทุนในบริษัทย่อย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ทั้งนี้เป็นไปตามมติที่ประชุมคณะกรรมการบริษัท (รายละเอียดตามหมายเหตุข้อ </w:t>
      </w:r>
      <w:r w:rsidR="00B873FC" w:rsidRPr="009F3238">
        <w:rPr>
          <w:rFonts w:cs="Angsana New"/>
          <w:sz w:val="30"/>
          <w:szCs w:val="30"/>
          <w:lang w:bidi="th-TH"/>
        </w:rPr>
        <w:t>6</w:t>
      </w:r>
      <w:r w:rsidRPr="009F3238">
        <w:rPr>
          <w:rFonts w:cs="Angsana New" w:hint="cs"/>
          <w:sz w:val="30"/>
          <w:szCs w:val="30"/>
          <w:cs/>
          <w:lang w:bidi="th-TH"/>
        </w:rPr>
        <w:t>)</w:t>
      </w:r>
    </w:p>
    <w:p w14:paraId="51FB7FD9" w14:textId="38648E09" w:rsidR="00F0315D" w:rsidRPr="009F3238" w:rsidRDefault="00F0315D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</w:p>
    <w:p w14:paraId="04A9BFD2" w14:textId="33AFC41C" w:rsidR="00F0315D" w:rsidRPr="009F3238" w:rsidRDefault="00F0315D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 xml:space="preserve">ในเดือนเมษายน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cs/>
          <w:lang w:bidi="th-TH"/>
        </w:rPr>
        <w:t xml:space="preserve"> บริษัทได้ชำระค่าหุ้นเพิ่มทุนในบริษัท สยาม เบฟ แมนูแฟคเจอริ่ง จำกัด (เดิมชื่อ บริษัท คาลพิส โอสถสภา จำกัด) ซึ่งเป็นบริษัทย่อยของบริษัท เป็นจำนวนเงินรวม </w:t>
      </w:r>
      <w:r w:rsidR="00B873FC" w:rsidRPr="009F3238">
        <w:rPr>
          <w:rFonts w:cs="Angsana New"/>
          <w:sz w:val="30"/>
          <w:szCs w:val="30"/>
          <w:lang w:bidi="th-TH"/>
        </w:rPr>
        <w:t>380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 โดยแบ่งเป็นการชำระ</w:t>
      </w:r>
      <w:r w:rsidRPr="009F3238">
        <w:rPr>
          <w:rFonts w:cs="Angsana New"/>
          <w:sz w:val="30"/>
          <w:szCs w:val="30"/>
          <w:lang w:bidi="th-TH"/>
        </w:rPr>
        <w:br/>
      </w:r>
      <w:r w:rsidRPr="009F3238">
        <w:rPr>
          <w:rFonts w:cs="Angsana New"/>
          <w:sz w:val="30"/>
          <w:szCs w:val="30"/>
          <w:cs/>
          <w:lang w:bidi="th-TH"/>
        </w:rPr>
        <w:t xml:space="preserve">ค่าหุ้นเพิ่มเติมจำนวน </w:t>
      </w:r>
      <w:r w:rsidR="00B873FC" w:rsidRPr="009F3238">
        <w:rPr>
          <w:rFonts w:cs="Angsana New"/>
          <w:sz w:val="30"/>
          <w:szCs w:val="30"/>
          <w:lang w:bidi="th-TH"/>
        </w:rPr>
        <w:t>80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 ตามมติที่ประชุมคณะกรรมการของบริษัทย่อยดังกล่าว และการจดทะเบียน</w:t>
      </w:r>
      <w:r w:rsidRPr="009F3238">
        <w:rPr>
          <w:rFonts w:cs="Angsana New"/>
          <w:sz w:val="30"/>
          <w:szCs w:val="30"/>
          <w:lang w:bidi="th-TH"/>
        </w:rPr>
        <w:br/>
      </w:r>
      <w:r w:rsidRPr="009F3238">
        <w:rPr>
          <w:rFonts w:cs="Angsana New"/>
          <w:sz w:val="30"/>
          <w:szCs w:val="30"/>
          <w:cs/>
          <w:lang w:bidi="th-TH"/>
        </w:rPr>
        <w:t xml:space="preserve">เพิ่มทุนอีกจำนวน </w:t>
      </w:r>
      <w:r w:rsidR="00B873FC" w:rsidRPr="009F3238">
        <w:rPr>
          <w:rFonts w:cs="Angsana New"/>
          <w:sz w:val="30"/>
          <w:szCs w:val="30"/>
          <w:lang w:bidi="th-TH"/>
        </w:rPr>
        <w:t>300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 ตามมติที่ประชุมวิสามัญผู้ถือหุ้นของบริษัทย่อยดังกล่าว โดยได้รับชำระค่าหุ้น</w:t>
      </w:r>
      <w:r w:rsidRPr="009F3238">
        <w:rPr>
          <w:rFonts w:cs="Angsana New"/>
          <w:sz w:val="30"/>
          <w:szCs w:val="30"/>
          <w:lang w:bidi="th-TH"/>
        </w:rPr>
        <w:br/>
      </w:r>
      <w:r w:rsidRPr="009F3238">
        <w:rPr>
          <w:rFonts w:cs="Angsana New"/>
          <w:sz w:val="30"/>
          <w:szCs w:val="30"/>
          <w:cs/>
          <w:lang w:bidi="th-TH"/>
        </w:rPr>
        <w:t xml:space="preserve">เต็มมูลค่าแล้วในเดือนเมษายน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และเมื่อวันที่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30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เมษายน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บริษัท คาลพิส โอสถสภา จำกัด ได้เปลี่ยนชื่อเป็นบริษัท สยาม เบฟ แมนูแฟคเจอริ่ง จำกัด ตามมติที่ประชุมวิสามัญผู้ถือหุ้นของบริษัทย่อยดังกล่าว</w:t>
      </w:r>
    </w:p>
    <w:p w14:paraId="02849EC0" w14:textId="77777777" w:rsidR="00A747DB" w:rsidRPr="009F3238" w:rsidRDefault="00A747DB" w:rsidP="00A747DB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</w:p>
    <w:p w14:paraId="01E0CA18" w14:textId="50F24C1A" w:rsidR="00A747DB" w:rsidRPr="009F3238" w:rsidRDefault="00A747DB" w:rsidP="00A747DB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63440A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63440A">
        <w:rPr>
          <w:rFonts w:cs="Angsana New"/>
          <w:sz w:val="30"/>
          <w:szCs w:val="30"/>
          <w:lang w:bidi="th-TH"/>
        </w:rPr>
        <w:t>1</w:t>
      </w:r>
      <w:r w:rsidRPr="0063440A">
        <w:rPr>
          <w:rFonts w:cs="Angsana New"/>
          <w:sz w:val="30"/>
          <w:szCs w:val="30"/>
          <w:lang w:bidi="th-TH"/>
        </w:rPr>
        <w:t xml:space="preserve"> </w:t>
      </w:r>
      <w:r w:rsidRPr="0063440A">
        <w:rPr>
          <w:rFonts w:cs="Angsana New" w:hint="cs"/>
          <w:sz w:val="30"/>
          <w:szCs w:val="30"/>
          <w:cs/>
          <w:lang w:bidi="th-TH"/>
        </w:rPr>
        <w:t xml:space="preserve">ตุลาคม </w:t>
      </w:r>
      <w:r w:rsidR="00B873FC" w:rsidRPr="0063440A">
        <w:rPr>
          <w:rFonts w:cs="Angsana New"/>
          <w:sz w:val="30"/>
          <w:szCs w:val="30"/>
          <w:lang w:bidi="th-TH"/>
        </w:rPr>
        <w:t>2563</w:t>
      </w:r>
      <w:r w:rsidRPr="0063440A">
        <w:rPr>
          <w:rFonts w:cs="Angsana New"/>
          <w:sz w:val="30"/>
          <w:szCs w:val="30"/>
          <w:lang w:bidi="th-TH"/>
        </w:rPr>
        <w:t xml:space="preserve"> </w:t>
      </w:r>
      <w:r w:rsidRPr="0063440A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</w:t>
      </w:r>
      <w:r w:rsidRPr="0063440A">
        <w:rPr>
          <w:rFonts w:cs="Angsana New"/>
          <w:sz w:val="30"/>
          <w:szCs w:val="30"/>
          <w:cs/>
          <w:lang w:bidi="th-TH"/>
        </w:rPr>
        <w:t xml:space="preserve">สยาม เบฟ แมนูแฟคเจอริ่ง </w:t>
      </w:r>
      <w:r w:rsidRPr="0063440A">
        <w:rPr>
          <w:rFonts w:cs="Angsana New" w:hint="cs"/>
          <w:sz w:val="30"/>
          <w:szCs w:val="30"/>
          <w:cs/>
          <w:lang w:bidi="th-TH"/>
        </w:rPr>
        <w:t xml:space="preserve">จำกัด ซึ่งเป็นบริษัทย่อยของบริษัท </w:t>
      </w:r>
      <w:r w:rsidRPr="0063440A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63440A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B873FC" w:rsidRPr="0063440A">
        <w:rPr>
          <w:rFonts w:cs="Angsana New"/>
          <w:sz w:val="30"/>
          <w:szCs w:val="30"/>
          <w:lang w:bidi="th-TH"/>
        </w:rPr>
        <w:t>400</w:t>
      </w:r>
      <w:r w:rsidRPr="0063440A">
        <w:rPr>
          <w:rFonts w:cs="Angsana New"/>
          <w:sz w:val="30"/>
          <w:szCs w:val="30"/>
          <w:lang w:bidi="th-TH"/>
        </w:rPr>
        <w:t>.</w:t>
      </w:r>
      <w:r w:rsidR="00B873FC" w:rsidRPr="0063440A">
        <w:rPr>
          <w:rFonts w:cs="Angsana New"/>
          <w:sz w:val="30"/>
          <w:szCs w:val="30"/>
          <w:lang w:bidi="th-TH"/>
        </w:rPr>
        <w:t>0</w:t>
      </w:r>
      <w:r w:rsidRPr="0063440A">
        <w:rPr>
          <w:rFonts w:cs="Angsana New"/>
          <w:sz w:val="30"/>
          <w:szCs w:val="30"/>
          <w:lang w:bidi="th-TH"/>
        </w:rPr>
        <w:t xml:space="preserve"> </w:t>
      </w:r>
      <w:r w:rsidRPr="0063440A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และได้รับชำระค่าหุ้นดังกล่าวในเดือนตุลาคม </w:t>
      </w:r>
      <w:r w:rsidR="00B873FC" w:rsidRPr="0063440A">
        <w:rPr>
          <w:rFonts w:cs="Angsana New"/>
          <w:sz w:val="30"/>
          <w:szCs w:val="30"/>
          <w:lang w:bidi="th-TH"/>
        </w:rPr>
        <w:t>2563</w:t>
      </w:r>
    </w:p>
    <w:p w14:paraId="6671BAE0" w14:textId="77777777" w:rsidR="00F0315D" w:rsidRPr="009F3238" w:rsidRDefault="00F0315D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0EAE656E" w14:textId="77777777" w:rsidR="006957A6" w:rsidRPr="009F3238" w:rsidRDefault="006957A6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สยามกลาสอยุธยา จำกัด</w:t>
      </w:r>
    </w:p>
    <w:p w14:paraId="5375DDD0" w14:textId="77777777" w:rsidR="006957A6" w:rsidRPr="009F3238" w:rsidRDefault="006957A6" w:rsidP="006957A6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val="en-GB" w:bidi="th-TH"/>
        </w:rPr>
      </w:pPr>
    </w:p>
    <w:p w14:paraId="6BCB5EE2" w14:textId="0C832CBF" w:rsidR="006957A6" w:rsidRPr="009F3238" w:rsidRDefault="006957A6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>เมื่อวันที่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="00B873FC" w:rsidRPr="009F3238">
        <w:rPr>
          <w:rFonts w:cs="Angsana New"/>
          <w:sz w:val="30"/>
          <w:szCs w:val="30"/>
          <w:lang w:bidi="th-TH"/>
        </w:rPr>
        <w:t>26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สิงหาคม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ที่ประชุมวิสามัญผู้ถือหุ้นของบริษัท สยามกลาสอยุธยา จำกัด ซึ่งเป็นบริษัทย่อยของบริษัท มีมติอนุมัติให้เพิ่มทุนหุ้นสามัญจดทะเบียนเป็นจำนวนเงิน </w:t>
      </w:r>
      <w:r w:rsidR="00B873FC" w:rsidRPr="009F3238">
        <w:rPr>
          <w:rFonts w:cs="Angsana New"/>
          <w:sz w:val="30"/>
          <w:szCs w:val="30"/>
          <w:lang w:bidi="th-TH"/>
        </w:rPr>
        <w:t>1</w:t>
      </w:r>
      <w:r w:rsidRPr="009F3238">
        <w:rPr>
          <w:rFonts w:cs="Angsana New"/>
          <w:sz w:val="30"/>
          <w:szCs w:val="30"/>
          <w:lang w:bidi="th-TH"/>
        </w:rPr>
        <w:t>,</w:t>
      </w:r>
      <w:r w:rsidR="00B873FC" w:rsidRPr="009F3238">
        <w:rPr>
          <w:rFonts w:cs="Angsana New"/>
          <w:sz w:val="30"/>
          <w:szCs w:val="30"/>
          <w:lang w:bidi="th-TH"/>
        </w:rPr>
        <w:t>500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โดยเรียกชำระค่าหุ้นจำนวน </w:t>
      </w:r>
      <w:r w:rsidR="00B873FC" w:rsidRPr="009F3238">
        <w:rPr>
          <w:rFonts w:cs="Angsana New"/>
          <w:sz w:val="30"/>
          <w:szCs w:val="30"/>
          <w:lang w:bidi="th-TH"/>
        </w:rPr>
        <w:t>375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ล้านบาท คิดเป็นร้อยละ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="00B873FC" w:rsidRPr="009F3238">
        <w:rPr>
          <w:rFonts w:cs="Angsana New"/>
          <w:sz w:val="30"/>
          <w:szCs w:val="30"/>
          <w:lang w:bidi="th-TH"/>
        </w:rPr>
        <w:t>25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ของทุนจดทะเบียน</w:t>
      </w:r>
      <w:r w:rsidRPr="009F3238">
        <w:rPr>
          <w:rFonts w:cs="Angsana New"/>
          <w:sz w:val="30"/>
          <w:szCs w:val="30"/>
          <w:cs/>
          <w:lang w:bidi="th-TH"/>
        </w:rPr>
        <w:t xml:space="preserve"> และได้รับชำระค่าหุ้นดังกล่าวในเดือนสิงหาคม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</w:p>
    <w:p w14:paraId="23F54F93" w14:textId="77777777" w:rsidR="006957A6" w:rsidRPr="009F3238" w:rsidRDefault="006957A6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22CB2F7C" w14:textId="77777777" w:rsidR="00A747DB" w:rsidRPr="009F3238" w:rsidRDefault="00A747DB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7E963EA" w14:textId="77777777" w:rsidR="00A747DB" w:rsidRPr="009F3238" w:rsidRDefault="00A747DB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7FAAE6DD" w14:textId="77777777" w:rsidR="00A747DB" w:rsidRPr="009F3238" w:rsidRDefault="00A747DB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A67AAD6" w14:textId="77777777" w:rsidR="00A747DB" w:rsidRPr="009F3238" w:rsidRDefault="00A747DB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43539C29" w14:textId="421BB9AD" w:rsidR="00312513" w:rsidRPr="009F3238" w:rsidRDefault="00312513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B873FC" w:rsidRPr="009F3238">
        <w:rPr>
          <w:rFonts w:cs="Angsana New"/>
          <w:i/>
          <w:iCs/>
          <w:sz w:val="30"/>
          <w:szCs w:val="30"/>
          <w:lang w:bidi="th-TH"/>
        </w:rPr>
        <w:t>2562</w:t>
      </w:r>
    </w:p>
    <w:p w14:paraId="799AA290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3C5B7988" w14:textId="77777777" w:rsidR="00312513" w:rsidRPr="009F3238" w:rsidRDefault="00312513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โอสถสภา อินโนเวชั่น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เซ็นเตอร์ จำกั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ด</w:t>
      </w:r>
    </w:p>
    <w:p w14:paraId="1C521CC4" w14:textId="77777777" w:rsidR="00312513" w:rsidRPr="009F3238" w:rsidRDefault="00312513" w:rsidP="00312513">
      <w:pPr>
        <w:pStyle w:val="block"/>
        <w:spacing w:after="0"/>
        <w:ind w:left="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15265430" w14:textId="55FEE530" w:rsidR="00312513" w:rsidRPr="009F3238" w:rsidRDefault="00312513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</w:rPr>
      </w:pPr>
      <w:r w:rsidRPr="009F3238">
        <w:rPr>
          <w:rFonts w:cs="Angsana New"/>
          <w:sz w:val="30"/>
          <w:szCs w:val="30"/>
          <w:cs/>
          <w:lang w:bidi="th-TH"/>
        </w:rPr>
        <w:t>เมื่อวันที่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</w:t>
      </w:r>
      <w:r w:rsidR="00B873FC" w:rsidRPr="009F3238">
        <w:rPr>
          <w:rFonts w:cs="Angsana New"/>
          <w:sz w:val="30"/>
          <w:szCs w:val="30"/>
          <w:lang w:bidi="th-TH"/>
        </w:rPr>
        <w:t>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มีนาคม</w:t>
      </w:r>
      <w:r w:rsidRPr="009F3238">
        <w:rPr>
          <w:rFonts w:cs="Angsana New"/>
          <w:sz w:val="30"/>
          <w:szCs w:val="30"/>
        </w:rPr>
        <w:t xml:space="preserve">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ที่ประชุมคณะกรรมการของบริษัท โอสถสภา อินโนเวชั่น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เซ็นเตอร์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B873FC" w:rsidRPr="009F3238">
        <w:rPr>
          <w:rFonts w:cs="Angsana New"/>
          <w:sz w:val="30"/>
          <w:szCs w:val="30"/>
          <w:lang w:bidi="th-TH"/>
        </w:rPr>
        <w:t>30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3</w:t>
      </w:r>
      <w:r w:rsidRPr="009F3238">
        <w:rPr>
          <w:rFonts w:cs="Angsana New"/>
          <w:sz w:val="30"/>
          <w:szCs w:val="30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ล้านบาทโดยเรียกชำระ</w:t>
      </w:r>
      <w:r w:rsidR="006957A6" w:rsidRPr="009F3238">
        <w:rPr>
          <w:rFonts w:cs="Angsana New"/>
          <w:sz w:val="30"/>
          <w:szCs w:val="30"/>
          <w:lang w:bidi="th-TH"/>
        </w:rPr>
        <w:br/>
      </w:r>
      <w:r w:rsidRPr="009F3238">
        <w:rPr>
          <w:rFonts w:cs="Angsana New"/>
          <w:sz w:val="30"/>
          <w:szCs w:val="30"/>
          <w:cs/>
          <w:lang w:bidi="th-TH"/>
        </w:rPr>
        <w:t>ค่าหุ้นเพิ่มเติม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และ</w:t>
      </w:r>
      <w:r w:rsidRPr="009F3238">
        <w:rPr>
          <w:rFonts w:cs="Angsana New"/>
          <w:sz w:val="30"/>
          <w:szCs w:val="30"/>
          <w:cs/>
          <w:lang w:bidi="th-TH"/>
        </w:rPr>
        <w:t>ได้รับชำระค่าหุ้น</w:t>
      </w:r>
      <w:r w:rsidRPr="009F3238">
        <w:rPr>
          <w:rFonts w:cs="Angsana New" w:hint="cs"/>
          <w:sz w:val="30"/>
          <w:szCs w:val="30"/>
          <w:cs/>
          <w:lang w:bidi="th-TH"/>
        </w:rPr>
        <w:t>ดังกล่าว</w:t>
      </w:r>
      <w:r w:rsidRPr="009F3238">
        <w:rPr>
          <w:rFonts w:cs="Angsana New"/>
          <w:sz w:val="30"/>
          <w:szCs w:val="30"/>
          <w:cs/>
          <w:lang w:bidi="th-TH"/>
        </w:rPr>
        <w:t>ในเดือน</w:t>
      </w:r>
      <w:r w:rsidRPr="009F3238">
        <w:rPr>
          <w:rFonts w:cs="Angsana New" w:hint="cs"/>
          <w:sz w:val="30"/>
          <w:szCs w:val="30"/>
          <w:cs/>
          <w:lang w:bidi="th-TH"/>
        </w:rPr>
        <w:t>มีนาคม</w:t>
      </w:r>
      <w:r w:rsidRPr="009F3238">
        <w:rPr>
          <w:rFonts w:cs="Angsana New"/>
          <w:sz w:val="30"/>
          <w:szCs w:val="30"/>
          <w:cs/>
          <w:lang w:bidi="th-TH"/>
        </w:rPr>
        <w:t xml:space="preserve">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7A7865C3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</w:rPr>
      </w:pPr>
    </w:p>
    <w:p w14:paraId="77E4F01C" w14:textId="77777777" w:rsidR="00312513" w:rsidRPr="009F3238" w:rsidRDefault="00312513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จำกั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ด</w:t>
      </w:r>
    </w:p>
    <w:p w14:paraId="24DC4F32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32D6EFBB" w14:textId="1A61BAE3" w:rsidR="00312513" w:rsidRPr="009F3238" w:rsidRDefault="00312513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6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พฤษภาคม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ที่ประชุมคณะกรรมการของบริษัท โอสถสภา เอ็นเตอร์ไพรซ์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="00B873FC" w:rsidRPr="009F3238">
        <w:rPr>
          <w:rFonts w:cs="Angsana New"/>
          <w:sz w:val="30"/>
          <w:szCs w:val="30"/>
          <w:lang w:bidi="th-TH"/>
        </w:rPr>
        <w:t>44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97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ล้านบาทโดยเรียกชำระค่าหุ้นเพิ่มเติม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และ</w:t>
      </w:r>
      <w:r w:rsidRPr="009F3238">
        <w:rPr>
          <w:rFonts w:cs="Angsana New"/>
          <w:sz w:val="30"/>
          <w:szCs w:val="30"/>
          <w:cs/>
          <w:lang w:bidi="th-TH"/>
        </w:rPr>
        <w:t xml:space="preserve">ได้รับชำระค่าหุ้นดังกล่าวในเดือนพฤษภาคม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1666B3CB" w14:textId="77777777" w:rsidR="00F0315D" w:rsidRPr="009F3238" w:rsidRDefault="00F0315D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</w:p>
    <w:p w14:paraId="7AB7A61B" w14:textId="5D6ABE27" w:rsidR="00312513" w:rsidRPr="009F3238" w:rsidRDefault="00312513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สิงหาคม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9F3238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B873FC" w:rsidRPr="009F3238">
        <w:rPr>
          <w:rFonts w:cs="Angsana New"/>
          <w:sz w:val="30"/>
          <w:szCs w:val="30"/>
          <w:lang w:bidi="th-TH"/>
        </w:rPr>
        <w:t>430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1553A1DF" w14:textId="77777777" w:rsidR="00F0315D" w:rsidRPr="009F3238" w:rsidRDefault="00F0315D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</w:p>
    <w:p w14:paraId="726C5D74" w14:textId="0F857B86" w:rsidR="00312513" w:rsidRPr="009F3238" w:rsidRDefault="00312513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15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สิงหาคม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9F3238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B873FC" w:rsidRPr="009F3238">
        <w:rPr>
          <w:rFonts w:cs="Angsana New"/>
          <w:sz w:val="30"/>
          <w:szCs w:val="30"/>
          <w:lang w:bidi="th-TH"/>
        </w:rPr>
        <w:t>139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71A3BC02" w14:textId="77777777" w:rsidR="00F0315D" w:rsidRPr="009F3238" w:rsidRDefault="00F0315D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</w:p>
    <w:p w14:paraId="424A30E3" w14:textId="09714AA8" w:rsidR="00312513" w:rsidRPr="009F3238" w:rsidRDefault="00312513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cs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24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กันยายน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9F3238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B873FC" w:rsidRPr="009F3238">
        <w:rPr>
          <w:rFonts w:cs="Angsana New"/>
          <w:sz w:val="30"/>
          <w:szCs w:val="30"/>
          <w:lang w:bidi="th-TH"/>
        </w:rPr>
        <w:t>840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และได้รับชำระค่าหุ้นดังกล่าวในเดือนกันยายน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33425726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</w:p>
    <w:p w14:paraId="2208E3F8" w14:textId="77777777" w:rsidR="003C31B0" w:rsidRPr="009F3238" w:rsidRDefault="003C31B0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รับโอนหุ้นในบริษัท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 xml:space="preserve"> โอสถสภา ลอยเฮง (ประเทศไทย) จำกัด</w:t>
      </w:r>
    </w:p>
    <w:p w14:paraId="4A1E53E5" w14:textId="77777777" w:rsidR="003C31B0" w:rsidRPr="009F3238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088557E1" w14:textId="5F1BC1C8" w:rsidR="003C31B0" w:rsidRPr="009F3238" w:rsidRDefault="003C31B0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11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กันยายน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บริษัทได้รับโอนหุ้นของบริษัท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โอสถสภา ลอยเฮง (ประเทศไทย) จำกัด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ซึ่งเป็นบริษัทย่อยของบริษัท จากผู้ถือหุ้นส่วนน้อยมาเป็นหุ้นของบริษัท จึงทำให้บริษัทเปลี่ยนแปลงสัดส่วนเงินลงทุนในบริษัทย่อยดังกล่าว จากร้อยละ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50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99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เป็นร้อยละ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99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98</w:t>
      </w:r>
    </w:p>
    <w:p w14:paraId="7E89047D" w14:textId="77777777" w:rsidR="003C31B0" w:rsidRPr="009F3238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97E20A0" w14:textId="77777777" w:rsidR="003C31B0" w:rsidRPr="009F3238" w:rsidRDefault="003C31B0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26B685A6" w14:textId="77777777" w:rsidR="003C31B0" w:rsidRPr="009F3238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</w:rPr>
      </w:pPr>
    </w:p>
    <w:p w14:paraId="4331FDE2" w14:textId="33AC2866" w:rsidR="003C31B0" w:rsidRPr="009F3238" w:rsidRDefault="003C31B0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18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กันยายน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ที่</w:t>
      </w:r>
      <w:r w:rsidRPr="009F3238">
        <w:rPr>
          <w:rFonts w:cs="Angsana New"/>
          <w:sz w:val="30"/>
          <w:szCs w:val="30"/>
          <w:cs/>
          <w:lang w:bidi="th-TH"/>
        </w:rPr>
        <w:t>ประชุม</w:t>
      </w:r>
      <w:r w:rsidRPr="009F3238">
        <w:rPr>
          <w:rFonts w:cs="Angsana New" w:hint="cs"/>
          <w:sz w:val="30"/>
          <w:szCs w:val="30"/>
          <w:cs/>
          <w:lang w:bidi="th-TH"/>
        </w:rPr>
        <w:t>วิสามัญผู้ถือหุ้นของ</w:t>
      </w:r>
      <w:r w:rsidRPr="009F3238">
        <w:rPr>
          <w:rFonts w:cs="Angsana New"/>
          <w:sz w:val="30"/>
          <w:szCs w:val="30"/>
          <w:cs/>
          <w:lang w:bidi="th-TH"/>
        </w:rPr>
        <w:t>บริษัท สยามกลาสอยุธยา จำกัด ซึ่งเป็นบริษัทย่อยของบริษัท มีมติอนุมัติ</w:t>
      </w:r>
      <w:r w:rsidRPr="009F3238">
        <w:rPr>
          <w:rFonts w:cs="Angsana New" w:hint="cs"/>
          <w:sz w:val="30"/>
          <w:szCs w:val="30"/>
          <w:cs/>
          <w:lang w:bidi="th-TH"/>
        </w:rPr>
        <w:t>ให้เพิ่มทุน</w:t>
      </w:r>
      <w:r w:rsidRPr="009F3238">
        <w:rPr>
          <w:rFonts w:cs="Angsana New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cs="Angsana New"/>
          <w:sz w:val="30"/>
          <w:szCs w:val="30"/>
          <w:lang w:bidi="th-TH"/>
        </w:rPr>
        <w:t>1</w:t>
      </w:r>
      <w:r w:rsidRPr="009F3238">
        <w:rPr>
          <w:rFonts w:cs="Angsana New"/>
          <w:sz w:val="30"/>
          <w:szCs w:val="30"/>
          <w:lang w:bidi="th-TH"/>
        </w:rPr>
        <w:t>,</w:t>
      </w:r>
      <w:r w:rsidR="00B873FC" w:rsidRPr="009F3238">
        <w:rPr>
          <w:rFonts w:cs="Angsana New"/>
          <w:sz w:val="30"/>
          <w:szCs w:val="30"/>
          <w:lang w:bidi="th-TH"/>
        </w:rPr>
        <w:t>500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0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โดยเรียกชำระค่าหุ้นเพิ่มทุน และได้รับชำระค่าหุ้นทั้งหมดในเดือนกันยายน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43E79F67" w14:textId="5611CC00" w:rsidR="003C31B0" w:rsidRPr="009F3238" w:rsidRDefault="003C31B0" w:rsidP="00F0315D">
      <w:pPr>
        <w:spacing w:line="240" w:lineRule="auto"/>
        <w:rPr>
          <w:sz w:val="30"/>
          <w:szCs w:val="30"/>
        </w:rPr>
      </w:pPr>
    </w:p>
    <w:p w14:paraId="6FE59300" w14:textId="77777777" w:rsidR="003C31B0" w:rsidRPr="009F3238" w:rsidRDefault="003C31B0" w:rsidP="006957A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เอสเอสบี เอ็นเตอร์ไพรซ์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i/>
          <w:iCs/>
          <w:sz w:val="30"/>
          <w:szCs w:val="30"/>
          <w:cs/>
          <w:lang w:bidi="th-TH"/>
        </w:rPr>
        <w:t>จำกัด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55456747" w14:textId="77777777" w:rsidR="003C31B0" w:rsidRPr="009F3238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</w:rPr>
      </w:pPr>
    </w:p>
    <w:p w14:paraId="6297E76E" w14:textId="7DB75197" w:rsidR="003C31B0" w:rsidRPr="009F3238" w:rsidRDefault="003C31B0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27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กันยายน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ที่</w:t>
      </w:r>
      <w:r w:rsidRPr="009F3238">
        <w:rPr>
          <w:rFonts w:cs="Angsana New"/>
          <w:sz w:val="30"/>
          <w:szCs w:val="30"/>
          <w:cs/>
          <w:lang w:bidi="th-TH"/>
        </w:rPr>
        <w:t>ประชุม</w:t>
      </w:r>
      <w:r w:rsidRPr="009F3238">
        <w:rPr>
          <w:rFonts w:cs="Angsana New" w:hint="cs"/>
          <w:sz w:val="30"/>
          <w:szCs w:val="30"/>
          <w:cs/>
          <w:lang w:bidi="th-TH"/>
        </w:rPr>
        <w:t>วิสามัญผู้ถือหุ้นของ</w:t>
      </w:r>
      <w:r w:rsidRPr="009F3238">
        <w:rPr>
          <w:rFonts w:cs="Angsana New"/>
          <w:sz w:val="30"/>
          <w:szCs w:val="30"/>
          <w:cs/>
          <w:lang w:bidi="th-TH"/>
        </w:rPr>
        <w:t>บริษัท เอสเอสบี เอ็นเตอร์ไพรซ์ จำกัด ซึ่งเป็นบริษัทย่อยของบริษัท มีมติอนุมัติ</w:t>
      </w:r>
      <w:r w:rsidRPr="009F3238">
        <w:rPr>
          <w:rFonts w:cs="Angsana New" w:hint="cs"/>
          <w:sz w:val="30"/>
          <w:szCs w:val="30"/>
          <w:cs/>
          <w:lang w:bidi="th-TH"/>
        </w:rPr>
        <w:t>ให้เพิ่มทุน</w:t>
      </w:r>
      <w:r w:rsidRPr="009F3238">
        <w:rPr>
          <w:rFonts w:cs="Angsana New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cs="Angsana New"/>
          <w:sz w:val="30"/>
          <w:szCs w:val="30"/>
          <w:lang w:bidi="th-TH"/>
        </w:rPr>
        <w:t>169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0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โดยเรียกชำระค่าหุ้นเพิ่มทุน และได้รับชำระค่าหุ้นทั้งหมดในเดือนกันยายน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</w:p>
    <w:p w14:paraId="78966297" w14:textId="77777777" w:rsidR="003C31B0" w:rsidRPr="009F3238" w:rsidRDefault="003C31B0" w:rsidP="003C31B0">
      <w:pPr>
        <w:pStyle w:val="block"/>
        <w:spacing w:after="0"/>
        <w:ind w:left="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31608C0" w14:textId="77777777" w:rsidR="00312513" w:rsidRPr="009F3238" w:rsidRDefault="00312513" w:rsidP="006957A6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ซื้อเงินลงทุน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ใน</w:t>
      </w:r>
      <w:r w:rsidRPr="009F3238">
        <w:rPr>
          <w:rFonts w:cs="Angsana New"/>
          <w:i/>
          <w:iCs/>
          <w:spacing w:val="2"/>
          <w:sz w:val="30"/>
          <w:szCs w:val="30"/>
          <w:lang w:bidi="th-TH"/>
        </w:rPr>
        <w:t xml:space="preserve"> Oventure Pte. Ltd.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โดยบริษัท </w:t>
      </w: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4F5A6D37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5B1CAB0C" w14:textId="05818EAA" w:rsidR="00312513" w:rsidRPr="009F3238" w:rsidRDefault="00312513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ในเดือน</w:t>
      </w:r>
      <w:r w:rsidRPr="009F3238">
        <w:rPr>
          <w:rFonts w:cs="Angsana New" w:hint="cs"/>
          <w:sz w:val="30"/>
          <w:szCs w:val="30"/>
          <w:cs/>
          <w:lang w:bidi="th-TH"/>
        </w:rPr>
        <w:t>มิถุนายน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</w:t>
      </w:r>
      <w:r w:rsidRPr="009F3238">
        <w:rPr>
          <w:rFonts w:cs="Angsana New"/>
          <w:sz w:val="30"/>
          <w:szCs w:val="30"/>
          <w:cs/>
          <w:lang w:bidi="th-TH"/>
        </w:rPr>
        <w:t xml:space="preserve">ค่าหุ้นเพิ่มทุนใน </w:t>
      </w:r>
      <w:r w:rsidRPr="009F3238">
        <w:rPr>
          <w:rFonts w:cs="Angsana New"/>
          <w:sz w:val="30"/>
          <w:szCs w:val="30"/>
          <w:lang w:bidi="th-TH"/>
        </w:rPr>
        <w:t xml:space="preserve">Oventure Pte. Ltd.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cs="Angsana New"/>
          <w:sz w:val="30"/>
          <w:szCs w:val="30"/>
          <w:lang w:bidi="th-TH"/>
        </w:rPr>
        <w:t>1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27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ล้านเหรียญสหรัฐอเมริกา </w:t>
      </w:r>
      <w:r w:rsidRPr="009F3238">
        <w:rPr>
          <w:rFonts w:cs="Angsana New"/>
          <w:sz w:val="30"/>
          <w:szCs w:val="30"/>
          <w:cs/>
          <w:lang w:bidi="th-TH"/>
        </w:rPr>
        <w:t>ทั้งนี้เป็นไปตาม</w:t>
      </w:r>
      <w:r w:rsidR="0057715B" w:rsidRPr="009F3238">
        <w:rPr>
          <w:rFonts w:cs="Angsana New"/>
          <w:sz w:val="30"/>
          <w:szCs w:val="30"/>
          <w:cs/>
          <w:lang w:bidi="th-TH"/>
        </w:rPr>
        <w:t>มติ</w:t>
      </w:r>
      <w:r w:rsidRPr="009F3238">
        <w:rPr>
          <w:rFonts w:cs="Angsana New"/>
          <w:sz w:val="30"/>
          <w:szCs w:val="30"/>
          <w:cs/>
          <w:lang w:bidi="th-TH"/>
        </w:rPr>
        <w:t>ผู้ถือหุ้นของบริษัทย่อยดังกล่าว</w:t>
      </w:r>
    </w:p>
    <w:p w14:paraId="7A79B60A" w14:textId="77777777" w:rsidR="00455C48" w:rsidRPr="009F3238" w:rsidRDefault="00455C48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lang w:bidi="th-TH"/>
        </w:rPr>
      </w:pPr>
    </w:p>
    <w:p w14:paraId="2A49869C" w14:textId="0F5B6D83" w:rsidR="00455C48" w:rsidRPr="009F3238" w:rsidRDefault="00455C48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cs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ในเดือนตุลาคม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บริ</w:t>
      </w:r>
      <w:r w:rsidR="00621515" w:rsidRPr="009F3238">
        <w:rPr>
          <w:rFonts w:cs="Angsana New" w:hint="cs"/>
          <w:sz w:val="30"/>
          <w:szCs w:val="30"/>
          <w:cs/>
          <w:lang w:bidi="th-TH"/>
        </w:rPr>
        <w:t>ษัท โอสถสภา เอ็นเตอร์ไพรซ์ จำกัด ซึ่งเป็นบริษัทย่อยของบริษัทได้ชำระค่าหุ้นเพิ่มทุน     ใน</w:t>
      </w:r>
      <w:r w:rsidR="00621515" w:rsidRPr="009F3238">
        <w:rPr>
          <w:rFonts w:cs="Angsana New"/>
          <w:sz w:val="30"/>
          <w:szCs w:val="30"/>
          <w:lang w:bidi="th-TH"/>
        </w:rPr>
        <w:t xml:space="preserve"> Oventure Pte. Ltd. </w:t>
      </w:r>
      <w:r w:rsidR="00621515" w:rsidRPr="009F3238">
        <w:rPr>
          <w:rFonts w:cs="Angsana New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cs="Angsana New"/>
          <w:sz w:val="30"/>
          <w:szCs w:val="30"/>
          <w:lang w:bidi="th-TH"/>
        </w:rPr>
        <w:t>17</w:t>
      </w:r>
      <w:r w:rsidR="00081DBE"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0</w:t>
      </w:r>
      <w:r w:rsidR="00621515" w:rsidRPr="009F3238">
        <w:rPr>
          <w:rFonts w:cs="Angsana New"/>
          <w:sz w:val="30"/>
          <w:szCs w:val="30"/>
          <w:cs/>
          <w:lang w:bidi="th-TH"/>
        </w:rPr>
        <w:t xml:space="preserve"> ล้านเหรียญสหรัฐอเมริกา ทั้งนี้เป็นไปตามมติผู้ถือหุ้นของบริษัทย่อยดังกล่าว</w:t>
      </w:r>
      <w:r w:rsidR="00621515" w:rsidRPr="009F3238">
        <w:rPr>
          <w:rFonts w:cs="Angsana New" w:hint="cs"/>
          <w:sz w:val="30"/>
          <w:szCs w:val="30"/>
          <w:cs/>
          <w:lang w:bidi="th-TH"/>
        </w:rPr>
        <w:t xml:space="preserve"> </w:t>
      </w:r>
    </w:p>
    <w:p w14:paraId="7D956469" w14:textId="77777777" w:rsidR="00A73053" w:rsidRPr="009F3238" w:rsidRDefault="00A73053" w:rsidP="00A73053">
      <w:pPr>
        <w:pStyle w:val="block"/>
        <w:spacing w:after="0"/>
        <w:ind w:left="448"/>
        <w:jc w:val="thaiDistribute"/>
        <w:rPr>
          <w:rFonts w:cs="Angsana New"/>
          <w:sz w:val="30"/>
          <w:szCs w:val="30"/>
          <w:lang w:bidi="th-TH"/>
        </w:rPr>
      </w:pPr>
    </w:p>
    <w:p w14:paraId="0F9B56AF" w14:textId="4FB7B9B8" w:rsidR="00621515" w:rsidRPr="009F3238" w:rsidRDefault="00621515" w:rsidP="006957A6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ซื้อเงินลงทุนในบริษัท 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เอเชีย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เวนดิ้ง แมชชีน โอเปอร์เรชั่น จำกัด โดยบริษัท </w:t>
      </w: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555931F1" w14:textId="77777777" w:rsidR="00621515" w:rsidRPr="009F3238" w:rsidRDefault="00621515" w:rsidP="00621515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18084066" w14:textId="24C7172F" w:rsidR="00621515" w:rsidRPr="009F3238" w:rsidRDefault="00621515" w:rsidP="006957A6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cs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z w:val="30"/>
          <w:szCs w:val="30"/>
          <w:lang w:bidi="th-TH"/>
        </w:rPr>
        <w:t>1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ตุลาคม </w:t>
      </w:r>
      <w:r w:rsidR="00B873FC" w:rsidRPr="009F3238">
        <w:rPr>
          <w:rFonts w:cs="Angsana New"/>
          <w:sz w:val="30"/>
          <w:szCs w:val="30"/>
          <w:lang w:bidi="th-TH"/>
        </w:rPr>
        <w:t>2562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บริษัท โอสถสภา เอ็นเตอร์ไพรซ์ จำกัด ซึ่งเป</w:t>
      </w:r>
      <w:r w:rsidR="0016296E" w:rsidRPr="009F3238">
        <w:rPr>
          <w:rFonts w:cs="Angsana New" w:hint="cs"/>
          <w:sz w:val="30"/>
          <w:szCs w:val="30"/>
          <w:cs/>
          <w:lang w:bidi="th-TH"/>
        </w:rPr>
        <w:t>็นบริษัทย่อยของบริษัทได้ซื้อเงิน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ลงทุนในบริษัท </w:t>
      </w:r>
      <w:r w:rsidRPr="009F3238">
        <w:rPr>
          <w:rFonts w:cs="Angsana New"/>
          <w:sz w:val="30"/>
          <w:szCs w:val="30"/>
          <w:cs/>
          <w:lang w:bidi="th-TH"/>
        </w:rPr>
        <w:t>เอเชีย เวนดิ้ง แมชชีน โอเปอร์เรชั่น จำกัด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ในสัดส่วนร้อยละ </w:t>
      </w:r>
      <w:r w:rsidR="00B873FC" w:rsidRPr="009F3238">
        <w:rPr>
          <w:rFonts w:cs="Angsana New"/>
          <w:sz w:val="30"/>
          <w:szCs w:val="30"/>
          <w:lang w:bidi="th-TH"/>
        </w:rPr>
        <w:t>51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cs="Angsana New"/>
          <w:sz w:val="30"/>
          <w:szCs w:val="30"/>
          <w:lang w:bidi="th-TH"/>
        </w:rPr>
        <w:t>25</w:t>
      </w:r>
      <w:r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5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ล้านบาท ทั้งนี้เป็นไปตามมติที่ประชุมคณะกรรมการบริษัท (รายละเอียดตามหมายเหตุข้อ </w:t>
      </w:r>
      <w:r w:rsidR="00B873FC" w:rsidRPr="009F3238">
        <w:rPr>
          <w:rFonts w:cs="Angsana New"/>
          <w:sz w:val="30"/>
          <w:szCs w:val="30"/>
          <w:lang w:bidi="th-TH"/>
        </w:rPr>
        <w:t>6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) </w:t>
      </w:r>
    </w:p>
    <w:p w14:paraId="568CD18D" w14:textId="48FF4EC4" w:rsidR="003C31B0" w:rsidRPr="009F3238" w:rsidRDefault="003C31B0" w:rsidP="001B101F">
      <w:pPr>
        <w:spacing w:line="240" w:lineRule="auto"/>
        <w:rPr>
          <w:i/>
          <w:iCs/>
          <w:spacing w:val="2"/>
          <w:sz w:val="30"/>
          <w:szCs w:val="30"/>
        </w:rPr>
      </w:pPr>
    </w:p>
    <w:p w14:paraId="0DE7CA82" w14:textId="77777777" w:rsidR="00A747DB" w:rsidRPr="009F3238" w:rsidRDefault="00A747DB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</w:p>
    <w:p w14:paraId="1050A469" w14:textId="77777777" w:rsidR="00A747DB" w:rsidRPr="009F3238" w:rsidRDefault="00A747DB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</w:p>
    <w:p w14:paraId="00C0190E" w14:textId="77777777" w:rsidR="00A747DB" w:rsidRPr="009F3238" w:rsidRDefault="00A747DB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</w:p>
    <w:p w14:paraId="648DD772" w14:textId="77777777" w:rsidR="00A747DB" w:rsidRPr="009F3238" w:rsidRDefault="00A747DB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</w:p>
    <w:p w14:paraId="75DAE3EB" w14:textId="4ED8BFB2" w:rsidR="00312513" w:rsidRPr="009F3238" w:rsidRDefault="00312513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จัดตั้งบริษัท โอทูซี จำกัด</w:t>
      </w:r>
      <w:r w:rsidR="00E2770D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6966922C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1F02A017" w14:textId="5AB6F067" w:rsidR="00312513" w:rsidRPr="009F3238" w:rsidRDefault="00312513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9F3238">
        <w:rPr>
          <w:rFonts w:cs="Angsana New"/>
          <w:spacing w:val="2"/>
          <w:sz w:val="30"/>
          <w:szCs w:val="30"/>
          <w:cs/>
          <w:lang w:bidi="th-TH"/>
        </w:rPr>
        <w:t>ใน</w:t>
      </w:r>
      <w:r w:rsidRPr="009F3238">
        <w:rPr>
          <w:rFonts w:cs="Angsana New"/>
          <w:sz w:val="30"/>
          <w:szCs w:val="30"/>
          <w:cs/>
          <w:lang w:bidi="th-TH"/>
        </w:rPr>
        <w:t>เดือน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กรกฎาคม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บริษัท โอสถสภา เอ็นเตอร์ไพรซ์ จำกัด ได้จดทะเบียนจัดตั้งบริษัทย่อย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ชื่อบริษัท</w:t>
      </w:r>
      <w:r w:rsidR="00A73053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โอเมจิน จำกัด เพื่อประกอบธุรกิจพาณิชย์อิเล็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ก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ทรอนิกส์ โดยมีทุนจดทะเบียน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50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0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และมีทุนที่ออกและชำระแล้วจำนวน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12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100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ของทุนที่ออกและชำระแล้ว ทั้งนี้เป็นไปตามมติที่ประชุมคณะกรรมการของบริษัท เมื่อวันที่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14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</w:p>
    <w:p w14:paraId="42C460BB" w14:textId="77777777" w:rsidR="00312513" w:rsidRPr="009F3238" w:rsidRDefault="00312513" w:rsidP="001B101F">
      <w:pPr>
        <w:pStyle w:val="block"/>
        <w:spacing w:after="0"/>
        <w:ind w:left="0"/>
        <w:jc w:val="thaiDistribute"/>
        <w:rPr>
          <w:rFonts w:cs="Angsana New"/>
          <w:spacing w:val="2"/>
          <w:sz w:val="20"/>
          <w:lang w:bidi="th-TH"/>
        </w:rPr>
      </w:pPr>
    </w:p>
    <w:p w14:paraId="02BFBFA0" w14:textId="045578FE" w:rsidR="00312513" w:rsidRPr="009F3238" w:rsidRDefault="00312513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pacing w:val="2"/>
          <w:sz w:val="30"/>
          <w:szCs w:val="30"/>
          <w:cs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ต่อมาในเดือนตุลาคม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บริษัท โอเมจิน จำกัด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ได้เปลี่ยนชื่อเป็น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บริษัท โอทูซี จำกัด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ตามมติที่ประชุมวิสามัญ</w:t>
      </w:r>
      <w:r w:rsidR="00ED2179" w:rsidRPr="009F3238">
        <w:rPr>
          <w:rFonts w:cs="Angsana New"/>
          <w:spacing w:val="2"/>
          <w:sz w:val="30"/>
          <w:szCs w:val="30"/>
          <w:lang w:bidi="th-TH"/>
        </w:rPr>
        <w:br/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ผู้ถือหุ้นของบริษัทย่อยดังกล่าว</w:t>
      </w:r>
    </w:p>
    <w:p w14:paraId="03CC0A4C" w14:textId="77777777" w:rsidR="00A747DB" w:rsidRPr="009F3238" w:rsidRDefault="00A747DB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</w:p>
    <w:p w14:paraId="2524798F" w14:textId="3F21E73F" w:rsidR="00312513" w:rsidRPr="009F3238" w:rsidRDefault="00312513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cs/>
          <w:lang w:bidi="th-TH"/>
        </w:rPr>
      </w:pP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จัดตั้ง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บริษัท โอยูระ จำกัด โดยบริษัท โอทูซี จำกัด</w:t>
      </w:r>
    </w:p>
    <w:p w14:paraId="03582112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66F952E7" w14:textId="65A99116" w:rsidR="00312513" w:rsidRPr="009F3238" w:rsidRDefault="00312513" w:rsidP="00F0315D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บริษัท โอทูซี จำกัดได้จดทะเบียนจัดตั้งบริษัทย่อย ชื่อบริษัท โอยูระ จำกัด เพื่อให้ความรู้และ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จำหน่าย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สินค้าที่มีส่วนผสมของสมุนไพร โดยมีทุนจดทะเบียน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30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0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และมีทุนที่ออกและชำระแล้วจำนวน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7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100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ของทุนที่ออกและชำระแล้ว ทั้งนี้เป็นไปตามมติที่ประชุ</w:t>
      </w:r>
      <w:r w:rsidR="00E2770D">
        <w:rPr>
          <w:rFonts w:cs="Angsana New" w:hint="cs"/>
          <w:spacing w:val="2"/>
          <w:sz w:val="30"/>
          <w:szCs w:val="30"/>
          <w:cs/>
          <w:lang w:bidi="th-TH"/>
        </w:rPr>
        <w:t>ม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คณะกรรมการของบริษัท เมื่อวันที่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14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</w:p>
    <w:p w14:paraId="05EE5DEF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sz w:val="20"/>
          <w:lang w:bidi="th-TH"/>
        </w:rPr>
      </w:pPr>
    </w:p>
    <w:p w14:paraId="24965086" w14:textId="77777777" w:rsidR="00312513" w:rsidRPr="009F3238" w:rsidRDefault="00312513" w:rsidP="00F0315D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30"/>
          <w:szCs w:val="30"/>
          <w:cs/>
          <w:lang w:bidi="th-TH"/>
        </w:rPr>
      </w:pP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ซื้อเงินลงทุนใน </w:t>
      </w:r>
      <w:r w:rsidRPr="009F3238">
        <w:rPr>
          <w:rFonts w:cs="Angsana New"/>
          <w:i/>
          <w:iCs/>
          <w:spacing w:val="2"/>
          <w:sz w:val="30"/>
          <w:szCs w:val="30"/>
          <w:lang w:bidi="th-TH"/>
        </w:rPr>
        <w:t xml:space="preserve">Osotspa Enterprises Singapore Pte. Ltd. 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โดยบริษัท โอสถสภา เอ็นเตอร์ไพรซ์ จำกัด</w:t>
      </w:r>
    </w:p>
    <w:p w14:paraId="359BEF16" w14:textId="77777777" w:rsidR="00312513" w:rsidRPr="009F323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3A2FE0A1" w14:textId="23EAB317" w:rsidR="00312513" w:rsidRPr="009F3238" w:rsidRDefault="00312513" w:rsidP="00F0315D">
      <w:pPr>
        <w:pStyle w:val="block"/>
        <w:spacing w:after="0"/>
        <w:ind w:left="540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Osotspa Enterprises Singapore Pte. Ltd.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18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0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ทั้งนี้เป็นไปตามมติที่ประชุมวิสามัญผู้ถือหุ้นของบริษัทย่อยดังกล่าว</w:t>
      </w:r>
    </w:p>
    <w:p w14:paraId="59C95ED2" w14:textId="77777777" w:rsidR="00312513" w:rsidRPr="009F3238" w:rsidRDefault="00312513" w:rsidP="00F0315D">
      <w:pPr>
        <w:pStyle w:val="block"/>
        <w:spacing w:after="0"/>
        <w:ind w:left="540"/>
        <w:jc w:val="thaiDistribute"/>
        <w:rPr>
          <w:rFonts w:cs="Angsana New"/>
          <w:spacing w:val="2"/>
          <w:sz w:val="30"/>
          <w:szCs w:val="30"/>
          <w:lang w:bidi="th-TH"/>
        </w:rPr>
      </w:pPr>
    </w:p>
    <w:p w14:paraId="2FF2FAD4" w14:textId="62C24CD6" w:rsidR="0023764F" w:rsidRPr="009F3238" w:rsidRDefault="00312513" w:rsidP="00F0315D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ในเดือนกันยายน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Osotspa Enterprises Singapore Pte. Ltd.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10</w:t>
      </w:r>
      <w:r w:rsidRPr="009F3238">
        <w:rPr>
          <w:rFonts w:cs="Angsana New"/>
          <w:spacing w:val="2"/>
          <w:sz w:val="30"/>
          <w:szCs w:val="30"/>
          <w:lang w:bidi="th-TH"/>
        </w:rPr>
        <w:t>.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0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ทั้งนี้เป็นไปตามมติที่ประชุมวิสามัญผู้ถือหุ้นของบริษัทย่อยดังกล่าว</w:t>
      </w:r>
    </w:p>
    <w:p w14:paraId="219D79B1" w14:textId="57288451" w:rsidR="003C31B0" w:rsidRPr="009F3238" w:rsidRDefault="003C31B0" w:rsidP="001B101F">
      <w:pPr>
        <w:spacing w:line="240" w:lineRule="auto"/>
        <w:rPr>
          <w:i/>
          <w:iCs/>
          <w:sz w:val="20"/>
          <w:szCs w:val="20"/>
        </w:rPr>
      </w:pPr>
    </w:p>
    <w:p w14:paraId="37CA4A43" w14:textId="77777777" w:rsidR="00B625B9" w:rsidRPr="009F3238" w:rsidRDefault="00B625B9" w:rsidP="00F0315D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ซื้อเงิน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ลงทุน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ใน </w:t>
      </w:r>
      <w:r w:rsidRPr="009F3238">
        <w:rPr>
          <w:rFonts w:cs="Angsana New"/>
          <w:i/>
          <w:iCs/>
          <w:sz w:val="30"/>
          <w:szCs w:val="30"/>
          <w:lang w:bidi="th-TH"/>
        </w:rPr>
        <w:t>OSOTSPA LOI HEIN COMPANY LIMITED</w:t>
      </w:r>
      <w:r w:rsidRPr="009F3238">
        <w:rPr>
          <w:rFonts w:cs="Angsana New" w:hint="cs"/>
          <w:i/>
          <w:iCs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i/>
          <w:iCs/>
          <w:sz w:val="30"/>
          <w:szCs w:val="30"/>
          <w:cs/>
          <w:lang w:bidi="th-TH"/>
        </w:rPr>
        <w:t>โดย</w:t>
      </w:r>
      <w:r w:rsidRPr="009F3238">
        <w:rPr>
          <w:rFonts w:cs="Angsana New"/>
          <w:i/>
          <w:iCs/>
          <w:spacing w:val="2"/>
          <w:sz w:val="30"/>
          <w:szCs w:val="30"/>
          <w:lang w:bidi="th-TH"/>
        </w:rPr>
        <w:t xml:space="preserve"> Osotspa Enterprises Singapore Pte. Ltd.</w:t>
      </w:r>
    </w:p>
    <w:p w14:paraId="668FAC7A" w14:textId="77777777" w:rsidR="00B625B9" w:rsidRPr="009F3238" w:rsidRDefault="00B625B9" w:rsidP="00B625B9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7EA5FC3B" w14:textId="3B6B8994" w:rsidR="001B101F" w:rsidRPr="009F3238" w:rsidRDefault="00B625B9" w:rsidP="0054312D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 w:hint="cs"/>
          <w:sz w:val="30"/>
          <w:szCs w:val="30"/>
          <w:lang w:bidi="th-TH"/>
        </w:rPr>
        <w:t>24</w:t>
      </w:r>
      <w:r w:rsidRPr="009F3238">
        <w:rPr>
          <w:rFonts w:cs="Angsana New" w:hint="cs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ตุลาคม </w:t>
      </w:r>
      <w:r w:rsidR="00B873FC" w:rsidRPr="009F3238">
        <w:rPr>
          <w:rFonts w:cs="Angsana New" w:hint="cs"/>
          <w:sz w:val="30"/>
          <w:szCs w:val="30"/>
          <w:lang w:bidi="th-TH"/>
        </w:rPr>
        <w:t>2562</w:t>
      </w:r>
      <w:r w:rsidRPr="009F3238">
        <w:rPr>
          <w:rFonts w:cs="Angsana New" w:hint="cs"/>
          <w:sz w:val="30"/>
          <w:szCs w:val="30"/>
          <w:lang w:bidi="th-TH"/>
        </w:rPr>
        <w:t xml:space="preserve"> </w:t>
      </w:r>
      <w:r w:rsidR="006D5CC5" w:rsidRPr="009F3238">
        <w:rPr>
          <w:rFonts w:cs="Angsana New" w:hint="cs"/>
          <w:sz w:val="30"/>
          <w:szCs w:val="30"/>
          <w:lang w:bidi="th-TH"/>
        </w:rPr>
        <w:t>Osotspa Enterprises Singapore Pte. Ltd.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 ได้ลงทุนใน </w:t>
      </w:r>
      <w:r w:rsidR="006D5CC5" w:rsidRPr="009F3238">
        <w:rPr>
          <w:rFonts w:cs="Angsana New" w:hint="cs"/>
          <w:sz w:val="30"/>
          <w:szCs w:val="30"/>
          <w:lang w:bidi="th-TH"/>
        </w:rPr>
        <w:t xml:space="preserve">OSOTSPA LOI HEIN COMPANY </w:t>
      </w:r>
      <w:r w:rsidR="006D5CC5" w:rsidRPr="009F3238">
        <w:rPr>
          <w:rFonts w:cs="Angsana New" w:hint="cs"/>
          <w:spacing w:val="2"/>
          <w:sz w:val="30"/>
          <w:szCs w:val="30"/>
          <w:lang w:bidi="th-TH"/>
        </w:rPr>
        <w:t>LIMITED</w:t>
      </w:r>
      <w:r w:rsidR="006D5CC5" w:rsidRPr="009F3238">
        <w:rPr>
          <w:rFonts w:cs="Angsana New" w:hint="cs"/>
          <w:sz w:val="30"/>
          <w:szCs w:val="30"/>
          <w:lang w:bidi="th-TH"/>
        </w:rPr>
        <w:t xml:space="preserve"> 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ซึ่งเป็นบริษัทย่อยในสาธารณรัฐแห่งสหภาพเมียนมาร์ ด้วยจำนวนเงินรวม </w:t>
      </w:r>
      <w:r w:rsidR="00B873FC" w:rsidRPr="009F3238">
        <w:rPr>
          <w:rFonts w:cs="Angsana New" w:hint="cs"/>
          <w:sz w:val="30"/>
          <w:szCs w:val="30"/>
          <w:lang w:bidi="th-TH"/>
        </w:rPr>
        <w:t>389</w:t>
      </w:r>
      <w:r w:rsidR="006D5CC5" w:rsidRPr="009F3238">
        <w:rPr>
          <w:rFonts w:cs="Angsana New" w:hint="cs"/>
          <w:sz w:val="30"/>
          <w:szCs w:val="30"/>
          <w:lang w:bidi="th-TH"/>
        </w:rPr>
        <w:t>.</w:t>
      </w:r>
      <w:r w:rsidR="00B873FC" w:rsidRPr="009F3238">
        <w:rPr>
          <w:rFonts w:cs="Angsana New" w:hint="cs"/>
          <w:sz w:val="30"/>
          <w:szCs w:val="30"/>
          <w:lang w:bidi="th-TH"/>
        </w:rPr>
        <w:t>8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 ล้านบาท ทั้งนี้เป็นไปตามมติที่ประชุมคณะกรรมการของบริษัท เมื่อวันที่ </w:t>
      </w:r>
      <w:r w:rsidR="00B873FC" w:rsidRPr="009F3238">
        <w:rPr>
          <w:rFonts w:cs="Angsana New" w:hint="cs"/>
          <w:sz w:val="30"/>
          <w:szCs w:val="30"/>
          <w:lang w:bidi="th-TH"/>
        </w:rPr>
        <w:t>17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 กรกฎาคม </w:t>
      </w:r>
      <w:r w:rsidR="00B873FC" w:rsidRPr="009F3238">
        <w:rPr>
          <w:rFonts w:cs="Angsana New" w:hint="cs"/>
          <w:sz w:val="30"/>
          <w:szCs w:val="30"/>
          <w:lang w:bidi="th-TH"/>
        </w:rPr>
        <w:t>2562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 โดยภายหลังจากการเพิ่มทุนจะทำให้สัดส่วน</w:t>
      </w:r>
      <w:r w:rsidR="00F40B6C" w:rsidRPr="009F3238">
        <w:rPr>
          <w:rFonts w:cs="Angsana New"/>
          <w:sz w:val="30"/>
          <w:szCs w:val="30"/>
          <w:lang w:bidi="th-TH"/>
        </w:rPr>
        <w:br/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เงินลงทุนของกลุ่มบริษัทที่ถือในบริษัทย่อยดังกล่าว เปลี่ยนจากร้อยละ </w:t>
      </w:r>
      <w:r w:rsidR="00B873FC" w:rsidRPr="009F3238">
        <w:rPr>
          <w:rFonts w:cs="Angsana New" w:hint="cs"/>
          <w:sz w:val="30"/>
          <w:szCs w:val="30"/>
          <w:lang w:bidi="th-TH"/>
        </w:rPr>
        <w:t>51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 เป็นร้อยละ </w:t>
      </w:r>
      <w:r w:rsidR="00B873FC" w:rsidRPr="009F3238">
        <w:rPr>
          <w:rFonts w:cs="Angsana New" w:hint="cs"/>
          <w:sz w:val="30"/>
          <w:szCs w:val="30"/>
          <w:lang w:bidi="th-TH"/>
        </w:rPr>
        <w:t>85</w:t>
      </w:r>
      <w:r w:rsidR="006D5CC5" w:rsidRPr="009F3238">
        <w:rPr>
          <w:rFonts w:cs="Angsana New" w:hint="cs"/>
          <w:sz w:val="30"/>
          <w:szCs w:val="30"/>
          <w:cs/>
          <w:lang w:bidi="th-TH"/>
        </w:rPr>
        <w:t xml:space="preserve"> </w:t>
      </w:r>
      <w:r w:rsidR="00CF27DA" w:rsidRPr="009F3238">
        <w:rPr>
          <w:rFonts w:cs="Angsana New" w:hint="cs"/>
          <w:sz w:val="30"/>
          <w:szCs w:val="30"/>
          <w:cs/>
          <w:lang w:bidi="th-TH"/>
        </w:rPr>
        <w:t xml:space="preserve">ซึ่งการลงทุนดังกล่าวทำให้ได้มาซึ่งมูลค่าตามบัญชีของส่วนได้เสียที่ไม่มีอำนาจควบคุมจำนวน </w:t>
      </w:r>
      <w:r w:rsidR="00B873FC" w:rsidRPr="009F3238">
        <w:rPr>
          <w:rFonts w:cs="Angsana New"/>
          <w:sz w:val="30"/>
          <w:szCs w:val="30"/>
          <w:lang w:bidi="th-TH"/>
        </w:rPr>
        <w:t>152</w:t>
      </w:r>
      <w:r w:rsidR="00CF27DA"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7</w:t>
      </w:r>
      <w:r w:rsidR="00CF27DA" w:rsidRPr="009F3238">
        <w:rPr>
          <w:rFonts w:cs="Angsana New"/>
          <w:sz w:val="30"/>
          <w:szCs w:val="30"/>
          <w:lang w:bidi="th-TH"/>
        </w:rPr>
        <w:t xml:space="preserve"> </w:t>
      </w:r>
      <w:r w:rsidR="00CF27DA" w:rsidRPr="009F3238">
        <w:rPr>
          <w:rFonts w:cs="Angsana New" w:hint="cs"/>
          <w:sz w:val="30"/>
          <w:szCs w:val="30"/>
          <w:cs/>
          <w:lang w:bidi="th-TH"/>
        </w:rPr>
        <w:t xml:space="preserve">ล้านบาทและส่งผลให้ส่วนได้เสียของกลุ่มบริษัทลดลงเป็นจำนวน </w:t>
      </w:r>
      <w:r w:rsidR="00B873FC" w:rsidRPr="009F3238">
        <w:rPr>
          <w:rFonts w:cs="Angsana New"/>
          <w:sz w:val="30"/>
          <w:szCs w:val="30"/>
          <w:lang w:bidi="th-TH"/>
        </w:rPr>
        <w:t>237</w:t>
      </w:r>
      <w:r w:rsidR="00CF27DA" w:rsidRPr="009F3238">
        <w:rPr>
          <w:rFonts w:cs="Angsana New"/>
          <w:sz w:val="30"/>
          <w:szCs w:val="30"/>
          <w:lang w:bidi="th-TH"/>
        </w:rPr>
        <w:t>.</w:t>
      </w:r>
      <w:r w:rsidR="00B873FC" w:rsidRPr="009F3238">
        <w:rPr>
          <w:rFonts w:cs="Angsana New"/>
          <w:sz w:val="30"/>
          <w:szCs w:val="30"/>
          <w:lang w:bidi="th-TH"/>
        </w:rPr>
        <w:t>1</w:t>
      </w:r>
      <w:r w:rsidR="00CF27DA" w:rsidRPr="009F3238">
        <w:rPr>
          <w:rFonts w:cs="Angsana New"/>
          <w:sz w:val="30"/>
          <w:szCs w:val="30"/>
          <w:lang w:bidi="th-TH"/>
        </w:rPr>
        <w:t xml:space="preserve"> </w:t>
      </w:r>
      <w:r w:rsidR="00CF27DA" w:rsidRPr="009F3238">
        <w:rPr>
          <w:rFonts w:cs="Angsana New" w:hint="cs"/>
          <w:sz w:val="30"/>
          <w:szCs w:val="30"/>
          <w:cs/>
          <w:lang w:bidi="th-TH"/>
        </w:rPr>
        <w:t>ล้านบาท</w:t>
      </w:r>
    </w:p>
    <w:p w14:paraId="1A861795" w14:textId="22279AF8" w:rsidR="00621515" w:rsidRPr="009F3238" w:rsidRDefault="00273C36" w:rsidP="00F0315D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9F3238">
        <w:rPr>
          <w:rFonts w:cs="Angsana New"/>
          <w:i/>
          <w:iCs/>
          <w:spacing w:val="2"/>
          <w:sz w:val="30"/>
          <w:szCs w:val="30"/>
          <w:cs/>
          <w:lang w:bidi="th-TH"/>
        </w:rPr>
        <w:t>จัดตั้ง</w:t>
      </w:r>
      <w:r w:rsidRPr="009F3238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="00621515" w:rsidRPr="009F3238">
        <w:rPr>
          <w:rFonts w:cs="Angsana New"/>
          <w:i/>
          <w:iCs/>
          <w:spacing w:val="2"/>
          <w:sz w:val="30"/>
          <w:szCs w:val="30"/>
          <w:lang w:bidi="th-TH"/>
        </w:rPr>
        <w:t>OSOTSPA</w:t>
      </w:r>
      <w:r w:rsidR="00621515" w:rsidRPr="009F3238">
        <w:rPr>
          <w:rFonts w:cs="Angsana New"/>
          <w:i/>
          <w:iCs/>
          <w:sz w:val="30"/>
          <w:szCs w:val="30"/>
          <w:lang w:bidi="th-TH"/>
        </w:rPr>
        <w:t xml:space="preserve"> VTA JOINT STOCK COMPANY</w:t>
      </w:r>
      <w:r w:rsidR="00621515" w:rsidRPr="009F3238">
        <w:rPr>
          <w:rFonts w:cs="Angsana New" w:hint="cs"/>
          <w:i/>
          <w:iCs/>
          <w:sz w:val="30"/>
          <w:szCs w:val="30"/>
          <w:cs/>
          <w:lang w:bidi="th-TH"/>
        </w:rPr>
        <w:t xml:space="preserve"> โดย</w:t>
      </w:r>
      <w:r w:rsidR="00621515" w:rsidRPr="009F3238">
        <w:rPr>
          <w:rFonts w:cs="Angsana New"/>
          <w:i/>
          <w:iCs/>
          <w:spacing w:val="2"/>
          <w:sz w:val="30"/>
          <w:szCs w:val="30"/>
          <w:lang w:bidi="th-TH"/>
        </w:rPr>
        <w:t xml:space="preserve"> Osotspa Enterprises Singapore Pte. Ltd.</w:t>
      </w:r>
    </w:p>
    <w:p w14:paraId="2543605C" w14:textId="77777777" w:rsidR="00621515" w:rsidRPr="009F3238" w:rsidRDefault="00621515" w:rsidP="00621515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4A935747" w14:textId="6CA925E9" w:rsidR="00F0315D" w:rsidRPr="009F3238" w:rsidRDefault="00621515" w:rsidP="00F0315D">
      <w:pPr>
        <w:pStyle w:val="block"/>
        <w:spacing w:after="0"/>
        <w:ind w:left="540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19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พฤศจิกายน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Osotspa Enterprises Singapore Pte. Ltd.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ได้จดทะเบียนจัดตั้งบริษัทย่อยในประเทศเวียดนาม ชื่อ 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 xml:space="preserve">OSOTSPA VTA JOINT STOCK COMPANY 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>เพื่อจัดจำหน่ายเครื่องดื่ม โดยมีทุนจดทะเบียนที่ออกและชำระแล้ว</w:t>
      </w:r>
      <w:r w:rsidR="00081DBE" w:rsidRPr="009F3238">
        <w:rPr>
          <w:rFonts w:cs="Angsana New" w:hint="cs"/>
          <w:spacing w:val="2"/>
          <w:sz w:val="30"/>
          <w:szCs w:val="30"/>
          <w:cs/>
          <w:lang w:bidi="th-TH"/>
        </w:rPr>
        <w:t>จำนวน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57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>,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500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ล้านเวียดนามดอง </w:t>
      </w:r>
      <w:r w:rsidR="001F50AF" w:rsidRPr="009F3238">
        <w:rPr>
          <w:rFonts w:cs="Angsana New"/>
          <w:spacing w:val="2"/>
          <w:sz w:val="30"/>
          <w:szCs w:val="30"/>
          <w:lang w:bidi="th-TH"/>
        </w:rPr>
        <w:t xml:space="preserve">Osotspa Enterprises Singapore Pte. Ltd. </w:t>
      </w:r>
      <w:r w:rsidR="001F50AF" w:rsidRPr="009F3238">
        <w:rPr>
          <w:rFonts w:cs="Angsana New" w:hint="cs"/>
          <w:spacing w:val="2"/>
          <w:sz w:val="30"/>
          <w:szCs w:val="30"/>
          <w:cs/>
          <w:lang w:bidi="th-TH"/>
        </w:rPr>
        <w:t>ได้ชำระค่าหุ้น</w:t>
      </w:r>
      <w:r w:rsidR="00F772FF" w:rsidRPr="009F3238">
        <w:rPr>
          <w:rFonts w:cs="Angsana New" w:hint="cs"/>
          <w:spacing w:val="2"/>
          <w:sz w:val="30"/>
          <w:szCs w:val="30"/>
          <w:cs/>
          <w:lang w:bidi="th-TH"/>
        </w:rPr>
        <w:t>เป็น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จำนวนเงิน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34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>,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500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ล้านเวียดนามดอง </w:t>
      </w:r>
      <w:r w:rsidR="001F50AF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คิดเป็นร้อยละ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60</w:t>
      </w:r>
      <w:r w:rsidR="001F50AF"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F772FF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ของทุนจดทะเบียนที่ออกและชำระแล้ว 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ทั้งนี้เป็นไปตามมติที่ประชุมคณะกรรมการของบริษัทเมื่อวันที่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17</w:t>
      </w:r>
      <w:r w:rsidR="00067076"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9F3238">
        <w:rPr>
          <w:rFonts w:cs="Angsana New" w:hint="cs"/>
          <w:spacing w:val="2"/>
          <w:sz w:val="30"/>
          <w:szCs w:val="30"/>
          <w:cs/>
          <w:lang w:bidi="th-TH"/>
        </w:rPr>
        <w:t xml:space="preserve">กรกฏาคม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2562</w:t>
      </w:r>
    </w:p>
    <w:p w14:paraId="6220A8B8" w14:textId="77777777" w:rsidR="00111F4D" w:rsidRPr="009F3238" w:rsidRDefault="00111F4D" w:rsidP="00F0315D">
      <w:pPr>
        <w:pStyle w:val="block"/>
        <w:spacing w:after="0"/>
        <w:ind w:left="540"/>
        <w:jc w:val="thaiDistribute"/>
        <w:rPr>
          <w:rFonts w:cs="Angsana New"/>
          <w:spacing w:val="2"/>
          <w:sz w:val="30"/>
          <w:szCs w:val="30"/>
          <w:lang w:bidi="th-TH"/>
        </w:rPr>
      </w:pPr>
    </w:p>
    <w:p w14:paraId="4079E7A8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อสังหาริมทรัพย์เพื่อการลงทุน</w:t>
      </w:r>
    </w:p>
    <w:p w14:paraId="1FB8EC67" w14:textId="77777777" w:rsidR="00092727" w:rsidRPr="009F3238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116"/>
        <w:gridCol w:w="236"/>
        <w:gridCol w:w="1191"/>
        <w:gridCol w:w="236"/>
        <w:gridCol w:w="1127"/>
        <w:gridCol w:w="236"/>
        <w:gridCol w:w="1114"/>
      </w:tblGrid>
      <w:tr w:rsidR="00092727" w:rsidRPr="00A91979" w14:paraId="4FCA4E27" w14:textId="77777777" w:rsidTr="00A91979">
        <w:trPr>
          <w:tblHeader/>
        </w:trPr>
        <w:tc>
          <w:tcPr>
            <w:tcW w:w="3924" w:type="dxa"/>
            <w:shd w:val="clear" w:color="auto" w:fill="auto"/>
          </w:tcPr>
          <w:p w14:paraId="1451F321" w14:textId="77777777" w:rsidR="00092727" w:rsidRPr="00A91979" w:rsidRDefault="00092727" w:rsidP="000927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  <w:shd w:val="clear" w:color="auto" w:fill="auto"/>
          </w:tcPr>
          <w:p w14:paraId="26E8E5F2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612F" w:rsidRPr="00A91979" w14:paraId="50C28A12" w14:textId="77777777" w:rsidTr="00A91979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924" w:type="dxa"/>
            <w:shd w:val="clear" w:color="auto" w:fill="auto"/>
          </w:tcPr>
          <w:p w14:paraId="683022E0" w14:textId="77777777" w:rsidR="0089612F" w:rsidRPr="00A91979" w:rsidRDefault="0089612F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9B6C704" w14:textId="77777777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FD9D8D" w14:textId="77777777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391ED70" w14:textId="7FB833D6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04E928B" w14:textId="77777777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3158A275" w14:textId="6BFC01E5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5D32AE" w14:textId="77777777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26DFE54" w14:textId="77777777" w:rsidR="0089612F" w:rsidRPr="00A91979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727" w:rsidRPr="00A91979" w14:paraId="7C2459B4" w14:textId="77777777" w:rsidTr="00A91979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924" w:type="dxa"/>
            <w:shd w:val="clear" w:color="auto" w:fill="auto"/>
          </w:tcPr>
          <w:p w14:paraId="1F5C02F3" w14:textId="77777777" w:rsidR="00092727" w:rsidRPr="00A91979" w:rsidRDefault="00092727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7E9EDB5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545112E4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54EA260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4B805C7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52C29961" w14:textId="352D64B0" w:rsidR="00092727" w:rsidRPr="00A91979" w:rsidRDefault="0089612F" w:rsidP="0089612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0E830245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2FAD759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2727" w:rsidRPr="00A91979" w14:paraId="22B5DACC" w14:textId="77777777" w:rsidTr="00A91979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924" w:type="dxa"/>
            <w:shd w:val="clear" w:color="auto" w:fill="auto"/>
          </w:tcPr>
          <w:p w14:paraId="19924F92" w14:textId="77777777" w:rsidR="00092727" w:rsidRPr="00A91979" w:rsidRDefault="00092727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  <w:shd w:val="clear" w:color="auto" w:fill="auto"/>
          </w:tcPr>
          <w:p w14:paraId="1D034D36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2727" w:rsidRPr="00A91979" w14:paraId="557F3850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5979735" w14:textId="77777777" w:rsidR="00092727" w:rsidRPr="00A91979" w:rsidRDefault="00092727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909097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7BD82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FFDF719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FD4FE1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6CEE1D63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EA5714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1B5457" w14:textId="77777777" w:rsidR="00092727" w:rsidRPr="00A91979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41C" w:rsidRPr="00A91979" w14:paraId="17C4CD1B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CA0436F" w14:textId="354F2809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47C227" w14:textId="0B34CCE6" w:rsidR="0005141C" w:rsidRPr="00A91979" w:rsidRDefault="00B873FC" w:rsidP="0045293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619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0414A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0575BF" w14:textId="52B2086A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2ED43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3D50B1E" w14:textId="767D7142" w:rsidR="0005141C" w:rsidRPr="00A91979" w:rsidRDefault="00B873FC" w:rsidP="0005141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84767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781B87" w14:textId="783F73F5" w:rsidR="0005141C" w:rsidRPr="00A91979" w:rsidRDefault="00B873FC" w:rsidP="0005141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744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517</w:t>
            </w:r>
          </w:p>
        </w:tc>
      </w:tr>
      <w:tr w:rsidR="0005141C" w:rsidRPr="00A91979" w14:paraId="202409DD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3FD4E16" w14:textId="3F3551F3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A9948E" w14:textId="489DCC1F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114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50173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0567E6" w14:textId="77777777" w:rsidR="0005141C" w:rsidRPr="00A91979" w:rsidRDefault="0005141C" w:rsidP="0005141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FDB91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E470AA3" w14:textId="3DA79EA6" w:rsidR="0005141C" w:rsidRPr="00A91979" w:rsidRDefault="00B873FC" w:rsidP="0045293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62</w:t>
            </w:r>
            <w:r w:rsidR="0005141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FFB90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128FD0" w14:textId="1A288E30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854</w:t>
            </w:r>
          </w:p>
        </w:tc>
      </w:tr>
      <w:tr w:rsidR="0005141C" w:rsidRPr="00A91979" w14:paraId="2372B586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19B1AF6" w14:textId="77777777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0145" w14:textId="52E6698F" w:rsidR="0005141C" w:rsidRPr="00A91979" w:rsidRDefault="0005141C" w:rsidP="00A91979">
            <w:pPr>
              <w:pStyle w:val="accttwolines"/>
              <w:tabs>
                <w:tab w:val="decimal" w:pos="878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B8CDC" w14:textId="77777777" w:rsidR="0005141C" w:rsidRPr="00A91979" w:rsidRDefault="0005141C" w:rsidP="0005141C">
            <w:pPr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790C3" w14:textId="77777777" w:rsidR="0005141C" w:rsidRPr="00A91979" w:rsidRDefault="0005141C" w:rsidP="0005141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758F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DE4B" w14:textId="1526639C" w:rsidR="0005141C" w:rsidRPr="00A91979" w:rsidRDefault="0005141C" w:rsidP="00A9197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FBA17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CBD5" w14:textId="0DED06A0" w:rsidR="0005141C" w:rsidRPr="00A91979" w:rsidRDefault="0005141C" w:rsidP="00A9197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141C" w:rsidRPr="00A91979" w14:paraId="41908CE0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FFFFFF" w:themeFill="background1"/>
            <w:vAlign w:val="bottom"/>
          </w:tcPr>
          <w:p w14:paraId="02AA9500" w14:textId="160D1259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522C0C5" w14:textId="3FC731A1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724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4A2003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BAC06D" w14:textId="6C69F022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E74C4F3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B4A230" w14:textId="09C709E0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141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504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CBEF012" w14:textId="77777777" w:rsidR="0005141C" w:rsidRPr="00A91979" w:rsidRDefault="0005141C" w:rsidP="0005141C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0C93D8" w14:textId="239EB110" w:rsidR="0005141C" w:rsidRPr="00A91979" w:rsidRDefault="00B873FC" w:rsidP="0005141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895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038</w:t>
            </w:r>
          </w:p>
        </w:tc>
      </w:tr>
      <w:tr w:rsidR="00390D55" w:rsidRPr="00A91979" w14:paraId="3719325F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786B1B9" w14:textId="116B738E" w:rsidR="00390D55" w:rsidRPr="00A91979" w:rsidRDefault="00111F4D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="00390D55" w:rsidRPr="00A9197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5CCFDD" w14:textId="6A755559" w:rsidR="00390D55" w:rsidRPr="00A91979" w:rsidRDefault="00111F4D" w:rsidP="00A91979">
            <w:pPr>
              <w:pStyle w:val="accttwolines"/>
              <w:tabs>
                <w:tab w:val="decimal" w:pos="878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(45,402)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F19F6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B3F9EA" w14:textId="6189A530" w:rsidR="00390D55" w:rsidRPr="00A91979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7501D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F1934AA" w14:textId="623CBBFE" w:rsidR="00390D55" w:rsidRPr="00A91979" w:rsidRDefault="00111F4D" w:rsidP="00111F4D">
            <w:pPr>
              <w:spacing w:line="240" w:lineRule="auto"/>
              <w:ind w:left="-108" w:right="24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9197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62636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F4D841" w14:textId="422E2F5F" w:rsidR="00390D55" w:rsidRPr="00A91979" w:rsidRDefault="00111F4D" w:rsidP="00A9197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(45,402)</w:t>
            </w:r>
          </w:p>
        </w:tc>
      </w:tr>
      <w:tr w:rsidR="00390D55" w:rsidRPr="00A91979" w14:paraId="509B3DC7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C24D4F7" w14:textId="378C8677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B017D" w14:textId="61338508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679,580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4F8B2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587CD" w14:textId="0A028467" w:rsidR="00390D55" w:rsidRPr="00A91979" w:rsidRDefault="00B873FC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390D55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3793B8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AE849" w14:textId="38D08918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E2EAE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B436" w14:textId="1FE66D3E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849,636</w:t>
            </w:r>
          </w:p>
        </w:tc>
      </w:tr>
      <w:tr w:rsidR="00390D55" w:rsidRPr="00A91979" w14:paraId="4D42C09A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E9DE40A" w14:textId="77777777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514A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54EE3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02D7D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D1C6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9010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D4AEAC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DD5E0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390D55" w:rsidRPr="00A91979" w14:paraId="588C001E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4E39FB3" w14:textId="77777777" w:rsidR="00390D55" w:rsidRPr="00A91979" w:rsidRDefault="00390D55" w:rsidP="00390D55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A9197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726200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26A13E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B04C27B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A5C55E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52919B70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4EDEE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289FEC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0D55" w:rsidRPr="00A91979" w14:paraId="525ED160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DED6182" w14:textId="56D48B58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919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C26D33" w14:textId="77777777" w:rsidR="00390D55" w:rsidRPr="00A91979" w:rsidRDefault="00390D55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4277A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CB4705" w14:textId="55261DC2" w:rsidR="00390D55" w:rsidRPr="00A91979" w:rsidRDefault="00B873FC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390D55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03A2C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3747C07" w14:textId="3C4E37C8" w:rsidR="00390D55" w:rsidRPr="00A91979" w:rsidRDefault="00B873FC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714C6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74D010" w14:textId="612D6166" w:rsidR="00390D55" w:rsidRPr="00A91979" w:rsidRDefault="00B873FC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 w:rsidR="0005141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697</w:t>
            </w:r>
          </w:p>
        </w:tc>
      </w:tr>
      <w:tr w:rsidR="0005141C" w:rsidRPr="00A91979" w14:paraId="42E14027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FFFFFF" w:themeFill="background1"/>
            <w:vAlign w:val="bottom"/>
          </w:tcPr>
          <w:p w14:paraId="1A93285E" w14:textId="77777777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0657C" w14:textId="77777777" w:rsidR="0005141C" w:rsidRPr="00A91979" w:rsidRDefault="0005141C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1F686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1B6087" w14:textId="77777777" w:rsidR="0005141C" w:rsidRPr="00A91979" w:rsidRDefault="0005141C" w:rsidP="0005141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2D975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46D431B" w14:textId="5282CE62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  <w:r w:rsidR="0005141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44856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47E9CD" w14:textId="16B16A10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  <w:r w:rsidR="0005141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918</w:t>
            </w:r>
          </w:p>
        </w:tc>
      </w:tr>
      <w:tr w:rsidR="0005141C" w:rsidRPr="00A91979" w14:paraId="3AE1A84D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FFFFFF" w:themeFill="background1"/>
            <w:vAlign w:val="bottom"/>
          </w:tcPr>
          <w:p w14:paraId="5666FA79" w14:textId="37069119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7A3D9C9" w14:textId="77777777" w:rsidR="0005141C" w:rsidRPr="00A91979" w:rsidRDefault="0005141C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6C816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96EC8C" w14:textId="77777777" w:rsidR="0005141C" w:rsidRPr="00A91979" w:rsidRDefault="0005141C" w:rsidP="0005141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FDC119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68E5E13A" w14:textId="39F0EF59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62</w:t>
            </w:r>
            <w:r w:rsidR="0005141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65BB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9193D9" w14:textId="0319A5E8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62</w:t>
            </w:r>
            <w:r w:rsidR="0005141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845</w:t>
            </w:r>
          </w:p>
        </w:tc>
      </w:tr>
      <w:tr w:rsidR="0005141C" w:rsidRPr="00A91979" w14:paraId="19A19F75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FFFFFF" w:themeFill="background1"/>
            <w:vAlign w:val="bottom"/>
          </w:tcPr>
          <w:p w14:paraId="7E025BD9" w14:textId="77777777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8A97C8" w14:textId="77777777" w:rsidR="0005141C" w:rsidRPr="00A91979" w:rsidRDefault="0005141C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DA88D" w14:textId="77777777" w:rsidR="0005141C" w:rsidRPr="00A91979" w:rsidRDefault="0005141C" w:rsidP="0005141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67FB59" w14:textId="77777777" w:rsidR="0005141C" w:rsidRPr="00A91979" w:rsidRDefault="0005141C" w:rsidP="0005141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23BCE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A5D29B3" w14:textId="7F9E30CE" w:rsidR="0005141C" w:rsidRPr="00A91979" w:rsidRDefault="0005141C" w:rsidP="00A9197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B873F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13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B873F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384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58607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C397C0" w14:textId="4699AC86" w:rsidR="0005141C" w:rsidRPr="00A91979" w:rsidRDefault="0005141C" w:rsidP="00A9197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B873FC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13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384</w:t>
            </w: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05141C" w:rsidRPr="00A91979" w14:paraId="53D9DA75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ADFCB2B" w14:textId="68F18A3B" w:rsidR="0005141C" w:rsidRPr="00A91979" w:rsidRDefault="0005141C" w:rsidP="0005141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EBE4" w14:textId="3BFE62E0" w:rsidR="0005141C" w:rsidRPr="00A91979" w:rsidRDefault="0005141C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3574F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91E21" w14:textId="119BF025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CD2D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D147B" w14:textId="48CD1EE1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127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7AA6B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1AEC0" w14:textId="604A48FA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156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076</w:t>
            </w:r>
          </w:p>
        </w:tc>
      </w:tr>
      <w:tr w:rsidR="00390D55" w:rsidRPr="00A91979" w14:paraId="0ED93250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79EAB1E" w14:textId="77777777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179E53" w14:textId="359C28DA" w:rsidR="00390D55" w:rsidRPr="00A91979" w:rsidRDefault="00390D55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1BCBB" w14:textId="77777777" w:rsidR="00390D55" w:rsidRPr="00A91979" w:rsidRDefault="00390D55" w:rsidP="00390D5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521EF7" w14:textId="78802C97" w:rsidR="00390D55" w:rsidRPr="00A91979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A92B7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655B5E08" w14:textId="72816A32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3,30</w:t>
            </w:r>
            <w:r w:rsidR="00B05856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333CA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6D940" w14:textId="00FD177E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3,30</w:t>
            </w:r>
            <w:r w:rsidR="00B05856" w:rsidRPr="00A91979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</w:p>
        </w:tc>
      </w:tr>
      <w:tr w:rsidR="00390D55" w:rsidRPr="00A91979" w14:paraId="173D3627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60197CA" w14:textId="28A57476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8E5B0" w14:textId="3458AFA2" w:rsidR="00390D55" w:rsidRPr="00A91979" w:rsidRDefault="00390D55" w:rsidP="00A9197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091D1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C297" w14:textId="2A95742E" w:rsidR="00390D55" w:rsidRPr="00A91979" w:rsidRDefault="00B873FC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390D55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3CF29" w14:textId="77777777" w:rsidR="00390D55" w:rsidRPr="00A91979" w:rsidRDefault="00390D55" w:rsidP="00390D5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F0321" w14:textId="3FA997A5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130,830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7DB68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91D7E" w14:textId="3C2267C7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159,382</w:t>
            </w:r>
          </w:p>
        </w:tc>
      </w:tr>
      <w:tr w:rsidR="00390D55" w:rsidRPr="00A91979" w14:paraId="04F6287E" w14:textId="77777777" w:rsidTr="00A91979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924" w:type="dxa"/>
            <w:shd w:val="clear" w:color="auto" w:fill="auto"/>
            <w:vAlign w:val="bottom"/>
          </w:tcPr>
          <w:p w14:paraId="225345AB" w14:textId="77777777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A4803E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D8C389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D21FBB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183548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DC0D7A9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E3355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A3FB8D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90D55" w:rsidRPr="00A91979" w14:paraId="2E855299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27C1C33" w14:textId="77777777" w:rsidR="00390D55" w:rsidRPr="00A91979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197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52B3BC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C5F9A7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076B02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128C7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BA660A4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D64148" w14:textId="77777777" w:rsidR="00390D55" w:rsidRPr="00A91979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93287E" w14:textId="77777777" w:rsidR="00390D55" w:rsidRPr="00A91979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141C" w:rsidRPr="00A91979" w14:paraId="10D07604" w14:textId="77777777" w:rsidTr="00A91979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0CF9675" w14:textId="17D94600" w:rsidR="0005141C" w:rsidRPr="00A91979" w:rsidRDefault="0005141C" w:rsidP="0005141C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BF77E" w14:textId="114DE6BF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724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299AE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E7A2F" w14:textId="4C8E6EE2" w:rsidR="0005141C" w:rsidRPr="00A91979" w:rsidRDefault="0005141C" w:rsidP="0005141C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22BFA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2DD391" w14:textId="4E76CE68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A088F" w14:textId="77777777" w:rsidR="0005141C" w:rsidRPr="00A91979" w:rsidRDefault="0005141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76092" w14:textId="2E9BCA18" w:rsidR="0005141C" w:rsidRPr="00A91979" w:rsidRDefault="00B873FC" w:rsidP="0005141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738</w:t>
            </w:r>
            <w:r w:rsidR="0005141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962</w:t>
            </w:r>
          </w:p>
        </w:tc>
      </w:tr>
      <w:tr w:rsidR="00390D55" w:rsidRPr="00A91979" w14:paraId="1DC737F3" w14:textId="77777777" w:rsidTr="00A9197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24" w:type="dxa"/>
            <w:shd w:val="clear" w:color="auto" w:fill="auto"/>
            <w:vAlign w:val="center"/>
          </w:tcPr>
          <w:p w14:paraId="284C3B0A" w14:textId="338E1C59" w:rsidR="00390D55" w:rsidRPr="00A91979" w:rsidRDefault="00390D55" w:rsidP="0005141C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1C255" w14:textId="6A1992E5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679,580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8E63D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55DD7" w14:textId="21978838" w:rsidR="00390D55" w:rsidRPr="00A91979" w:rsidRDefault="00390D55" w:rsidP="00630C55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DFD56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CBA04" w14:textId="4F8DA9FC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48E2E6" w14:textId="77777777" w:rsidR="00390D55" w:rsidRPr="00A91979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57B48" w14:textId="1323DEA2" w:rsidR="00390D55" w:rsidRPr="00A91979" w:rsidRDefault="00111F4D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690,254</w:t>
            </w:r>
          </w:p>
        </w:tc>
      </w:tr>
    </w:tbl>
    <w:p w14:paraId="74316007" w14:textId="10F4B817" w:rsidR="006153E7" w:rsidRPr="009F3238" w:rsidRDefault="00A91979" w:rsidP="0005141C">
      <w:pPr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/>
          <w:b/>
          <w:bCs/>
          <w:sz w:val="20"/>
          <w:szCs w:val="20"/>
          <w:cs/>
          <w:lang w:val="th-TH"/>
        </w:rPr>
        <w:br w:type="page"/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5"/>
        <w:gridCol w:w="1417"/>
        <w:gridCol w:w="236"/>
        <w:gridCol w:w="1465"/>
        <w:gridCol w:w="236"/>
        <w:gridCol w:w="1323"/>
      </w:tblGrid>
      <w:tr w:rsidR="00092727" w:rsidRPr="00A91979" w14:paraId="4B4BD415" w14:textId="77777777" w:rsidTr="00A91979">
        <w:trPr>
          <w:tblHeader/>
        </w:trPr>
        <w:tc>
          <w:tcPr>
            <w:tcW w:w="4395" w:type="dxa"/>
            <w:shd w:val="clear" w:color="auto" w:fill="auto"/>
          </w:tcPr>
          <w:p w14:paraId="5FF4B5DA" w14:textId="77777777" w:rsidR="00092727" w:rsidRPr="00A91979" w:rsidRDefault="00092727" w:rsidP="00092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7" w:type="dxa"/>
            <w:gridSpan w:val="5"/>
            <w:shd w:val="clear" w:color="auto" w:fill="auto"/>
          </w:tcPr>
          <w:p w14:paraId="49F15B63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9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A91979" w14:paraId="1171FC36" w14:textId="77777777" w:rsidTr="00A91979">
        <w:trPr>
          <w:tblHeader/>
        </w:trPr>
        <w:tc>
          <w:tcPr>
            <w:tcW w:w="4395" w:type="dxa"/>
            <w:shd w:val="clear" w:color="auto" w:fill="auto"/>
          </w:tcPr>
          <w:p w14:paraId="371411C8" w14:textId="77777777" w:rsidR="00092727" w:rsidRPr="00A91979" w:rsidRDefault="00092727" w:rsidP="00092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7FAEB91" w14:textId="77777777" w:rsidR="00092727" w:rsidRPr="00A91979" w:rsidRDefault="00092727" w:rsidP="00092727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102BDF36" w14:textId="77777777" w:rsidR="00092727" w:rsidRPr="00A91979" w:rsidRDefault="00092727" w:rsidP="00092727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E1EE3AB" w14:textId="77777777" w:rsidR="00092727" w:rsidRPr="00A91979" w:rsidRDefault="00092727" w:rsidP="00092727">
            <w:pPr>
              <w:pStyle w:val="a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A9197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11B26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54B3660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92727" w:rsidRPr="00A91979" w14:paraId="79CB803E" w14:textId="77777777" w:rsidTr="00A91979">
        <w:trPr>
          <w:tblHeader/>
        </w:trPr>
        <w:tc>
          <w:tcPr>
            <w:tcW w:w="4395" w:type="dxa"/>
            <w:shd w:val="clear" w:color="auto" w:fill="auto"/>
          </w:tcPr>
          <w:p w14:paraId="5CE56D58" w14:textId="77777777" w:rsidR="00092727" w:rsidRPr="00A91979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4677" w:type="dxa"/>
            <w:gridSpan w:val="5"/>
            <w:shd w:val="clear" w:color="auto" w:fill="auto"/>
          </w:tcPr>
          <w:p w14:paraId="68A0BEFB" w14:textId="77777777" w:rsidR="00092727" w:rsidRPr="00A91979" w:rsidRDefault="00092727" w:rsidP="000927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91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91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92727" w:rsidRPr="00A91979" w14:paraId="003E9781" w14:textId="77777777" w:rsidTr="00A91979">
        <w:tc>
          <w:tcPr>
            <w:tcW w:w="4395" w:type="dxa"/>
            <w:shd w:val="clear" w:color="auto" w:fill="auto"/>
          </w:tcPr>
          <w:p w14:paraId="0F03BB4B" w14:textId="77777777" w:rsidR="00092727" w:rsidRPr="00A91979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D34EDF6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9B54F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DCD615B" w14:textId="77777777" w:rsidR="00092727" w:rsidRPr="00A91979" w:rsidRDefault="00092727" w:rsidP="00092727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1CA8BD" w14:textId="77777777" w:rsidR="00092727" w:rsidRPr="00A91979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5823BD7" w14:textId="77777777" w:rsidR="00092727" w:rsidRPr="00A91979" w:rsidRDefault="00092727" w:rsidP="00092727">
            <w:pPr>
              <w:pStyle w:val="3"/>
              <w:tabs>
                <w:tab w:val="clear" w:pos="360"/>
                <w:tab w:val="clear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2727" w:rsidRPr="00A91979" w14:paraId="1DEB47F6" w14:textId="77777777" w:rsidTr="00A91979">
        <w:tc>
          <w:tcPr>
            <w:tcW w:w="4395" w:type="dxa"/>
            <w:shd w:val="clear" w:color="auto" w:fill="auto"/>
          </w:tcPr>
          <w:p w14:paraId="7C46CEA8" w14:textId="1F6CDBDE" w:rsidR="00092727" w:rsidRPr="00A91979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lang w:val="en-US"/>
              </w:rPr>
              <w:t>1</w:t>
            </w:r>
            <w:r w:rsidRPr="00A91979">
              <w:rPr>
                <w:rFonts w:asciiTheme="majorBidi" w:hAnsiTheme="majorBidi" w:cstheme="majorBidi" w:hint="cs"/>
                <w:cs/>
                <w:lang w:val="en-US"/>
              </w:rPr>
              <w:t xml:space="preserve"> มกราคม </w:t>
            </w:r>
            <w:r w:rsidR="00B873FC" w:rsidRPr="00A91979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4372F5F9" w14:textId="511BC343" w:rsidR="00092727" w:rsidRPr="00A91979" w:rsidRDefault="00B873FC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818</w:t>
            </w:r>
            <w:r w:rsidR="00452930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634</w:t>
            </w:r>
          </w:p>
        </w:tc>
        <w:tc>
          <w:tcPr>
            <w:tcW w:w="236" w:type="dxa"/>
          </w:tcPr>
          <w:p w14:paraId="2C532BBF" w14:textId="77777777" w:rsidR="00092727" w:rsidRPr="00A91979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DC21382" w14:textId="47E46003" w:rsidR="00092727" w:rsidRPr="00A91979" w:rsidRDefault="00B873FC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  <w:r w:rsidR="00452930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697322E3" w14:textId="77777777" w:rsidR="00092727" w:rsidRPr="00A91979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10E554E" w14:textId="04EB2F46" w:rsidR="00092727" w:rsidRPr="00A91979" w:rsidRDefault="00B873FC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850</w:t>
            </w:r>
            <w:r w:rsidR="00452930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771</w:t>
            </w:r>
          </w:p>
        </w:tc>
      </w:tr>
      <w:tr w:rsidR="00452930" w:rsidRPr="00A91979" w14:paraId="4F8D8699" w14:textId="77777777" w:rsidTr="00A91979">
        <w:tc>
          <w:tcPr>
            <w:tcW w:w="4395" w:type="dxa"/>
            <w:shd w:val="clear" w:color="auto" w:fill="auto"/>
            <w:vAlign w:val="bottom"/>
          </w:tcPr>
          <w:p w14:paraId="5B2A47C5" w14:textId="58206762" w:rsidR="00452930" w:rsidRPr="00A91979" w:rsidRDefault="00452930" w:rsidP="004529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1049E1" w14:textId="70E6662B" w:rsidR="00452930" w:rsidRPr="00A91979" w:rsidRDefault="00452930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EEF324" w14:textId="77777777" w:rsidR="00452930" w:rsidRPr="00A91979" w:rsidRDefault="00452930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8F25A9C" w14:textId="5F0E14D5" w:rsidR="00452930" w:rsidRPr="00A91979" w:rsidRDefault="00452930" w:rsidP="00452930">
            <w:pPr>
              <w:pStyle w:val="accttwolines"/>
              <w:tabs>
                <w:tab w:val="decimal" w:pos="106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243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8AF273" w14:textId="77777777" w:rsidR="00452930" w:rsidRPr="00A91979" w:rsidRDefault="00452930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183FCFE" w14:textId="2F8D30E3" w:rsidR="00452930" w:rsidRPr="00A91979" w:rsidRDefault="00452930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Pr="00A91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409</w:t>
            </w:r>
            <w:r w:rsidRPr="00A919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2930" w:rsidRPr="00A91979" w14:paraId="7CC07C6E" w14:textId="77777777" w:rsidTr="00A91979">
        <w:tc>
          <w:tcPr>
            <w:tcW w:w="4395" w:type="dxa"/>
            <w:shd w:val="clear" w:color="auto" w:fill="auto"/>
          </w:tcPr>
          <w:p w14:paraId="4DC297E8" w14:textId="050B0383" w:rsidR="00452930" w:rsidRPr="00A91979" w:rsidRDefault="00452930" w:rsidP="0045293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B873FC" w:rsidRPr="00A9197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ธันวาคม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และ </w:t>
            </w:r>
            <w:r w:rsidR="00B873FC" w:rsidRPr="00A9197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มกราคม </w:t>
            </w:r>
            <w:r w:rsidR="00B873FC" w:rsidRPr="00A9197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4A89FB" w14:textId="523E0FCF" w:rsidR="00452930" w:rsidRPr="00A91979" w:rsidRDefault="00B873FC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810</w:t>
            </w:r>
            <w:r w:rsidR="00452930"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6F9C2ED5" w14:textId="77777777" w:rsidR="00452930" w:rsidRPr="00A91979" w:rsidRDefault="00452930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5BD9A9D" w14:textId="4FFC736D" w:rsidR="00452930" w:rsidRPr="00A91979" w:rsidRDefault="00B873FC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="00452930"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894</w:t>
            </w:r>
          </w:p>
        </w:tc>
        <w:tc>
          <w:tcPr>
            <w:tcW w:w="236" w:type="dxa"/>
            <w:shd w:val="clear" w:color="auto" w:fill="auto"/>
          </w:tcPr>
          <w:p w14:paraId="65E14EFA" w14:textId="77777777" w:rsidR="00452930" w:rsidRPr="00A91979" w:rsidRDefault="00452930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F9FB3C6" w14:textId="43704823" w:rsidR="00452930" w:rsidRPr="00A91979" w:rsidRDefault="00B873FC" w:rsidP="0045293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839</w:t>
            </w:r>
            <w:r w:rsidR="00452930"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362</w:t>
            </w:r>
          </w:p>
        </w:tc>
      </w:tr>
      <w:tr w:rsidR="007A6DA6" w:rsidRPr="00A91979" w14:paraId="0215EC6E" w14:textId="77777777" w:rsidTr="00A91979">
        <w:tc>
          <w:tcPr>
            <w:tcW w:w="4395" w:type="dxa"/>
            <w:shd w:val="clear" w:color="auto" w:fill="auto"/>
          </w:tcPr>
          <w:p w14:paraId="36D1DE54" w14:textId="4417E8D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ธันวาคม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B1E39" w14:textId="62E7EA2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810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58D34526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0B7D8" w14:textId="760ED772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894</w:t>
            </w:r>
          </w:p>
        </w:tc>
        <w:tc>
          <w:tcPr>
            <w:tcW w:w="236" w:type="dxa"/>
            <w:shd w:val="clear" w:color="auto" w:fill="auto"/>
          </w:tcPr>
          <w:p w14:paraId="6869A8AA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881BC" w14:textId="326C253A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839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362</w:t>
            </w:r>
          </w:p>
        </w:tc>
      </w:tr>
      <w:tr w:rsidR="007A6DA6" w:rsidRPr="00A91979" w14:paraId="1E5A78F5" w14:textId="77777777" w:rsidTr="00A91979">
        <w:tc>
          <w:tcPr>
            <w:tcW w:w="4395" w:type="dxa"/>
            <w:shd w:val="clear" w:color="auto" w:fill="auto"/>
          </w:tcPr>
          <w:p w14:paraId="1E1BF75A" w14:textId="7777777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1ED04CD" w14:textId="77777777" w:rsidR="007A6DA6" w:rsidRPr="00A91979" w:rsidRDefault="007A6DA6" w:rsidP="007A6DA6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DF36D" w14:textId="77777777" w:rsidR="007A6DA6" w:rsidRPr="00A91979" w:rsidRDefault="007A6DA6" w:rsidP="007A6DA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9D09D54" w14:textId="77777777" w:rsidR="007A6DA6" w:rsidRPr="00A91979" w:rsidRDefault="007A6DA6" w:rsidP="007A6DA6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305563" w14:textId="77777777" w:rsidR="007A6DA6" w:rsidRPr="00A91979" w:rsidRDefault="007A6DA6" w:rsidP="007A6DA6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048A7CF" w14:textId="77777777" w:rsidR="007A6DA6" w:rsidRPr="00A91979" w:rsidRDefault="007A6DA6" w:rsidP="007A6DA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DA6" w:rsidRPr="00A91979" w14:paraId="7B46FDA5" w14:textId="77777777" w:rsidTr="00A91979">
        <w:tc>
          <w:tcPr>
            <w:tcW w:w="4395" w:type="dxa"/>
            <w:shd w:val="clear" w:color="auto" w:fill="auto"/>
          </w:tcPr>
          <w:p w14:paraId="0FDF10CB" w14:textId="7777777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7B9401A7" w14:textId="77777777" w:rsidR="007A6DA6" w:rsidRPr="00A91979" w:rsidRDefault="007A6DA6" w:rsidP="007A6DA6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04F90" w14:textId="77777777" w:rsidR="007A6DA6" w:rsidRPr="00A91979" w:rsidRDefault="007A6DA6" w:rsidP="007A6DA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4C936BC" w14:textId="77777777" w:rsidR="007A6DA6" w:rsidRPr="00A91979" w:rsidRDefault="007A6DA6" w:rsidP="007A6DA6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4581AB" w14:textId="77777777" w:rsidR="007A6DA6" w:rsidRPr="00A91979" w:rsidRDefault="007A6DA6" w:rsidP="007A6DA6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438C5FE0" w14:textId="77777777" w:rsidR="007A6DA6" w:rsidRPr="00A91979" w:rsidRDefault="007A6DA6" w:rsidP="007A6DA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DA6" w:rsidRPr="00A91979" w14:paraId="3202AE72" w14:textId="77777777" w:rsidTr="00A91979">
        <w:tc>
          <w:tcPr>
            <w:tcW w:w="4395" w:type="dxa"/>
            <w:shd w:val="clear" w:color="auto" w:fill="auto"/>
          </w:tcPr>
          <w:p w14:paraId="6D7DAB02" w14:textId="5F2F1594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A91979">
              <w:rPr>
                <w:rFonts w:asciiTheme="majorBidi" w:hAnsiTheme="majorBidi" w:cstheme="majorBidi"/>
                <w:lang w:val="en-US"/>
              </w:rPr>
              <w:t>1</w:t>
            </w:r>
            <w:r w:rsidRPr="00A91979">
              <w:rPr>
                <w:rFonts w:asciiTheme="majorBidi" w:hAnsiTheme="majorBidi" w:cstheme="majorBidi" w:hint="cs"/>
                <w:cs/>
                <w:lang w:val="en-US"/>
              </w:rPr>
              <w:t xml:space="preserve"> มกราคม </w:t>
            </w:r>
            <w:r w:rsidRPr="00A91979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0916668A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686485" w14:textId="77777777" w:rsidR="007A6DA6" w:rsidRPr="00A91979" w:rsidRDefault="007A6DA6" w:rsidP="007A6DA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EE5187C" w14:textId="4FFE767B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25,835</w:t>
            </w:r>
          </w:p>
        </w:tc>
        <w:tc>
          <w:tcPr>
            <w:tcW w:w="236" w:type="dxa"/>
            <w:shd w:val="clear" w:color="auto" w:fill="auto"/>
          </w:tcPr>
          <w:p w14:paraId="25E9228B" w14:textId="77777777" w:rsidR="007A6DA6" w:rsidRPr="00A91979" w:rsidRDefault="007A6DA6" w:rsidP="007A6DA6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7BDEEBA2" w14:textId="53470F9F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25,835</w:t>
            </w:r>
          </w:p>
        </w:tc>
      </w:tr>
      <w:tr w:rsidR="007A6DA6" w:rsidRPr="00A91979" w14:paraId="5FA2D64C" w14:textId="77777777" w:rsidTr="00A91979">
        <w:tc>
          <w:tcPr>
            <w:tcW w:w="4395" w:type="dxa"/>
            <w:shd w:val="clear" w:color="auto" w:fill="auto"/>
          </w:tcPr>
          <w:p w14:paraId="2BEB2A5A" w14:textId="7777777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</w:tcPr>
          <w:p w14:paraId="77C4777D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28EA79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7B80BBD" w14:textId="75CB658B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3AA6F4BA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2075DB6" w14:textId="796CE0F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587</w:t>
            </w:r>
          </w:p>
        </w:tc>
      </w:tr>
      <w:tr w:rsidR="007A6DA6" w:rsidRPr="00A91979" w14:paraId="077C87B8" w14:textId="77777777" w:rsidTr="00A91979">
        <w:tc>
          <w:tcPr>
            <w:tcW w:w="4395" w:type="dxa"/>
            <w:shd w:val="clear" w:color="auto" w:fill="auto"/>
            <w:vAlign w:val="bottom"/>
          </w:tcPr>
          <w:p w14:paraId="7DDF7AEB" w14:textId="7777777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7B89CD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23DD5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2EB15B6" w14:textId="40F17643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A91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</w:t>
            </w:r>
            <w:r w:rsidRPr="00A919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AC9367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A9F974E" w14:textId="25ADBC5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A91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</w:t>
            </w:r>
            <w:r w:rsidRPr="00A919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6DA6" w:rsidRPr="00A91979" w14:paraId="546412DA" w14:textId="77777777" w:rsidTr="00A91979">
        <w:tc>
          <w:tcPr>
            <w:tcW w:w="4395" w:type="dxa"/>
            <w:shd w:val="clear" w:color="auto" w:fill="auto"/>
          </w:tcPr>
          <w:p w14:paraId="4F6F6566" w14:textId="54A0BAFF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ธันวาคม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 xml:space="preserve">2562 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และ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มกราคม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91E5CC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29CAF5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2D5BD89F" w14:textId="72C3B1A9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264</w:t>
            </w:r>
          </w:p>
        </w:tc>
        <w:tc>
          <w:tcPr>
            <w:tcW w:w="236" w:type="dxa"/>
            <w:shd w:val="clear" w:color="auto" w:fill="auto"/>
          </w:tcPr>
          <w:p w14:paraId="37920768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7832EABB" w14:textId="4D055BB5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264</w:t>
            </w:r>
          </w:p>
        </w:tc>
      </w:tr>
      <w:tr w:rsidR="007A6DA6" w:rsidRPr="00A91979" w14:paraId="3512BD97" w14:textId="77777777" w:rsidTr="00A91979">
        <w:tc>
          <w:tcPr>
            <w:tcW w:w="4395" w:type="dxa"/>
            <w:shd w:val="clear" w:color="auto" w:fill="auto"/>
          </w:tcPr>
          <w:p w14:paraId="1E34060C" w14:textId="7777777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</w:t>
            </w:r>
            <w:r w:rsidRPr="00A91979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CD8AD76" w14:textId="4A4EC9D6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835D10" w14:textId="77777777" w:rsidR="007A6DA6" w:rsidRPr="00A91979" w:rsidRDefault="007A6DA6" w:rsidP="007A6DA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D95F671" w14:textId="60776458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5D1C3FC4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FC71F91" w14:textId="514BF708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7A6DA6" w:rsidRPr="00A91979" w14:paraId="0E4EEAC7" w14:textId="77777777" w:rsidTr="00A91979">
        <w:tc>
          <w:tcPr>
            <w:tcW w:w="4395" w:type="dxa"/>
            <w:shd w:val="clear" w:color="auto" w:fill="auto"/>
          </w:tcPr>
          <w:p w14:paraId="3AE1ABBA" w14:textId="3AF11628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ธันวาคม </w:t>
            </w:r>
            <w:r w:rsidRPr="00A9197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C24D" w14:textId="506ED820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7C0BF7" w14:textId="77777777" w:rsidR="007A6DA6" w:rsidRPr="00A91979" w:rsidRDefault="007A6DA6" w:rsidP="007A6DA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F6A4" w14:textId="1B49C8CD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23,786</w:t>
            </w:r>
          </w:p>
        </w:tc>
        <w:tc>
          <w:tcPr>
            <w:tcW w:w="236" w:type="dxa"/>
            <w:shd w:val="clear" w:color="auto" w:fill="auto"/>
          </w:tcPr>
          <w:p w14:paraId="5D79F1C7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D5768" w14:textId="0C71804B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23,786</w:t>
            </w:r>
          </w:p>
        </w:tc>
      </w:tr>
      <w:tr w:rsidR="007A6DA6" w:rsidRPr="00A91979" w14:paraId="142D0922" w14:textId="77777777" w:rsidTr="00A91979">
        <w:tc>
          <w:tcPr>
            <w:tcW w:w="4395" w:type="dxa"/>
            <w:shd w:val="clear" w:color="auto" w:fill="auto"/>
          </w:tcPr>
          <w:p w14:paraId="04919E67" w14:textId="77777777" w:rsidR="007A6DA6" w:rsidRPr="00A91979" w:rsidRDefault="007A6DA6" w:rsidP="007A6DA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767B2E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08288" w14:textId="77777777" w:rsidR="007A6DA6" w:rsidRPr="00A91979" w:rsidRDefault="007A6DA6" w:rsidP="007A6DA6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267C67AF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A27AF8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D544021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6DA6" w:rsidRPr="00A91979" w14:paraId="38144091" w14:textId="77777777" w:rsidTr="00A91979">
        <w:tc>
          <w:tcPr>
            <w:tcW w:w="4395" w:type="dxa"/>
            <w:shd w:val="clear" w:color="auto" w:fill="auto"/>
          </w:tcPr>
          <w:p w14:paraId="1EC41A58" w14:textId="77777777" w:rsidR="007A6DA6" w:rsidRPr="00A91979" w:rsidRDefault="007A6DA6" w:rsidP="007A6DA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1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7" w:type="dxa"/>
            <w:shd w:val="clear" w:color="auto" w:fill="auto"/>
          </w:tcPr>
          <w:p w14:paraId="64337643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CCF71" w14:textId="77777777" w:rsidR="007A6DA6" w:rsidRPr="00A91979" w:rsidRDefault="007A6DA6" w:rsidP="007A6DA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EBEF97F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762FA3" w14:textId="77777777" w:rsidR="007A6DA6" w:rsidRPr="00A91979" w:rsidRDefault="007A6DA6" w:rsidP="007A6DA6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40E6A64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DA6" w:rsidRPr="00A91979" w14:paraId="1C64BB4A" w14:textId="77777777" w:rsidTr="00A91979">
        <w:tc>
          <w:tcPr>
            <w:tcW w:w="4395" w:type="dxa"/>
            <w:shd w:val="clear" w:color="auto" w:fill="auto"/>
          </w:tcPr>
          <w:p w14:paraId="5643E35E" w14:textId="6BF62765" w:rsidR="007A6DA6" w:rsidRPr="00A91979" w:rsidRDefault="007A6DA6" w:rsidP="007A6D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05767EF8" w14:textId="31C2041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810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2DF1A033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</w:tcPr>
          <w:p w14:paraId="299B8F88" w14:textId="5905AE46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4FDE276D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189B6454" w14:textId="311F530D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816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098</w:t>
            </w:r>
          </w:p>
        </w:tc>
      </w:tr>
      <w:tr w:rsidR="007A6DA6" w:rsidRPr="00A91979" w14:paraId="0CE68220" w14:textId="77777777" w:rsidTr="00A91979">
        <w:tc>
          <w:tcPr>
            <w:tcW w:w="4395" w:type="dxa"/>
            <w:shd w:val="clear" w:color="auto" w:fill="auto"/>
          </w:tcPr>
          <w:p w14:paraId="5F71D861" w14:textId="0E1DC72B" w:rsidR="007A6DA6" w:rsidRPr="00A91979" w:rsidRDefault="007A6DA6" w:rsidP="007A6D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919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86DA8E" w14:textId="3632A7E8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810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297B40D8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736E57" w14:textId="1EB16AF3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5,108</w:t>
            </w:r>
          </w:p>
        </w:tc>
        <w:tc>
          <w:tcPr>
            <w:tcW w:w="236" w:type="dxa"/>
            <w:shd w:val="clear" w:color="auto" w:fill="auto"/>
          </w:tcPr>
          <w:p w14:paraId="7F5CF191" w14:textId="77777777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AC5285" w14:textId="76A18C4D" w:rsidR="007A6DA6" w:rsidRPr="00A91979" w:rsidRDefault="007A6DA6" w:rsidP="007A6DA6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815,576</w:t>
            </w:r>
          </w:p>
        </w:tc>
      </w:tr>
    </w:tbl>
    <w:p w14:paraId="021AB5E2" w14:textId="77777777" w:rsidR="00092727" w:rsidRPr="009F3238" w:rsidRDefault="00092727" w:rsidP="00092727">
      <w:pPr>
        <w:spacing w:line="240" w:lineRule="auto"/>
        <w:ind w:right="562"/>
        <w:jc w:val="thaiDistribute"/>
        <w:rPr>
          <w:sz w:val="30"/>
          <w:szCs w:val="30"/>
          <w:cs/>
        </w:rPr>
      </w:pPr>
    </w:p>
    <w:p w14:paraId="55C051AD" w14:textId="460DE60A" w:rsidR="00092727" w:rsidRPr="009F3238" w:rsidRDefault="00092727" w:rsidP="00092727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9F3238">
        <w:rPr>
          <w:rFonts w:hint="cs"/>
          <w:sz w:val="30"/>
          <w:szCs w:val="30"/>
          <w:cs/>
        </w:rPr>
        <w:t>ที่ดิน</w:t>
      </w:r>
      <w:r w:rsidRPr="009F3238">
        <w:rPr>
          <w:sz w:val="30"/>
          <w:szCs w:val="30"/>
          <w:cs/>
        </w:rPr>
        <w:t>และอาคารที่ให้เช่าแก่บริษัทอื่น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สัญญาเช่ามีอายุ</w:t>
      </w:r>
      <w:r w:rsidRPr="009F3238">
        <w:rPr>
          <w:rFonts w:hint="cs"/>
          <w:sz w:val="30"/>
          <w:szCs w:val="30"/>
          <w:cs/>
        </w:rPr>
        <w:t>ตั้งแต่</w:t>
      </w:r>
      <w:r w:rsidRPr="009F3238">
        <w:rPr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ถึง </w:t>
      </w:r>
      <w:r w:rsidR="00B873FC" w:rsidRPr="009F3238">
        <w:rPr>
          <w:sz w:val="30"/>
          <w:szCs w:val="30"/>
        </w:rPr>
        <w:t>10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ปี</w:t>
      </w:r>
      <w:r w:rsidR="00DF3A7C"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4E0A4AFE" w14:textId="77777777" w:rsidR="00092727" w:rsidRPr="009F3238" w:rsidRDefault="00092727" w:rsidP="00092727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7BEBC763" w14:textId="2248CBA5" w:rsidR="00092727" w:rsidRPr="009F3238" w:rsidRDefault="00092727" w:rsidP="00092727">
      <w:pPr>
        <w:spacing w:line="240" w:lineRule="auto"/>
        <w:ind w:left="540" w:right="-25"/>
        <w:jc w:val="thaiDistribute"/>
        <w:rPr>
          <w:rFonts w:ascii="AngsanaNew" w:hAnsi="AngsanaNew"/>
          <w:sz w:val="30"/>
          <w:szCs w:val="38"/>
          <w:cs/>
        </w:rPr>
      </w:pPr>
      <w:r w:rsidRPr="009F3238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9F3238">
        <w:rPr>
          <w:rFonts w:hint="cs"/>
          <w:sz w:val="30"/>
          <w:szCs w:val="30"/>
          <w:cs/>
        </w:rPr>
        <w:t xml:space="preserve"> 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rFonts w:hint="cs"/>
          <w:sz w:val="30"/>
          <w:szCs w:val="30"/>
          <w:cs/>
        </w:rPr>
        <w:t xml:space="preserve"> ธันวาคม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9F3238">
        <w:rPr>
          <w:sz w:val="30"/>
          <w:szCs w:val="30"/>
          <w:cs/>
        </w:rPr>
        <w:t xml:space="preserve">จำนวน </w:t>
      </w:r>
      <w:r w:rsidR="00976E8C" w:rsidRPr="009F3238">
        <w:rPr>
          <w:sz w:val="30"/>
          <w:szCs w:val="30"/>
        </w:rPr>
        <w:t>1,565.3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ล้านบาท</w:t>
      </w:r>
      <w:r w:rsidRPr="009F3238">
        <w:rPr>
          <w:rFonts w:hint="cs"/>
          <w:sz w:val="30"/>
          <w:szCs w:val="30"/>
          <w:cs/>
        </w:rPr>
        <w:t xml:space="preserve"> และ </w:t>
      </w:r>
      <w:r w:rsidR="00976E8C" w:rsidRPr="009F3238">
        <w:rPr>
          <w:sz w:val="30"/>
          <w:szCs w:val="30"/>
        </w:rPr>
        <w:t>1,749.0</w:t>
      </w:r>
      <w:r w:rsidR="009760DD"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ล้านบาท ตามลำดับ </w:t>
      </w:r>
      <w:r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Pr="009F3238">
        <w:rPr>
          <w:i/>
          <w:iCs/>
          <w:sz w:val="30"/>
          <w:szCs w:val="30"/>
        </w:rPr>
        <w:t xml:space="preserve">: </w:t>
      </w:r>
      <w:r w:rsidR="00B873FC" w:rsidRPr="009F3238">
        <w:rPr>
          <w:i/>
          <w:iCs/>
          <w:sz w:val="30"/>
          <w:szCs w:val="30"/>
        </w:rPr>
        <w:t>1</w:t>
      </w:r>
      <w:r w:rsidR="00452930" w:rsidRPr="009F3238">
        <w:rPr>
          <w:i/>
          <w:iCs/>
          <w:sz w:val="30"/>
          <w:szCs w:val="30"/>
        </w:rPr>
        <w:t>,</w:t>
      </w:r>
      <w:r w:rsidR="00B873FC" w:rsidRPr="009F3238">
        <w:rPr>
          <w:i/>
          <w:iCs/>
          <w:sz w:val="30"/>
          <w:szCs w:val="30"/>
        </w:rPr>
        <w:t>889</w:t>
      </w:r>
      <w:r w:rsidR="00452930"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8</w:t>
      </w:r>
      <w:r w:rsidR="00452930" w:rsidRPr="009F3238">
        <w:rPr>
          <w:i/>
          <w:iCs/>
          <w:sz w:val="30"/>
          <w:szCs w:val="30"/>
        </w:rPr>
        <w:t xml:space="preserve"> </w:t>
      </w:r>
      <w:r w:rsidR="00CD3A76" w:rsidRPr="009F3238">
        <w:rPr>
          <w:i/>
          <w:iCs/>
          <w:sz w:val="30"/>
          <w:szCs w:val="30"/>
          <w:cs/>
        </w:rPr>
        <w:t>ล้านบาท</w:t>
      </w:r>
      <w:r w:rsidR="00CD3A76" w:rsidRPr="009F3238">
        <w:rPr>
          <w:rFonts w:hint="cs"/>
          <w:i/>
          <w:iCs/>
          <w:sz w:val="30"/>
          <w:szCs w:val="30"/>
          <w:cs/>
        </w:rPr>
        <w:t xml:space="preserve"> และ </w:t>
      </w:r>
      <w:r w:rsidR="00B873FC" w:rsidRPr="009F3238">
        <w:rPr>
          <w:i/>
          <w:iCs/>
          <w:sz w:val="30"/>
          <w:szCs w:val="30"/>
        </w:rPr>
        <w:t>1</w:t>
      </w:r>
      <w:r w:rsidR="00452930" w:rsidRPr="009F3238">
        <w:rPr>
          <w:i/>
          <w:iCs/>
          <w:sz w:val="30"/>
          <w:szCs w:val="30"/>
        </w:rPr>
        <w:t>,</w:t>
      </w:r>
      <w:r w:rsidR="00B873FC" w:rsidRPr="009F3238">
        <w:rPr>
          <w:i/>
          <w:iCs/>
          <w:sz w:val="30"/>
          <w:szCs w:val="30"/>
        </w:rPr>
        <w:t>749</w:t>
      </w:r>
      <w:r w:rsidR="00452930"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0</w:t>
      </w:r>
      <w:r w:rsidR="00452930" w:rsidRPr="009F3238">
        <w:rPr>
          <w:i/>
          <w:iCs/>
          <w:sz w:val="30"/>
          <w:szCs w:val="30"/>
        </w:rPr>
        <w:t xml:space="preserve"> </w:t>
      </w:r>
      <w:r w:rsidR="00CD3A76" w:rsidRPr="009F3238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9F3238">
        <w:rPr>
          <w:i/>
          <w:iCs/>
          <w:sz w:val="30"/>
          <w:szCs w:val="30"/>
        </w:rPr>
        <w:t xml:space="preserve"> </w:t>
      </w:r>
      <w:r w:rsidR="00421FA4" w:rsidRPr="009F3238">
        <w:rPr>
          <w:rFonts w:hint="cs"/>
          <w:i/>
          <w:iCs/>
          <w:sz w:val="30"/>
          <w:szCs w:val="30"/>
          <w:cs/>
        </w:rPr>
        <w:t>ตามลำดับ</w:t>
      </w:r>
      <w:r w:rsidRPr="009F3238">
        <w:rPr>
          <w:rFonts w:hint="cs"/>
          <w:i/>
          <w:iCs/>
          <w:sz w:val="30"/>
          <w:szCs w:val="30"/>
          <w:cs/>
        </w:rPr>
        <w:t>)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ascii="AngsanaNew" w:hAnsi="AngsanaNew" w:hint="cs"/>
          <w:sz w:val="30"/>
          <w:szCs w:val="30"/>
          <w:cs/>
        </w:rPr>
        <w:t>ประเมินราคาโดยบริษัทผู้ประเมินอิสระแห่งหนึ่งโดยวิธีมูลค่าตลาดสำหรับการใช้ประโยชน์</w:t>
      </w:r>
      <w:r w:rsidRPr="009F3238">
        <w:rPr>
          <w:rFonts w:ascii="AngsanaNew" w:hAnsi="AngsanaNew"/>
          <w:sz w:val="30"/>
          <w:szCs w:val="30"/>
          <w:cs/>
        </w:rPr>
        <w:t>ปัจจุบัน</w:t>
      </w:r>
      <w:r w:rsidRPr="009F3238">
        <w:rPr>
          <w:rFonts w:ascii="AngsanaNew" w:hAnsi="AngsanaNew" w:hint="cs"/>
          <w:sz w:val="30"/>
          <w:szCs w:val="30"/>
          <w:cs/>
        </w:rPr>
        <w:t>และวิธีรายได้</w:t>
      </w:r>
      <w:r w:rsidRPr="009F3238">
        <w:rPr>
          <w:rFonts w:ascii="AngsanaNew" w:hAnsi="AngsanaNew" w:cs="AngsanaNew"/>
          <w:sz w:val="30"/>
          <w:szCs w:val="30"/>
        </w:rPr>
        <w:t xml:space="preserve"> </w:t>
      </w:r>
      <w:r w:rsidRPr="009F3238">
        <w:rPr>
          <w:rFonts w:ascii="AngsanaNew" w:hAnsi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421FA4" w:rsidRPr="009F3238">
        <w:rPr>
          <w:rFonts w:ascii="AngsanaNew" w:hAnsi="AngsanaNew" w:cs="AngsanaNew" w:hint="cs"/>
          <w:sz w:val="30"/>
          <w:szCs w:val="30"/>
          <w:cs/>
        </w:rPr>
        <w:t xml:space="preserve"> </w:t>
      </w:r>
      <w:r w:rsidRPr="009F3238">
        <w:rPr>
          <w:rFonts w:ascii="AngsanaNew" w:hAnsi="AngsanaNew" w:hint="cs"/>
          <w:sz w:val="30"/>
          <w:szCs w:val="30"/>
          <w:cs/>
        </w:rPr>
        <w:t>ถูกจัดลำดับชั้นการวัดมูลค่ายุติธรรมอยู่ใน</w:t>
      </w:r>
      <w:r w:rsidR="00452930" w:rsidRPr="009F3238">
        <w:rPr>
          <w:rFonts w:hint="cs"/>
          <w:sz w:val="30"/>
          <w:szCs w:val="30"/>
          <w:cs/>
        </w:rPr>
        <w:t xml:space="preserve">ระดับที่ </w:t>
      </w:r>
      <w:r w:rsidR="00B873FC" w:rsidRPr="009F3238">
        <w:rPr>
          <w:sz w:val="30"/>
          <w:szCs w:val="30"/>
        </w:rPr>
        <w:t>3</w:t>
      </w:r>
    </w:p>
    <w:p w14:paraId="60F43DD5" w14:textId="1B5AB140" w:rsidR="00092727" w:rsidRPr="009F3238" w:rsidRDefault="0076570E" w:rsidP="00AA5EC6">
      <w:pPr>
        <w:spacing w:line="240" w:lineRule="auto"/>
        <w:rPr>
          <w:rFonts w:ascii="AngsanaNew" w:hAnsi="AngsanaNew" w:cs="AngsanaNew"/>
          <w:sz w:val="30"/>
          <w:szCs w:val="30"/>
        </w:rPr>
      </w:pPr>
      <w:r w:rsidRPr="009F3238">
        <w:rPr>
          <w:rFonts w:ascii="AngsanaNew" w:hAnsi="AngsanaNew" w:cs="AngsanaNew"/>
          <w:sz w:val="30"/>
          <w:szCs w:val="30"/>
          <w:cs/>
        </w:rPr>
        <w:br w:type="page"/>
      </w:r>
    </w:p>
    <w:p w14:paraId="14F5061F" w14:textId="77777777" w:rsidR="00092727" w:rsidRPr="009F3238" w:rsidRDefault="00092727" w:rsidP="00092727">
      <w:pPr>
        <w:spacing w:line="240" w:lineRule="auto"/>
        <w:ind w:left="900" w:right="562"/>
        <w:jc w:val="thaiDistribute"/>
        <w:rPr>
          <w:rFonts w:ascii="AngsanaNew" w:hAnsi="AngsanaNew"/>
          <w:sz w:val="30"/>
          <w:szCs w:val="30"/>
          <w:cs/>
        </w:rPr>
        <w:sectPr w:rsidR="00092727" w:rsidRPr="009F3238" w:rsidSect="00C255AE">
          <w:footerReference w:type="default" r:id="rId15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E563DD2" w14:textId="25B4E616" w:rsidR="00EE365B" w:rsidRPr="00941844" w:rsidRDefault="00092727" w:rsidP="00CC36A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</w:rPr>
      </w:pPr>
      <w:r w:rsidRPr="00941844">
        <w:rPr>
          <w:rFonts w:asciiTheme="majorBidi" w:hAnsiTheme="majorBidi" w:cstheme="majorBidi" w:hint="cs"/>
          <w:i w:val="0"/>
          <w:iCs w:val="0"/>
          <w:cs/>
        </w:rPr>
        <w:t>ที่ดิน อาคารและอุปกรณ์</w:t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14:paraId="09CA7077" w14:textId="77777777" w:rsidTr="00941844">
        <w:trPr>
          <w:trHeight w:val="20"/>
          <w:tblHeader/>
        </w:trPr>
        <w:tc>
          <w:tcPr>
            <w:tcW w:w="3150" w:type="dxa"/>
          </w:tcPr>
          <w:p w14:paraId="014F7465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60310016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52DD2B14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14:paraId="7DF98FA1" w14:textId="77777777" w:rsidTr="00941844">
        <w:trPr>
          <w:trHeight w:val="20"/>
          <w:tblHeader/>
        </w:trPr>
        <w:tc>
          <w:tcPr>
            <w:tcW w:w="3150" w:type="dxa"/>
          </w:tcPr>
          <w:p w14:paraId="364942AC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338F983A" w14:textId="77777777" w:rsidR="00941844" w:rsidRDefault="00941844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26CFB772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09BD6A1B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429C518B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01F12322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ADD767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D16860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420A05F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12B5309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C159653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334D1F4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677BBF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9031CD6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7761E66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1979150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528B5E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5D79BF7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0B8710ED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57A0FE6E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564DB3DA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58BC768A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6A0800BB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010FFD7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3733C940" w14:textId="77777777" w:rsidR="00941844" w:rsidRDefault="00941844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5050F873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11C6140" w14:textId="77777777" w:rsidR="00941844" w:rsidRDefault="00941844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8CBBB47" w14:textId="77777777" w:rsidR="00941844" w:rsidRDefault="00941844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ADC634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3D904B1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795BDBD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69CC16C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6B503D5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60D3AE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2A570C3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E3A54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49919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62CF5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B9A1C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181748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60B32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C634B7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4E11DE2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B4432EE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262A768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BD1D8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B23326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64FB5771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D58309D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4B4DD2E6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3A08F8F" w14:textId="77777777" w:rsidR="00941844" w:rsidRDefault="0094184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725,249</w:t>
            </w:r>
          </w:p>
        </w:tc>
        <w:tc>
          <w:tcPr>
            <w:tcW w:w="236" w:type="dxa"/>
            <w:vAlign w:val="bottom"/>
          </w:tcPr>
          <w:p w14:paraId="41B017CC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1B8DC57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349,736</w:t>
            </w:r>
          </w:p>
        </w:tc>
        <w:tc>
          <w:tcPr>
            <w:tcW w:w="245" w:type="dxa"/>
          </w:tcPr>
          <w:p w14:paraId="28DCAC8A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34D3E2DB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3,698,099</w:t>
            </w:r>
          </w:p>
        </w:tc>
        <w:tc>
          <w:tcPr>
            <w:tcW w:w="236" w:type="dxa"/>
            <w:vAlign w:val="bottom"/>
          </w:tcPr>
          <w:p w14:paraId="3FB2B24B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456EACB4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1,052,240</w:t>
            </w:r>
          </w:p>
        </w:tc>
        <w:tc>
          <w:tcPr>
            <w:tcW w:w="243" w:type="dxa"/>
            <w:vAlign w:val="bottom"/>
          </w:tcPr>
          <w:p w14:paraId="41E45DD7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0F0E2E2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10,041,194</w:t>
            </w:r>
          </w:p>
        </w:tc>
        <w:tc>
          <w:tcPr>
            <w:tcW w:w="236" w:type="dxa"/>
            <w:vAlign w:val="bottom"/>
          </w:tcPr>
          <w:p w14:paraId="643CF9E0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24AF74C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560,342</w:t>
            </w:r>
          </w:p>
        </w:tc>
        <w:tc>
          <w:tcPr>
            <w:tcW w:w="243" w:type="dxa"/>
            <w:vAlign w:val="bottom"/>
          </w:tcPr>
          <w:p w14:paraId="60FDC7D1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2E79963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900,244</w:t>
            </w:r>
          </w:p>
        </w:tc>
        <w:tc>
          <w:tcPr>
            <w:tcW w:w="243" w:type="dxa"/>
          </w:tcPr>
          <w:p w14:paraId="09F41321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38E9A40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105,336</w:t>
            </w:r>
          </w:p>
        </w:tc>
        <w:tc>
          <w:tcPr>
            <w:tcW w:w="243" w:type="dxa"/>
            <w:vAlign w:val="bottom"/>
          </w:tcPr>
          <w:p w14:paraId="40C0821A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344BE98D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406,997</w:t>
            </w:r>
          </w:p>
        </w:tc>
        <w:tc>
          <w:tcPr>
            <w:tcW w:w="243" w:type="dxa"/>
            <w:vAlign w:val="bottom"/>
          </w:tcPr>
          <w:p w14:paraId="5F4B9259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13A4F26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17,839,437</w:t>
            </w:r>
          </w:p>
        </w:tc>
      </w:tr>
      <w:tr w:rsidR="00941844" w14:paraId="53E1894D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95686F5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278436FA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63DE3B9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F55EDF2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7E965086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3,290</w:t>
            </w:r>
          </w:p>
        </w:tc>
        <w:tc>
          <w:tcPr>
            <w:tcW w:w="245" w:type="dxa"/>
          </w:tcPr>
          <w:p w14:paraId="679C2F4C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6DCF51F2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5879ADD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7E4CE420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14,637</w:t>
            </w:r>
          </w:p>
        </w:tc>
        <w:tc>
          <w:tcPr>
            <w:tcW w:w="243" w:type="dxa"/>
            <w:vAlign w:val="bottom"/>
          </w:tcPr>
          <w:p w14:paraId="66D8A9A4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20F0E8E6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141,962</w:t>
            </w:r>
          </w:p>
        </w:tc>
        <w:tc>
          <w:tcPr>
            <w:tcW w:w="236" w:type="dxa"/>
            <w:vAlign w:val="bottom"/>
          </w:tcPr>
          <w:p w14:paraId="55237DBF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D9BD916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45,863</w:t>
            </w:r>
          </w:p>
        </w:tc>
        <w:tc>
          <w:tcPr>
            <w:tcW w:w="243" w:type="dxa"/>
            <w:vAlign w:val="bottom"/>
          </w:tcPr>
          <w:p w14:paraId="6EE3EC84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8F587C1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28,890</w:t>
            </w:r>
          </w:p>
        </w:tc>
        <w:tc>
          <w:tcPr>
            <w:tcW w:w="243" w:type="dxa"/>
          </w:tcPr>
          <w:p w14:paraId="3E65BE12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603992E7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109,105</w:t>
            </w:r>
          </w:p>
        </w:tc>
        <w:tc>
          <w:tcPr>
            <w:tcW w:w="243" w:type="dxa"/>
            <w:vAlign w:val="bottom"/>
          </w:tcPr>
          <w:p w14:paraId="1BC58402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0365FD4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2,931,249</w:t>
            </w:r>
          </w:p>
        </w:tc>
        <w:tc>
          <w:tcPr>
            <w:tcW w:w="243" w:type="dxa"/>
            <w:vAlign w:val="bottom"/>
          </w:tcPr>
          <w:p w14:paraId="7AB210E9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C3FBA7A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3,274,996</w:t>
            </w:r>
          </w:p>
        </w:tc>
      </w:tr>
      <w:tr w:rsidR="00941844" w14:paraId="5437F9F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E5D248B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693" w:type="dxa"/>
            <w:hideMark/>
          </w:tcPr>
          <w:p w14:paraId="264FAC9C" w14:textId="77777777" w:rsidR="00941844" w:rsidRDefault="00941844">
            <w:pPr>
              <w:spacing w:line="26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  <w:hideMark/>
          </w:tcPr>
          <w:p w14:paraId="599D946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53AC1C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5DFE5C7A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022E97E7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50863BC1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AF35DB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04B1DBC4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4,109</w:t>
            </w:r>
          </w:p>
        </w:tc>
        <w:tc>
          <w:tcPr>
            <w:tcW w:w="243" w:type="dxa"/>
            <w:vAlign w:val="bottom"/>
          </w:tcPr>
          <w:p w14:paraId="3648B370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1E18A33C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195,339</w:t>
            </w:r>
          </w:p>
        </w:tc>
        <w:tc>
          <w:tcPr>
            <w:tcW w:w="236" w:type="dxa"/>
            <w:vAlign w:val="bottom"/>
          </w:tcPr>
          <w:p w14:paraId="323AFC94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BF8940F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42,999</w:t>
            </w:r>
          </w:p>
        </w:tc>
        <w:tc>
          <w:tcPr>
            <w:tcW w:w="243" w:type="dxa"/>
            <w:vAlign w:val="bottom"/>
          </w:tcPr>
          <w:p w14:paraId="2A54B235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E455BEC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4,576</w:t>
            </w:r>
          </w:p>
        </w:tc>
        <w:tc>
          <w:tcPr>
            <w:tcW w:w="243" w:type="dxa"/>
          </w:tcPr>
          <w:p w14:paraId="15E416D9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6A4D3974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FA200F1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50AE34E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9,102</w:t>
            </w:r>
          </w:p>
        </w:tc>
        <w:tc>
          <w:tcPr>
            <w:tcW w:w="243" w:type="dxa"/>
            <w:vAlign w:val="bottom"/>
          </w:tcPr>
          <w:p w14:paraId="3DBF2BA9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69FAC3D7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256,125</w:t>
            </w:r>
          </w:p>
        </w:tc>
      </w:tr>
      <w:tr w:rsidR="00941844" w14:paraId="034AD17B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27CE03C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BB30211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6D62F65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891EA07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60CBC52A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0457C60F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3655F335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578,938</w:t>
            </w:r>
          </w:p>
        </w:tc>
        <w:tc>
          <w:tcPr>
            <w:tcW w:w="236" w:type="dxa"/>
            <w:vAlign w:val="bottom"/>
          </w:tcPr>
          <w:p w14:paraId="1A601637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73410D4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87,271</w:t>
            </w:r>
          </w:p>
        </w:tc>
        <w:tc>
          <w:tcPr>
            <w:tcW w:w="243" w:type="dxa"/>
            <w:vAlign w:val="bottom"/>
          </w:tcPr>
          <w:p w14:paraId="21A739B5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275D9139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1,651,791</w:t>
            </w:r>
          </w:p>
        </w:tc>
        <w:tc>
          <w:tcPr>
            <w:tcW w:w="236" w:type="dxa"/>
            <w:vAlign w:val="bottom"/>
          </w:tcPr>
          <w:p w14:paraId="4B99019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7DEB514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5D5951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2DC5382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33,786</w:t>
            </w:r>
          </w:p>
        </w:tc>
        <w:tc>
          <w:tcPr>
            <w:tcW w:w="243" w:type="dxa"/>
          </w:tcPr>
          <w:p w14:paraId="0207C467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F06588A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54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939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317F9E0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07DE085A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2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296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847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6BF312B3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67214B18" w14:textId="77777777" w:rsidR="00941844" w:rsidRDefault="00941844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41844" w14:paraId="0CA72B1D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68531587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 (โอนไป) สินค้าคงเหลือ</w:t>
            </w:r>
          </w:p>
        </w:tc>
        <w:tc>
          <w:tcPr>
            <w:tcW w:w="693" w:type="dxa"/>
          </w:tcPr>
          <w:p w14:paraId="566DBE93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4B34F8C6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A38A8EF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7AB5ACF7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6B97F43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3553E6D0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CA7940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689A7539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8FF7FB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16291DB8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1,840</w:t>
            </w:r>
          </w:p>
        </w:tc>
        <w:tc>
          <w:tcPr>
            <w:tcW w:w="236" w:type="dxa"/>
            <w:vAlign w:val="bottom"/>
          </w:tcPr>
          <w:p w14:paraId="4265E4E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A0B2937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38FEC4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1A92929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40ED8EB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48A460F9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1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059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652913BC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3E706FC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103DCC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C3948B6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781</w:t>
            </w:r>
          </w:p>
        </w:tc>
      </w:tr>
      <w:tr w:rsidR="00941844" w14:paraId="498BA736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42DB0F9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โอนจากสิทธิการเช่า</w:t>
            </w:r>
          </w:p>
        </w:tc>
        <w:tc>
          <w:tcPr>
            <w:tcW w:w="693" w:type="dxa"/>
          </w:tcPr>
          <w:p w14:paraId="67EAE97A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A0BEB8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657D2D0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223F72EB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72876DC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6664DFCA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6EA2A9D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2071A7E6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342D462" w14:textId="77777777" w:rsidR="00941844" w:rsidRDefault="00941844">
            <w:pPr>
              <w:tabs>
                <w:tab w:val="left" w:pos="450"/>
                <w:tab w:val="decimal" w:pos="1033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5DA856C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B3D678F" w14:textId="77777777" w:rsidR="00941844" w:rsidRDefault="00941844">
            <w:pPr>
              <w:tabs>
                <w:tab w:val="left" w:pos="450"/>
                <w:tab w:val="decimal" w:pos="1033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DBAC55E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132A0FB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6E56A45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CEC3BD6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DC02F1F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0DCA2D0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B5EC448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6,294</w:t>
            </w:r>
          </w:p>
        </w:tc>
        <w:tc>
          <w:tcPr>
            <w:tcW w:w="243" w:type="dxa"/>
            <w:vAlign w:val="bottom"/>
          </w:tcPr>
          <w:p w14:paraId="1D9CB2E8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F884354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6,294</w:t>
            </w:r>
          </w:p>
        </w:tc>
      </w:tr>
      <w:tr w:rsidR="00941844" w14:paraId="4B80ECA1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D9A9737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93" w:type="dxa"/>
          </w:tcPr>
          <w:p w14:paraId="7EA7CF3A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06C5D165" w14:textId="77777777" w:rsidR="00941844" w:rsidRDefault="00941844">
            <w:pPr>
              <w:spacing w:line="260" w:lineRule="exact"/>
              <w:ind w:left="-291" w:right="-5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(114,009)</w:t>
            </w:r>
          </w:p>
        </w:tc>
        <w:tc>
          <w:tcPr>
            <w:tcW w:w="236" w:type="dxa"/>
            <w:vAlign w:val="bottom"/>
          </w:tcPr>
          <w:p w14:paraId="6DFEC3C4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61A91942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F3AD7E9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F79E4CD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(62,845)</w:t>
            </w:r>
          </w:p>
        </w:tc>
        <w:tc>
          <w:tcPr>
            <w:tcW w:w="236" w:type="dxa"/>
          </w:tcPr>
          <w:p w14:paraId="024B808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258EEF8C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788974A" w14:textId="77777777" w:rsidR="00941844" w:rsidRDefault="00941844">
            <w:pPr>
              <w:tabs>
                <w:tab w:val="left" w:pos="450"/>
                <w:tab w:val="decimal" w:pos="1033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E20E306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EB241CF" w14:textId="77777777" w:rsidR="00941844" w:rsidRDefault="00941844">
            <w:pPr>
              <w:tabs>
                <w:tab w:val="left" w:pos="450"/>
                <w:tab w:val="decimal" w:pos="1033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79379DD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FB7010D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5AB053F8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99241DD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AF57CEC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6C64811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2FC7A851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990F3E2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68E8F160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176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854</w:t>
            </w:r>
            <w:r>
              <w:rPr>
                <w:sz w:val="22"/>
                <w:szCs w:val="22"/>
              </w:rPr>
              <w:t>)</w:t>
            </w:r>
          </w:p>
        </w:tc>
      </w:tr>
      <w:tr w:rsidR="00941844" w14:paraId="4F35CE21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C02C6E3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94C99C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440722A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C9A80D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3340ED4A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CDBFF4E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EDE41DA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(7,716)</w:t>
            </w:r>
          </w:p>
        </w:tc>
        <w:tc>
          <w:tcPr>
            <w:tcW w:w="236" w:type="dxa"/>
            <w:vAlign w:val="bottom"/>
          </w:tcPr>
          <w:p w14:paraId="2F914554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731D682D" w14:textId="77777777" w:rsidR="00941844" w:rsidRDefault="00941844">
            <w:pPr>
              <w:pStyle w:val="accttwolines"/>
              <w:tabs>
                <w:tab w:val="decimal" w:pos="749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915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A327D2F" w14:textId="77777777" w:rsidR="00941844" w:rsidRDefault="00941844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bottom"/>
            <w:hideMark/>
          </w:tcPr>
          <w:p w14:paraId="0DF95137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775,301</w:t>
            </w:r>
            <w:r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0AD55FE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4C8AECB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131,868</w:t>
            </w:r>
            <w:r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21E65A18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1D1B14FA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103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568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3006E86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29CCAE5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4208038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2DE3B3B2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37174DB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29CAA16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1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019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368</w:t>
            </w:r>
            <w:r>
              <w:rPr>
                <w:sz w:val="22"/>
                <w:szCs w:val="22"/>
              </w:rPr>
              <w:t>)</w:t>
            </w:r>
          </w:p>
        </w:tc>
      </w:tr>
      <w:tr w:rsidR="00941844" w14:paraId="02768B61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E31B469" w14:textId="77777777" w:rsidR="00941844" w:rsidRDefault="00941844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>
              <w:rPr>
                <w:sz w:val="22"/>
                <w:szCs w:val="22"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3E30A9E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B2D83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5ADB376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A8A89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C318D59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87888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404D426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4B6802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1FE1E307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F5644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2D3690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2ED34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696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4A2DB40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20DA7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361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D928C9E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7825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3F2E8BF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7E843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8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565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DF63C5E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69674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9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622</w:t>
            </w:r>
            <w:r>
              <w:rPr>
                <w:sz w:val="22"/>
                <w:szCs w:val="22"/>
              </w:rPr>
              <w:t>)</w:t>
            </w:r>
          </w:p>
        </w:tc>
      </w:tr>
      <w:tr w:rsidR="00941844" w14:paraId="0D71D8E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8CDB44D" w14:textId="77777777" w:rsidR="00941844" w:rsidRDefault="00941844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268A99F6" w14:textId="77777777" w:rsidR="00941844" w:rsidRDefault="00941844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12E6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611,240</w:t>
            </w:r>
          </w:p>
        </w:tc>
        <w:tc>
          <w:tcPr>
            <w:tcW w:w="236" w:type="dxa"/>
            <w:vAlign w:val="bottom"/>
          </w:tcPr>
          <w:p w14:paraId="159D526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6EE301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353,026</w:t>
            </w:r>
          </w:p>
        </w:tc>
        <w:tc>
          <w:tcPr>
            <w:tcW w:w="245" w:type="dxa"/>
          </w:tcPr>
          <w:p w14:paraId="6C076FE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5E041B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4,206,476</w:t>
            </w:r>
          </w:p>
        </w:tc>
        <w:tc>
          <w:tcPr>
            <w:tcW w:w="236" w:type="dxa"/>
            <w:vAlign w:val="bottom"/>
          </w:tcPr>
          <w:p w14:paraId="55D0696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67ABE5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1,157,342</w:t>
            </w:r>
          </w:p>
        </w:tc>
        <w:tc>
          <w:tcPr>
            <w:tcW w:w="243" w:type="dxa"/>
            <w:vAlign w:val="bottom"/>
          </w:tcPr>
          <w:p w14:paraId="1F3A3B1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AE051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11,256,825</w:t>
            </w:r>
          </w:p>
        </w:tc>
        <w:tc>
          <w:tcPr>
            <w:tcW w:w="236" w:type="dxa"/>
            <w:vAlign w:val="bottom"/>
          </w:tcPr>
          <w:p w14:paraId="0E7C44E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6C9568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516,640</w:t>
            </w:r>
          </w:p>
        </w:tc>
        <w:tc>
          <w:tcPr>
            <w:tcW w:w="243" w:type="dxa"/>
            <w:vAlign w:val="bottom"/>
          </w:tcPr>
          <w:p w14:paraId="70AC8CC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A25C08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863,567</w:t>
            </w:r>
          </w:p>
        </w:tc>
        <w:tc>
          <w:tcPr>
            <w:tcW w:w="243" w:type="dxa"/>
          </w:tcPr>
          <w:p w14:paraId="3DB1645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42C3C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158,443</w:t>
            </w:r>
          </w:p>
        </w:tc>
        <w:tc>
          <w:tcPr>
            <w:tcW w:w="243" w:type="dxa"/>
            <w:vAlign w:val="bottom"/>
          </w:tcPr>
          <w:p w14:paraId="7301DB9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51982E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1,048,230</w:t>
            </w:r>
          </w:p>
        </w:tc>
        <w:tc>
          <w:tcPr>
            <w:tcW w:w="243" w:type="dxa"/>
            <w:vAlign w:val="bottom"/>
          </w:tcPr>
          <w:p w14:paraId="3A47E74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7FEB46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20,171,789</w:t>
            </w:r>
          </w:p>
        </w:tc>
      </w:tr>
      <w:tr w:rsidR="00941844" w14:paraId="3330473A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639A4B10" w14:textId="77777777" w:rsidR="00941844" w:rsidRDefault="00941844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การรับรู้สินทรัพย์สิทธิการใช้จากการถือปฏิบัติตาม </w:t>
            </w:r>
            <w:r>
              <w:rPr>
                <w:sz w:val="22"/>
                <w:szCs w:val="22"/>
              </w:rPr>
              <w:t>TFRS 16</w:t>
            </w:r>
            <w:r>
              <w:rPr>
                <w:rFonts w:hint="cs"/>
                <w:sz w:val="22"/>
                <w:szCs w:val="22"/>
                <w:cs/>
              </w:rPr>
              <w:t xml:space="preserve"> เป็นครั้งแรก</w:t>
            </w:r>
          </w:p>
        </w:tc>
        <w:tc>
          <w:tcPr>
            <w:tcW w:w="693" w:type="dxa"/>
            <w:vAlign w:val="bottom"/>
            <w:hideMark/>
          </w:tcPr>
          <w:p w14:paraId="313E9368" w14:textId="77777777" w:rsidR="00941844" w:rsidRDefault="00941844">
            <w:pPr>
              <w:spacing w:line="26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9DA8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361,607</w:t>
            </w:r>
          </w:p>
        </w:tc>
        <w:tc>
          <w:tcPr>
            <w:tcW w:w="236" w:type="dxa"/>
            <w:vAlign w:val="bottom"/>
          </w:tcPr>
          <w:p w14:paraId="3730DCB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FF507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5B7EF3F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23EB2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62,275</w:t>
            </w:r>
          </w:p>
        </w:tc>
        <w:tc>
          <w:tcPr>
            <w:tcW w:w="236" w:type="dxa"/>
            <w:vAlign w:val="bottom"/>
          </w:tcPr>
          <w:p w14:paraId="500C016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F15AC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D0F6358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2E42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3,005</w:t>
            </w:r>
          </w:p>
        </w:tc>
        <w:tc>
          <w:tcPr>
            <w:tcW w:w="236" w:type="dxa"/>
            <w:vAlign w:val="bottom"/>
          </w:tcPr>
          <w:p w14:paraId="66D8C84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8002B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D7B4A2F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9E1BD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243" w:type="dxa"/>
          </w:tcPr>
          <w:p w14:paraId="1AB5E27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D7154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4B180A7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1580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0BB5B8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28F4C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427,067</w:t>
            </w:r>
          </w:p>
        </w:tc>
      </w:tr>
      <w:tr w:rsidR="00941844" w14:paraId="6BEB7DE0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E295622" w14:textId="77777777" w:rsidR="00941844" w:rsidRDefault="00941844">
            <w:pPr>
              <w:spacing w:line="26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>
              <w:rPr>
                <w:b/>
                <w:bCs/>
                <w:sz w:val="22"/>
                <w:szCs w:val="22"/>
              </w:rPr>
              <w:t xml:space="preserve"> 1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2563 -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ปรับปรุงใหม่</w:t>
            </w:r>
          </w:p>
        </w:tc>
        <w:tc>
          <w:tcPr>
            <w:tcW w:w="693" w:type="dxa"/>
          </w:tcPr>
          <w:p w14:paraId="72DA3CED" w14:textId="77777777" w:rsidR="00941844" w:rsidRDefault="00941844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0437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972,847</w:t>
            </w:r>
          </w:p>
        </w:tc>
        <w:tc>
          <w:tcPr>
            <w:tcW w:w="236" w:type="dxa"/>
            <w:vAlign w:val="bottom"/>
          </w:tcPr>
          <w:p w14:paraId="3D09E1C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26B707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353,026</w:t>
            </w:r>
          </w:p>
        </w:tc>
        <w:tc>
          <w:tcPr>
            <w:tcW w:w="245" w:type="dxa"/>
          </w:tcPr>
          <w:p w14:paraId="4B48626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F4FC77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4,268,751</w:t>
            </w:r>
          </w:p>
        </w:tc>
        <w:tc>
          <w:tcPr>
            <w:tcW w:w="236" w:type="dxa"/>
            <w:vAlign w:val="bottom"/>
          </w:tcPr>
          <w:p w14:paraId="7B86274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E155A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1,157,342</w:t>
            </w:r>
          </w:p>
        </w:tc>
        <w:tc>
          <w:tcPr>
            <w:tcW w:w="243" w:type="dxa"/>
            <w:vAlign w:val="bottom"/>
          </w:tcPr>
          <w:p w14:paraId="1FA6050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1B7D2A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11,259,830</w:t>
            </w:r>
          </w:p>
        </w:tc>
        <w:tc>
          <w:tcPr>
            <w:tcW w:w="236" w:type="dxa"/>
            <w:vAlign w:val="bottom"/>
          </w:tcPr>
          <w:p w14:paraId="1C9D80C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17DC6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516,640</w:t>
            </w:r>
          </w:p>
        </w:tc>
        <w:tc>
          <w:tcPr>
            <w:tcW w:w="243" w:type="dxa"/>
            <w:vAlign w:val="bottom"/>
          </w:tcPr>
          <w:p w14:paraId="7422F2F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FC5FE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863,747</w:t>
            </w:r>
          </w:p>
        </w:tc>
        <w:tc>
          <w:tcPr>
            <w:tcW w:w="243" w:type="dxa"/>
          </w:tcPr>
          <w:p w14:paraId="6CEBA09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7C189F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158,443</w:t>
            </w:r>
          </w:p>
        </w:tc>
        <w:tc>
          <w:tcPr>
            <w:tcW w:w="243" w:type="dxa"/>
            <w:vAlign w:val="bottom"/>
          </w:tcPr>
          <w:p w14:paraId="01C950E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323A50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1,048,230</w:t>
            </w:r>
          </w:p>
        </w:tc>
        <w:tc>
          <w:tcPr>
            <w:tcW w:w="243" w:type="dxa"/>
            <w:vAlign w:val="bottom"/>
          </w:tcPr>
          <w:p w14:paraId="58F3DAF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426A6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20,598,856</w:t>
            </w:r>
          </w:p>
        </w:tc>
      </w:tr>
      <w:tr w:rsidR="00941844" w14:paraId="27F5686B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448F6D5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3E3217FB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2CEC06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0B8803E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711CAD47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3,346</w:t>
            </w:r>
          </w:p>
        </w:tc>
        <w:tc>
          <w:tcPr>
            <w:tcW w:w="245" w:type="dxa"/>
          </w:tcPr>
          <w:p w14:paraId="74306637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FCE3BB2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53,787</w:t>
            </w:r>
          </w:p>
        </w:tc>
        <w:tc>
          <w:tcPr>
            <w:tcW w:w="236" w:type="dxa"/>
            <w:vAlign w:val="bottom"/>
          </w:tcPr>
          <w:p w14:paraId="25D5154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7A9DF0C6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17,633</w:t>
            </w:r>
          </w:p>
        </w:tc>
        <w:tc>
          <w:tcPr>
            <w:tcW w:w="243" w:type="dxa"/>
            <w:vAlign w:val="bottom"/>
          </w:tcPr>
          <w:p w14:paraId="182ACDAC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D210F22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234,114</w:t>
            </w:r>
          </w:p>
        </w:tc>
        <w:tc>
          <w:tcPr>
            <w:tcW w:w="236" w:type="dxa"/>
            <w:vAlign w:val="bottom"/>
          </w:tcPr>
          <w:p w14:paraId="384E686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30874E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39,325</w:t>
            </w:r>
          </w:p>
        </w:tc>
        <w:tc>
          <w:tcPr>
            <w:tcW w:w="243" w:type="dxa"/>
            <w:vAlign w:val="bottom"/>
          </w:tcPr>
          <w:p w14:paraId="6679F6A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6FF7F646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104,299</w:t>
            </w:r>
          </w:p>
        </w:tc>
        <w:tc>
          <w:tcPr>
            <w:tcW w:w="243" w:type="dxa"/>
          </w:tcPr>
          <w:p w14:paraId="16AFCF92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1BADC7E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98,823</w:t>
            </w:r>
          </w:p>
        </w:tc>
        <w:tc>
          <w:tcPr>
            <w:tcW w:w="243" w:type="dxa"/>
            <w:vAlign w:val="bottom"/>
          </w:tcPr>
          <w:p w14:paraId="28A9C06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347790E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3,239,699</w:t>
            </w:r>
          </w:p>
        </w:tc>
        <w:tc>
          <w:tcPr>
            <w:tcW w:w="243" w:type="dxa"/>
            <w:vAlign w:val="bottom"/>
          </w:tcPr>
          <w:p w14:paraId="37FBB9B2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F0FB090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3,791,026</w:t>
            </w:r>
          </w:p>
        </w:tc>
      </w:tr>
      <w:tr w:rsidR="00941844" w14:paraId="02BC97EE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CB39E20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693" w:type="dxa"/>
            <w:hideMark/>
          </w:tcPr>
          <w:p w14:paraId="61C5EF84" w14:textId="77777777" w:rsidR="00941844" w:rsidRDefault="00941844">
            <w:pPr>
              <w:spacing w:line="26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  <w:hideMark/>
          </w:tcPr>
          <w:p w14:paraId="01827625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4FB1F18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30E4914B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BA6CAB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58BB8836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170,341</w:t>
            </w:r>
          </w:p>
        </w:tc>
        <w:tc>
          <w:tcPr>
            <w:tcW w:w="236" w:type="dxa"/>
            <w:vAlign w:val="bottom"/>
          </w:tcPr>
          <w:p w14:paraId="2D656AE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26C3710B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2D48B43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1EEF6222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193,217</w:t>
            </w:r>
          </w:p>
        </w:tc>
        <w:tc>
          <w:tcPr>
            <w:tcW w:w="236" w:type="dxa"/>
            <w:vAlign w:val="bottom"/>
          </w:tcPr>
          <w:p w14:paraId="60946F31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97A9786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F13B8A9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2A00217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</w:t>
            </w:r>
          </w:p>
        </w:tc>
        <w:tc>
          <w:tcPr>
            <w:tcW w:w="243" w:type="dxa"/>
          </w:tcPr>
          <w:p w14:paraId="6F7CE5E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258C9594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D530D5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633430F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</w:t>
            </w:r>
          </w:p>
        </w:tc>
        <w:tc>
          <w:tcPr>
            <w:tcW w:w="243" w:type="dxa"/>
            <w:vAlign w:val="bottom"/>
          </w:tcPr>
          <w:p w14:paraId="47A04D5F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6BC514D1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364,657</w:t>
            </w:r>
          </w:p>
        </w:tc>
      </w:tr>
      <w:tr w:rsidR="00941844" w14:paraId="546E0210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81D3EA2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4F89709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FC6F801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F251FF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E49471C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88,297</w:t>
            </w:r>
          </w:p>
        </w:tc>
        <w:tc>
          <w:tcPr>
            <w:tcW w:w="245" w:type="dxa"/>
          </w:tcPr>
          <w:p w14:paraId="3C39F65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16ABE9B5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938,147</w:t>
            </w:r>
          </w:p>
        </w:tc>
        <w:tc>
          <w:tcPr>
            <w:tcW w:w="236" w:type="dxa"/>
            <w:vAlign w:val="bottom"/>
          </w:tcPr>
          <w:p w14:paraId="5C317B8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715CBB6A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368,659</w:t>
            </w:r>
          </w:p>
        </w:tc>
        <w:tc>
          <w:tcPr>
            <w:tcW w:w="243" w:type="dxa"/>
            <w:vAlign w:val="bottom"/>
          </w:tcPr>
          <w:p w14:paraId="0D8EB56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6D175C0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1,874,521</w:t>
            </w:r>
          </w:p>
        </w:tc>
        <w:tc>
          <w:tcPr>
            <w:tcW w:w="236" w:type="dxa"/>
            <w:vAlign w:val="bottom"/>
          </w:tcPr>
          <w:p w14:paraId="1C9F17F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E678167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(1,186)</w:t>
            </w:r>
          </w:p>
        </w:tc>
        <w:tc>
          <w:tcPr>
            <w:tcW w:w="243" w:type="dxa"/>
            <w:vAlign w:val="bottom"/>
          </w:tcPr>
          <w:p w14:paraId="03DC0D03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2BEBCF3C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171,826</w:t>
            </w:r>
          </w:p>
        </w:tc>
        <w:tc>
          <w:tcPr>
            <w:tcW w:w="243" w:type="dxa"/>
          </w:tcPr>
          <w:p w14:paraId="1079EB8B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04DF68F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(74,848)</w:t>
            </w:r>
          </w:p>
        </w:tc>
        <w:tc>
          <w:tcPr>
            <w:tcW w:w="243" w:type="dxa"/>
            <w:vAlign w:val="bottom"/>
          </w:tcPr>
          <w:p w14:paraId="39F8953B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081C4A4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(3,365,416)</w:t>
            </w:r>
          </w:p>
        </w:tc>
        <w:tc>
          <w:tcPr>
            <w:tcW w:w="243" w:type="dxa"/>
            <w:vAlign w:val="bottom"/>
          </w:tcPr>
          <w:p w14:paraId="5D6170A3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E2B0BBB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41844" w14:paraId="07948E1E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B5206D7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โอนจากค่าเสื่อมราคาเป็นต้นทุนสินทรัพย์</w:t>
            </w:r>
          </w:p>
        </w:tc>
        <w:tc>
          <w:tcPr>
            <w:tcW w:w="693" w:type="dxa"/>
          </w:tcPr>
          <w:p w14:paraId="34DD3694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583A8C1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6EDB78C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28A761FC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866B82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57B334BD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FB1393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0B2AAADF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EE9F6E3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8" w:type="dxa"/>
            <w:vAlign w:val="bottom"/>
            <w:hideMark/>
          </w:tcPr>
          <w:p w14:paraId="70B16669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B2C56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54BD29D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DBB4D8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B573D8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2A1A3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  <w:hideMark/>
          </w:tcPr>
          <w:p w14:paraId="2D3C3D18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B009363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60233CB7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4,205</w:t>
            </w:r>
          </w:p>
        </w:tc>
        <w:tc>
          <w:tcPr>
            <w:tcW w:w="243" w:type="dxa"/>
            <w:vAlign w:val="bottom"/>
          </w:tcPr>
          <w:p w14:paraId="42DD2D25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  <w:hideMark/>
          </w:tcPr>
          <w:p w14:paraId="3A19B72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4,205</w:t>
            </w:r>
          </w:p>
        </w:tc>
      </w:tr>
      <w:tr w:rsidR="00941844" w14:paraId="170EA078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691CCFCA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693" w:type="dxa"/>
          </w:tcPr>
          <w:p w14:paraId="115C6FBF" w14:textId="77777777" w:rsidR="00941844" w:rsidRDefault="00941844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237B36D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45,402</w:t>
            </w:r>
          </w:p>
        </w:tc>
        <w:tc>
          <w:tcPr>
            <w:tcW w:w="236" w:type="dxa"/>
            <w:vAlign w:val="bottom"/>
          </w:tcPr>
          <w:p w14:paraId="4DEB298C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1A5CE9A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0F3D59E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0556E8EA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2321CA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0782A6CA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A453EC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8" w:type="dxa"/>
            <w:vAlign w:val="bottom"/>
            <w:hideMark/>
          </w:tcPr>
          <w:p w14:paraId="0D85C590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FF8EF6A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C05A7FF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00AD07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9EBE4DC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9B782EB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  <w:hideMark/>
          </w:tcPr>
          <w:p w14:paraId="702657A5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9FD52D3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565F221F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AACE551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  <w:hideMark/>
          </w:tcPr>
          <w:p w14:paraId="75E61709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45,402</w:t>
            </w:r>
          </w:p>
        </w:tc>
      </w:tr>
      <w:tr w:rsidR="00941844" w14:paraId="1DA19DCA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72EDA29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4B742412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4198A3D3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7D1B4F7" w14:textId="77777777" w:rsidR="00941844" w:rsidRDefault="00941844">
            <w:pPr>
              <w:spacing w:line="260" w:lineRule="exac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63181D01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F1D8ED3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BFCF7DE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(8,861)</w:t>
            </w:r>
          </w:p>
        </w:tc>
        <w:tc>
          <w:tcPr>
            <w:tcW w:w="236" w:type="dxa"/>
            <w:vAlign w:val="bottom"/>
          </w:tcPr>
          <w:p w14:paraId="52BDB080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522908D3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(208)</w:t>
            </w:r>
          </w:p>
        </w:tc>
        <w:tc>
          <w:tcPr>
            <w:tcW w:w="243" w:type="dxa"/>
            <w:vAlign w:val="bottom"/>
          </w:tcPr>
          <w:p w14:paraId="0B4456D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57C3C421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(1,067,814)</w:t>
            </w:r>
          </w:p>
        </w:tc>
        <w:tc>
          <w:tcPr>
            <w:tcW w:w="236" w:type="dxa"/>
            <w:vAlign w:val="bottom"/>
          </w:tcPr>
          <w:p w14:paraId="0C47F9E9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04B23E8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(103,027)</w:t>
            </w:r>
          </w:p>
        </w:tc>
        <w:tc>
          <w:tcPr>
            <w:tcW w:w="243" w:type="dxa"/>
            <w:vAlign w:val="bottom"/>
          </w:tcPr>
          <w:p w14:paraId="1DAD40F8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1AA21ABA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(15,894)</w:t>
            </w:r>
          </w:p>
        </w:tc>
        <w:tc>
          <w:tcPr>
            <w:tcW w:w="243" w:type="dxa"/>
          </w:tcPr>
          <w:p w14:paraId="57E800A0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A6CD6A8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(696)</w:t>
            </w:r>
          </w:p>
        </w:tc>
        <w:tc>
          <w:tcPr>
            <w:tcW w:w="243" w:type="dxa"/>
            <w:vAlign w:val="bottom"/>
          </w:tcPr>
          <w:p w14:paraId="3C73F7BF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1017" w:type="dxa"/>
            <w:vAlign w:val="bottom"/>
            <w:hideMark/>
          </w:tcPr>
          <w:p w14:paraId="47F43905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(2,023)</w:t>
            </w:r>
          </w:p>
        </w:tc>
        <w:tc>
          <w:tcPr>
            <w:tcW w:w="243" w:type="dxa"/>
            <w:vAlign w:val="bottom"/>
          </w:tcPr>
          <w:p w14:paraId="7F3C5E76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A00D96A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(1,198,523)</w:t>
            </w:r>
          </w:p>
        </w:tc>
      </w:tr>
      <w:tr w:rsidR="00941844" w14:paraId="499041D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C2EFF89" w14:textId="77777777" w:rsidR="00941844" w:rsidRDefault="00941844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>
              <w:rPr>
                <w:sz w:val="22"/>
                <w:szCs w:val="22"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E0A9B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99BFF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35,369</w:t>
            </w:r>
          </w:p>
        </w:tc>
        <w:tc>
          <w:tcPr>
            <w:tcW w:w="236" w:type="dxa"/>
            <w:vAlign w:val="bottom"/>
          </w:tcPr>
          <w:p w14:paraId="4EA26E9C" w14:textId="77777777" w:rsidR="00941844" w:rsidRDefault="00941844">
            <w:pPr>
              <w:spacing w:line="260" w:lineRule="exac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A42DE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(259)</w:t>
            </w:r>
          </w:p>
        </w:tc>
        <w:tc>
          <w:tcPr>
            <w:tcW w:w="245" w:type="dxa"/>
          </w:tcPr>
          <w:p w14:paraId="1564239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5B1F1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(6,353)</w:t>
            </w:r>
          </w:p>
        </w:tc>
        <w:tc>
          <w:tcPr>
            <w:tcW w:w="236" w:type="dxa"/>
          </w:tcPr>
          <w:p w14:paraId="7E7847D5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8BC0D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(2,763)</w:t>
            </w:r>
          </w:p>
        </w:tc>
        <w:tc>
          <w:tcPr>
            <w:tcW w:w="243" w:type="dxa"/>
          </w:tcPr>
          <w:p w14:paraId="38031A5C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71AE1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(6,245)</w:t>
            </w:r>
          </w:p>
        </w:tc>
        <w:tc>
          <w:tcPr>
            <w:tcW w:w="236" w:type="dxa"/>
          </w:tcPr>
          <w:p w14:paraId="136F1351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4BB48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2,563</w:t>
            </w:r>
          </w:p>
        </w:tc>
        <w:tc>
          <w:tcPr>
            <w:tcW w:w="243" w:type="dxa"/>
            <w:vAlign w:val="bottom"/>
          </w:tcPr>
          <w:p w14:paraId="12D17D1F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9B813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(1,761)</w:t>
            </w:r>
          </w:p>
        </w:tc>
        <w:tc>
          <w:tcPr>
            <w:tcW w:w="243" w:type="dxa"/>
          </w:tcPr>
          <w:p w14:paraId="34D7720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DD75F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77C4223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1FE66" w14:textId="77777777" w:rsidR="00941844" w:rsidRDefault="0094184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90,891</w:t>
            </w:r>
          </w:p>
        </w:tc>
        <w:tc>
          <w:tcPr>
            <w:tcW w:w="243" w:type="dxa"/>
            <w:vAlign w:val="bottom"/>
          </w:tcPr>
          <w:p w14:paraId="7889660B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1CAFC7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111,442</w:t>
            </w:r>
          </w:p>
        </w:tc>
      </w:tr>
      <w:tr w:rsidR="00941844" w14:paraId="218D6A90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E3A485E" w14:textId="77777777" w:rsidR="00941844" w:rsidRDefault="00941844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5CF71CA2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24E91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1,053,618</w:t>
            </w:r>
          </w:p>
        </w:tc>
        <w:tc>
          <w:tcPr>
            <w:tcW w:w="236" w:type="dxa"/>
            <w:vAlign w:val="bottom"/>
          </w:tcPr>
          <w:p w14:paraId="4C5CD0BD" w14:textId="77777777" w:rsidR="00941844" w:rsidRDefault="00941844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C0C81E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444,410</w:t>
            </w:r>
          </w:p>
        </w:tc>
        <w:tc>
          <w:tcPr>
            <w:tcW w:w="245" w:type="dxa"/>
          </w:tcPr>
          <w:p w14:paraId="41C9D82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52A6C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5,415,812</w:t>
            </w:r>
          </w:p>
        </w:tc>
        <w:tc>
          <w:tcPr>
            <w:tcW w:w="236" w:type="dxa"/>
            <w:vAlign w:val="bottom"/>
          </w:tcPr>
          <w:p w14:paraId="64E9798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81977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1,540,663</w:t>
            </w:r>
          </w:p>
        </w:tc>
        <w:tc>
          <w:tcPr>
            <w:tcW w:w="243" w:type="dxa"/>
            <w:vAlign w:val="bottom"/>
          </w:tcPr>
          <w:p w14:paraId="4225D9E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432BA" w14:textId="77777777" w:rsidR="00941844" w:rsidRDefault="00941844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12,487,623</w:t>
            </w:r>
          </w:p>
        </w:tc>
        <w:tc>
          <w:tcPr>
            <w:tcW w:w="236" w:type="dxa"/>
            <w:vAlign w:val="bottom"/>
          </w:tcPr>
          <w:p w14:paraId="24BAE6E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3A1EBD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454,315</w:t>
            </w:r>
          </w:p>
        </w:tc>
        <w:tc>
          <w:tcPr>
            <w:tcW w:w="243" w:type="dxa"/>
            <w:vAlign w:val="bottom"/>
          </w:tcPr>
          <w:p w14:paraId="1DBA102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B6E2F" w14:textId="77777777" w:rsidR="00941844" w:rsidRDefault="00941844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1,122,989</w:t>
            </w:r>
          </w:p>
        </w:tc>
        <w:tc>
          <w:tcPr>
            <w:tcW w:w="243" w:type="dxa"/>
          </w:tcPr>
          <w:p w14:paraId="7F8EC0C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85E1D1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181,722</w:t>
            </w:r>
          </w:p>
        </w:tc>
        <w:tc>
          <w:tcPr>
            <w:tcW w:w="243" w:type="dxa"/>
            <w:vAlign w:val="bottom"/>
          </w:tcPr>
          <w:p w14:paraId="0534D4D6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5DB46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1,015,913</w:t>
            </w:r>
          </w:p>
        </w:tc>
        <w:tc>
          <w:tcPr>
            <w:tcW w:w="243" w:type="dxa"/>
            <w:vAlign w:val="bottom"/>
          </w:tcPr>
          <w:p w14:paraId="6549FBD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917E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23,717,065</w:t>
            </w:r>
          </w:p>
        </w:tc>
      </w:tr>
      <w:tr w:rsidR="00941844" w14:paraId="3053C178" w14:textId="77777777" w:rsidTr="00941844">
        <w:trPr>
          <w:trHeight w:val="20"/>
          <w:tblHeader/>
        </w:trPr>
        <w:tc>
          <w:tcPr>
            <w:tcW w:w="3150" w:type="dxa"/>
          </w:tcPr>
          <w:p w14:paraId="493DDD58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65615A4C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62D213F0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14:paraId="12486648" w14:textId="77777777" w:rsidTr="00941844">
        <w:trPr>
          <w:trHeight w:val="20"/>
          <w:tblHeader/>
        </w:trPr>
        <w:tc>
          <w:tcPr>
            <w:tcW w:w="3150" w:type="dxa"/>
          </w:tcPr>
          <w:p w14:paraId="1831E5EC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4D4E5398" w14:textId="77777777" w:rsidR="00941844" w:rsidRDefault="00941844">
            <w:pPr>
              <w:spacing w:line="24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50E9C54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3425DE8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141965B3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2D5F4464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ACF8B4B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71F835A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EFEFBFF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3716397B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6AA80756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B2E5E6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E8B8C3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1704E9C8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2896870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5C784ECD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0E73FE92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2F9D054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14B9DD37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39685163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207049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33688CE1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7E88A601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B556A00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6D062BB" w14:textId="77777777" w:rsidR="00941844" w:rsidRDefault="00941844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2FD8E66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CF171C6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5A69131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21D03F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E2D8AD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64346D3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A4DB9D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2DFE439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43142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2682362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2247E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E2E8ACB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8F67F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941685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E30B11A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07028B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40F96F0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C245168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853C6AA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0F95754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897F6C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8E1F74C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41844" w14:paraId="5D0F3215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F0B649E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631FD684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57756CF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EE2A9A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  <w:hideMark/>
          </w:tcPr>
          <w:p w14:paraId="68936F04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178,327</w:t>
            </w:r>
          </w:p>
        </w:tc>
        <w:tc>
          <w:tcPr>
            <w:tcW w:w="245" w:type="dxa"/>
            <w:vAlign w:val="center"/>
          </w:tcPr>
          <w:p w14:paraId="7B16D64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  <w:hideMark/>
          </w:tcPr>
          <w:p w14:paraId="3626415F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1,645,284</w:t>
            </w:r>
          </w:p>
        </w:tc>
        <w:tc>
          <w:tcPr>
            <w:tcW w:w="236" w:type="dxa"/>
            <w:vAlign w:val="center"/>
          </w:tcPr>
          <w:p w14:paraId="74A6B78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  <w:hideMark/>
          </w:tcPr>
          <w:p w14:paraId="3ADC4E20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286,262</w:t>
            </w:r>
          </w:p>
        </w:tc>
        <w:tc>
          <w:tcPr>
            <w:tcW w:w="243" w:type="dxa"/>
            <w:vAlign w:val="center"/>
          </w:tcPr>
          <w:p w14:paraId="30ADFA9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  <w:hideMark/>
          </w:tcPr>
          <w:p w14:paraId="1D725775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8,207,706</w:t>
            </w:r>
          </w:p>
        </w:tc>
        <w:tc>
          <w:tcPr>
            <w:tcW w:w="236" w:type="dxa"/>
            <w:vAlign w:val="center"/>
          </w:tcPr>
          <w:p w14:paraId="4691E19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  <w:hideMark/>
          </w:tcPr>
          <w:p w14:paraId="65895A7D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355,968</w:t>
            </w:r>
          </w:p>
        </w:tc>
        <w:tc>
          <w:tcPr>
            <w:tcW w:w="243" w:type="dxa"/>
            <w:vAlign w:val="center"/>
          </w:tcPr>
          <w:p w14:paraId="6161636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  <w:hideMark/>
          </w:tcPr>
          <w:p w14:paraId="7030034B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647,467</w:t>
            </w:r>
          </w:p>
        </w:tc>
        <w:tc>
          <w:tcPr>
            <w:tcW w:w="243" w:type="dxa"/>
          </w:tcPr>
          <w:p w14:paraId="7CFB450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4E936C2A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696</w:t>
            </w:r>
          </w:p>
        </w:tc>
        <w:tc>
          <w:tcPr>
            <w:tcW w:w="243" w:type="dxa"/>
            <w:vAlign w:val="bottom"/>
          </w:tcPr>
          <w:p w14:paraId="08A96CA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66B979D6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483F1A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4DAE852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11,321,710</w:t>
            </w:r>
          </w:p>
        </w:tc>
      </w:tr>
      <w:tr w:rsidR="00941844" w14:paraId="12A2A53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B01347C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68473F41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0528206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52D8C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2D521CE9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15,494</w:t>
            </w:r>
          </w:p>
        </w:tc>
        <w:tc>
          <w:tcPr>
            <w:tcW w:w="245" w:type="dxa"/>
          </w:tcPr>
          <w:p w14:paraId="422BE45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28E3EBAC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158,373</w:t>
            </w:r>
          </w:p>
        </w:tc>
        <w:tc>
          <w:tcPr>
            <w:tcW w:w="236" w:type="dxa"/>
          </w:tcPr>
          <w:p w14:paraId="4AD4E7F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64D30D2C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94,520</w:t>
            </w:r>
          </w:p>
        </w:tc>
        <w:tc>
          <w:tcPr>
            <w:tcW w:w="243" w:type="dxa"/>
          </w:tcPr>
          <w:p w14:paraId="0FAD3E2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043650F6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531,137</w:t>
            </w:r>
          </w:p>
        </w:tc>
        <w:tc>
          <w:tcPr>
            <w:tcW w:w="236" w:type="dxa"/>
          </w:tcPr>
          <w:p w14:paraId="32CCAB5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0D5BE08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72,533</w:t>
            </w:r>
          </w:p>
        </w:tc>
        <w:tc>
          <w:tcPr>
            <w:tcW w:w="243" w:type="dxa"/>
          </w:tcPr>
          <w:p w14:paraId="52E8372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3198FC48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81,528</w:t>
            </w:r>
          </w:p>
        </w:tc>
        <w:tc>
          <w:tcPr>
            <w:tcW w:w="243" w:type="dxa"/>
          </w:tcPr>
          <w:p w14:paraId="55132E9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BEE7DC4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75BA32A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418F6FB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BE1AD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3619B0DB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953,585</w:t>
            </w:r>
          </w:p>
        </w:tc>
      </w:tr>
      <w:tr w:rsidR="00941844" w14:paraId="12D7891B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4A8F8CA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615D0DA3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49E0FF28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7A96C4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19ACF72E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1B93697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140E3B4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16C271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1D2467C3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8AD70F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50D413CE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12,319</w:t>
            </w:r>
          </w:p>
        </w:tc>
        <w:tc>
          <w:tcPr>
            <w:tcW w:w="236" w:type="dxa"/>
          </w:tcPr>
          <w:p w14:paraId="7308940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B238598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CC8E2C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11B09582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3E644BF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28C2C488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FA56A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68DBBFF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160BC3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720DD54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12,319</w:t>
            </w:r>
          </w:p>
        </w:tc>
      </w:tr>
      <w:tr w:rsidR="00941844" w14:paraId="1AF4EA83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1B37D03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DCFE2BD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B3A2FDE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24B553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1F117C65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CDDFED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6B8762C3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3E4C40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3A42389C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1982854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F3EB427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236" w:type="dxa"/>
          </w:tcPr>
          <w:p w14:paraId="6392161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665FC44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18BB85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282B89FE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154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959AB7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012E38B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B02F0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4507F53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D57B74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91F9071" w14:textId="77777777" w:rsidR="00941844" w:rsidRDefault="00941844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41844" w14:paraId="0F4CB833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0D5648E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93" w:type="dxa"/>
          </w:tcPr>
          <w:p w14:paraId="557F6191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2CEEA8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7089B6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103FA900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54316E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29D274B6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(62,845)</w:t>
            </w:r>
          </w:p>
        </w:tc>
        <w:tc>
          <w:tcPr>
            <w:tcW w:w="236" w:type="dxa"/>
          </w:tcPr>
          <w:p w14:paraId="09D4270A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2AEA5199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A491F7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6248091E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092A07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421A8AE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6A50D35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9C84B18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53F5A66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1FD3FE5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B88E77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0E23BD2F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C1D737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60E36954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62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845</w:t>
            </w:r>
            <w:r>
              <w:rPr>
                <w:sz w:val="22"/>
                <w:szCs w:val="22"/>
              </w:rPr>
              <w:t>)</w:t>
            </w:r>
          </w:p>
        </w:tc>
      </w:tr>
      <w:tr w:rsidR="00941844" w14:paraId="62214611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D433999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05577B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52F9ECA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8F90D9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658A95BE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109F95F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  <w:hideMark/>
          </w:tcPr>
          <w:p w14:paraId="55489C1D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(5,631)</w:t>
            </w:r>
          </w:p>
        </w:tc>
        <w:tc>
          <w:tcPr>
            <w:tcW w:w="236" w:type="dxa"/>
            <w:vAlign w:val="center"/>
          </w:tcPr>
          <w:p w14:paraId="5D99E2A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7398B32C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248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41E9A0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  <w:hideMark/>
          </w:tcPr>
          <w:p w14:paraId="65076F2E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(752,624)</w:t>
            </w:r>
          </w:p>
        </w:tc>
        <w:tc>
          <w:tcPr>
            <w:tcW w:w="236" w:type="dxa"/>
            <w:vAlign w:val="center"/>
          </w:tcPr>
          <w:p w14:paraId="69412ED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4AF0D55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(117,134)</w:t>
            </w:r>
          </w:p>
        </w:tc>
        <w:tc>
          <w:tcPr>
            <w:tcW w:w="243" w:type="dxa"/>
            <w:vAlign w:val="center"/>
          </w:tcPr>
          <w:p w14:paraId="4A9F28D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  <w:hideMark/>
          </w:tcPr>
          <w:p w14:paraId="56EE3AA2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101</w:t>
            </w:r>
            <w:r>
              <w:rPr>
                <w:sz w:val="22"/>
                <w:szCs w:val="22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832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0C4C4F1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6682F0F5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862CB6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1223DE9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9ADC10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9D3EC69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(977,</w:t>
            </w: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469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41844" w14:paraId="7C5B123D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189F6C8" w14:textId="77777777" w:rsidR="00941844" w:rsidRDefault="00941844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>
              <w:rPr>
                <w:sz w:val="22"/>
                <w:szCs w:val="22"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4CD331F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EE549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51EDDC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E5D2D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49B9714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3C4474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51AF9C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DD0EB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C7477A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E0E10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B0E6CF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6B11E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(278)</w:t>
            </w:r>
          </w:p>
        </w:tc>
        <w:tc>
          <w:tcPr>
            <w:tcW w:w="243" w:type="dxa"/>
            <w:vAlign w:val="center"/>
          </w:tcPr>
          <w:p w14:paraId="5B75BBF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9CEEC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299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94410C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52C83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C9859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6D032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33DB59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BB712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577</w:t>
            </w:r>
            <w:r>
              <w:rPr>
                <w:sz w:val="22"/>
                <w:szCs w:val="22"/>
              </w:rPr>
              <w:t>)</w:t>
            </w:r>
          </w:p>
        </w:tc>
      </w:tr>
      <w:tr w:rsidR="00941844" w14:paraId="59A59F0A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CD7B328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0A00EF42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E775C4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A9DC24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333B72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193,821</w:t>
            </w:r>
          </w:p>
        </w:tc>
        <w:tc>
          <w:tcPr>
            <w:tcW w:w="245" w:type="dxa"/>
            <w:vAlign w:val="center"/>
          </w:tcPr>
          <w:p w14:paraId="257C3E7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75EC1F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1,735,181</w:t>
            </w:r>
          </w:p>
        </w:tc>
        <w:tc>
          <w:tcPr>
            <w:tcW w:w="236" w:type="dxa"/>
            <w:vAlign w:val="center"/>
          </w:tcPr>
          <w:p w14:paraId="08F034C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25410D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380,534</w:t>
            </w:r>
          </w:p>
        </w:tc>
        <w:tc>
          <w:tcPr>
            <w:tcW w:w="243" w:type="dxa"/>
            <w:vAlign w:val="center"/>
          </w:tcPr>
          <w:p w14:paraId="6A3D328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C839F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7,998,692</w:t>
            </w:r>
          </w:p>
        </w:tc>
        <w:tc>
          <w:tcPr>
            <w:tcW w:w="236" w:type="dxa"/>
            <w:vAlign w:val="center"/>
          </w:tcPr>
          <w:p w14:paraId="4465053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85B6D7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311,089</w:t>
            </w:r>
          </w:p>
        </w:tc>
        <w:tc>
          <w:tcPr>
            <w:tcW w:w="243" w:type="dxa"/>
            <w:vAlign w:val="center"/>
          </w:tcPr>
          <w:p w14:paraId="0EC4483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137EC3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626,710</w:t>
            </w:r>
          </w:p>
        </w:tc>
        <w:tc>
          <w:tcPr>
            <w:tcW w:w="243" w:type="dxa"/>
          </w:tcPr>
          <w:p w14:paraId="55F2C053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C926EA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243" w:type="dxa"/>
            <w:vAlign w:val="bottom"/>
          </w:tcPr>
          <w:p w14:paraId="2BE6B50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B9519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353CBD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BF657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11,246,723</w:t>
            </w:r>
          </w:p>
        </w:tc>
      </w:tr>
      <w:tr w:rsidR="00941844" w14:paraId="258CE64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1D31DAC" w14:textId="77777777" w:rsidR="00941844" w:rsidRDefault="00941844">
            <w:pPr>
              <w:spacing w:line="26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การรับรู้ค่าเสื่อมราคาของสินทรัพย์สิทธิการใช้</w:t>
            </w:r>
            <w:r>
              <w:rPr>
                <w:sz w:val="22"/>
                <w:szCs w:val="22"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 xml:space="preserve">จากการถือปฏิบัติตาม </w:t>
            </w:r>
            <w:r>
              <w:rPr>
                <w:sz w:val="22"/>
                <w:szCs w:val="22"/>
              </w:rPr>
              <w:t>TFRS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 xml:space="preserve">16 </w:t>
            </w:r>
            <w:r>
              <w:rPr>
                <w:rFonts w:hint="cs"/>
                <w:sz w:val="22"/>
                <w:szCs w:val="22"/>
                <w:cs/>
              </w:rPr>
              <w:t>เป็นครั้งแรก</w:t>
            </w:r>
          </w:p>
        </w:tc>
        <w:tc>
          <w:tcPr>
            <w:tcW w:w="693" w:type="dxa"/>
            <w:vAlign w:val="bottom"/>
            <w:hideMark/>
          </w:tcPr>
          <w:p w14:paraId="5B261D8F" w14:textId="77777777" w:rsidR="00941844" w:rsidRDefault="00941844">
            <w:pPr>
              <w:spacing w:line="260" w:lineRule="exact"/>
              <w:ind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8DB20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9,571</w:t>
            </w:r>
          </w:p>
        </w:tc>
        <w:tc>
          <w:tcPr>
            <w:tcW w:w="236" w:type="dxa"/>
            <w:vAlign w:val="bottom"/>
          </w:tcPr>
          <w:p w14:paraId="660B553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0B263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70585B8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C2289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485A92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80129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C11454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9AB3C5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2EF484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4E971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76C747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D8A1F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0688F6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52D2A3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2679E1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8CFA5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4B2A70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DEF2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9,571</w:t>
            </w:r>
          </w:p>
        </w:tc>
      </w:tr>
      <w:tr w:rsidR="00941844" w14:paraId="1A6C0FAA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96A8789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>
              <w:rPr>
                <w:b/>
                <w:bCs/>
                <w:sz w:val="22"/>
                <w:szCs w:val="22"/>
              </w:rPr>
              <w:t xml:space="preserve"> 1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2563 -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ปรับปรุงใหม่</w:t>
            </w:r>
          </w:p>
        </w:tc>
        <w:tc>
          <w:tcPr>
            <w:tcW w:w="693" w:type="dxa"/>
          </w:tcPr>
          <w:p w14:paraId="76DE5B86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6A0BD4" w14:textId="77777777" w:rsidR="00941844" w:rsidRDefault="0094184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9,571</w:t>
            </w:r>
          </w:p>
        </w:tc>
        <w:tc>
          <w:tcPr>
            <w:tcW w:w="236" w:type="dxa"/>
            <w:vAlign w:val="bottom"/>
          </w:tcPr>
          <w:p w14:paraId="3E54B07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018C28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193,821</w:t>
            </w:r>
          </w:p>
        </w:tc>
        <w:tc>
          <w:tcPr>
            <w:tcW w:w="245" w:type="dxa"/>
            <w:vAlign w:val="center"/>
          </w:tcPr>
          <w:p w14:paraId="206AC1B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961B2A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1,735,181</w:t>
            </w:r>
          </w:p>
        </w:tc>
        <w:tc>
          <w:tcPr>
            <w:tcW w:w="236" w:type="dxa"/>
            <w:vAlign w:val="center"/>
          </w:tcPr>
          <w:p w14:paraId="2B9CEF0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89BD8C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380,534</w:t>
            </w:r>
          </w:p>
        </w:tc>
        <w:tc>
          <w:tcPr>
            <w:tcW w:w="243" w:type="dxa"/>
            <w:vAlign w:val="center"/>
          </w:tcPr>
          <w:p w14:paraId="453988F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473A4D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7,998,692</w:t>
            </w:r>
          </w:p>
        </w:tc>
        <w:tc>
          <w:tcPr>
            <w:tcW w:w="236" w:type="dxa"/>
            <w:vAlign w:val="center"/>
          </w:tcPr>
          <w:p w14:paraId="0694710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C08684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311,089</w:t>
            </w:r>
          </w:p>
        </w:tc>
        <w:tc>
          <w:tcPr>
            <w:tcW w:w="243" w:type="dxa"/>
            <w:vAlign w:val="center"/>
          </w:tcPr>
          <w:p w14:paraId="7FF5242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79FBAF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626,710</w:t>
            </w:r>
          </w:p>
        </w:tc>
        <w:tc>
          <w:tcPr>
            <w:tcW w:w="243" w:type="dxa"/>
          </w:tcPr>
          <w:p w14:paraId="34B955E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10CA1" w14:textId="77777777" w:rsidR="00941844" w:rsidRDefault="0094184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243" w:type="dxa"/>
            <w:vAlign w:val="bottom"/>
          </w:tcPr>
          <w:p w14:paraId="1FEE5F8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43649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633396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D142E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11,256,294</w:t>
            </w:r>
          </w:p>
        </w:tc>
      </w:tr>
      <w:tr w:rsidR="00941844" w14:paraId="1C02F63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EA1B643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5CDA0972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3A943D7" w14:textId="77777777" w:rsidR="00941844" w:rsidRDefault="0094184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12,283</w:t>
            </w:r>
          </w:p>
        </w:tc>
        <w:tc>
          <w:tcPr>
            <w:tcW w:w="236" w:type="dxa"/>
            <w:vAlign w:val="bottom"/>
          </w:tcPr>
          <w:p w14:paraId="7F9C586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2BF79A2B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17,206</w:t>
            </w:r>
          </w:p>
        </w:tc>
        <w:tc>
          <w:tcPr>
            <w:tcW w:w="245" w:type="dxa"/>
          </w:tcPr>
          <w:p w14:paraId="54E2331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04CFFB64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219,051</w:t>
            </w:r>
          </w:p>
        </w:tc>
        <w:tc>
          <w:tcPr>
            <w:tcW w:w="236" w:type="dxa"/>
          </w:tcPr>
          <w:p w14:paraId="39EBD79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27BB62ED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112,136</w:t>
            </w:r>
          </w:p>
        </w:tc>
        <w:tc>
          <w:tcPr>
            <w:tcW w:w="243" w:type="dxa"/>
          </w:tcPr>
          <w:p w14:paraId="5ACEDD1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4D057228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716,120</w:t>
            </w:r>
          </w:p>
        </w:tc>
        <w:tc>
          <w:tcPr>
            <w:tcW w:w="236" w:type="dxa"/>
          </w:tcPr>
          <w:p w14:paraId="64F9537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4C036AB2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73,637</w:t>
            </w:r>
          </w:p>
        </w:tc>
        <w:tc>
          <w:tcPr>
            <w:tcW w:w="243" w:type="dxa"/>
          </w:tcPr>
          <w:p w14:paraId="3A211B8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232A2DB0" w14:textId="77777777" w:rsidR="00941844" w:rsidRDefault="00941844">
            <w:pPr>
              <w:spacing w:line="260" w:lineRule="exact"/>
              <w:ind w:right="-18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90,597</w:t>
            </w:r>
          </w:p>
        </w:tc>
        <w:tc>
          <w:tcPr>
            <w:tcW w:w="243" w:type="dxa"/>
          </w:tcPr>
          <w:p w14:paraId="2427876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B81C1A0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BEDD6B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4E53F2AA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591541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33534175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1,241,030</w:t>
            </w:r>
          </w:p>
        </w:tc>
      </w:tr>
      <w:tr w:rsidR="00941844" w14:paraId="60B80DE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8ABF46B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(กลับรายการ) ขาดทุนจากการด้อยค่า</w:t>
            </w:r>
          </w:p>
        </w:tc>
        <w:tc>
          <w:tcPr>
            <w:tcW w:w="693" w:type="dxa"/>
          </w:tcPr>
          <w:p w14:paraId="37CC8A4F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CE2BF95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1DC8A8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64BB16E3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1,332</w:t>
            </w:r>
          </w:p>
        </w:tc>
        <w:tc>
          <w:tcPr>
            <w:tcW w:w="245" w:type="dxa"/>
            <w:vAlign w:val="bottom"/>
          </w:tcPr>
          <w:p w14:paraId="7869E4F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1182DF02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236" w:type="dxa"/>
            <w:vAlign w:val="bottom"/>
          </w:tcPr>
          <w:p w14:paraId="64B2179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1F3F9063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492F6F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751922C4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(4,976)</w:t>
            </w:r>
          </w:p>
        </w:tc>
        <w:tc>
          <w:tcPr>
            <w:tcW w:w="236" w:type="dxa"/>
          </w:tcPr>
          <w:p w14:paraId="6057AC8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E8232C6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3E2A23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2875A1A6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243" w:type="dxa"/>
          </w:tcPr>
          <w:p w14:paraId="43C7215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4956DDBF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485CBB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3BE60C51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373668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D31207B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(3,277)</w:t>
            </w:r>
          </w:p>
        </w:tc>
      </w:tr>
      <w:tr w:rsidR="00941844" w14:paraId="484579E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FFA8DF9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โอนไปเป็นต้นทุนสินทรัพย์</w:t>
            </w:r>
          </w:p>
        </w:tc>
        <w:tc>
          <w:tcPr>
            <w:tcW w:w="693" w:type="dxa"/>
          </w:tcPr>
          <w:p w14:paraId="1A253345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02C9F2E" w14:textId="77777777" w:rsidR="00941844" w:rsidRDefault="0094184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4,205</w:t>
            </w:r>
          </w:p>
        </w:tc>
        <w:tc>
          <w:tcPr>
            <w:tcW w:w="236" w:type="dxa"/>
            <w:vAlign w:val="bottom"/>
          </w:tcPr>
          <w:p w14:paraId="6AE37BA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340ABA1D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1A92B04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8820B36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FF4C18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6BB21B22" w14:textId="77777777" w:rsidR="00941844" w:rsidRDefault="00941844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2AC7CA2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4DA43707" w14:textId="77777777" w:rsidR="00941844" w:rsidRDefault="00941844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FDFEC19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C714BC8" w14:textId="77777777" w:rsidR="00941844" w:rsidRDefault="00941844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175032F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6107FF82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AE20B7A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CDEF45B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05100E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2E9C8073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4F8902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EBEC98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4,205</w:t>
            </w:r>
          </w:p>
        </w:tc>
      </w:tr>
      <w:tr w:rsidR="00941844" w14:paraId="2357C68D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C62B8E3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25B9CC0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6F996C1B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BD5396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6E07E5FA" w14:textId="77777777" w:rsidR="00941844" w:rsidRDefault="00941844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400EA5A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  <w:hideMark/>
          </w:tcPr>
          <w:p w14:paraId="0CF4C411" w14:textId="77777777" w:rsidR="00941844" w:rsidRDefault="00941844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5128AF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5369971E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(207)</w:t>
            </w:r>
          </w:p>
        </w:tc>
        <w:tc>
          <w:tcPr>
            <w:tcW w:w="243" w:type="dxa"/>
            <w:vAlign w:val="bottom"/>
          </w:tcPr>
          <w:p w14:paraId="14D749F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  <w:hideMark/>
          </w:tcPr>
          <w:p w14:paraId="223E64ED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(1,052,252)</w:t>
            </w:r>
          </w:p>
        </w:tc>
        <w:tc>
          <w:tcPr>
            <w:tcW w:w="236" w:type="dxa"/>
            <w:vAlign w:val="center"/>
          </w:tcPr>
          <w:p w14:paraId="4EB28EC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31CF284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(73,306)</w:t>
            </w:r>
          </w:p>
        </w:tc>
        <w:tc>
          <w:tcPr>
            <w:tcW w:w="243" w:type="dxa"/>
            <w:vAlign w:val="center"/>
          </w:tcPr>
          <w:p w14:paraId="7890739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  <w:hideMark/>
          </w:tcPr>
          <w:p w14:paraId="58AF4630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(14,514)</w:t>
            </w:r>
          </w:p>
        </w:tc>
        <w:tc>
          <w:tcPr>
            <w:tcW w:w="243" w:type="dxa"/>
          </w:tcPr>
          <w:p w14:paraId="572493A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1413CF1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(696)</w:t>
            </w:r>
          </w:p>
        </w:tc>
        <w:tc>
          <w:tcPr>
            <w:tcW w:w="243" w:type="dxa"/>
            <w:vAlign w:val="bottom"/>
          </w:tcPr>
          <w:p w14:paraId="2ECBCA2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5B16595C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6F048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550E5ECD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(1,140,975)</w:t>
            </w:r>
          </w:p>
        </w:tc>
      </w:tr>
      <w:tr w:rsidR="00941844" w14:paraId="35CB7C1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968CE29" w14:textId="77777777" w:rsidR="00941844" w:rsidRDefault="00941844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>
              <w:rPr>
                <w:sz w:val="22"/>
                <w:szCs w:val="22"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44B9EAEA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5DBC4" w14:textId="77777777" w:rsidR="00941844" w:rsidRDefault="00941844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997</w:t>
            </w:r>
          </w:p>
        </w:tc>
        <w:tc>
          <w:tcPr>
            <w:tcW w:w="236" w:type="dxa"/>
            <w:vAlign w:val="bottom"/>
          </w:tcPr>
          <w:p w14:paraId="637CAFFD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8692F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(6)</w:t>
            </w:r>
          </w:p>
        </w:tc>
        <w:tc>
          <w:tcPr>
            <w:tcW w:w="245" w:type="dxa"/>
            <w:vAlign w:val="bottom"/>
          </w:tcPr>
          <w:p w14:paraId="4367F59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462ABB" w14:textId="77777777" w:rsidR="00941844" w:rsidRDefault="0094184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(176)</w:t>
            </w:r>
          </w:p>
        </w:tc>
        <w:tc>
          <w:tcPr>
            <w:tcW w:w="236" w:type="dxa"/>
            <w:vAlign w:val="center"/>
          </w:tcPr>
          <w:p w14:paraId="4CE1FF3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95639" w14:textId="77777777" w:rsidR="00941844" w:rsidRDefault="0094184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(113)</w:t>
            </w:r>
          </w:p>
        </w:tc>
        <w:tc>
          <w:tcPr>
            <w:tcW w:w="243" w:type="dxa"/>
            <w:vAlign w:val="bottom"/>
          </w:tcPr>
          <w:p w14:paraId="223D8FB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026FE" w14:textId="77777777" w:rsidR="00941844" w:rsidRDefault="0094184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(259)</w:t>
            </w:r>
          </w:p>
        </w:tc>
        <w:tc>
          <w:tcPr>
            <w:tcW w:w="236" w:type="dxa"/>
            <w:vAlign w:val="bottom"/>
          </w:tcPr>
          <w:p w14:paraId="1CA4B63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02570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1,194</w:t>
            </w:r>
          </w:p>
        </w:tc>
        <w:tc>
          <w:tcPr>
            <w:tcW w:w="243" w:type="dxa"/>
            <w:vAlign w:val="center"/>
          </w:tcPr>
          <w:p w14:paraId="18D92D61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AEA719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43" w:type="dxa"/>
          </w:tcPr>
          <w:p w14:paraId="6D4D4125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92B31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B8ACF4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F3793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F43FF9B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1CB27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1,727</w:t>
            </w:r>
          </w:p>
        </w:tc>
      </w:tr>
      <w:tr w:rsidR="00941844" w14:paraId="3CC7288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A649855" w14:textId="77777777" w:rsidR="00941844" w:rsidRDefault="00941844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6034D922" w14:textId="77777777" w:rsidR="00941844" w:rsidRDefault="0094184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AC88A" w14:textId="77777777" w:rsidR="00941844" w:rsidRDefault="0094184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27,056</w:t>
            </w:r>
          </w:p>
        </w:tc>
        <w:tc>
          <w:tcPr>
            <w:tcW w:w="236" w:type="dxa"/>
            <w:vAlign w:val="bottom"/>
          </w:tcPr>
          <w:p w14:paraId="0F6C3226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CC9161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212,353</w:t>
            </w:r>
          </w:p>
        </w:tc>
        <w:tc>
          <w:tcPr>
            <w:tcW w:w="245" w:type="dxa"/>
            <w:vAlign w:val="center"/>
          </w:tcPr>
          <w:p w14:paraId="76F20B34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A4C958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1,954,426</w:t>
            </w:r>
          </w:p>
        </w:tc>
        <w:tc>
          <w:tcPr>
            <w:tcW w:w="236" w:type="dxa"/>
            <w:vAlign w:val="center"/>
          </w:tcPr>
          <w:p w14:paraId="52CD0DC2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95AEAF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492,350</w:t>
            </w:r>
          </w:p>
        </w:tc>
        <w:tc>
          <w:tcPr>
            <w:tcW w:w="243" w:type="dxa"/>
            <w:vAlign w:val="center"/>
          </w:tcPr>
          <w:p w14:paraId="4C5B35EE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0DACD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7,657,325</w:t>
            </w:r>
          </w:p>
        </w:tc>
        <w:tc>
          <w:tcPr>
            <w:tcW w:w="236" w:type="dxa"/>
            <w:vAlign w:val="center"/>
          </w:tcPr>
          <w:p w14:paraId="0746E78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D05F3" w14:textId="77777777" w:rsidR="00941844" w:rsidRDefault="0094184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312,614</w:t>
            </w:r>
          </w:p>
        </w:tc>
        <w:tc>
          <w:tcPr>
            <w:tcW w:w="243" w:type="dxa"/>
            <w:vAlign w:val="center"/>
          </w:tcPr>
          <w:p w14:paraId="484A284C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F8D076" w14:textId="77777777" w:rsidR="00941844" w:rsidRDefault="0094184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702,880</w:t>
            </w:r>
          </w:p>
        </w:tc>
        <w:tc>
          <w:tcPr>
            <w:tcW w:w="243" w:type="dxa"/>
          </w:tcPr>
          <w:p w14:paraId="67622B70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94918" w14:textId="77777777" w:rsidR="00941844" w:rsidRDefault="00941844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6E5FCA8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71D5" w14:textId="77777777" w:rsidR="00941844" w:rsidRDefault="00941844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18D9FB7" w14:textId="77777777" w:rsidR="00941844" w:rsidRDefault="0094184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5172F" w14:textId="77777777" w:rsidR="00941844" w:rsidRDefault="0094184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11,359,004</w:t>
            </w:r>
          </w:p>
        </w:tc>
      </w:tr>
      <w:tr w:rsidR="00941844" w14:paraId="7EFDBF7C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3F6AEE08" w14:textId="77777777" w:rsidR="00941844" w:rsidRDefault="0094184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043A6FB8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C8BE8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7F0279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C6DD5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A7E35E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6E198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6955A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8459B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E6325E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1B330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833E89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FC75F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D40566A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FDE4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53E0A8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5B4C1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9942B4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E04FB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22137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25117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2E604C18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67A7F9F8" w14:textId="77777777" w:rsidR="00941844" w:rsidRDefault="0094184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322D9E19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B16FA5A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B8F1D4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C63B4D8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381D79D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DD80FDC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E5543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CDBE3DF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AC1B67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481752E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57934E9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EFA843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616CF1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4414249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CB756A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F6439D3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0B371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04CFBE4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4683CD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DF1C005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40F7A5D8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3F540B1D" w14:textId="77777777" w:rsidR="00941844" w:rsidRDefault="0094184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63B1B93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49D872E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57D31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649079E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6AB62D6F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F9F109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A0CDD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804CC2E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B19C0DA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6083140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3565E1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6432F5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0603A6F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552A0469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7F81B7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4419C17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40DD04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0FB4CC5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3BCDE69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FAD2880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13EB6C93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77A22628" w14:textId="77777777" w:rsidR="00941844" w:rsidRDefault="0094184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29ED2CE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209EF7E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23599A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D537BB3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76BD3D1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4DCBA79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EA933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C1D9378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5AF462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023EF42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D9E98AF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544605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40EFC7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1DF93CFA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DA4F61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C80F3AB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A10CCF3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1935A59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FDDA8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1B550D9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13DA0B4E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49B111C7" w14:textId="77777777" w:rsidR="00941844" w:rsidRDefault="0094184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903D8FC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3A7FF49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EF94ECA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D5068DC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0D392B9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FB06BAB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1F5C4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4232CD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647B036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E3F3A99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AB7DCC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E3016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1A79BC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0EF3D5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AD1F7A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A9D50C8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30CAB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DEBCCF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E065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5456FAD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2B17908A" w14:textId="77777777" w:rsidTr="00941844">
        <w:trPr>
          <w:trHeight w:val="20"/>
          <w:tblHeader/>
        </w:trPr>
        <w:tc>
          <w:tcPr>
            <w:tcW w:w="3150" w:type="dxa"/>
          </w:tcPr>
          <w:p w14:paraId="2EF05F71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68A3D0E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1055151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14:paraId="197AA8F7" w14:textId="77777777" w:rsidTr="00941844">
        <w:trPr>
          <w:trHeight w:val="20"/>
          <w:tblHeader/>
        </w:trPr>
        <w:tc>
          <w:tcPr>
            <w:tcW w:w="3150" w:type="dxa"/>
          </w:tcPr>
          <w:p w14:paraId="4210CEE8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9DE6CC8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04FFE79D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86512ED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0894045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5" w:type="dxa"/>
          </w:tcPr>
          <w:p w14:paraId="317722D9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2809CDF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B0F0023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6985127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3" w:type="dxa"/>
          </w:tcPr>
          <w:p w14:paraId="3122FBB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18" w:type="dxa"/>
            <w:hideMark/>
          </w:tcPr>
          <w:p w14:paraId="26202939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3ADA45F3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A57BD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21C4CD0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15FB019B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9794C48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D70501B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78BDEF80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hideMark/>
          </w:tcPr>
          <w:p w14:paraId="2999FD95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13A20F2E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14:paraId="4B2D073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941844" w14:paraId="7D208A39" w14:textId="77777777" w:rsidTr="00941844">
        <w:trPr>
          <w:trHeight w:val="20"/>
          <w:tblHeader/>
        </w:trPr>
        <w:tc>
          <w:tcPr>
            <w:tcW w:w="3150" w:type="dxa"/>
          </w:tcPr>
          <w:p w14:paraId="11B0D95C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88F58CA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E4E2A54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7BAB66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30F457C0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5" w:type="dxa"/>
          </w:tcPr>
          <w:p w14:paraId="28D71B6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5F43BA53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44FF5EB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4A9A0433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3" w:type="dxa"/>
          </w:tcPr>
          <w:p w14:paraId="119FEB7A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F195DB8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B2D30BD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FB394C9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475F997E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399052A3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0BF053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6B37EC30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43" w:type="dxa"/>
          </w:tcPr>
          <w:p w14:paraId="5B6CEC24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hideMark/>
          </w:tcPr>
          <w:p w14:paraId="7CAC00E8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43" w:type="dxa"/>
          </w:tcPr>
          <w:p w14:paraId="6DABD0B2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14:paraId="737225C9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941844" w14:paraId="760169B5" w14:textId="77777777" w:rsidTr="00941844">
        <w:trPr>
          <w:trHeight w:val="20"/>
          <w:tblHeader/>
        </w:trPr>
        <w:tc>
          <w:tcPr>
            <w:tcW w:w="3150" w:type="dxa"/>
          </w:tcPr>
          <w:p w14:paraId="6463B6CC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hideMark/>
          </w:tcPr>
          <w:p w14:paraId="6068A752" w14:textId="77777777" w:rsidR="00941844" w:rsidRDefault="00941844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hideMark/>
          </w:tcPr>
          <w:p w14:paraId="29E7CE41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3CE068CF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hideMark/>
          </w:tcPr>
          <w:p w14:paraId="082194D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</w:tcPr>
          <w:p w14:paraId="0B577BB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hideMark/>
          </w:tcPr>
          <w:p w14:paraId="3632924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4D232D8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hideMark/>
          </w:tcPr>
          <w:p w14:paraId="59964532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</w:tcPr>
          <w:p w14:paraId="74E96EFF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A5412B1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36" w:type="dxa"/>
          </w:tcPr>
          <w:p w14:paraId="465DD310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876E09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</w:tcPr>
          <w:p w14:paraId="239290D1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48CA6FDA" w14:textId="77777777" w:rsidR="00941844" w:rsidRDefault="00941844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1931D471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27AFA92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18F8F631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hideMark/>
          </w:tcPr>
          <w:p w14:paraId="2209720C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5F68EB55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hideMark/>
          </w:tcPr>
          <w:p w14:paraId="571905D4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5CDCC162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2F4140D6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756123C9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2AA6D241" w14:textId="77777777" w:rsidR="00941844" w:rsidRDefault="00941844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6DE87328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BF3A82B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6D872BBF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5A62C14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2F5F87A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14A0184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7F28EA5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5FB2DDBA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BF1056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86942A5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92E821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8419781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5DFFF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C3160DF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5E496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53351D4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CD7288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53B90B2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92AF70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0536C68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72B9B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B4B2C1E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75FB0DC8" w14:textId="77777777" w:rsidTr="00941844">
        <w:trPr>
          <w:trHeight w:val="20"/>
        </w:trPr>
        <w:tc>
          <w:tcPr>
            <w:tcW w:w="3150" w:type="dxa"/>
            <w:hideMark/>
          </w:tcPr>
          <w:p w14:paraId="0996B3D4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757D8DE0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CB8BD9D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64F17F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3570FD0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5E06511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360BCFD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13EF82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7C2932A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E945F1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D0FDA7B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43D693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2FA363A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3FF215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DAEF161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B6EE9D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90E6BAB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9457BA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9A58B5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DE472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05C0A11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6A79FD59" w14:textId="77777777" w:rsidTr="00941844">
        <w:trPr>
          <w:trHeight w:val="20"/>
        </w:trPr>
        <w:tc>
          <w:tcPr>
            <w:tcW w:w="3150" w:type="dxa"/>
            <w:hideMark/>
          </w:tcPr>
          <w:p w14:paraId="3B4CA92B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0702A5AD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hideMark/>
          </w:tcPr>
          <w:p w14:paraId="0B9A832A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611,240</w:t>
            </w:r>
          </w:p>
        </w:tc>
        <w:tc>
          <w:tcPr>
            <w:tcW w:w="236" w:type="dxa"/>
          </w:tcPr>
          <w:p w14:paraId="41A6A744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316BC0B5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159,205</w:t>
            </w:r>
          </w:p>
        </w:tc>
        <w:tc>
          <w:tcPr>
            <w:tcW w:w="245" w:type="dxa"/>
          </w:tcPr>
          <w:p w14:paraId="0DCCB3E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011E57B9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2,471,295</w:t>
            </w:r>
          </w:p>
        </w:tc>
        <w:tc>
          <w:tcPr>
            <w:tcW w:w="236" w:type="dxa"/>
          </w:tcPr>
          <w:p w14:paraId="04180D8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29CBCC29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775,104</w:t>
            </w:r>
          </w:p>
        </w:tc>
        <w:tc>
          <w:tcPr>
            <w:tcW w:w="243" w:type="dxa"/>
          </w:tcPr>
          <w:p w14:paraId="0A64174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CDC97FA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3,066,008</w:t>
            </w:r>
          </w:p>
        </w:tc>
        <w:tc>
          <w:tcPr>
            <w:tcW w:w="236" w:type="dxa"/>
          </w:tcPr>
          <w:p w14:paraId="75BF29F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41BA1704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29,329</w:t>
            </w:r>
          </w:p>
        </w:tc>
        <w:tc>
          <w:tcPr>
            <w:tcW w:w="243" w:type="dxa"/>
          </w:tcPr>
          <w:p w14:paraId="1B11BB1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12440607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233,948</w:t>
            </w:r>
          </w:p>
        </w:tc>
        <w:tc>
          <w:tcPr>
            <w:tcW w:w="243" w:type="dxa"/>
          </w:tcPr>
          <w:p w14:paraId="56A800C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0631A729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157,747</w:t>
            </w:r>
          </w:p>
        </w:tc>
        <w:tc>
          <w:tcPr>
            <w:tcW w:w="243" w:type="dxa"/>
          </w:tcPr>
          <w:p w14:paraId="39E6887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hideMark/>
          </w:tcPr>
          <w:p w14:paraId="5C0E1C63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1,048,230</w:t>
            </w:r>
          </w:p>
        </w:tc>
        <w:tc>
          <w:tcPr>
            <w:tcW w:w="243" w:type="dxa"/>
          </w:tcPr>
          <w:p w14:paraId="2463F60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hideMark/>
          </w:tcPr>
          <w:p w14:paraId="29E2523F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8,552,106</w:t>
            </w:r>
          </w:p>
        </w:tc>
      </w:tr>
      <w:tr w:rsidR="00941844" w14:paraId="0C1450D0" w14:textId="77777777" w:rsidTr="00941844">
        <w:trPr>
          <w:trHeight w:val="20"/>
        </w:trPr>
        <w:tc>
          <w:tcPr>
            <w:tcW w:w="3150" w:type="dxa"/>
            <w:hideMark/>
          </w:tcPr>
          <w:p w14:paraId="64F91D97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693" w:type="dxa"/>
          </w:tcPr>
          <w:p w14:paraId="43F11707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D33F9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C8F956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43264" w14:textId="77777777" w:rsidR="00941844" w:rsidRDefault="00941844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3DEDFE5F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444665" w14:textId="77777777" w:rsidR="00941844" w:rsidRDefault="00941844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C4D804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E4FA6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1,704</w:t>
            </w:r>
          </w:p>
        </w:tc>
        <w:tc>
          <w:tcPr>
            <w:tcW w:w="243" w:type="dxa"/>
            <w:vAlign w:val="bottom"/>
          </w:tcPr>
          <w:p w14:paraId="75826DD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BD4F3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192,125</w:t>
            </w:r>
          </w:p>
        </w:tc>
        <w:tc>
          <w:tcPr>
            <w:tcW w:w="236" w:type="dxa"/>
            <w:vAlign w:val="bottom"/>
          </w:tcPr>
          <w:p w14:paraId="6BE54903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EF704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176,222</w:t>
            </w:r>
          </w:p>
        </w:tc>
        <w:tc>
          <w:tcPr>
            <w:tcW w:w="243" w:type="dxa"/>
          </w:tcPr>
          <w:p w14:paraId="62C74944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2965D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2,909</w:t>
            </w:r>
          </w:p>
        </w:tc>
        <w:tc>
          <w:tcPr>
            <w:tcW w:w="243" w:type="dxa"/>
            <w:vAlign w:val="bottom"/>
          </w:tcPr>
          <w:p w14:paraId="055F2D6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D8410" w14:textId="77777777" w:rsidR="00941844" w:rsidRDefault="00941844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1A023C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8FAC1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08B52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B4AE1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372,960</w:t>
            </w:r>
          </w:p>
        </w:tc>
      </w:tr>
      <w:tr w:rsidR="00941844" w14:paraId="03E880F4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026D0273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2B03A2D0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89BF69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611,240</w:t>
            </w:r>
          </w:p>
        </w:tc>
        <w:tc>
          <w:tcPr>
            <w:tcW w:w="236" w:type="dxa"/>
          </w:tcPr>
          <w:p w14:paraId="5080F250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DCD8BA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159,205</w:t>
            </w:r>
          </w:p>
        </w:tc>
        <w:tc>
          <w:tcPr>
            <w:tcW w:w="245" w:type="dxa"/>
          </w:tcPr>
          <w:p w14:paraId="1C73467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63167B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2,471,295</w:t>
            </w:r>
          </w:p>
        </w:tc>
        <w:tc>
          <w:tcPr>
            <w:tcW w:w="236" w:type="dxa"/>
          </w:tcPr>
          <w:p w14:paraId="2D62189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5643A1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776,808</w:t>
            </w:r>
          </w:p>
        </w:tc>
        <w:tc>
          <w:tcPr>
            <w:tcW w:w="243" w:type="dxa"/>
          </w:tcPr>
          <w:p w14:paraId="336D4B1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E73FED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3,258,133</w:t>
            </w:r>
          </w:p>
        </w:tc>
        <w:tc>
          <w:tcPr>
            <w:tcW w:w="236" w:type="dxa"/>
            <w:vAlign w:val="bottom"/>
          </w:tcPr>
          <w:p w14:paraId="7C8C16E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57716A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205,551</w:t>
            </w:r>
          </w:p>
        </w:tc>
        <w:tc>
          <w:tcPr>
            <w:tcW w:w="243" w:type="dxa"/>
            <w:vAlign w:val="bottom"/>
          </w:tcPr>
          <w:p w14:paraId="26A6C3A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ACB6D5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236,857</w:t>
            </w:r>
          </w:p>
        </w:tc>
        <w:tc>
          <w:tcPr>
            <w:tcW w:w="243" w:type="dxa"/>
          </w:tcPr>
          <w:p w14:paraId="0AEEE91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6FE2EF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157,747</w:t>
            </w:r>
          </w:p>
        </w:tc>
        <w:tc>
          <w:tcPr>
            <w:tcW w:w="243" w:type="dxa"/>
          </w:tcPr>
          <w:p w14:paraId="01618F5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C3DB83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1,048,230</w:t>
            </w:r>
          </w:p>
        </w:tc>
        <w:tc>
          <w:tcPr>
            <w:tcW w:w="243" w:type="dxa"/>
            <w:vAlign w:val="bottom"/>
          </w:tcPr>
          <w:p w14:paraId="72C8F63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99DE0E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8,925,066</w:t>
            </w:r>
          </w:p>
        </w:tc>
      </w:tr>
      <w:tr w:rsidR="00941844" w14:paraId="3E1AF692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9A7B728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022A3AF3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241F58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9D34D1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A42095B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026DCE44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98EB0E3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24D86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A8F7D8D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DD06DA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00B91EF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6EA57B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34C64D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EA84D3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A8122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FCC1DDB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A2384B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56780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468145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9DA3C24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41DF29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67B845D0" w14:textId="77777777" w:rsidTr="00941844">
        <w:trPr>
          <w:trHeight w:val="20"/>
        </w:trPr>
        <w:tc>
          <w:tcPr>
            <w:tcW w:w="3150" w:type="dxa"/>
            <w:hideMark/>
          </w:tcPr>
          <w:p w14:paraId="2B720E3D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519913C6" w14:textId="77777777" w:rsidR="00941844" w:rsidRDefault="00941844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898760F" w14:textId="77777777" w:rsidR="00941844" w:rsidRDefault="0094184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656,643</w:t>
            </w:r>
          </w:p>
        </w:tc>
        <w:tc>
          <w:tcPr>
            <w:tcW w:w="236" w:type="dxa"/>
            <w:vAlign w:val="bottom"/>
          </w:tcPr>
          <w:p w14:paraId="0BF6033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  <w:hideMark/>
          </w:tcPr>
          <w:p w14:paraId="77E5AF23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232,057</w:t>
            </w:r>
          </w:p>
        </w:tc>
        <w:tc>
          <w:tcPr>
            <w:tcW w:w="245" w:type="dxa"/>
            <w:vAlign w:val="center"/>
          </w:tcPr>
          <w:p w14:paraId="417CDC5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  <w:hideMark/>
          </w:tcPr>
          <w:p w14:paraId="6E1D8437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3,381,110</w:t>
            </w:r>
          </w:p>
        </w:tc>
        <w:tc>
          <w:tcPr>
            <w:tcW w:w="236" w:type="dxa"/>
            <w:vAlign w:val="center"/>
          </w:tcPr>
          <w:p w14:paraId="7D661BE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  <w:hideMark/>
          </w:tcPr>
          <w:p w14:paraId="514A4D4E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1,047,138</w:t>
            </w:r>
          </w:p>
        </w:tc>
        <w:tc>
          <w:tcPr>
            <w:tcW w:w="243" w:type="dxa"/>
            <w:vAlign w:val="center"/>
          </w:tcPr>
          <w:p w14:paraId="2A848D1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  <w:hideMark/>
          </w:tcPr>
          <w:p w14:paraId="3A2495F3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4,662,875</w:t>
            </w:r>
          </w:p>
        </w:tc>
        <w:tc>
          <w:tcPr>
            <w:tcW w:w="236" w:type="dxa"/>
            <w:vAlign w:val="center"/>
          </w:tcPr>
          <w:p w14:paraId="28995DC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  <w:hideMark/>
          </w:tcPr>
          <w:p w14:paraId="1EAF4E3F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20,854</w:t>
            </w:r>
          </w:p>
        </w:tc>
        <w:tc>
          <w:tcPr>
            <w:tcW w:w="243" w:type="dxa"/>
            <w:vAlign w:val="center"/>
          </w:tcPr>
          <w:p w14:paraId="46598E2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  <w:hideMark/>
          </w:tcPr>
          <w:p w14:paraId="74AEF15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417,484</w:t>
            </w:r>
          </w:p>
        </w:tc>
        <w:tc>
          <w:tcPr>
            <w:tcW w:w="243" w:type="dxa"/>
          </w:tcPr>
          <w:p w14:paraId="766C7C0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ADEFD06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181,722</w:t>
            </w:r>
          </w:p>
        </w:tc>
        <w:tc>
          <w:tcPr>
            <w:tcW w:w="243" w:type="dxa"/>
            <w:vAlign w:val="bottom"/>
          </w:tcPr>
          <w:p w14:paraId="179D98F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402D22B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1,015,913</w:t>
            </w:r>
          </w:p>
        </w:tc>
        <w:tc>
          <w:tcPr>
            <w:tcW w:w="243" w:type="dxa"/>
            <w:vAlign w:val="bottom"/>
          </w:tcPr>
          <w:p w14:paraId="4B456E33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A1654E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11,615,796</w:t>
            </w:r>
          </w:p>
        </w:tc>
      </w:tr>
      <w:tr w:rsidR="00941844" w14:paraId="68779DF5" w14:textId="77777777" w:rsidTr="00941844">
        <w:trPr>
          <w:trHeight w:val="20"/>
        </w:trPr>
        <w:tc>
          <w:tcPr>
            <w:tcW w:w="3150" w:type="dxa"/>
            <w:hideMark/>
          </w:tcPr>
          <w:p w14:paraId="235B2CA8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BCCF8AD" w14:textId="77777777" w:rsidR="00941844" w:rsidRDefault="0094184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D0847" w14:textId="77777777" w:rsidR="00941844" w:rsidRDefault="0094184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369,919</w:t>
            </w:r>
          </w:p>
        </w:tc>
        <w:tc>
          <w:tcPr>
            <w:tcW w:w="236" w:type="dxa"/>
            <w:vAlign w:val="bottom"/>
          </w:tcPr>
          <w:p w14:paraId="4EE32FF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4A61E" w14:textId="77777777" w:rsidR="00941844" w:rsidRDefault="00941844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955D4D2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D242F3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80,276</w:t>
            </w:r>
          </w:p>
        </w:tc>
        <w:tc>
          <w:tcPr>
            <w:tcW w:w="236" w:type="dxa"/>
            <w:vAlign w:val="center"/>
          </w:tcPr>
          <w:p w14:paraId="195F22C5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5A5C6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1,175</w:t>
            </w:r>
          </w:p>
        </w:tc>
        <w:tc>
          <w:tcPr>
            <w:tcW w:w="243" w:type="dxa"/>
            <w:vAlign w:val="center"/>
          </w:tcPr>
          <w:p w14:paraId="46757E5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7C882E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167,423</w:t>
            </w:r>
          </w:p>
        </w:tc>
        <w:tc>
          <w:tcPr>
            <w:tcW w:w="236" w:type="dxa"/>
            <w:vAlign w:val="center"/>
          </w:tcPr>
          <w:p w14:paraId="58810581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BD19ED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120,847</w:t>
            </w:r>
          </w:p>
        </w:tc>
        <w:tc>
          <w:tcPr>
            <w:tcW w:w="243" w:type="dxa"/>
            <w:vAlign w:val="center"/>
          </w:tcPr>
          <w:p w14:paraId="399880C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91FAF0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2,625</w:t>
            </w:r>
          </w:p>
        </w:tc>
        <w:tc>
          <w:tcPr>
            <w:tcW w:w="243" w:type="dxa"/>
          </w:tcPr>
          <w:p w14:paraId="3D548116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8EFCC" w14:textId="77777777" w:rsidR="00941844" w:rsidRDefault="00941844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C4457E7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F6E3" w14:textId="77777777" w:rsidR="00941844" w:rsidRDefault="00941844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1C81E43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DA1DE" w14:textId="77777777" w:rsidR="00941844" w:rsidRDefault="0094184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742,265</w:t>
            </w:r>
          </w:p>
        </w:tc>
      </w:tr>
      <w:tr w:rsidR="00941844" w14:paraId="30CC49A6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4FF3B7D0" w14:textId="77777777" w:rsidR="00941844" w:rsidRDefault="0094184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3DF9169" w14:textId="77777777" w:rsidR="00941844" w:rsidRDefault="0094184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DA43BC" w14:textId="77777777" w:rsidR="00941844" w:rsidRDefault="0094184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1,026,562</w:t>
            </w:r>
          </w:p>
        </w:tc>
        <w:tc>
          <w:tcPr>
            <w:tcW w:w="236" w:type="dxa"/>
            <w:vAlign w:val="bottom"/>
          </w:tcPr>
          <w:p w14:paraId="4A654DE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B6B53A4" w14:textId="77777777" w:rsidR="00941844" w:rsidRDefault="0094184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232,057</w:t>
            </w:r>
          </w:p>
        </w:tc>
        <w:tc>
          <w:tcPr>
            <w:tcW w:w="245" w:type="dxa"/>
            <w:vAlign w:val="center"/>
          </w:tcPr>
          <w:p w14:paraId="4F748C8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540CC1F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3,461,386</w:t>
            </w:r>
          </w:p>
        </w:tc>
        <w:tc>
          <w:tcPr>
            <w:tcW w:w="236" w:type="dxa"/>
            <w:vAlign w:val="center"/>
          </w:tcPr>
          <w:p w14:paraId="61E3A55D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54BD466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1,048,313</w:t>
            </w:r>
          </w:p>
        </w:tc>
        <w:tc>
          <w:tcPr>
            <w:tcW w:w="243" w:type="dxa"/>
            <w:vAlign w:val="center"/>
          </w:tcPr>
          <w:p w14:paraId="7920314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3107F09" w14:textId="77777777" w:rsidR="00941844" w:rsidRDefault="0094184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4,830,298</w:t>
            </w:r>
          </w:p>
        </w:tc>
        <w:tc>
          <w:tcPr>
            <w:tcW w:w="236" w:type="dxa"/>
            <w:vAlign w:val="center"/>
          </w:tcPr>
          <w:p w14:paraId="0AE6664C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3EF25E9" w14:textId="77777777" w:rsidR="00941844" w:rsidRDefault="0094184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141,701</w:t>
            </w:r>
          </w:p>
        </w:tc>
        <w:tc>
          <w:tcPr>
            <w:tcW w:w="243" w:type="dxa"/>
            <w:vAlign w:val="center"/>
          </w:tcPr>
          <w:p w14:paraId="488E2D3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16A75F3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420,109</w:t>
            </w:r>
          </w:p>
        </w:tc>
        <w:tc>
          <w:tcPr>
            <w:tcW w:w="243" w:type="dxa"/>
          </w:tcPr>
          <w:p w14:paraId="3C3B9743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26B0B7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181,722</w:t>
            </w:r>
          </w:p>
        </w:tc>
        <w:tc>
          <w:tcPr>
            <w:tcW w:w="243" w:type="dxa"/>
            <w:vAlign w:val="bottom"/>
          </w:tcPr>
          <w:p w14:paraId="48565258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A1C918" w14:textId="77777777" w:rsidR="00941844" w:rsidRDefault="0094184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1,015,913</w:t>
            </w:r>
          </w:p>
        </w:tc>
        <w:tc>
          <w:tcPr>
            <w:tcW w:w="243" w:type="dxa"/>
            <w:vAlign w:val="bottom"/>
          </w:tcPr>
          <w:p w14:paraId="03AC705E" w14:textId="77777777" w:rsidR="00941844" w:rsidRDefault="0094184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5F870A" w14:textId="77777777" w:rsidR="00941844" w:rsidRDefault="0094184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12,358,061</w:t>
            </w:r>
          </w:p>
        </w:tc>
      </w:tr>
    </w:tbl>
    <w:p w14:paraId="45444D49" w14:textId="6855C741" w:rsidR="00941844" w:rsidRDefault="00941844" w:rsidP="00092727">
      <w:pPr>
        <w:rPr>
          <w:rFonts w:asciiTheme="majorBidi" w:hAnsiTheme="majorBidi" w:cstheme="majorBidi"/>
        </w:rPr>
      </w:pPr>
    </w:p>
    <w:p w14:paraId="3ABC616E" w14:textId="375F6BC8" w:rsidR="0087123E" w:rsidRPr="009F3238" w:rsidRDefault="0087123E" w:rsidP="0087123E">
      <w:pPr>
        <w:spacing w:line="240" w:lineRule="auto"/>
        <w:ind w:right="-90"/>
        <w:jc w:val="thaiDistribute"/>
        <w:rPr>
          <w:i/>
          <w:iCs/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9F3238">
        <w:rPr>
          <w:sz w:val="30"/>
          <w:szCs w:val="30"/>
          <w:cs/>
        </w:rPr>
        <w:t xml:space="preserve">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ธันวาคม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 </w:t>
      </w:r>
      <w:r w:rsidRPr="009F3238">
        <w:rPr>
          <w:sz w:val="30"/>
          <w:szCs w:val="30"/>
          <w:cs/>
        </w:rPr>
        <w:t>มีจำนวน</w:t>
      </w:r>
      <w:r w:rsidRPr="009F3238">
        <w:rPr>
          <w:rFonts w:hint="cs"/>
          <w:sz w:val="30"/>
          <w:szCs w:val="30"/>
          <w:cs/>
        </w:rPr>
        <w:t xml:space="preserve"> </w:t>
      </w:r>
      <w:r w:rsidR="00546409" w:rsidRPr="009F3238">
        <w:rPr>
          <w:sz w:val="30"/>
          <w:szCs w:val="30"/>
        </w:rPr>
        <w:t>7,138.7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ล้านบาท</w:t>
      </w:r>
      <w:r w:rsidRPr="009F3238">
        <w:rPr>
          <w:sz w:val="30"/>
          <w:szCs w:val="30"/>
        </w:rPr>
        <w:t xml:space="preserve"> </w:t>
      </w:r>
      <w:r w:rsidR="0025008B" w:rsidRPr="009F3238">
        <w:rPr>
          <w:sz w:val="30"/>
          <w:szCs w:val="30"/>
        </w:rPr>
        <w:br/>
      </w:r>
      <w:r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Pr="009F3238">
        <w:rPr>
          <w:i/>
          <w:iCs/>
          <w:sz w:val="30"/>
          <w:szCs w:val="30"/>
        </w:rPr>
        <w:t xml:space="preserve">: </w:t>
      </w:r>
      <w:r w:rsidR="00B873FC" w:rsidRPr="009F3238">
        <w:rPr>
          <w:i/>
          <w:iCs/>
          <w:sz w:val="30"/>
          <w:szCs w:val="30"/>
        </w:rPr>
        <w:t>7</w:t>
      </w:r>
      <w:r w:rsidRPr="009F3238">
        <w:rPr>
          <w:i/>
          <w:iCs/>
          <w:sz w:val="30"/>
          <w:szCs w:val="30"/>
        </w:rPr>
        <w:t>,</w:t>
      </w:r>
      <w:r w:rsidR="00B873FC" w:rsidRPr="009F3238">
        <w:rPr>
          <w:i/>
          <w:iCs/>
          <w:sz w:val="30"/>
          <w:szCs w:val="30"/>
        </w:rPr>
        <w:t>493</w:t>
      </w:r>
      <w:r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2</w:t>
      </w:r>
      <w:r w:rsidRPr="009F3238">
        <w:rPr>
          <w:i/>
          <w:iCs/>
          <w:sz w:val="30"/>
          <w:szCs w:val="30"/>
        </w:rPr>
        <w:t xml:space="preserve"> </w:t>
      </w:r>
      <w:r w:rsidRPr="009F3238">
        <w:rPr>
          <w:rFonts w:hint="cs"/>
          <w:i/>
          <w:iCs/>
          <w:sz w:val="30"/>
          <w:szCs w:val="30"/>
          <w:cs/>
        </w:rPr>
        <w:t>ล้านบาท</w:t>
      </w:r>
      <w:r w:rsidRPr="009F3238">
        <w:rPr>
          <w:i/>
          <w:iCs/>
          <w:sz w:val="30"/>
          <w:szCs w:val="30"/>
        </w:rPr>
        <w:t>)</w:t>
      </w:r>
    </w:p>
    <w:p w14:paraId="41159D3C" w14:textId="753DE641" w:rsidR="006505E2" w:rsidRPr="009F3238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2B7352F" w14:textId="298049BB" w:rsidR="006505E2" w:rsidRPr="009F3238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399955DD" w14:textId="4A7FCB56" w:rsidR="006505E2" w:rsidRPr="009F3238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36B60D8" w14:textId="37611FF8" w:rsidR="006505E2" w:rsidRDefault="00FD1062" w:rsidP="00941844">
      <w:pPr>
        <w:spacing w:line="240" w:lineRule="auto"/>
        <w:rPr>
          <w:sz w:val="30"/>
          <w:szCs w:val="30"/>
        </w:rPr>
      </w:pPr>
      <w:r w:rsidRPr="009F3238">
        <w:rPr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14:paraId="50E4CCA3" w14:textId="77777777" w:rsidTr="00941844">
        <w:trPr>
          <w:trHeight w:val="20"/>
          <w:tblHeader/>
        </w:trPr>
        <w:tc>
          <w:tcPr>
            <w:tcW w:w="3150" w:type="dxa"/>
          </w:tcPr>
          <w:p w14:paraId="375766AC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F0AAFF9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480DB4FB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1844" w14:paraId="0AC257D3" w14:textId="77777777" w:rsidTr="00941844">
        <w:trPr>
          <w:trHeight w:val="20"/>
          <w:tblHeader/>
        </w:trPr>
        <w:tc>
          <w:tcPr>
            <w:tcW w:w="3150" w:type="dxa"/>
          </w:tcPr>
          <w:p w14:paraId="748B5FAE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21E28794" w14:textId="77777777" w:rsidR="00941844" w:rsidRDefault="00941844" w:rsidP="00CC36AB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0A780BDD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A6BE19F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7BB5D6A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49FB7E61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502C2508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8957CE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9E63B7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084BE0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7B761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3E6E8F93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86CE66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8A8EA48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330B416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7E796111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18DC86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074E18A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5A153E9F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7C10462E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7614C8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43B30754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5CAFFFA2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6EEDCB7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49643C6" w14:textId="77777777" w:rsidR="00941844" w:rsidRDefault="00941844" w:rsidP="00CC36AB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60D3D85B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62CF9DB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67A2651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571CD08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77F85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07E4D9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874422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0F19810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0785E6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CAACB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E501E9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B2D00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E3DE3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16C0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2A264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0B54A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BA480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B692BF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C7DE1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A0303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74ED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C47FD7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3A9B3D2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A200D40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7AA92331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45B811E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381,115</w:t>
            </w:r>
          </w:p>
        </w:tc>
        <w:tc>
          <w:tcPr>
            <w:tcW w:w="236" w:type="dxa"/>
            <w:vAlign w:val="bottom"/>
          </w:tcPr>
          <w:p w14:paraId="4194862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79EAF32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236,240</w:t>
            </w:r>
          </w:p>
        </w:tc>
        <w:tc>
          <w:tcPr>
            <w:tcW w:w="245" w:type="dxa"/>
          </w:tcPr>
          <w:p w14:paraId="457E5A4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1B5B656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2,508,032</w:t>
            </w:r>
          </w:p>
        </w:tc>
        <w:tc>
          <w:tcPr>
            <w:tcW w:w="236" w:type="dxa"/>
            <w:vAlign w:val="bottom"/>
          </w:tcPr>
          <w:p w14:paraId="1C4D54E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5DBE851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1,027,317</w:t>
            </w:r>
          </w:p>
        </w:tc>
        <w:tc>
          <w:tcPr>
            <w:tcW w:w="243" w:type="dxa"/>
            <w:vAlign w:val="bottom"/>
          </w:tcPr>
          <w:p w14:paraId="7103DFFF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CB53F6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6,250,788</w:t>
            </w:r>
          </w:p>
        </w:tc>
        <w:tc>
          <w:tcPr>
            <w:tcW w:w="236" w:type="dxa"/>
            <w:vAlign w:val="bottom"/>
          </w:tcPr>
          <w:p w14:paraId="104D7549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6992D7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168,689</w:t>
            </w:r>
          </w:p>
        </w:tc>
        <w:tc>
          <w:tcPr>
            <w:tcW w:w="243" w:type="dxa"/>
            <w:vAlign w:val="bottom"/>
          </w:tcPr>
          <w:p w14:paraId="3D71EDB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56B899BC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749,078</w:t>
            </w:r>
          </w:p>
        </w:tc>
        <w:tc>
          <w:tcPr>
            <w:tcW w:w="243" w:type="dxa"/>
            <w:vAlign w:val="bottom"/>
          </w:tcPr>
          <w:p w14:paraId="02EE937F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159D2C9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65,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243" w:type="dxa"/>
            <w:vAlign w:val="bottom"/>
          </w:tcPr>
          <w:p w14:paraId="49C4018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F7ABD9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39,888</w:t>
            </w:r>
          </w:p>
        </w:tc>
        <w:tc>
          <w:tcPr>
            <w:tcW w:w="243" w:type="dxa"/>
          </w:tcPr>
          <w:p w14:paraId="22C8B3EF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8AB9C6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11,426,299</w:t>
            </w:r>
          </w:p>
        </w:tc>
      </w:tr>
      <w:tr w:rsidR="00941844" w14:paraId="6C585EDB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0861466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62C98A55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68CCD3B1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4E20DF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3F3E55F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3,036</w:t>
            </w:r>
          </w:p>
        </w:tc>
        <w:tc>
          <w:tcPr>
            <w:tcW w:w="245" w:type="dxa"/>
            <w:vAlign w:val="bottom"/>
          </w:tcPr>
          <w:p w14:paraId="5575603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12F801C2" w14:textId="77777777" w:rsidR="00941844" w:rsidRDefault="00941844" w:rsidP="00CC36AB">
            <w:pPr>
              <w:tabs>
                <w:tab w:val="left" w:pos="319"/>
              </w:tabs>
              <w:spacing w:line="28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F682DAB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6AACC9D1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14,372</w:t>
            </w:r>
          </w:p>
        </w:tc>
        <w:tc>
          <w:tcPr>
            <w:tcW w:w="243" w:type="dxa"/>
            <w:vAlign w:val="bottom"/>
          </w:tcPr>
          <w:p w14:paraId="01C748D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5541575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85,475</w:t>
            </w:r>
          </w:p>
        </w:tc>
        <w:tc>
          <w:tcPr>
            <w:tcW w:w="236" w:type="dxa"/>
            <w:vAlign w:val="bottom"/>
          </w:tcPr>
          <w:p w14:paraId="46C151AB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166F78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17,473</w:t>
            </w:r>
          </w:p>
        </w:tc>
        <w:tc>
          <w:tcPr>
            <w:tcW w:w="243" w:type="dxa"/>
            <w:vAlign w:val="bottom"/>
          </w:tcPr>
          <w:p w14:paraId="6632807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A76EBDC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20,596</w:t>
            </w:r>
          </w:p>
        </w:tc>
        <w:tc>
          <w:tcPr>
            <w:tcW w:w="243" w:type="dxa"/>
            <w:vAlign w:val="bottom"/>
          </w:tcPr>
          <w:p w14:paraId="7F4336AD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5095904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  <w:tc>
          <w:tcPr>
            <w:tcW w:w="243" w:type="dxa"/>
            <w:vAlign w:val="bottom"/>
          </w:tcPr>
          <w:p w14:paraId="14CD7A6B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29DE274D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400,942</w:t>
            </w:r>
          </w:p>
        </w:tc>
        <w:tc>
          <w:tcPr>
            <w:tcW w:w="243" w:type="dxa"/>
          </w:tcPr>
          <w:p w14:paraId="4A9672F0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8C4435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624,085</w:t>
            </w:r>
          </w:p>
        </w:tc>
      </w:tr>
      <w:tr w:rsidR="00941844" w14:paraId="5700728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53BFA3D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8FBA13F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865B25F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78C11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1394CD14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E8C287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1F86F6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3,968</w:t>
            </w:r>
          </w:p>
        </w:tc>
        <w:tc>
          <w:tcPr>
            <w:tcW w:w="236" w:type="dxa"/>
            <w:vAlign w:val="bottom"/>
          </w:tcPr>
          <w:p w14:paraId="62D5F7DD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4592BD77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66,646</w:t>
            </w:r>
          </w:p>
        </w:tc>
        <w:tc>
          <w:tcPr>
            <w:tcW w:w="243" w:type="dxa"/>
            <w:vAlign w:val="bottom"/>
          </w:tcPr>
          <w:p w14:paraId="297B5274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B16E5E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234,751</w:t>
            </w:r>
          </w:p>
        </w:tc>
        <w:tc>
          <w:tcPr>
            <w:tcW w:w="236" w:type="dxa"/>
            <w:vAlign w:val="bottom"/>
          </w:tcPr>
          <w:p w14:paraId="387EF73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9DE84E4" w14:textId="77777777" w:rsidR="00941844" w:rsidRDefault="00941844" w:rsidP="00CC36AB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9D1A7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6E0CEF9D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25,277</w:t>
            </w:r>
          </w:p>
        </w:tc>
        <w:tc>
          <w:tcPr>
            <w:tcW w:w="243" w:type="dxa"/>
            <w:vAlign w:val="bottom"/>
          </w:tcPr>
          <w:p w14:paraId="0151569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2872CE52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(48,392)</w:t>
            </w:r>
          </w:p>
        </w:tc>
        <w:tc>
          <w:tcPr>
            <w:tcW w:w="243" w:type="dxa"/>
            <w:vAlign w:val="bottom"/>
          </w:tcPr>
          <w:p w14:paraId="5761EADE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627C2C23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(282,250)</w:t>
            </w:r>
          </w:p>
        </w:tc>
        <w:tc>
          <w:tcPr>
            <w:tcW w:w="243" w:type="dxa"/>
            <w:vAlign w:val="bottom"/>
          </w:tcPr>
          <w:p w14:paraId="50B6290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75019F3" w14:textId="77777777" w:rsidR="00941844" w:rsidRDefault="00941844" w:rsidP="00CC36AB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41844" w14:paraId="728A419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73619E1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8BA41C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652371B4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BCDF4B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4730D143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36D8E29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39788561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(4,312)</w:t>
            </w:r>
          </w:p>
        </w:tc>
        <w:tc>
          <w:tcPr>
            <w:tcW w:w="236" w:type="dxa"/>
            <w:vAlign w:val="bottom"/>
          </w:tcPr>
          <w:p w14:paraId="5FA1B6A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59E7F08A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(703)</w:t>
            </w:r>
          </w:p>
        </w:tc>
        <w:tc>
          <w:tcPr>
            <w:tcW w:w="243" w:type="dxa"/>
            <w:vAlign w:val="bottom"/>
          </w:tcPr>
          <w:p w14:paraId="3203C4DC" w14:textId="77777777" w:rsidR="00941844" w:rsidRDefault="00941844" w:rsidP="00CC36AB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bottom"/>
            <w:hideMark/>
          </w:tcPr>
          <w:p w14:paraId="55A406E2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(124,113)</w:t>
            </w:r>
          </w:p>
        </w:tc>
        <w:tc>
          <w:tcPr>
            <w:tcW w:w="236" w:type="dxa"/>
            <w:vAlign w:val="bottom"/>
          </w:tcPr>
          <w:p w14:paraId="10A8F993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D7B3E57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(24,252)</w:t>
            </w:r>
          </w:p>
        </w:tc>
        <w:tc>
          <w:tcPr>
            <w:tcW w:w="243" w:type="dxa"/>
            <w:vAlign w:val="bottom"/>
          </w:tcPr>
          <w:p w14:paraId="3C136373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EDB166E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(97,184)</w:t>
            </w:r>
          </w:p>
        </w:tc>
        <w:tc>
          <w:tcPr>
            <w:tcW w:w="243" w:type="dxa"/>
            <w:vAlign w:val="bottom"/>
          </w:tcPr>
          <w:p w14:paraId="45F86A2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660C4A9A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096F54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3A4B6307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22E80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B2C035F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(250,564)</w:t>
            </w:r>
          </w:p>
        </w:tc>
      </w:tr>
      <w:tr w:rsidR="00941844" w14:paraId="1E18F130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D02C473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2E374905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F9051C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381,115</w:t>
            </w:r>
          </w:p>
        </w:tc>
        <w:tc>
          <w:tcPr>
            <w:tcW w:w="236" w:type="dxa"/>
            <w:vAlign w:val="bottom"/>
          </w:tcPr>
          <w:p w14:paraId="0145B0CF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9C9A10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239,276</w:t>
            </w:r>
          </w:p>
        </w:tc>
        <w:tc>
          <w:tcPr>
            <w:tcW w:w="245" w:type="dxa"/>
          </w:tcPr>
          <w:p w14:paraId="37CF3FB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CD187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2,507,688</w:t>
            </w:r>
          </w:p>
        </w:tc>
        <w:tc>
          <w:tcPr>
            <w:tcW w:w="236" w:type="dxa"/>
            <w:vAlign w:val="bottom"/>
          </w:tcPr>
          <w:p w14:paraId="6B3163A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8DB40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1,107,632</w:t>
            </w:r>
          </w:p>
        </w:tc>
        <w:tc>
          <w:tcPr>
            <w:tcW w:w="243" w:type="dxa"/>
            <w:vAlign w:val="bottom"/>
          </w:tcPr>
          <w:p w14:paraId="14902183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624A5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6,446,901</w:t>
            </w:r>
          </w:p>
        </w:tc>
        <w:tc>
          <w:tcPr>
            <w:tcW w:w="236" w:type="dxa"/>
            <w:vAlign w:val="bottom"/>
          </w:tcPr>
          <w:p w14:paraId="6DCB152A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F7EE8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161,910</w:t>
            </w:r>
          </w:p>
        </w:tc>
        <w:tc>
          <w:tcPr>
            <w:tcW w:w="243" w:type="dxa"/>
            <w:vAlign w:val="bottom"/>
          </w:tcPr>
          <w:p w14:paraId="1C87B8FF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0C85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697,767</w:t>
            </w:r>
          </w:p>
        </w:tc>
        <w:tc>
          <w:tcPr>
            <w:tcW w:w="243" w:type="dxa"/>
            <w:vAlign w:val="bottom"/>
          </w:tcPr>
          <w:p w14:paraId="6DA23978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83B393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98,951</w:t>
            </w:r>
          </w:p>
        </w:tc>
        <w:tc>
          <w:tcPr>
            <w:tcW w:w="243" w:type="dxa"/>
            <w:vAlign w:val="bottom"/>
          </w:tcPr>
          <w:p w14:paraId="6E8CAEF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224701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158,580</w:t>
            </w:r>
          </w:p>
        </w:tc>
        <w:tc>
          <w:tcPr>
            <w:tcW w:w="243" w:type="dxa"/>
          </w:tcPr>
          <w:p w14:paraId="0C0AA73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BE99A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11,799,820</w:t>
            </w:r>
          </w:p>
        </w:tc>
      </w:tr>
      <w:tr w:rsidR="00941844" w14:paraId="1459FAEA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3DE9724A" w14:textId="77777777" w:rsidR="00941844" w:rsidRDefault="00941844" w:rsidP="00CC36AB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การรับรู้สินทรัพย์สิทธิการใช้จากการถือปฏิบัติตาม </w:t>
            </w:r>
            <w:r>
              <w:rPr>
                <w:sz w:val="22"/>
                <w:szCs w:val="22"/>
              </w:rPr>
              <w:t>TFRS 16</w:t>
            </w:r>
            <w:r>
              <w:rPr>
                <w:rFonts w:hint="cs"/>
                <w:sz w:val="22"/>
                <w:szCs w:val="22"/>
                <w:cs/>
              </w:rPr>
              <w:t xml:space="preserve"> เป็นครั้งแรก</w:t>
            </w:r>
          </w:p>
        </w:tc>
        <w:tc>
          <w:tcPr>
            <w:tcW w:w="693" w:type="dxa"/>
            <w:vAlign w:val="bottom"/>
            <w:hideMark/>
          </w:tcPr>
          <w:p w14:paraId="3FD24F0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ED10F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50,982</w:t>
            </w:r>
          </w:p>
        </w:tc>
        <w:tc>
          <w:tcPr>
            <w:tcW w:w="236" w:type="dxa"/>
            <w:vAlign w:val="bottom"/>
          </w:tcPr>
          <w:p w14:paraId="5916D62F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23A995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F2DA82C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9812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2,979</w:t>
            </w:r>
          </w:p>
        </w:tc>
        <w:tc>
          <w:tcPr>
            <w:tcW w:w="236" w:type="dxa"/>
            <w:vAlign w:val="bottom"/>
          </w:tcPr>
          <w:p w14:paraId="1CFD18A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783D4" w14:textId="77777777" w:rsidR="00941844" w:rsidRDefault="00941844" w:rsidP="00CC36AB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9792898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71B1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3,005</w:t>
            </w:r>
          </w:p>
        </w:tc>
        <w:tc>
          <w:tcPr>
            <w:tcW w:w="236" w:type="dxa"/>
            <w:vAlign w:val="bottom"/>
          </w:tcPr>
          <w:p w14:paraId="09784E2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BECFC" w14:textId="77777777" w:rsidR="00941844" w:rsidRDefault="00941844" w:rsidP="00CC36AB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9F7B2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456250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243" w:type="dxa"/>
          </w:tcPr>
          <w:p w14:paraId="09D95F4C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99DFB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E9E88F1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8489D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A067851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287A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57,146</w:t>
            </w:r>
          </w:p>
        </w:tc>
      </w:tr>
      <w:tr w:rsidR="00941844" w14:paraId="31C35BA8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AFBAB2A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>
              <w:rPr>
                <w:b/>
                <w:bCs/>
                <w:sz w:val="22"/>
                <w:szCs w:val="22"/>
              </w:rPr>
              <w:t xml:space="preserve"> 1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2563 -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ปรับปรุงใหม่</w:t>
            </w:r>
          </w:p>
        </w:tc>
        <w:tc>
          <w:tcPr>
            <w:tcW w:w="693" w:type="dxa"/>
          </w:tcPr>
          <w:p w14:paraId="03E24107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E56A0F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432,097</w:t>
            </w:r>
          </w:p>
        </w:tc>
        <w:tc>
          <w:tcPr>
            <w:tcW w:w="236" w:type="dxa"/>
            <w:vAlign w:val="bottom"/>
          </w:tcPr>
          <w:p w14:paraId="112283F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2E3FC6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239,276</w:t>
            </w:r>
          </w:p>
        </w:tc>
        <w:tc>
          <w:tcPr>
            <w:tcW w:w="245" w:type="dxa"/>
          </w:tcPr>
          <w:p w14:paraId="2D5177FB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74A52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2,510,667</w:t>
            </w:r>
          </w:p>
        </w:tc>
        <w:tc>
          <w:tcPr>
            <w:tcW w:w="236" w:type="dxa"/>
            <w:vAlign w:val="bottom"/>
          </w:tcPr>
          <w:p w14:paraId="7AEFF818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D9C64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1,107,632</w:t>
            </w:r>
          </w:p>
        </w:tc>
        <w:tc>
          <w:tcPr>
            <w:tcW w:w="243" w:type="dxa"/>
            <w:vAlign w:val="bottom"/>
          </w:tcPr>
          <w:p w14:paraId="1C3582EB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EC3C0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6,449,906</w:t>
            </w:r>
          </w:p>
        </w:tc>
        <w:tc>
          <w:tcPr>
            <w:tcW w:w="236" w:type="dxa"/>
            <w:vAlign w:val="bottom"/>
          </w:tcPr>
          <w:p w14:paraId="40C6A28B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56807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161,910</w:t>
            </w:r>
          </w:p>
        </w:tc>
        <w:tc>
          <w:tcPr>
            <w:tcW w:w="243" w:type="dxa"/>
            <w:vAlign w:val="bottom"/>
          </w:tcPr>
          <w:p w14:paraId="548B4A7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5A7E0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697,947</w:t>
            </w:r>
          </w:p>
        </w:tc>
        <w:tc>
          <w:tcPr>
            <w:tcW w:w="243" w:type="dxa"/>
            <w:vAlign w:val="bottom"/>
          </w:tcPr>
          <w:p w14:paraId="19F62FF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BE13E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98,951</w:t>
            </w:r>
          </w:p>
        </w:tc>
        <w:tc>
          <w:tcPr>
            <w:tcW w:w="243" w:type="dxa"/>
            <w:vAlign w:val="bottom"/>
          </w:tcPr>
          <w:p w14:paraId="3B1CC351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7DD251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158,580</w:t>
            </w:r>
          </w:p>
        </w:tc>
        <w:tc>
          <w:tcPr>
            <w:tcW w:w="243" w:type="dxa"/>
          </w:tcPr>
          <w:p w14:paraId="4AFA49B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EBA91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11,856,966</w:t>
            </w:r>
          </w:p>
        </w:tc>
      </w:tr>
      <w:tr w:rsidR="00941844" w14:paraId="3A977261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EA016C5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E965C22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95952A6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2C4A36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7CBCFB2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3,346</w:t>
            </w:r>
          </w:p>
        </w:tc>
        <w:tc>
          <w:tcPr>
            <w:tcW w:w="245" w:type="dxa"/>
          </w:tcPr>
          <w:p w14:paraId="78FD1B6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21113CD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32,765</w:t>
            </w:r>
          </w:p>
        </w:tc>
        <w:tc>
          <w:tcPr>
            <w:tcW w:w="236" w:type="dxa"/>
            <w:vAlign w:val="bottom"/>
          </w:tcPr>
          <w:p w14:paraId="2D572E9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04A40D3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9,989</w:t>
            </w:r>
          </w:p>
        </w:tc>
        <w:tc>
          <w:tcPr>
            <w:tcW w:w="243" w:type="dxa"/>
            <w:vAlign w:val="bottom"/>
          </w:tcPr>
          <w:p w14:paraId="249B91B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3286D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155,716</w:t>
            </w:r>
          </w:p>
        </w:tc>
        <w:tc>
          <w:tcPr>
            <w:tcW w:w="236" w:type="dxa"/>
            <w:vAlign w:val="bottom"/>
          </w:tcPr>
          <w:p w14:paraId="506C43D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472950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2,833</w:t>
            </w:r>
          </w:p>
        </w:tc>
        <w:tc>
          <w:tcPr>
            <w:tcW w:w="243" w:type="dxa"/>
            <w:vAlign w:val="bottom"/>
          </w:tcPr>
          <w:p w14:paraId="1ACCCB5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DA0DA1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22,747</w:t>
            </w:r>
          </w:p>
        </w:tc>
        <w:tc>
          <w:tcPr>
            <w:tcW w:w="243" w:type="dxa"/>
          </w:tcPr>
          <w:p w14:paraId="5EDB5AE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203B32C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43,338</w:t>
            </w:r>
          </w:p>
        </w:tc>
        <w:tc>
          <w:tcPr>
            <w:tcW w:w="243" w:type="dxa"/>
            <w:vAlign w:val="bottom"/>
          </w:tcPr>
          <w:p w14:paraId="1A16B9A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4DC331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2,060,872</w:t>
            </w:r>
          </w:p>
        </w:tc>
        <w:tc>
          <w:tcPr>
            <w:tcW w:w="243" w:type="dxa"/>
            <w:vAlign w:val="bottom"/>
          </w:tcPr>
          <w:p w14:paraId="3EA034B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2313685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2,331,606</w:t>
            </w:r>
          </w:p>
        </w:tc>
      </w:tr>
      <w:tr w:rsidR="00941844" w14:paraId="2C967AC0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F0BCEB9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3068717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0C796F2D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9AAC17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16CC4A2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29,991</w:t>
            </w:r>
          </w:p>
        </w:tc>
        <w:tc>
          <w:tcPr>
            <w:tcW w:w="245" w:type="dxa"/>
          </w:tcPr>
          <w:p w14:paraId="3645407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19C6D29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238,307</w:t>
            </w:r>
          </w:p>
        </w:tc>
        <w:tc>
          <w:tcPr>
            <w:tcW w:w="236" w:type="dxa"/>
            <w:vAlign w:val="bottom"/>
          </w:tcPr>
          <w:p w14:paraId="7B8A085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796F5D8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149,028</w:t>
            </w:r>
          </w:p>
        </w:tc>
        <w:tc>
          <w:tcPr>
            <w:tcW w:w="243" w:type="dxa"/>
            <w:vAlign w:val="bottom"/>
          </w:tcPr>
          <w:p w14:paraId="4064E9F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A70EA1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1,034,180</w:t>
            </w:r>
          </w:p>
        </w:tc>
        <w:tc>
          <w:tcPr>
            <w:tcW w:w="236" w:type="dxa"/>
            <w:vAlign w:val="bottom"/>
          </w:tcPr>
          <w:p w14:paraId="58D279F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D9E806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(1,186)</w:t>
            </w:r>
          </w:p>
        </w:tc>
        <w:tc>
          <w:tcPr>
            <w:tcW w:w="243" w:type="dxa"/>
            <w:vAlign w:val="bottom"/>
          </w:tcPr>
          <w:p w14:paraId="64B0D0A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6E424DD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82,090</w:t>
            </w:r>
          </w:p>
        </w:tc>
        <w:tc>
          <w:tcPr>
            <w:tcW w:w="243" w:type="dxa"/>
          </w:tcPr>
          <w:p w14:paraId="00B13EE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2AC5BDF7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(50,582)</w:t>
            </w:r>
          </w:p>
        </w:tc>
        <w:tc>
          <w:tcPr>
            <w:tcW w:w="243" w:type="dxa"/>
            <w:vAlign w:val="bottom"/>
          </w:tcPr>
          <w:p w14:paraId="7F15751C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53AAA58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(1,481,828)</w:t>
            </w:r>
          </w:p>
        </w:tc>
        <w:tc>
          <w:tcPr>
            <w:tcW w:w="243" w:type="dxa"/>
            <w:vAlign w:val="bottom"/>
          </w:tcPr>
          <w:p w14:paraId="66A5DB3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3D8BB4F" w14:textId="77777777" w:rsidR="00941844" w:rsidRDefault="00941844" w:rsidP="00CC36AB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41844" w14:paraId="20ADE7B8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3EFE24E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44C999E9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255BE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140023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0ACB3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20E30E3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6307B" w14:textId="77777777" w:rsidR="00941844" w:rsidRDefault="00941844" w:rsidP="00CC36AB">
            <w:pPr>
              <w:tabs>
                <w:tab w:val="left" w:pos="319"/>
              </w:tabs>
              <w:spacing w:line="28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22ECB7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0FDA2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(9,000)</w:t>
            </w:r>
          </w:p>
        </w:tc>
        <w:tc>
          <w:tcPr>
            <w:tcW w:w="243" w:type="dxa"/>
            <w:vAlign w:val="bottom"/>
          </w:tcPr>
          <w:p w14:paraId="504F026D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CE086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(1,128,473)</w:t>
            </w:r>
          </w:p>
        </w:tc>
        <w:tc>
          <w:tcPr>
            <w:tcW w:w="236" w:type="dxa"/>
            <w:vAlign w:val="bottom"/>
          </w:tcPr>
          <w:p w14:paraId="28DE2EC0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44CD2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(42,533)</w:t>
            </w:r>
          </w:p>
        </w:tc>
        <w:tc>
          <w:tcPr>
            <w:tcW w:w="243" w:type="dxa"/>
            <w:vAlign w:val="bottom"/>
          </w:tcPr>
          <w:p w14:paraId="15F419AA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94E85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(11,169)</w:t>
            </w:r>
          </w:p>
        </w:tc>
        <w:tc>
          <w:tcPr>
            <w:tcW w:w="243" w:type="dxa"/>
          </w:tcPr>
          <w:p w14:paraId="3E96344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FB00E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8F1C80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37E32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B5D333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25970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(1,191,175)</w:t>
            </w:r>
          </w:p>
        </w:tc>
      </w:tr>
      <w:tr w:rsidR="00941844" w14:paraId="3EBE1984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A9F4301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>
              <w:rPr>
                <w:b/>
                <w:bCs/>
                <w:sz w:val="22"/>
                <w:szCs w:val="22"/>
              </w:rPr>
              <w:t xml:space="preserve"> 31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>
              <w:rPr>
                <w:b/>
                <w:bCs/>
                <w:sz w:val="22"/>
                <w:szCs w:val="22"/>
              </w:rPr>
              <w:t xml:space="preserve"> 2563</w:t>
            </w:r>
          </w:p>
        </w:tc>
        <w:tc>
          <w:tcPr>
            <w:tcW w:w="693" w:type="dxa"/>
          </w:tcPr>
          <w:p w14:paraId="5ADA49F0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36E7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432,097</w:t>
            </w:r>
          </w:p>
        </w:tc>
        <w:tc>
          <w:tcPr>
            <w:tcW w:w="236" w:type="dxa"/>
            <w:vAlign w:val="bottom"/>
          </w:tcPr>
          <w:p w14:paraId="32C1320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AA1BB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272,613</w:t>
            </w:r>
          </w:p>
        </w:tc>
        <w:tc>
          <w:tcPr>
            <w:tcW w:w="245" w:type="dxa"/>
          </w:tcPr>
          <w:p w14:paraId="70F69AD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F160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2,781,739</w:t>
            </w:r>
          </w:p>
        </w:tc>
        <w:tc>
          <w:tcPr>
            <w:tcW w:w="236" w:type="dxa"/>
            <w:vAlign w:val="bottom"/>
          </w:tcPr>
          <w:p w14:paraId="551BED6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FFF8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1,257,649</w:t>
            </w:r>
          </w:p>
        </w:tc>
        <w:tc>
          <w:tcPr>
            <w:tcW w:w="243" w:type="dxa"/>
            <w:vAlign w:val="bottom"/>
          </w:tcPr>
          <w:p w14:paraId="02AAE03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7A53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6,511,329</w:t>
            </w:r>
          </w:p>
        </w:tc>
        <w:tc>
          <w:tcPr>
            <w:tcW w:w="236" w:type="dxa"/>
            <w:vAlign w:val="bottom"/>
          </w:tcPr>
          <w:p w14:paraId="5339507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2071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121,024</w:t>
            </w:r>
          </w:p>
        </w:tc>
        <w:tc>
          <w:tcPr>
            <w:tcW w:w="243" w:type="dxa"/>
            <w:vAlign w:val="bottom"/>
          </w:tcPr>
          <w:p w14:paraId="0C67710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7C15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791,615</w:t>
            </w:r>
          </w:p>
        </w:tc>
        <w:tc>
          <w:tcPr>
            <w:tcW w:w="243" w:type="dxa"/>
          </w:tcPr>
          <w:p w14:paraId="62709EA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3B00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91,707</w:t>
            </w:r>
          </w:p>
        </w:tc>
        <w:tc>
          <w:tcPr>
            <w:tcW w:w="243" w:type="dxa"/>
            <w:vAlign w:val="bottom"/>
          </w:tcPr>
          <w:p w14:paraId="780404C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948F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737,624</w:t>
            </w:r>
          </w:p>
        </w:tc>
        <w:tc>
          <w:tcPr>
            <w:tcW w:w="243" w:type="dxa"/>
            <w:vAlign w:val="bottom"/>
          </w:tcPr>
          <w:p w14:paraId="29B249B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2943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12,997,397</w:t>
            </w:r>
          </w:p>
        </w:tc>
      </w:tr>
      <w:tr w:rsidR="00941844" w14:paraId="5B743234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1DE5B49F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104EFF2C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FF26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0244FB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1D1B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2A7AEA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0DA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ED1A2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163D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530443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5B74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456C6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C48B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25E6F2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B00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3FA0420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2E57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9F89EB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D2EE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32CC6F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96E9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41844" w14:paraId="64ED07B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3B6DA32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8DD79D1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139735F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AFE4C4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8C109D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0A2A8D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</w:tcPr>
          <w:p w14:paraId="1B33003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E9C10D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3F50F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12D2E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329FD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2B01D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1EC1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C2D6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661DC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91745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D2A3DF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8975A2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16AAA4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13B92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3B369C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41844" w14:paraId="376549F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44E32A6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76FA0077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6FF0C04D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20E398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76C24EC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91,642</w:t>
            </w:r>
          </w:p>
        </w:tc>
        <w:tc>
          <w:tcPr>
            <w:tcW w:w="245" w:type="dxa"/>
          </w:tcPr>
          <w:p w14:paraId="17560F5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5B97CA6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1,147,254</w:t>
            </w:r>
          </w:p>
        </w:tc>
        <w:tc>
          <w:tcPr>
            <w:tcW w:w="236" w:type="dxa"/>
            <w:vAlign w:val="bottom"/>
          </w:tcPr>
          <w:p w14:paraId="693DDCE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054FE52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277,317</w:t>
            </w:r>
          </w:p>
        </w:tc>
        <w:tc>
          <w:tcPr>
            <w:tcW w:w="243" w:type="dxa"/>
            <w:vAlign w:val="bottom"/>
          </w:tcPr>
          <w:p w14:paraId="6515F5B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16800EF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5,286,420</w:t>
            </w:r>
          </w:p>
        </w:tc>
        <w:tc>
          <w:tcPr>
            <w:tcW w:w="236" w:type="dxa"/>
            <w:vAlign w:val="bottom"/>
          </w:tcPr>
          <w:p w14:paraId="49CB47B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68B087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122,840</w:t>
            </w:r>
          </w:p>
        </w:tc>
        <w:tc>
          <w:tcPr>
            <w:tcW w:w="243" w:type="dxa"/>
            <w:vAlign w:val="bottom"/>
          </w:tcPr>
          <w:p w14:paraId="6ED117B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6687E12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508,423</w:t>
            </w:r>
          </w:p>
        </w:tc>
        <w:tc>
          <w:tcPr>
            <w:tcW w:w="243" w:type="dxa"/>
            <w:vAlign w:val="bottom"/>
          </w:tcPr>
          <w:p w14:paraId="05D5AA5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0F50AF8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B2C8D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CD0174D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61AE97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617A99A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7,433,896</w:t>
            </w:r>
          </w:p>
        </w:tc>
      </w:tr>
      <w:tr w:rsidR="00941844" w14:paraId="29BAD2E2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3D3B909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C6E7778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4EA1155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2A7C27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38DB5DB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12,296</w:t>
            </w:r>
          </w:p>
        </w:tc>
        <w:tc>
          <w:tcPr>
            <w:tcW w:w="245" w:type="dxa"/>
          </w:tcPr>
          <w:p w14:paraId="52A7083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6CF27AB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98,162</w:t>
            </w:r>
          </w:p>
        </w:tc>
        <w:tc>
          <w:tcPr>
            <w:tcW w:w="236" w:type="dxa"/>
            <w:vAlign w:val="bottom"/>
          </w:tcPr>
          <w:p w14:paraId="2D5BD2A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36ACD51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91,660</w:t>
            </w:r>
          </w:p>
        </w:tc>
        <w:tc>
          <w:tcPr>
            <w:tcW w:w="243" w:type="dxa"/>
            <w:vAlign w:val="bottom"/>
          </w:tcPr>
          <w:p w14:paraId="1F77A25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B9B5B9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204,813</w:t>
            </w:r>
          </w:p>
        </w:tc>
        <w:tc>
          <w:tcPr>
            <w:tcW w:w="236" w:type="dxa"/>
            <w:vAlign w:val="bottom"/>
          </w:tcPr>
          <w:p w14:paraId="221578F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CCF402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21,656</w:t>
            </w:r>
          </w:p>
        </w:tc>
        <w:tc>
          <w:tcPr>
            <w:tcW w:w="243" w:type="dxa"/>
            <w:vAlign w:val="bottom"/>
          </w:tcPr>
          <w:p w14:paraId="25DDD60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A681ED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72,904</w:t>
            </w:r>
          </w:p>
        </w:tc>
        <w:tc>
          <w:tcPr>
            <w:tcW w:w="243" w:type="dxa"/>
            <w:vAlign w:val="bottom"/>
          </w:tcPr>
          <w:p w14:paraId="1774BBB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452DEA8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A34B83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438AC54E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DC0203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E9FF65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501,491</w:t>
            </w:r>
          </w:p>
        </w:tc>
      </w:tr>
      <w:tr w:rsidR="00941844" w14:paraId="380AD3CF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F38E910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4551F729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483AC8B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A7F49B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  <w:hideMark/>
          </w:tcPr>
          <w:p w14:paraId="003C60E1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75D586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431537E4" w14:textId="77777777" w:rsidR="00941844" w:rsidRDefault="00941844" w:rsidP="00CC36AB">
            <w:pPr>
              <w:tabs>
                <w:tab w:val="left" w:pos="319"/>
              </w:tabs>
              <w:spacing w:line="28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00E113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56B6B688" w14:textId="77777777" w:rsidR="00941844" w:rsidRDefault="00941844" w:rsidP="00CC36AB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A85538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27E3216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236" w:type="dxa"/>
            <w:vAlign w:val="bottom"/>
          </w:tcPr>
          <w:p w14:paraId="4F84B2A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0C6626C" w14:textId="77777777" w:rsidR="00941844" w:rsidRDefault="00941844" w:rsidP="00CC36AB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5BA941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21CFFB71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(154)</w:t>
            </w:r>
          </w:p>
        </w:tc>
        <w:tc>
          <w:tcPr>
            <w:tcW w:w="243" w:type="dxa"/>
            <w:vAlign w:val="bottom"/>
          </w:tcPr>
          <w:p w14:paraId="42EDE3A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B439A6B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87D46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4EC9C4F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435463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AD35259" w14:textId="77777777" w:rsidR="00941844" w:rsidRDefault="00941844" w:rsidP="00CC36AB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41844" w14:paraId="4A44050D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26C7DE0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25AD66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A16A5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5C383B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00FA4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F84E77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06E63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(4,213)</w:t>
            </w:r>
          </w:p>
        </w:tc>
        <w:tc>
          <w:tcPr>
            <w:tcW w:w="236" w:type="dxa"/>
            <w:vAlign w:val="bottom"/>
          </w:tcPr>
          <w:p w14:paraId="0387A19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FA8C1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(147)</w:t>
            </w:r>
          </w:p>
        </w:tc>
        <w:tc>
          <w:tcPr>
            <w:tcW w:w="243" w:type="dxa"/>
            <w:vAlign w:val="bottom"/>
          </w:tcPr>
          <w:p w14:paraId="5C09A7B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4DD44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(123,658)</w:t>
            </w:r>
          </w:p>
        </w:tc>
        <w:tc>
          <w:tcPr>
            <w:tcW w:w="236" w:type="dxa"/>
            <w:vAlign w:val="bottom"/>
          </w:tcPr>
          <w:p w14:paraId="1359713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91A07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(23,619)</w:t>
            </w:r>
          </w:p>
        </w:tc>
        <w:tc>
          <w:tcPr>
            <w:tcW w:w="243" w:type="dxa"/>
            <w:vAlign w:val="bottom"/>
          </w:tcPr>
          <w:p w14:paraId="1A48709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3EF80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(95,499)</w:t>
            </w:r>
          </w:p>
        </w:tc>
        <w:tc>
          <w:tcPr>
            <w:tcW w:w="243" w:type="dxa"/>
            <w:vAlign w:val="bottom"/>
          </w:tcPr>
          <w:p w14:paraId="5FD7E68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B2B701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B23A0E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02AAA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D17B8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C8D42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(247,136)</w:t>
            </w:r>
          </w:p>
        </w:tc>
      </w:tr>
      <w:tr w:rsidR="00941844" w14:paraId="1676B4C0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2E82A907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 xml:space="preserve">2562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 xml:space="preserve">1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659B3B32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3ADC36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1EBE6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7C98B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103,938</w:t>
            </w:r>
          </w:p>
        </w:tc>
        <w:tc>
          <w:tcPr>
            <w:tcW w:w="245" w:type="dxa"/>
          </w:tcPr>
          <w:p w14:paraId="44FB900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D042F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1,241,203</w:t>
            </w:r>
          </w:p>
        </w:tc>
        <w:tc>
          <w:tcPr>
            <w:tcW w:w="236" w:type="dxa"/>
            <w:vAlign w:val="bottom"/>
          </w:tcPr>
          <w:p w14:paraId="2DA4E37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B6B30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368,830</w:t>
            </w:r>
          </w:p>
        </w:tc>
        <w:tc>
          <w:tcPr>
            <w:tcW w:w="243" w:type="dxa"/>
            <w:vAlign w:val="bottom"/>
          </w:tcPr>
          <w:p w14:paraId="61000FB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8452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5,367,729</w:t>
            </w:r>
          </w:p>
        </w:tc>
        <w:tc>
          <w:tcPr>
            <w:tcW w:w="236" w:type="dxa"/>
            <w:vAlign w:val="bottom"/>
          </w:tcPr>
          <w:p w14:paraId="6D311F2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84703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120,877</w:t>
            </w:r>
          </w:p>
        </w:tc>
        <w:tc>
          <w:tcPr>
            <w:tcW w:w="243" w:type="dxa"/>
            <w:vAlign w:val="bottom"/>
          </w:tcPr>
          <w:p w14:paraId="43D284A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74F0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485,674</w:t>
            </w:r>
          </w:p>
        </w:tc>
        <w:tc>
          <w:tcPr>
            <w:tcW w:w="243" w:type="dxa"/>
            <w:vAlign w:val="bottom"/>
          </w:tcPr>
          <w:p w14:paraId="2AE0D73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DB1C0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888D8E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F53089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D54012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E6D6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7,688,251</w:t>
            </w:r>
          </w:p>
        </w:tc>
      </w:tr>
      <w:tr w:rsidR="00941844" w14:paraId="1DDA3F43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6300D80E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26D74AB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2C2186F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9,267</w:t>
            </w:r>
          </w:p>
        </w:tc>
        <w:tc>
          <w:tcPr>
            <w:tcW w:w="236" w:type="dxa"/>
            <w:vAlign w:val="bottom"/>
          </w:tcPr>
          <w:p w14:paraId="1D433FB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37F1349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13,419</w:t>
            </w:r>
          </w:p>
        </w:tc>
        <w:tc>
          <w:tcPr>
            <w:tcW w:w="245" w:type="dxa"/>
          </w:tcPr>
          <w:p w14:paraId="3B7B532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531F84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111,747</w:t>
            </w:r>
          </w:p>
        </w:tc>
        <w:tc>
          <w:tcPr>
            <w:tcW w:w="236" w:type="dxa"/>
            <w:vAlign w:val="bottom"/>
          </w:tcPr>
          <w:p w14:paraId="690D9D7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  <w:hideMark/>
          </w:tcPr>
          <w:p w14:paraId="4A5EE5D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98,767</w:t>
            </w:r>
          </w:p>
        </w:tc>
        <w:tc>
          <w:tcPr>
            <w:tcW w:w="243" w:type="dxa"/>
            <w:vAlign w:val="bottom"/>
          </w:tcPr>
          <w:p w14:paraId="35A4AD3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0995183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273,313</w:t>
            </w:r>
          </w:p>
        </w:tc>
        <w:tc>
          <w:tcPr>
            <w:tcW w:w="236" w:type="dxa"/>
            <w:vAlign w:val="bottom"/>
          </w:tcPr>
          <w:p w14:paraId="37CE4FD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0D9D9D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15,330</w:t>
            </w:r>
          </w:p>
        </w:tc>
        <w:tc>
          <w:tcPr>
            <w:tcW w:w="243" w:type="dxa"/>
            <w:vAlign w:val="bottom"/>
          </w:tcPr>
          <w:p w14:paraId="4087458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2082406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72,940</w:t>
            </w:r>
          </w:p>
        </w:tc>
        <w:tc>
          <w:tcPr>
            <w:tcW w:w="243" w:type="dxa"/>
          </w:tcPr>
          <w:p w14:paraId="3FEC985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29DFA6E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19D353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70F3E24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ECFF00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2A3712D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594,783</w:t>
            </w:r>
          </w:p>
        </w:tc>
      </w:tr>
      <w:tr w:rsidR="00941844" w14:paraId="08A8BFCF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58B9A490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EAFD21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DCC82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49B51D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EC0C7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65663D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01461" w14:textId="77777777" w:rsidR="00941844" w:rsidRDefault="00941844" w:rsidP="00CC36AB">
            <w:pPr>
              <w:tabs>
                <w:tab w:val="left" w:pos="319"/>
              </w:tabs>
              <w:spacing w:line="28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45AA3B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721C2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(207)</w:t>
            </w:r>
          </w:p>
        </w:tc>
        <w:tc>
          <w:tcPr>
            <w:tcW w:w="243" w:type="dxa"/>
            <w:vAlign w:val="bottom"/>
          </w:tcPr>
          <w:p w14:paraId="47E6E29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EE5BC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(976,649)</w:t>
            </w:r>
          </w:p>
        </w:tc>
        <w:tc>
          <w:tcPr>
            <w:tcW w:w="236" w:type="dxa"/>
            <w:vAlign w:val="bottom"/>
          </w:tcPr>
          <w:p w14:paraId="2810505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5E003" w14:textId="77777777" w:rsidR="00941844" w:rsidRDefault="00941844" w:rsidP="00CC36A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(38,644)</w:t>
            </w:r>
          </w:p>
        </w:tc>
        <w:tc>
          <w:tcPr>
            <w:tcW w:w="243" w:type="dxa"/>
            <w:vAlign w:val="bottom"/>
          </w:tcPr>
          <w:p w14:paraId="51CF897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A554E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(10,788)</w:t>
            </w:r>
          </w:p>
        </w:tc>
        <w:tc>
          <w:tcPr>
            <w:tcW w:w="243" w:type="dxa"/>
          </w:tcPr>
          <w:p w14:paraId="5007637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F5C57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06517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703698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BEB426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04E4E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(1,026,288)</w:t>
            </w:r>
          </w:p>
        </w:tc>
      </w:tr>
      <w:tr w:rsidR="00941844" w14:paraId="214D292D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4CD327E3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5BAE1870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C6CE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9,267</w:t>
            </w:r>
          </w:p>
        </w:tc>
        <w:tc>
          <w:tcPr>
            <w:tcW w:w="236" w:type="dxa"/>
            <w:vAlign w:val="bottom"/>
          </w:tcPr>
          <w:p w14:paraId="4919FF0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9A31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117,357</w:t>
            </w:r>
          </w:p>
        </w:tc>
        <w:tc>
          <w:tcPr>
            <w:tcW w:w="245" w:type="dxa"/>
          </w:tcPr>
          <w:p w14:paraId="5AD239E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4A55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1,352,950</w:t>
            </w:r>
          </w:p>
        </w:tc>
        <w:tc>
          <w:tcPr>
            <w:tcW w:w="236" w:type="dxa"/>
            <w:vAlign w:val="bottom"/>
          </w:tcPr>
          <w:p w14:paraId="2346F01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4754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467,390</w:t>
            </w:r>
          </w:p>
        </w:tc>
        <w:tc>
          <w:tcPr>
            <w:tcW w:w="243" w:type="dxa"/>
            <w:vAlign w:val="bottom"/>
          </w:tcPr>
          <w:p w14:paraId="55C3C1A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887DE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4,664,393</w:t>
            </w:r>
          </w:p>
        </w:tc>
        <w:tc>
          <w:tcPr>
            <w:tcW w:w="236" w:type="dxa"/>
            <w:vAlign w:val="bottom"/>
          </w:tcPr>
          <w:p w14:paraId="60B140F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5299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97,563</w:t>
            </w:r>
          </w:p>
        </w:tc>
        <w:tc>
          <w:tcPr>
            <w:tcW w:w="243" w:type="dxa"/>
            <w:vAlign w:val="bottom"/>
          </w:tcPr>
          <w:p w14:paraId="45E9E0C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61C28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547,826</w:t>
            </w:r>
          </w:p>
        </w:tc>
        <w:tc>
          <w:tcPr>
            <w:tcW w:w="243" w:type="dxa"/>
          </w:tcPr>
          <w:p w14:paraId="196FCB3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4F771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52595C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094BD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1870A8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AA37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7,256,746</w:t>
            </w:r>
          </w:p>
        </w:tc>
      </w:tr>
      <w:tr w:rsidR="00941844" w14:paraId="50963046" w14:textId="77777777" w:rsidTr="00941844">
        <w:trPr>
          <w:trHeight w:val="20"/>
          <w:tblHeader/>
        </w:trPr>
        <w:tc>
          <w:tcPr>
            <w:tcW w:w="3150" w:type="dxa"/>
          </w:tcPr>
          <w:p w14:paraId="4D01879B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EBC243E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22C73DAF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1844" w14:paraId="24F31982" w14:textId="77777777" w:rsidTr="00941844">
        <w:trPr>
          <w:trHeight w:val="20"/>
          <w:tblHeader/>
        </w:trPr>
        <w:tc>
          <w:tcPr>
            <w:tcW w:w="3150" w:type="dxa"/>
          </w:tcPr>
          <w:p w14:paraId="2CC6D522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62EB3BD0" w14:textId="77777777" w:rsidR="00941844" w:rsidRDefault="00941844" w:rsidP="00CC36AB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756278D2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DC1FD75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7625645E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13885573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042D472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EDD180B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2F036F0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24785FF8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9066B36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64BC05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31EE5FB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369AB3F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DB5A4A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3523B0E2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545AC70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4CF51276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70D2278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4943977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16DB97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497759E0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1D26480D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0A6DA8F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C1B96DB" w14:textId="77777777" w:rsidR="00941844" w:rsidRDefault="00941844" w:rsidP="00CC36AB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35186EF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2BFCC35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1309BAF7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56419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1E2C1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78F700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54C8F94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D0F2E9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A7C54D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CF961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BDF65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E9FC5A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ED9B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A3C62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F5C39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DA0F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7F52E0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3F2E11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7B2608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12DCE2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4A36C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B24929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41844" w14:paraId="08CF17C6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565D7D8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2F163257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96084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C8490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5A5BAE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00FC6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ADEC66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6DCA29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F16CF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5ED690B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E3786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8EE41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1ADD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F05BB68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F3837C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080BE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5BC9CCB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D7DA5C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6E0C142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62BF8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25B04A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1844" w14:paraId="03144D69" w14:textId="77777777" w:rsidTr="00941844">
        <w:trPr>
          <w:trHeight w:val="20"/>
        </w:trPr>
        <w:tc>
          <w:tcPr>
            <w:tcW w:w="3150" w:type="dxa"/>
            <w:hideMark/>
          </w:tcPr>
          <w:p w14:paraId="0BCFBFE1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3C00D003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0638E28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381,115</w:t>
            </w:r>
          </w:p>
        </w:tc>
        <w:tc>
          <w:tcPr>
            <w:tcW w:w="236" w:type="dxa"/>
          </w:tcPr>
          <w:p w14:paraId="4F57FE6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7DC8BF8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135,338</w:t>
            </w:r>
          </w:p>
        </w:tc>
        <w:tc>
          <w:tcPr>
            <w:tcW w:w="245" w:type="dxa"/>
          </w:tcPr>
          <w:p w14:paraId="1968FB7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6B8387C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1,266,485</w:t>
            </w:r>
          </w:p>
        </w:tc>
        <w:tc>
          <w:tcPr>
            <w:tcW w:w="236" w:type="dxa"/>
          </w:tcPr>
          <w:p w14:paraId="2FFBBF3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67E2B11C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738,802</w:t>
            </w:r>
          </w:p>
        </w:tc>
        <w:tc>
          <w:tcPr>
            <w:tcW w:w="243" w:type="dxa"/>
            <w:vAlign w:val="bottom"/>
          </w:tcPr>
          <w:p w14:paraId="7EB1781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959841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1,079,172</w:t>
            </w:r>
          </w:p>
        </w:tc>
        <w:tc>
          <w:tcPr>
            <w:tcW w:w="236" w:type="dxa"/>
            <w:vAlign w:val="bottom"/>
          </w:tcPr>
          <w:p w14:paraId="7A2D4FED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76034C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5,239</w:t>
            </w:r>
          </w:p>
        </w:tc>
        <w:tc>
          <w:tcPr>
            <w:tcW w:w="243" w:type="dxa"/>
            <w:vAlign w:val="bottom"/>
          </w:tcPr>
          <w:p w14:paraId="00D49B1F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4FA0E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212,093</w:t>
            </w:r>
          </w:p>
        </w:tc>
        <w:tc>
          <w:tcPr>
            <w:tcW w:w="243" w:type="dxa"/>
            <w:vAlign w:val="bottom"/>
          </w:tcPr>
          <w:p w14:paraId="44DD3B1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763130D4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98,951</w:t>
            </w:r>
          </w:p>
        </w:tc>
        <w:tc>
          <w:tcPr>
            <w:tcW w:w="243" w:type="dxa"/>
            <w:vAlign w:val="bottom"/>
          </w:tcPr>
          <w:p w14:paraId="582B33CB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0C6ED97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158,580</w:t>
            </w:r>
          </w:p>
        </w:tc>
        <w:tc>
          <w:tcPr>
            <w:tcW w:w="243" w:type="dxa"/>
            <w:vAlign w:val="bottom"/>
          </w:tcPr>
          <w:p w14:paraId="1399D1EC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F1711D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4,075,775</w:t>
            </w:r>
          </w:p>
        </w:tc>
      </w:tr>
      <w:tr w:rsidR="00941844" w14:paraId="04891A0B" w14:textId="77777777" w:rsidTr="00941844">
        <w:trPr>
          <w:trHeight w:val="20"/>
        </w:trPr>
        <w:tc>
          <w:tcPr>
            <w:tcW w:w="3150" w:type="dxa"/>
            <w:hideMark/>
          </w:tcPr>
          <w:p w14:paraId="3CEA62A0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693" w:type="dxa"/>
          </w:tcPr>
          <w:p w14:paraId="06D677C9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E1476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323E6C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9607F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36D7B9C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01398" w14:textId="77777777" w:rsidR="00941844" w:rsidRDefault="00941844" w:rsidP="00CC36AB">
            <w:pPr>
              <w:tabs>
                <w:tab w:val="left" w:pos="319"/>
              </w:tabs>
              <w:spacing w:line="28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6FC5614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F2F62" w14:textId="77777777" w:rsidR="00941844" w:rsidRDefault="00941844" w:rsidP="00CC36AB">
            <w:pPr>
              <w:spacing w:line="280" w:lineRule="exact"/>
              <w:ind w:right="-2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F498E9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FA4A7" w14:textId="77777777" w:rsidR="00941844" w:rsidRDefault="00941844" w:rsidP="00CC36AB">
            <w:pPr>
              <w:spacing w:line="280" w:lineRule="exact"/>
              <w:ind w:right="-2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B8C48D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29C4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35,794</w:t>
            </w:r>
          </w:p>
        </w:tc>
        <w:tc>
          <w:tcPr>
            <w:tcW w:w="243" w:type="dxa"/>
            <w:vAlign w:val="bottom"/>
          </w:tcPr>
          <w:p w14:paraId="4DC2DAC3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F4BDF" w14:textId="77777777" w:rsidR="00941844" w:rsidRDefault="00941844" w:rsidP="00CC36AB">
            <w:pPr>
              <w:spacing w:line="280" w:lineRule="exact"/>
              <w:ind w:right="-5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81E8C78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FA4FE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8699677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E262C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ACB691D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C2C3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35,794</w:t>
            </w:r>
          </w:p>
        </w:tc>
      </w:tr>
      <w:tr w:rsidR="00941844" w14:paraId="3F569C99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1AB8C63B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97BAF" w14:textId="77777777" w:rsidR="00941844" w:rsidRDefault="00941844" w:rsidP="00CC36A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2AAF88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381,115</w:t>
            </w:r>
          </w:p>
        </w:tc>
        <w:tc>
          <w:tcPr>
            <w:tcW w:w="236" w:type="dxa"/>
          </w:tcPr>
          <w:p w14:paraId="349CCEC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B537A6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135,338</w:t>
            </w:r>
          </w:p>
        </w:tc>
        <w:tc>
          <w:tcPr>
            <w:tcW w:w="245" w:type="dxa"/>
          </w:tcPr>
          <w:p w14:paraId="0924E49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61AC3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1,266,485</w:t>
            </w:r>
          </w:p>
        </w:tc>
        <w:tc>
          <w:tcPr>
            <w:tcW w:w="236" w:type="dxa"/>
          </w:tcPr>
          <w:p w14:paraId="2919ECB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9AFDAC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rFonts w:cs="Angsana New"/>
                <w:b/>
                <w:bCs/>
                <w:sz w:val="22"/>
                <w:szCs w:val="22"/>
                <w:lang w:bidi="th-TH"/>
              </w:rPr>
              <w:t>738,802</w:t>
            </w:r>
          </w:p>
        </w:tc>
        <w:tc>
          <w:tcPr>
            <w:tcW w:w="243" w:type="dxa"/>
            <w:vAlign w:val="bottom"/>
          </w:tcPr>
          <w:p w14:paraId="6F029D7A" w14:textId="77777777" w:rsidR="00941844" w:rsidRDefault="00941844" w:rsidP="00CC36AB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60440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1,079,172</w:t>
            </w:r>
          </w:p>
        </w:tc>
        <w:tc>
          <w:tcPr>
            <w:tcW w:w="236" w:type="dxa"/>
            <w:vAlign w:val="bottom"/>
          </w:tcPr>
          <w:p w14:paraId="521EEAB4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1EE8A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41,033</w:t>
            </w:r>
          </w:p>
        </w:tc>
        <w:tc>
          <w:tcPr>
            <w:tcW w:w="243" w:type="dxa"/>
            <w:vAlign w:val="bottom"/>
          </w:tcPr>
          <w:p w14:paraId="47CF889C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B8A8E0" w14:textId="77777777" w:rsidR="00941844" w:rsidRDefault="00941844" w:rsidP="00CC36A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rFonts w:cs="Angsana New"/>
                <w:b/>
                <w:bCs/>
                <w:sz w:val="22"/>
                <w:szCs w:val="22"/>
                <w:lang w:bidi="th-TH"/>
              </w:rPr>
              <w:t>212,093</w:t>
            </w:r>
          </w:p>
        </w:tc>
        <w:tc>
          <w:tcPr>
            <w:tcW w:w="243" w:type="dxa"/>
            <w:vAlign w:val="bottom"/>
          </w:tcPr>
          <w:p w14:paraId="6A33A24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E5058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98,951</w:t>
            </w:r>
          </w:p>
        </w:tc>
        <w:tc>
          <w:tcPr>
            <w:tcW w:w="243" w:type="dxa"/>
            <w:vAlign w:val="bottom"/>
          </w:tcPr>
          <w:p w14:paraId="4211414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019CE7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158,580</w:t>
            </w:r>
          </w:p>
        </w:tc>
        <w:tc>
          <w:tcPr>
            <w:tcW w:w="243" w:type="dxa"/>
            <w:vAlign w:val="bottom"/>
          </w:tcPr>
          <w:p w14:paraId="77ED2387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78FB8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4,111,569</w:t>
            </w:r>
          </w:p>
        </w:tc>
      </w:tr>
      <w:tr w:rsidR="00941844" w14:paraId="40A6801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8C26DA6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55F571DD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1E0F2A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0389CF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AA059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2165066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17194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31391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681D11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2FFCC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2265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8546E6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FDABF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BBEFD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DBACA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23B87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97CD5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5E6E705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99D88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5D47D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99F05A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41844" w14:paraId="777843DF" w14:textId="77777777" w:rsidTr="00941844">
        <w:trPr>
          <w:trHeight w:val="20"/>
        </w:trPr>
        <w:tc>
          <w:tcPr>
            <w:tcW w:w="3150" w:type="dxa"/>
            <w:hideMark/>
          </w:tcPr>
          <w:p w14:paraId="4E8CD290" w14:textId="77777777" w:rsidR="00941844" w:rsidRDefault="00941844" w:rsidP="00CC36AB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  <w:vAlign w:val="bottom"/>
          </w:tcPr>
          <w:p w14:paraId="0B76C0D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65D0F2D6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381,115</w:t>
            </w:r>
          </w:p>
        </w:tc>
        <w:tc>
          <w:tcPr>
            <w:tcW w:w="236" w:type="dxa"/>
            <w:vAlign w:val="bottom"/>
          </w:tcPr>
          <w:p w14:paraId="1C00E9D0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6A16A3E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155,256</w:t>
            </w:r>
          </w:p>
        </w:tc>
        <w:tc>
          <w:tcPr>
            <w:tcW w:w="245" w:type="dxa"/>
          </w:tcPr>
          <w:p w14:paraId="0199EE58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959664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1,408,238</w:t>
            </w:r>
          </w:p>
        </w:tc>
        <w:tc>
          <w:tcPr>
            <w:tcW w:w="236" w:type="dxa"/>
            <w:vAlign w:val="bottom"/>
          </w:tcPr>
          <w:p w14:paraId="45B4C5F9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431BB830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790,259</w:t>
            </w:r>
          </w:p>
        </w:tc>
        <w:tc>
          <w:tcPr>
            <w:tcW w:w="243" w:type="dxa"/>
            <w:vAlign w:val="bottom"/>
          </w:tcPr>
          <w:p w14:paraId="1975D99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592A1D2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1,846,603</w:t>
            </w:r>
          </w:p>
        </w:tc>
        <w:tc>
          <w:tcPr>
            <w:tcW w:w="236" w:type="dxa"/>
            <w:vAlign w:val="bottom"/>
          </w:tcPr>
          <w:p w14:paraId="3FAD0EBA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D1AB9D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1,502</w:t>
            </w:r>
          </w:p>
        </w:tc>
        <w:tc>
          <w:tcPr>
            <w:tcW w:w="243" w:type="dxa"/>
            <w:vAlign w:val="bottom"/>
          </w:tcPr>
          <w:p w14:paraId="3557E610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821CAF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243,729</w:t>
            </w:r>
          </w:p>
        </w:tc>
        <w:tc>
          <w:tcPr>
            <w:tcW w:w="243" w:type="dxa"/>
          </w:tcPr>
          <w:p w14:paraId="1373D600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DE56BEE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91,707</w:t>
            </w:r>
          </w:p>
        </w:tc>
        <w:tc>
          <w:tcPr>
            <w:tcW w:w="243" w:type="dxa"/>
            <w:vAlign w:val="bottom"/>
          </w:tcPr>
          <w:p w14:paraId="456A7090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1F6D1BC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737,624</w:t>
            </w:r>
          </w:p>
        </w:tc>
        <w:tc>
          <w:tcPr>
            <w:tcW w:w="243" w:type="dxa"/>
            <w:vAlign w:val="bottom"/>
          </w:tcPr>
          <w:p w14:paraId="37CE93FB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0B0FC7FF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5,656,033</w:t>
            </w:r>
          </w:p>
        </w:tc>
      </w:tr>
      <w:tr w:rsidR="00941844" w14:paraId="1DC2A977" w14:textId="77777777" w:rsidTr="00941844">
        <w:trPr>
          <w:trHeight w:val="20"/>
        </w:trPr>
        <w:tc>
          <w:tcPr>
            <w:tcW w:w="3150" w:type="dxa"/>
            <w:hideMark/>
          </w:tcPr>
          <w:p w14:paraId="5BD0B1BA" w14:textId="77777777" w:rsidR="00941844" w:rsidRDefault="00941844" w:rsidP="00CC36A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03F262D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884FC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41,715</w:t>
            </w:r>
          </w:p>
        </w:tc>
        <w:tc>
          <w:tcPr>
            <w:tcW w:w="236" w:type="dxa"/>
            <w:vAlign w:val="bottom"/>
          </w:tcPr>
          <w:p w14:paraId="79027C1A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5FF95D" w14:textId="77777777" w:rsidR="00941844" w:rsidRDefault="00941844" w:rsidP="00CC36A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FEE51C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530C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20,551</w:t>
            </w:r>
          </w:p>
        </w:tc>
        <w:tc>
          <w:tcPr>
            <w:tcW w:w="236" w:type="dxa"/>
            <w:vAlign w:val="bottom"/>
          </w:tcPr>
          <w:p w14:paraId="1BEC9C62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81286" w14:textId="77777777" w:rsidR="00941844" w:rsidRDefault="00941844" w:rsidP="00CC36AB">
            <w:pPr>
              <w:spacing w:line="280" w:lineRule="exact"/>
              <w:ind w:right="-2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52B7DFE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8D2E8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236" w:type="dxa"/>
            <w:vAlign w:val="bottom"/>
          </w:tcPr>
          <w:p w14:paraId="733F9051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05D2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21,959</w:t>
            </w:r>
          </w:p>
        </w:tc>
        <w:tc>
          <w:tcPr>
            <w:tcW w:w="243" w:type="dxa"/>
            <w:vAlign w:val="bottom"/>
          </w:tcPr>
          <w:p w14:paraId="05526009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AFBF5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43" w:type="dxa"/>
          </w:tcPr>
          <w:p w14:paraId="25E0B2CF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869A5" w14:textId="77777777" w:rsidR="00941844" w:rsidRDefault="00941844" w:rsidP="00CC36A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739AC7D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B378A" w14:textId="77777777" w:rsidR="00941844" w:rsidRDefault="00941844" w:rsidP="00CC36A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AE73D7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EB64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84,618</w:t>
            </w:r>
          </w:p>
        </w:tc>
      </w:tr>
      <w:tr w:rsidR="00941844" w14:paraId="28C9FBA2" w14:textId="77777777" w:rsidTr="00941844">
        <w:trPr>
          <w:trHeight w:val="20"/>
        </w:trPr>
        <w:tc>
          <w:tcPr>
            <w:tcW w:w="3150" w:type="dxa"/>
          </w:tcPr>
          <w:p w14:paraId="4FEC0982" w14:textId="77777777" w:rsidR="00941844" w:rsidRDefault="00941844" w:rsidP="00CC36AB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14:paraId="2D359173" w14:textId="77777777" w:rsidR="00941844" w:rsidRDefault="00941844" w:rsidP="00CC36A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19BEB8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422,830</w:t>
            </w:r>
          </w:p>
        </w:tc>
        <w:tc>
          <w:tcPr>
            <w:tcW w:w="236" w:type="dxa"/>
            <w:vAlign w:val="bottom"/>
          </w:tcPr>
          <w:p w14:paraId="25B67FCC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517EC3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155,256</w:t>
            </w:r>
          </w:p>
        </w:tc>
        <w:tc>
          <w:tcPr>
            <w:tcW w:w="245" w:type="dxa"/>
          </w:tcPr>
          <w:p w14:paraId="0278EDE3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4AD84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1,428,789</w:t>
            </w:r>
          </w:p>
        </w:tc>
        <w:tc>
          <w:tcPr>
            <w:tcW w:w="236" w:type="dxa"/>
            <w:vAlign w:val="bottom"/>
          </w:tcPr>
          <w:p w14:paraId="7658328C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982776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790,259</w:t>
            </w:r>
          </w:p>
        </w:tc>
        <w:tc>
          <w:tcPr>
            <w:tcW w:w="243" w:type="dxa"/>
            <w:vAlign w:val="bottom"/>
          </w:tcPr>
          <w:p w14:paraId="582EA46B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6692D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1,846,936</w:t>
            </w:r>
          </w:p>
        </w:tc>
        <w:tc>
          <w:tcPr>
            <w:tcW w:w="236" w:type="dxa"/>
            <w:vAlign w:val="bottom"/>
          </w:tcPr>
          <w:p w14:paraId="4A1AE54B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DB3CC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23,461</w:t>
            </w:r>
          </w:p>
        </w:tc>
        <w:tc>
          <w:tcPr>
            <w:tcW w:w="243" w:type="dxa"/>
            <w:vAlign w:val="bottom"/>
          </w:tcPr>
          <w:p w14:paraId="69B73931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19EEA8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243,789</w:t>
            </w:r>
          </w:p>
        </w:tc>
        <w:tc>
          <w:tcPr>
            <w:tcW w:w="243" w:type="dxa"/>
          </w:tcPr>
          <w:p w14:paraId="3EE5856A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3BF9F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91,707</w:t>
            </w:r>
          </w:p>
        </w:tc>
        <w:tc>
          <w:tcPr>
            <w:tcW w:w="243" w:type="dxa"/>
            <w:vAlign w:val="bottom"/>
          </w:tcPr>
          <w:p w14:paraId="45F06280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FF9B12" w14:textId="77777777" w:rsidR="00941844" w:rsidRDefault="00941844" w:rsidP="00CC36A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737,624</w:t>
            </w:r>
          </w:p>
        </w:tc>
        <w:tc>
          <w:tcPr>
            <w:tcW w:w="243" w:type="dxa"/>
            <w:vAlign w:val="bottom"/>
          </w:tcPr>
          <w:p w14:paraId="35ECE1D3" w14:textId="77777777" w:rsidR="00941844" w:rsidRDefault="00941844" w:rsidP="00CC36A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A01EC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5,740,651</w:t>
            </w:r>
          </w:p>
        </w:tc>
      </w:tr>
    </w:tbl>
    <w:p w14:paraId="77C4CC92" w14:textId="77777777" w:rsidR="00941844" w:rsidRPr="009F3238" w:rsidRDefault="00941844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7C13E95" w14:textId="10D0554C" w:rsidR="00FA5C70" w:rsidRPr="009F3238" w:rsidRDefault="00FA5C70" w:rsidP="00FA5C70">
      <w:pPr>
        <w:spacing w:line="240" w:lineRule="auto"/>
        <w:ind w:right="-9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rFonts w:hint="cs"/>
          <w:sz w:val="30"/>
          <w:szCs w:val="30"/>
          <w:cs/>
        </w:rPr>
        <w:t xml:space="preserve"> ธันวาคม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 มีจำนวน </w:t>
      </w:r>
      <w:r w:rsidR="001D3272" w:rsidRPr="009F3238">
        <w:rPr>
          <w:sz w:val="30"/>
          <w:szCs w:val="30"/>
        </w:rPr>
        <w:t>5,193.5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>ล้านบาท</w:t>
      </w:r>
      <w:r w:rsidRPr="009F3238">
        <w:rPr>
          <w:sz w:val="30"/>
          <w:szCs w:val="30"/>
        </w:rPr>
        <w:t xml:space="preserve"> </w:t>
      </w:r>
      <w:r w:rsidR="0025008B" w:rsidRPr="009F3238">
        <w:rPr>
          <w:i/>
          <w:iCs/>
          <w:sz w:val="30"/>
          <w:szCs w:val="30"/>
        </w:rPr>
        <w:br/>
      </w:r>
      <w:r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Pr="009F3238">
        <w:rPr>
          <w:i/>
          <w:iCs/>
          <w:sz w:val="30"/>
          <w:szCs w:val="30"/>
        </w:rPr>
        <w:t xml:space="preserve">: </w:t>
      </w:r>
      <w:r w:rsidR="00B873FC" w:rsidRPr="009F3238">
        <w:rPr>
          <w:i/>
          <w:iCs/>
          <w:sz w:val="30"/>
          <w:szCs w:val="30"/>
        </w:rPr>
        <w:t>5</w:t>
      </w:r>
      <w:r w:rsidRPr="009F3238">
        <w:rPr>
          <w:i/>
          <w:iCs/>
          <w:sz w:val="30"/>
          <w:szCs w:val="30"/>
        </w:rPr>
        <w:t>,</w:t>
      </w:r>
      <w:r w:rsidR="00B873FC" w:rsidRPr="009F3238">
        <w:rPr>
          <w:i/>
          <w:iCs/>
          <w:sz w:val="30"/>
          <w:szCs w:val="30"/>
        </w:rPr>
        <w:t>890</w:t>
      </w:r>
      <w:r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6</w:t>
      </w:r>
      <w:r w:rsidRPr="009F3238">
        <w:rPr>
          <w:i/>
          <w:iCs/>
          <w:sz w:val="30"/>
          <w:szCs w:val="30"/>
        </w:rPr>
        <w:t xml:space="preserve"> </w:t>
      </w:r>
      <w:r w:rsidRPr="009F3238">
        <w:rPr>
          <w:rFonts w:hint="cs"/>
          <w:i/>
          <w:iCs/>
          <w:sz w:val="30"/>
          <w:szCs w:val="30"/>
          <w:cs/>
        </w:rPr>
        <w:t>ล้านบาท)</w:t>
      </w:r>
    </w:p>
    <w:p w14:paraId="2B4720B4" w14:textId="4D491F5A" w:rsidR="00407405" w:rsidRPr="009F3238" w:rsidRDefault="00407405" w:rsidP="00092727">
      <w:pPr>
        <w:tabs>
          <w:tab w:val="left" w:pos="5067"/>
        </w:tabs>
        <w:rPr>
          <w:sz w:val="30"/>
          <w:szCs w:val="30"/>
        </w:rPr>
        <w:sectPr w:rsidR="00407405" w:rsidRPr="009F3238" w:rsidSect="00BF5A15">
          <w:footerReference w:type="default" r:id="rId16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16D70679" w14:textId="77777777" w:rsidR="00DE6CA6" w:rsidRPr="009F3238" w:rsidRDefault="00DE6CA6" w:rsidP="00DE6CA6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ส</w:t>
      </w:r>
      <w:r w:rsidRPr="009F3238">
        <w:rPr>
          <w:rFonts w:asciiTheme="majorBidi" w:hAnsiTheme="majorBidi" w:cstheme="majorBidi" w:hint="cs"/>
          <w:i w:val="0"/>
          <w:iCs w:val="0"/>
          <w:cs/>
        </w:rPr>
        <w:t>ัญญาเช่า</w:t>
      </w:r>
    </w:p>
    <w:p w14:paraId="522002FB" w14:textId="77777777" w:rsidR="00DE6CA6" w:rsidRPr="00715116" w:rsidRDefault="00DE6CA6" w:rsidP="00DE6CA6">
      <w:pPr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17CDC3B8" w14:textId="57F7F8E9" w:rsidR="00BB0EBC" w:rsidRPr="009F3238" w:rsidRDefault="00BB0EBC" w:rsidP="00BB0EBC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bookmarkStart w:id="4" w:name="_Hlk38970327"/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กลุ่มบริษัทเช่าที่ดิน อาคาร ส่วนปรับปรุงอาคาร เครื่องจักรและอุปกรณ์โรงงาน ยานพาหนะ และเครื่องตกแต่ง ติดตั้งและเครื่องใช้สำนักงาน โดยมีค่าเช่าคงที่ตลอดอายุสัญญาและกลุ่มบริษัทประเมินสิทธิในการใช้สินทรัพย์ที่เช่าเป็นระยะเวลา</w:t>
      </w:r>
      <w:r w:rsidRPr="009F323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B873FC" w:rsidRPr="009F3238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Pr="009F3238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- </w:t>
      </w:r>
      <w:r w:rsidR="00B873FC" w:rsidRPr="009F3238">
        <w:rPr>
          <w:rFonts w:asciiTheme="majorBidi" w:hAnsiTheme="majorBidi"/>
          <w:b w:val="0"/>
          <w:bCs w:val="0"/>
          <w:i w:val="0"/>
          <w:iCs w:val="0"/>
          <w:lang w:val="en-US"/>
        </w:rPr>
        <w:t>49</w:t>
      </w:r>
      <w:r w:rsidRPr="009F3238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>ปี</w:t>
      </w:r>
    </w:p>
    <w:p w14:paraId="543330F9" w14:textId="77777777" w:rsidR="00BB0EBC" w:rsidRPr="00715116" w:rsidRDefault="00BB0EBC" w:rsidP="00BB0EB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80B264E" w14:textId="3D921BF4" w:rsidR="00BB0EBC" w:rsidRDefault="00BB0EBC" w:rsidP="00BB0EB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94735BC" w14:textId="77777777" w:rsidR="00715116" w:rsidRPr="00715116" w:rsidRDefault="00715116" w:rsidP="00BB0EB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EC948AA" w14:textId="4334EBE7" w:rsidR="00BB0EBC" w:rsidRPr="00C76010" w:rsidRDefault="00BB0EBC" w:rsidP="00C76010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>สัญญาเช่าอสังหาริมทรัพย์บางสัญญาให้สิทธิ</w:t>
      </w:r>
      <w:r w:rsidRPr="00C76010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Pr="00C76010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Pr="00C76010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 xml:space="preserve">เป็นผู้มีสิทธิเลือกโดยผู้ให้เช่าไม่มีสิทธิดังกล่าว </w:t>
      </w:r>
      <w:r w:rsidRPr="00C76010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</w:t>
      </w:r>
      <w:r w:rsidRPr="00C76010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Pr="00C76010">
        <w:rPr>
          <w:rFonts w:asciiTheme="majorBidi" w:hAnsiTheme="majorBidi" w:hint="cs"/>
          <w:b w:val="0"/>
          <w:bCs w:val="0"/>
          <w:i w:val="0"/>
          <w:iCs w:val="0"/>
          <w:cs/>
        </w:rPr>
        <w:t>กลุ่มบริษัท</w:t>
      </w:r>
      <w:r w:rsidRPr="00C76010">
        <w:rPr>
          <w:rFonts w:asciiTheme="majorBidi" w:hAnsiTheme="majorBidi"/>
          <w:b w:val="0"/>
          <w:bCs w:val="0"/>
          <w:i w:val="0"/>
          <w:iCs w:val="0"/>
          <w:cs/>
        </w:rPr>
        <w:t xml:space="preserve">   </w:t>
      </w:r>
    </w:p>
    <w:p w14:paraId="1AF582CB" w14:textId="77777777" w:rsidR="00BB0EBC" w:rsidRPr="002569FC" w:rsidRDefault="00BB0EBC" w:rsidP="00BB0EB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AAB6AF" w14:textId="74C4A9DF" w:rsidR="00DE6CA6" w:rsidRPr="00715116" w:rsidRDefault="00DE6CA6" w:rsidP="00715116">
      <w:pPr>
        <w:pStyle w:val="ListParagraph"/>
        <w:ind w:left="540" w:firstLine="0"/>
        <w:rPr>
          <w:bCs w:val="0"/>
          <w:lang w:val="en-GB"/>
        </w:rPr>
      </w:pPr>
      <w:r w:rsidRPr="00715116">
        <w:rPr>
          <w:rFonts w:asciiTheme="majorBidi" w:hAnsiTheme="majorBidi"/>
          <w:b w:val="0"/>
          <w:bCs w:val="0"/>
          <w:i w:val="0"/>
          <w:iCs w:val="0"/>
          <w:cs/>
        </w:rPr>
        <w:t>ตามมาตรฐานการรายงานทางการเงิน ฉบับที่</w:t>
      </w:r>
      <w:r w:rsidR="00A91979" w:rsidRPr="00715116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16 </w:t>
      </w:r>
      <w:r w:rsidRPr="00A24710">
        <w:rPr>
          <w:rFonts w:asciiTheme="majorBidi" w:hAnsiTheme="majorBidi" w:hint="cs"/>
          <w:b w:val="0"/>
          <w:bCs w:val="0"/>
          <w:cs/>
        </w:rPr>
        <w:t>สัญญาเช่า</w:t>
      </w:r>
      <w:r w:rsidRPr="00715116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715116">
        <w:rPr>
          <w:rFonts w:asciiTheme="majorBidi" w:hAnsiTheme="majorBidi"/>
          <w:b w:val="0"/>
          <w:bCs w:val="0"/>
          <w:i w:val="0"/>
          <w:iCs w:val="0"/>
          <w:cs/>
        </w:rPr>
        <w:t xml:space="preserve">ค่าใช้จ่ายที่เกี่ยวข้องกับสัญญาเช่า </w:t>
      </w:r>
      <w:r w:rsidRPr="00715116">
        <w:rPr>
          <w:rFonts w:asciiTheme="majorBidi" w:hAnsiTheme="majorBidi" w:hint="cs"/>
          <w:b w:val="0"/>
          <w:bCs w:val="0"/>
          <w:i w:val="0"/>
          <w:iCs w:val="0"/>
          <w:cs/>
        </w:rPr>
        <w:t>มีดังนี้</w:t>
      </w:r>
      <w:bookmarkEnd w:id="4"/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6012"/>
        <w:gridCol w:w="1530"/>
        <w:gridCol w:w="270"/>
        <w:gridCol w:w="1350"/>
      </w:tblGrid>
      <w:tr w:rsidR="002569FC" w:rsidRPr="00715116" w14:paraId="13A5DECE" w14:textId="77777777" w:rsidTr="002569FC">
        <w:tc>
          <w:tcPr>
            <w:tcW w:w="6012" w:type="dxa"/>
            <w:vAlign w:val="bottom"/>
          </w:tcPr>
          <w:p w14:paraId="3FFF482C" w14:textId="05C43D64" w:rsidR="002569FC" w:rsidRPr="00715116" w:rsidRDefault="002569FC" w:rsidP="002569FC">
            <w:pPr>
              <w:pStyle w:val="BodyText"/>
              <w:spacing w:after="0"/>
              <w:rPr>
                <w:bCs/>
                <w:i/>
                <w:iCs/>
                <w:sz w:val="28"/>
                <w:szCs w:val="28"/>
              </w:rPr>
            </w:pPr>
            <w:r w:rsidRPr="00715116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15116">
              <w:rPr>
                <w:b/>
                <w:i/>
                <w:iCs/>
                <w:sz w:val="28"/>
                <w:szCs w:val="28"/>
              </w:rPr>
              <w:t xml:space="preserve">31 </w:t>
            </w:r>
            <w:r w:rsidRPr="00715116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15116">
              <w:rPr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37D176" w14:textId="1612F83D" w:rsidR="002569FC" w:rsidRPr="00715116" w:rsidRDefault="002569FC" w:rsidP="004104BF">
            <w:pPr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15116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6B7734" w14:textId="77777777" w:rsidR="002569FC" w:rsidRPr="00715116" w:rsidRDefault="002569FC" w:rsidP="004104BF">
            <w:pPr>
              <w:jc w:val="center"/>
              <w:rPr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C8EFD8" w14:textId="71FD9160" w:rsidR="002569FC" w:rsidRPr="00715116" w:rsidRDefault="002569FC" w:rsidP="004104BF">
            <w:pPr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715116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569FC" w:rsidRPr="00715116" w14:paraId="4A47108F" w14:textId="77777777" w:rsidTr="004104BF">
        <w:tc>
          <w:tcPr>
            <w:tcW w:w="6012" w:type="dxa"/>
          </w:tcPr>
          <w:p w14:paraId="411EFFCC" w14:textId="77777777" w:rsidR="002569FC" w:rsidRPr="00715116" w:rsidRDefault="002569FC" w:rsidP="004104BF">
            <w:pPr>
              <w:pStyle w:val="BodyText"/>
              <w:spacing w:after="0"/>
              <w:jc w:val="thaiDistribute"/>
              <w:rPr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620A901A" w14:textId="0F4D899C" w:rsidR="002569FC" w:rsidRPr="00715116" w:rsidRDefault="002569FC" w:rsidP="004104BF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715116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69FC" w:rsidRPr="00715116" w14:paraId="2982A16C" w14:textId="77777777" w:rsidTr="002569FC">
        <w:tc>
          <w:tcPr>
            <w:tcW w:w="6012" w:type="dxa"/>
          </w:tcPr>
          <w:p w14:paraId="3838B74C" w14:textId="5A69339F" w:rsidR="002569FC" w:rsidRPr="00715116" w:rsidRDefault="002569FC" w:rsidP="004104BF">
            <w:pPr>
              <w:pStyle w:val="BodyText"/>
              <w:spacing w:after="0"/>
              <w:jc w:val="thaiDistribute"/>
              <w:rPr>
                <w:bCs/>
                <w:i/>
                <w:iCs/>
                <w:sz w:val="28"/>
                <w:szCs w:val="28"/>
                <w:cs/>
              </w:rPr>
            </w:pPr>
            <w:r w:rsidRPr="00715116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DCB3F3" w14:textId="77777777" w:rsidR="002569FC" w:rsidRPr="00715116" w:rsidRDefault="002569FC" w:rsidP="00410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F06D36" w14:textId="77777777" w:rsidR="002569FC" w:rsidRPr="00715116" w:rsidRDefault="002569FC" w:rsidP="004104BF">
            <w:pPr>
              <w:jc w:val="center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D9A74E0" w14:textId="77777777" w:rsidR="002569FC" w:rsidRPr="00715116" w:rsidRDefault="002569FC" w:rsidP="004104BF">
            <w:pPr>
              <w:jc w:val="center"/>
              <w:rPr>
                <w:sz w:val="28"/>
                <w:szCs w:val="28"/>
              </w:rPr>
            </w:pPr>
          </w:p>
        </w:tc>
      </w:tr>
      <w:tr w:rsidR="002569FC" w:rsidRPr="00715116" w14:paraId="10E0DF69" w14:textId="77777777" w:rsidTr="002569FC">
        <w:tc>
          <w:tcPr>
            <w:tcW w:w="6012" w:type="dxa"/>
          </w:tcPr>
          <w:p w14:paraId="3FD2F275" w14:textId="0EFD74E0" w:rsidR="002569FC" w:rsidRPr="00715116" w:rsidRDefault="002569FC" w:rsidP="004104BF">
            <w:pPr>
              <w:tabs>
                <w:tab w:val="left" w:pos="360"/>
              </w:tabs>
              <w:ind w:left="-18"/>
              <w:rPr>
                <w:sz w:val="28"/>
                <w:szCs w:val="28"/>
              </w:rPr>
            </w:pPr>
            <w:r w:rsidRPr="00715116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3B8E8E28" w14:textId="3CE91903" w:rsidR="002569FC" w:rsidRPr="00715116" w:rsidRDefault="002569F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6F07A0F" w14:textId="77777777" w:rsidR="002569FC" w:rsidRPr="00715116" w:rsidRDefault="002569FC" w:rsidP="004104BF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877003" w14:textId="0D637E18" w:rsidR="002569FC" w:rsidRPr="00715116" w:rsidRDefault="002569F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569FC" w:rsidRPr="00715116" w14:paraId="7E6957F3" w14:textId="77777777" w:rsidTr="002569FC">
        <w:tc>
          <w:tcPr>
            <w:tcW w:w="6012" w:type="dxa"/>
          </w:tcPr>
          <w:p w14:paraId="60679AEE" w14:textId="1B12D91D" w:rsidR="002569FC" w:rsidRPr="00715116" w:rsidRDefault="002569FC" w:rsidP="003A23D8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</w:tcPr>
          <w:p w14:paraId="01AF8D28" w14:textId="5D34CCAF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12,283</w:t>
            </w:r>
          </w:p>
        </w:tc>
        <w:tc>
          <w:tcPr>
            <w:tcW w:w="270" w:type="dxa"/>
          </w:tcPr>
          <w:p w14:paraId="46C6F233" w14:textId="77777777" w:rsidR="002569FC" w:rsidRPr="00715116" w:rsidRDefault="002569FC" w:rsidP="002569FC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594670FC" w14:textId="4D9D3448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9,267</w:t>
            </w:r>
          </w:p>
        </w:tc>
      </w:tr>
      <w:tr w:rsidR="002569FC" w:rsidRPr="00715116" w14:paraId="249C08BB" w14:textId="77777777" w:rsidTr="002569FC">
        <w:tc>
          <w:tcPr>
            <w:tcW w:w="6012" w:type="dxa"/>
          </w:tcPr>
          <w:p w14:paraId="6C99DDDE" w14:textId="32E2B2B2" w:rsidR="002569FC" w:rsidRPr="00715116" w:rsidRDefault="002569FC" w:rsidP="003A23D8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</w:tcPr>
          <w:p w14:paraId="65E184EF" w14:textId="22EB9EC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13,806</w:t>
            </w:r>
          </w:p>
        </w:tc>
        <w:tc>
          <w:tcPr>
            <w:tcW w:w="270" w:type="dxa"/>
          </w:tcPr>
          <w:p w14:paraId="17B5A542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91A60D" w14:textId="4436EBFE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8,024</w:t>
            </w:r>
          </w:p>
        </w:tc>
      </w:tr>
      <w:tr w:rsidR="002569FC" w:rsidRPr="00715116" w14:paraId="6121F1B6" w14:textId="77777777" w:rsidTr="002569FC">
        <w:tc>
          <w:tcPr>
            <w:tcW w:w="6012" w:type="dxa"/>
          </w:tcPr>
          <w:p w14:paraId="599677AB" w14:textId="4CF7021E" w:rsidR="002569FC" w:rsidRPr="00715116" w:rsidRDefault="002569FC" w:rsidP="003A23D8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7C79B40F" w14:textId="0A0855DB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529</w:t>
            </w:r>
          </w:p>
        </w:tc>
        <w:tc>
          <w:tcPr>
            <w:tcW w:w="270" w:type="dxa"/>
          </w:tcPr>
          <w:p w14:paraId="63FD9497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23A497D" w14:textId="7CD25938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-471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-</w:t>
            </w:r>
          </w:p>
        </w:tc>
      </w:tr>
      <w:tr w:rsidR="002569FC" w:rsidRPr="00715116" w14:paraId="11EC3F11" w14:textId="77777777" w:rsidTr="002569FC">
        <w:tc>
          <w:tcPr>
            <w:tcW w:w="6012" w:type="dxa"/>
          </w:tcPr>
          <w:p w14:paraId="66C762D2" w14:textId="66E354E5" w:rsidR="002569FC" w:rsidRPr="00715116" w:rsidRDefault="002569FC" w:rsidP="003A23D8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530" w:type="dxa"/>
          </w:tcPr>
          <w:p w14:paraId="0A26F785" w14:textId="2CB5AF0F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27,845</w:t>
            </w:r>
          </w:p>
        </w:tc>
        <w:tc>
          <w:tcPr>
            <w:tcW w:w="270" w:type="dxa"/>
          </w:tcPr>
          <w:p w14:paraId="13F26C01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262F2A" w14:textId="510993B6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2,672</w:t>
            </w:r>
          </w:p>
        </w:tc>
      </w:tr>
      <w:tr w:rsidR="002569FC" w:rsidRPr="00715116" w14:paraId="2E41B28F" w14:textId="77777777" w:rsidTr="002569FC">
        <w:tc>
          <w:tcPr>
            <w:tcW w:w="6012" w:type="dxa"/>
          </w:tcPr>
          <w:p w14:paraId="060DC134" w14:textId="5253A74F" w:rsidR="002569FC" w:rsidRPr="00715116" w:rsidRDefault="002569FC" w:rsidP="003A23D8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58B99DA7" w14:textId="77748EF8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58,474</w:t>
            </w:r>
          </w:p>
        </w:tc>
        <w:tc>
          <w:tcPr>
            <w:tcW w:w="270" w:type="dxa"/>
          </w:tcPr>
          <w:p w14:paraId="63E1E2E0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BC98D61" w14:textId="4D9DC8D6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13,454</w:t>
            </w:r>
          </w:p>
        </w:tc>
      </w:tr>
      <w:tr w:rsidR="002569FC" w:rsidRPr="00715116" w14:paraId="6225F16E" w14:textId="77777777" w:rsidTr="002569FC">
        <w:tc>
          <w:tcPr>
            <w:tcW w:w="6012" w:type="dxa"/>
          </w:tcPr>
          <w:p w14:paraId="7299EB8A" w14:textId="24243DC0" w:rsidR="002569FC" w:rsidRPr="00715116" w:rsidRDefault="002569FC" w:rsidP="003A23D8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30" w:type="dxa"/>
          </w:tcPr>
          <w:p w14:paraId="15EDF0F1" w14:textId="392EA69D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1,778</w:t>
            </w:r>
          </w:p>
        </w:tc>
        <w:tc>
          <w:tcPr>
            <w:tcW w:w="270" w:type="dxa"/>
          </w:tcPr>
          <w:p w14:paraId="6440FEED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C80BED6" w14:textId="4DBAABF4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120</w:t>
            </w:r>
          </w:p>
        </w:tc>
      </w:tr>
      <w:tr w:rsidR="002569FC" w:rsidRPr="00715116" w14:paraId="2EB5492E" w14:textId="77777777" w:rsidTr="002569FC">
        <w:tc>
          <w:tcPr>
            <w:tcW w:w="6012" w:type="dxa"/>
          </w:tcPr>
          <w:p w14:paraId="761FE758" w14:textId="77777777" w:rsidR="002569FC" w:rsidRPr="00715116" w:rsidRDefault="002569FC" w:rsidP="002569FC">
            <w:pPr>
              <w:tabs>
                <w:tab w:val="left" w:pos="36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30" w:type="dxa"/>
          </w:tcPr>
          <w:p w14:paraId="40FB1002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sz w:val="10"/>
                <w:szCs w:val="10"/>
              </w:rPr>
            </w:pPr>
          </w:p>
        </w:tc>
        <w:tc>
          <w:tcPr>
            <w:tcW w:w="270" w:type="dxa"/>
          </w:tcPr>
          <w:p w14:paraId="7AA1EC13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10"/>
                <w:szCs w:val="10"/>
                <w:lang w:bidi="th-TH"/>
              </w:rPr>
            </w:pPr>
          </w:p>
        </w:tc>
        <w:tc>
          <w:tcPr>
            <w:tcW w:w="1350" w:type="dxa"/>
          </w:tcPr>
          <w:p w14:paraId="30EA7C74" w14:textId="77777777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sz w:val="10"/>
                <w:szCs w:val="10"/>
              </w:rPr>
            </w:pPr>
          </w:p>
        </w:tc>
      </w:tr>
      <w:tr w:rsidR="002569FC" w:rsidRPr="00715116" w14:paraId="1BB038F1" w14:textId="77777777" w:rsidTr="002569FC">
        <w:tc>
          <w:tcPr>
            <w:tcW w:w="6012" w:type="dxa"/>
          </w:tcPr>
          <w:p w14:paraId="1DE77B17" w14:textId="103CA3CB" w:rsidR="002569FC" w:rsidRPr="00715116" w:rsidRDefault="002569FC" w:rsidP="002569FC">
            <w:pPr>
              <w:tabs>
                <w:tab w:val="left" w:pos="360"/>
              </w:tabs>
              <w:ind w:left="-18"/>
              <w:rPr>
                <w:sz w:val="28"/>
                <w:szCs w:val="28"/>
              </w:rPr>
            </w:pPr>
            <w:r w:rsidRPr="00715116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2798A51E" w14:textId="1A6FFD7F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27,372</w:t>
            </w:r>
          </w:p>
        </w:tc>
        <w:tc>
          <w:tcPr>
            <w:tcW w:w="270" w:type="dxa"/>
          </w:tcPr>
          <w:p w14:paraId="260349F7" w14:textId="77777777" w:rsidR="002569FC" w:rsidRPr="00715116" w:rsidRDefault="002569FC" w:rsidP="002569FC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3948F1" w14:textId="5E6BC979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4,748</w:t>
            </w:r>
          </w:p>
        </w:tc>
      </w:tr>
      <w:tr w:rsidR="002569FC" w:rsidRPr="00715116" w14:paraId="17844F8C" w14:textId="77777777" w:rsidTr="002569FC">
        <w:tc>
          <w:tcPr>
            <w:tcW w:w="6012" w:type="dxa"/>
          </w:tcPr>
          <w:p w14:paraId="52F74BFF" w14:textId="3713CA9C" w:rsidR="002569FC" w:rsidRPr="00715116" w:rsidRDefault="002569FC" w:rsidP="002569FC">
            <w:pPr>
              <w:tabs>
                <w:tab w:val="left" w:pos="360"/>
              </w:tabs>
              <w:ind w:left="-18"/>
              <w:rPr>
                <w:sz w:val="28"/>
                <w:szCs w:val="28"/>
                <w:cs/>
              </w:rPr>
            </w:pPr>
            <w:r w:rsidRPr="00715116">
              <w:rPr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</w:tcPr>
          <w:p w14:paraId="742B51F2" w14:textId="681D0C68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90,384</w:t>
            </w:r>
          </w:p>
        </w:tc>
        <w:tc>
          <w:tcPr>
            <w:tcW w:w="270" w:type="dxa"/>
          </w:tcPr>
          <w:p w14:paraId="3CF3A8BA" w14:textId="77777777" w:rsidR="002569FC" w:rsidRPr="00715116" w:rsidRDefault="002569FC" w:rsidP="002569FC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9CAC21" w14:textId="3D71EFBC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34,130</w:t>
            </w:r>
          </w:p>
        </w:tc>
      </w:tr>
      <w:tr w:rsidR="002569FC" w:rsidRPr="00715116" w14:paraId="335970CB" w14:textId="77777777" w:rsidTr="002569FC">
        <w:tc>
          <w:tcPr>
            <w:tcW w:w="6012" w:type="dxa"/>
          </w:tcPr>
          <w:p w14:paraId="73BFB98E" w14:textId="0B60A179" w:rsidR="002569FC" w:rsidRPr="00715116" w:rsidRDefault="002569FC" w:rsidP="002569FC">
            <w:pPr>
              <w:tabs>
                <w:tab w:val="left" w:pos="360"/>
              </w:tabs>
              <w:ind w:left="-18"/>
              <w:rPr>
                <w:sz w:val="28"/>
                <w:szCs w:val="28"/>
                <w:cs/>
              </w:rPr>
            </w:pPr>
            <w:r w:rsidRPr="00715116">
              <w:rPr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1D3E80FD" w14:textId="5706E619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28,535</w:t>
            </w:r>
          </w:p>
        </w:tc>
        <w:tc>
          <w:tcPr>
            <w:tcW w:w="270" w:type="dxa"/>
          </w:tcPr>
          <w:p w14:paraId="01E71BE4" w14:textId="77777777" w:rsidR="002569FC" w:rsidRPr="00715116" w:rsidRDefault="002569FC" w:rsidP="002569FC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25B33A" w14:textId="3EB62F04" w:rsidR="002569FC" w:rsidRPr="00715116" w:rsidRDefault="002569FC" w:rsidP="002569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15116">
              <w:rPr>
                <w:sz w:val="28"/>
                <w:szCs w:val="28"/>
              </w:rPr>
              <w:t>26,979</w:t>
            </w:r>
          </w:p>
        </w:tc>
      </w:tr>
    </w:tbl>
    <w:p w14:paraId="1434CEEB" w14:textId="77777777" w:rsidR="00715116" w:rsidRPr="00715116" w:rsidRDefault="00715116" w:rsidP="00DE6CA6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200B839C" w14:textId="2BE53BD3" w:rsidR="00715116" w:rsidRPr="00715116" w:rsidRDefault="00DE6CA6" w:rsidP="00DE6CA6">
      <w:pPr>
        <w:spacing w:line="240" w:lineRule="auto"/>
        <w:ind w:left="540" w:right="-25"/>
        <w:jc w:val="thaiDistribute"/>
        <w:rPr>
          <w:sz w:val="20"/>
          <w:szCs w:val="20"/>
          <w:cs/>
        </w:rPr>
      </w:pPr>
      <w:r w:rsidRPr="009F3238">
        <w:rPr>
          <w:rFonts w:hint="cs"/>
          <w:sz w:val="30"/>
          <w:szCs w:val="30"/>
          <w:cs/>
        </w:rPr>
        <w:t xml:space="preserve">ในปี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กระแส</w:t>
      </w:r>
      <w:r w:rsidRPr="009F3238">
        <w:rPr>
          <w:rFonts w:asciiTheme="majorBidi" w:hAnsiTheme="majorBidi" w:cstheme="majorBidi"/>
          <w:sz w:val="30"/>
          <w:szCs w:val="30"/>
          <w:cs/>
        </w:rPr>
        <w:t>เงิน</w:t>
      </w:r>
      <w:r w:rsidRPr="009F3238">
        <w:rPr>
          <w:sz w:val="30"/>
          <w:szCs w:val="30"/>
          <w:cs/>
        </w:rPr>
        <w:t>สดจ่ายทั้งหมดของสัญญาเช่า</w:t>
      </w:r>
      <w:r w:rsidR="001D3272" w:rsidRPr="009F3238">
        <w:rPr>
          <w:rFonts w:hint="cs"/>
          <w:sz w:val="30"/>
          <w:szCs w:val="30"/>
          <w:cs/>
        </w:rPr>
        <w:t>ของกลุ่มบริษัทและบริษัท มีจำนวน</w:t>
      </w:r>
      <w:r w:rsidR="001D3272" w:rsidRPr="009F3238">
        <w:rPr>
          <w:sz w:val="30"/>
          <w:szCs w:val="30"/>
        </w:rPr>
        <w:t xml:space="preserve"> 116.7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ล้านบาทและ </w:t>
      </w:r>
      <w:r w:rsidR="001D3272" w:rsidRPr="009F3238">
        <w:rPr>
          <w:sz w:val="30"/>
          <w:szCs w:val="30"/>
        </w:rPr>
        <w:t>2</w:t>
      </w:r>
      <w:r w:rsidR="00C1351D" w:rsidRPr="009F3238">
        <w:rPr>
          <w:sz w:val="30"/>
          <w:szCs w:val="30"/>
        </w:rPr>
        <w:t xml:space="preserve">8.8 </w:t>
      </w:r>
      <w:r w:rsidRPr="009F3238">
        <w:rPr>
          <w:rFonts w:hint="cs"/>
          <w:sz w:val="30"/>
          <w:szCs w:val="30"/>
          <w:cs/>
        </w:rPr>
        <w:t>ล้านบาทตามลำดับ</w:t>
      </w:r>
    </w:p>
    <w:p w14:paraId="62BE6AFC" w14:textId="18861229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สินทรัพย์ไม่มีตัวตน</w:t>
      </w:r>
      <w:r w:rsidR="00F37F0F" w:rsidRPr="009F3238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3E1B3E55" w14:textId="77777777" w:rsidR="00092727" w:rsidRPr="009F3238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915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720"/>
        <w:gridCol w:w="990"/>
        <w:gridCol w:w="236"/>
        <w:gridCol w:w="844"/>
        <w:gridCol w:w="240"/>
        <w:gridCol w:w="1470"/>
        <w:gridCol w:w="240"/>
        <w:gridCol w:w="930"/>
      </w:tblGrid>
      <w:tr w:rsidR="004E300D" w:rsidRPr="009F3238" w14:paraId="5FDB5FAB" w14:textId="77777777" w:rsidTr="00715116">
        <w:trPr>
          <w:trHeight w:val="70"/>
        </w:trPr>
        <w:tc>
          <w:tcPr>
            <w:tcW w:w="3483" w:type="dxa"/>
          </w:tcPr>
          <w:p w14:paraId="62081F83" w14:textId="77777777" w:rsidR="004E300D" w:rsidRPr="009F3238" w:rsidRDefault="004E300D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F940333" w14:textId="77777777" w:rsidR="004E300D" w:rsidRPr="009F3238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</w:tcPr>
          <w:p w14:paraId="5AFABAC1" w14:textId="2FD66957" w:rsidR="004E300D" w:rsidRPr="009F3238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300D" w:rsidRPr="009F3238" w14:paraId="5B1EF365" w14:textId="77777777" w:rsidTr="00715116">
        <w:trPr>
          <w:trHeight w:val="70"/>
        </w:trPr>
        <w:tc>
          <w:tcPr>
            <w:tcW w:w="3483" w:type="dxa"/>
          </w:tcPr>
          <w:p w14:paraId="1D0658CC" w14:textId="77777777" w:rsidR="004E300D" w:rsidRPr="009F3238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EDD0DE2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E07722E" w14:textId="71C287B5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6A6B2584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030D401D" w14:textId="08B387BD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A3E064E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7EB4561A" w14:textId="404E976A" w:rsidR="004E300D" w:rsidRPr="009F3238" w:rsidRDefault="00715116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="004E300D"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40" w:type="dxa"/>
          </w:tcPr>
          <w:p w14:paraId="67582C56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CA9DA0D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00D" w:rsidRPr="009F3238" w14:paraId="0A76A0AD" w14:textId="77777777" w:rsidTr="00715116">
        <w:trPr>
          <w:trHeight w:val="70"/>
        </w:trPr>
        <w:tc>
          <w:tcPr>
            <w:tcW w:w="3483" w:type="dxa"/>
          </w:tcPr>
          <w:p w14:paraId="4D6C5F41" w14:textId="77777777" w:rsidR="004E300D" w:rsidRPr="009F3238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D478A88" w14:textId="6FF7F53C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6E5A6F68" w14:textId="116A7CEF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12795A9E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66435A09" w14:textId="6CD49BFE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40" w:type="dxa"/>
          </w:tcPr>
          <w:p w14:paraId="47ED98C2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1E70CD0A" w14:textId="6884C104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6876AD9B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2BEEFD42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300D" w:rsidRPr="009F3238" w14:paraId="1FF7C224" w14:textId="63A6352C" w:rsidTr="00715116">
        <w:trPr>
          <w:trHeight w:val="70"/>
        </w:trPr>
        <w:tc>
          <w:tcPr>
            <w:tcW w:w="3483" w:type="dxa"/>
          </w:tcPr>
          <w:p w14:paraId="385C6BC9" w14:textId="77777777" w:rsidR="004E300D" w:rsidRPr="009F3238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7D2D8C0" w14:textId="77777777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</w:tcPr>
          <w:p w14:paraId="27A27F3B" w14:textId="7C9A5599" w:rsidR="004E300D" w:rsidRPr="009F3238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300D" w:rsidRPr="009F3238" w14:paraId="32B90CE5" w14:textId="77777777" w:rsidTr="00715116">
        <w:trPr>
          <w:trHeight w:val="280"/>
        </w:trPr>
        <w:tc>
          <w:tcPr>
            <w:tcW w:w="3483" w:type="dxa"/>
          </w:tcPr>
          <w:p w14:paraId="236B9A12" w14:textId="77777777" w:rsidR="004E300D" w:rsidRPr="009F3238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20" w:type="dxa"/>
          </w:tcPr>
          <w:p w14:paraId="5C8F5126" w14:textId="77777777" w:rsidR="004E300D" w:rsidRPr="009F3238" w:rsidRDefault="004E300D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9DBAA6" w14:textId="7ED2157D" w:rsidR="004E300D" w:rsidRPr="009F3238" w:rsidRDefault="004E300D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F4EAE" w14:textId="77777777" w:rsidR="004E300D" w:rsidRPr="009F3238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7954D2A" w14:textId="78819CF5" w:rsidR="004E300D" w:rsidRPr="009F3238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234653E" w14:textId="77777777" w:rsidR="004E300D" w:rsidRPr="009F3238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80E391D" w14:textId="3D0C0BFB" w:rsidR="004E300D" w:rsidRPr="009F3238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B1D9F6" w14:textId="77777777" w:rsidR="004E300D" w:rsidRPr="009F3238" w:rsidRDefault="004E300D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660396B2" w14:textId="77777777" w:rsidR="004E300D" w:rsidRPr="009F3238" w:rsidRDefault="004E300D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7402" w:rsidRPr="009F3238" w14:paraId="1548C2F3" w14:textId="77777777" w:rsidTr="00715116">
        <w:trPr>
          <w:trHeight w:val="306"/>
        </w:trPr>
        <w:tc>
          <w:tcPr>
            <w:tcW w:w="3483" w:type="dxa"/>
          </w:tcPr>
          <w:p w14:paraId="00308C0E" w14:textId="765E38B5" w:rsidR="00637402" w:rsidRPr="009F3238" w:rsidRDefault="00637402" w:rsidP="0063740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20" w:type="dxa"/>
          </w:tcPr>
          <w:p w14:paraId="1BD7A39E" w14:textId="77777777" w:rsidR="00637402" w:rsidRPr="009F3238" w:rsidRDefault="00637402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187091F" w14:textId="66749A96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330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  <w:tc>
          <w:tcPr>
            <w:tcW w:w="236" w:type="dxa"/>
            <w:vAlign w:val="bottom"/>
          </w:tcPr>
          <w:p w14:paraId="46B81C51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CB1B2EE" w14:textId="25F0EA17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B04FE14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2475C527" w14:textId="1773EE60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519294E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15281C2" w14:textId="5312428F" w:rsidR="00637402" w:rsidRPr="009F3238" w:rsidRDefault="00B873FC" w:rsidP="006374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330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</w:tr>
      <w:tr w:rsidR="00637402" w:rsidRPr="009F3238" w14:paraId="3EEC60FF" w14:textId="77777777" w:rsidTr="00715116">
        <w:trPr>
          <w:trHeight w:val="323"/>
        </w:trPr>
        <w:tc>
          <w:tcPr>
            <w:tcW w:w="3483" w:type="dxa"/>
          </w:tcPr>
          <w:p w14:paraId="236BA518" w14:textId="77777777" w:rsidR="00637402" w:rsidRPr="009F3238" w:rsidRDefault="00637402" w:rsidP="00637402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A3A0A54" w14:textId="77777777" w:rsidR="00637402" w:rsidRPr="009F3238" w:rsidRDefault="00637402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1B279D0" w14:textId="43B9D5C6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737</w:t>
            </w:r>
          </w:p>
        </w:tc>
        <w:tc>
          <w:tcPr>
            <w:tcW w:w="236" w:type="dxa"/>
          </w:tcPr>
          <w:p w14:paraId="7F746D10" w14:textId="77777777" w:rsidR="00637402" w:rsidRPr="009F3238" w:rsidRDefault="00637402" w:rsidP="00637402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952241" w14:textId="0713B4F1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FAB80D0" w14:textId="77777777" w:rsidR="00637402" w:rsidRPr="009F3238" w:rsidRDefault="00637402" w:rsidP="00637402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0" w:type="dxa"/>
          </w:tcPr>
          <w:p w14:paraId="16F81DEC" w14:textId="298A5BBC" w:rsidR="00637402" w:rsidRPr="009F3238" w:rsidRDefault="00B873FC" w:rsidP="0071511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490</w:t>
            </w:r>
          </w:p>
        </w:tc>
        <w:tc>
          <w:tcPr>
            <w:tcW w:w="240" w:type="dxa"/>
          </w:tcPr>
          <w:p w14:paraId="47A0A141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78570F21" w14:textId="36745F7C" w:rsidR="00637402" w:rsidRPr="009F3238" w:rsidRDefault="00B873FC" w:rsidP="006374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227</w:t>
            </w:r>
          </w:p>
        </w:tc>
      </w:tr>
      <w:tr w:rsidR="00637402" w:rsidRPr="009F3238" w14:paraId="12722E8C" w14:textId="77777777" w:rsidTr="00715116">
        <w:trPr>
          <w:trHeight w:val="323"/>
        </w:trPr>
        <w:tc>
          <w:tcPr>
            <w:tcW w:w="3483" w:type="dxa"/>
          </w:tcPr>
          <w:p w14:paraId="6ACAF472" w14:textId="1163F64B" w:rsidR="00637402" w:rsidRPr="009F3238" w:rsidRDefault="00637402" w:rsidP="00637402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720" w:type="dxa"/>
          </w:tcPr>
          <w:p w14:paraId="0710B5F3" w14:textId="35B937DB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6</w:t>
            </w:r>
          </w:p>
        </w:tc>
        <w:tc>
          <w:tcPr>
            <w:tcW w:w="990" w:type="dxa"/>
          </w:tcPr>
          <w:p w14:paraId="2720DA8F" w14:textId="1D8ABD9B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199</w:t>
            </w:r>
          </w:p>
        </w:tc>
        <w:tc>
          <w:tcPr>
            <w:tcW w:w="236" w:type="dxa"/>
          </w:tcPr>
          <w:p w14:paraId="326D6B07" w14:textId="77777777" w:rsidR="00637402" w:rsidRPr="009F3238" w:rsidRDefault="00637402" w:rsidP="00637402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2AAFC589" w14:textId="411FC68E" w:rsidR="00637402" w:rsidRPr="009F3238" w:rsidRDefault="00B873FC" w:rsidP="00637402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40" w:type="dxa"/>
          </w:tcPr>
          <w:p w14:paraId="3439D204" w14:textId="77777777" w:rsidR="00637402" w:rsidRPr="009F3238" w:rsidRDefault="00637402" w:rsidP="00637402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293AB49A" w14:textId="2BFB6B2F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C2F46EB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4CC09071" w14:textId="22A842B1" w:rsidR="00637402" w:rsidRPr="009F3238" w:rsidRDefault="00B873FC" w:rsidP="006374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057</w:t>
            </w:r>
          </w:p>
        </w:tc>
      </w:tr>
      <w:tr w:rsidR="00637402" w:rsidRPr="009F3238" w14:paraId="6934FD48" w14:textId="77777777" w:rsidTr="00715116">
        <w:trPr>
          <w:trHeight w:val="306"/>
        </w:trPr>
        <w:tc>
          <w:tcPr>
            <w:tcW w:w="3483" w:type="dxa"/>
          </w:tcPr>
          <w:p w14:paraId="0D51E1CB" w14:textId="77777777" w:rsidR="00637402" w:rsidRPr="009F3238" w:rsidRDefault="00637402" w:rsidP="00637402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</w:tcPr>
          <w:p w14:paraId="0B40600B" w14:textId="77777777" w:rsidR="00637402" w:rsidRPr="009F3238" w:rsidRDefault="00637402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115D3FA" w14:textId="330337EE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516</w:t>
            </w:r>
          </w:p>
        </w:tc>
        <w:tc>
          <w:tcPr>
            <w:tcW w:w="236" w:type="dxa"/>
          </w:tcPr>
          <w:p w14:paraId="11086116" w14:textId="77777777" w:rsidR="00637402" w:rsidRPr="009F3238" w:rsidRDefault="00637402" w:rsidP="00637402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1C933C" w14:textId="68C4256E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199C6F" w14:textId="77777777" w:rsidR="00637402" w:rsidRPr="009F3238" w:rsidRDefault="00637402" w:rsidP="00637402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5D71F44A" w14:textId="2693D196" w:rsidR="00637402" w:rsidRPr="009F3238" w:rsidRDefault="00637402" w:rsidP="00715116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7B59CE3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0D50A0C9" w14:textId="397DFDB3" w:rsidR="00637402" w:rsidRPr="009F3238" w:rsidRDefault="00637402" w:rsidP="00637402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402" w:rsidRPr="009F3238" w14:paraId="1D79D44D" w14:textId="77777777" w:rsidTr="00715116">
        <w:trPr>
          <w:trHeight w:val="306"/>
        </w:trPr>
        <w:tc>
          <w:tcPr>
            <w:tcW w:w="3483" w:type="dxa"/>
          </w:tcPr>
          <w:p w14:paraId="30E5B130" w14:textId="45ADF80B" w:rsidR="00637402" w:rsidRPr="009F3238" w:rsidRDefault="00637402" w:rsidP="00637402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0E5558DB" w14:textId="77777777" w:rsidR="00637402" w:rsidRPr="009F3238" w:rsidRDefault="00637402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04D5B2E" w14:textId="2209D477" w:rsidR="00637402" w:rsidRPr="009F3238" w:rsidRDefault="00637402" w:rsidP="00715116">
            <w:pPr>
              <w:pStyle w:val="acctfourfigures"/>
              <w:tabs>
                <w:tab w:val="clear" w:pos="765"/>
              </w:tabs>
              <w:spacing w:line="300" w:lineRule="exact"/>
              <w:ind w:left="-111"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ab/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362</w:t>
            </w:r>
            <w:r w:rsidR="007151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3D2202F7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3487829" w14:textId="6F83D003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DD13E77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2AFDCC2" w14:textId="7B383BB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B4F1CB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2BACC121" w14:textId="5F1DC0D7" w:rsidR="00637402" w:rsidRPr="009F3238" w:rsidRDefault="00637402" w:rsidP="00637402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7402" w:rsidRPr="009F3238" w14:paraId="6E5EE14C" w14:textId="77777777" w:rsidTr="00715116">
        <w:trPr>
          <w:trHeight w:val="323"/>
        </w:trPr>
        <w:tc>
          <w:tcPr>
            <w:tcW w:w="3483" w:type="dxa"/>
          </w:tcPr>
          <w:p w14:paraId="65D2421F" w14:textId="06BFDC9B" w:rsidR="00637402" w:rsidRPr="009F3238" w:rsidRDefault="00637402" w:rsidP="00C86A9D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26A31BB4" w14:textId="77777777" w:rsidR="00637402" w:rsidRPr="009F3238" w:rsidRDefault="00637402" w:rsidP="00C86A9D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D894FB" w14:textId="1519E754" w:rsidR="00637402" w:rsidRPr="009F3238" w:rsidRDefault="00BA6F4B" w:rsidP="00C86A9D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(45)</w:t>
            </w:r>
          </w:p>
        </w:tc>
        <w:tc>
          <w:tcPr>
            <w:tcW w:w="236" w:type="dxa"/>
            <w:vAlign w:val="bottom"/>
          </w:tcPr>
          <w:p w14:paraId="7C7DAABC" w14:textId="77777777" w:rsidR="00637402" w:rsidRPr="009F3238" w:rsidRDefault="00637402" w:rsidP="00C86A9D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9792CF0" w14:textId="50918B5E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A279ABC" w14:textId="77777777" w:rsidR="00637402" w:rsidRPr="009F3238" w:rsidRDefault="00637402" w:rsidP="00C86A9D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43D83A80" w14:textId="07A25D22" w:rsidR="00637402" w:rsidRPr="009F3238" w:rsidRDefault="00637402" w:rsidP="00715116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vAlign w:val="bottom"/>
          </w:tcPr>
          <w:p w14:paraId="594907C1" w14:textId="77777777" w:rsidR="00637402" w:rsidRPr="009F3238" w:rsidRDefault="00637402" w:rsidP="00C86A9D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1BB6D59" w14:textId="18A9E14B" w:rsidR="00637402" w:rsidRPr="009F3238" w:rsidRDefault="00637402" w:rsidP="00C86A9D">
            <w:pPr>
              <w:spacing w:line="300" w:lineRule="exact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7402" w:rsidRPr="009F3238" w14:paraId="4633E03E" w14:textId="77777777" w:rsidTr="00715116">
        <w:trPr>
          <w:trHeight w:val="310"/>
        </w:trPr>
        <w:tc>
          <w:tcPr>
            <w:tcW w:w="3483" w:type="dxa"/>
          </w:tcPr>
          <w:p w14:paraId="48F60503" w14:textId="307EEEB9" w:rsidR="00637402" w:rsidRPr="009F3238" w:rsidRDefault="00637402" w:rsidP="00637402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0" w:type="dxa"/>
          </w:tcPr>
          <w:p w14:paraId="44A2A85A" w14:textId="77777777" w:rsidR="00637402" w:rsidRPr="009F3238" w:rsidRDefault="00637402" w:rsidP="0063740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60AA9E" w14:textId="798D95C1" w:rsidR="00637402" w:rsidRPr="009F3238" w:rsidRDefault="00B873FC" w:rsidP="0063740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067</w:t>
            </w:r>
          </w:p>
        </w:tc>
        <w:tc>
          <w:tcPr>
            <w:tcW w:w="236" w:type="dxa"/>
          </w:tcPr>
          <w:p w14:paraId="6E03761D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AE3D59" w14:textId="21FE4D4D" w:rsidR="00637402" w:rsidRPr="009F3238" w:rsidRDefault="00B873FC" w:rsidP="0046454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40" w:type="dxa"/>
          </w:tcPr>
          <w:p w14:paraId="0D4DB561" w14:textId="77777777" w:rsidR="00637402" w:rsidRPr="009F3238" w:rsidRDefault="00637402" w:rsidP="0046454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5A7E1F47" w14:textId="73D115A8" w:rsidR="00637402" w:rsidRPr="009F3238" w:rsidRDefault="00B873FC" w:rsidP="0071511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953</w:t>
            </w:r>
          </w:p>
        </w:tc>
        <w:tc>
          <w:tcPr>
            <w:tcW w:w="240" w:type="dxa"/>
          </w:tcPr>
          <w:p w14:paraId="3382C341" w14:textId="77777777" w:rsidR="00637402" w:rsidRPr="009F3238" w:rsidRDefault="00637402" w:rsidP="0046454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A8973FF" w14:textId="3027976F" w:rsidR="00637402" w:rsidRPr="009F3238" w:rsidRDefault="00B873FC" w:rsidP="0046454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878</w:t>
            </w:r>
          </w:p>
        </w:tc>
      </w:tr>
      <w:tr w:rsidR="004E300D" w:rsidRPr="009F3238" w14:paraId="1A2428F7" w14:textId="77777777" w:rsidTr="00715116">
        <w:trPr>
          <w:trHeight w:val="323"/>
        </w:trPr>
        <w:tc>
          <w:tcPr>
            <w:tcW w:w="3483" w:type="dxa"/>
          </w:tcPr>
          <w:p w14:paraId="4F2E85DC" w14:textId="77777777" w:rsidR="004E300D" w:rsidRPr="009F3238" w:rsidRDefault="004E300D" w:rsidP="000C64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2DC7445B" w14:textId="77777777" w:rsidR="004E300D" w:rsidRPr="009F3238" w:rsidRDefault="004E300D" w:rsidP="0060085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09D00" w14:textId="75E2384B" w:rsidR="004E300D" w:rsidRPr="009F3238" w:rsidRDefault="00C86A9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8,881</w:t>
            </w:r>
          </w:p>
        </w:tc>
        <w:tc>
          <w:tcPr>
            <w:tcW w:w="236" w:type="dxa"/>
          </w:tcPr>
          <w:p w14:paraId="799E61F6" w14:textId="77777777" w:rsidR="004E300D" w:rsidRPr="009F3238" w:rsidRDefault="004E300D" w:rsidP="000C64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4" w:type="dxa"/>
          </w:tcPr>
          <w:p w14:paraId="0E735D4B" w14:textId="0A970ABF" w:rsidR="004E300D" w:rsidRPr="009F3238" w:rsidRDefault="00C86A9D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BBB7A17" w14:textId="77777777" w:rsidR="004E300D" w:rsidRPr="009F3238" w:rsidRDefault="004E300D" w:rsidP="000C64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70" w:type="dxa"/>
          </w:tcPr>
          <w:p w14:paraId="10D4054F" w14:textId="0CD77119" w:rsidR="004E300D" w:rsidRPr="009F3238" w:rsidRDefault="00C86A9D" w:rsidP="00F71C6A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117,228</w:t>
            </w:r>
          </w:p>
        </w:tc>
        <w:tc>
          <w:tcPr>
            <w:tcW w:w="240" w:type="dxa"/>
          </w:tcPr>
          <w:p w14:paraId="30DC685D" w14:textId="77777777" w:rsidR="004E300D" w:rsidRPr="009F3238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129C8843" w14:textId="75DBC563" w:rsidR="004E300D" w:rsidRPr="009F3238" w:rsidRDefault="00C86A9D" w:rsidP="0014368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126,109</w:t>
            </w:r>
          </w:p>
        </w:tc>
      </w:tr>
      <w:tr w:rsidR="004E300D" w:rsidRPr="009F3238" w14:paraId="16858CBB" w14:textId="77777777" w:rsidTr="00715116">
        <w:trPr>
          <w:trHeight w:val="323"/>
        </w:trPr>
        <w:tc>
          <w:tcPr>
            <w:tcW w:w="3483" w:type="dxa"/>
          </w:tcPr>
          <w:p w14:paraId="1491FB0C" w14:textId="64CEF9A8" w:rsidR="004E300D" w:rsidRPr="009F3238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720" w:type="dxa"/>
          </w:tcPr>
          <w:p w14:paraId="2D463492" w14:textId="7E63EBAE" w:rsidR="004E300D" w:rsidRPr="009F3238" w:rsidRDefault="00B873FC" w:rsidP="004E300D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4B900A1" w14:textId="41032C0A" w:rsidR="004E300D" w:rsidRPr="009F3238" w:rsidRDefault="00C86A9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2,926</w:t>
            </w:r>
          </w:p>
        </w:tc>
        <w:tc>
          <w:tcPr>
            <w:tcW w:w="236" w:type="dxa"/>
          </w:tcPr>
          <w:p w14:paraId="5859F3BC" w14:textId="77777777" w:rsidR="004E300D" w:rsidRPr="009F3238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4" w:type="dxa"/>
          </w:tcPr>
          <w:p w14:paraId="0DE84592" w14:textId="5F83E56D" w:rsidR="004E300D" w:rsidRPr="009F3238" w:rsidRDefault="00C86A9D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2C1B673" w14:textId="77777777" w:rsidR="004E300D" w:rsidRPr="009F3238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70" w:type="dxa"/>
            <w:vAlign w:val="bottom"/>
          </w:tcPr>
          <w:p w14:paraId="7C812D65" w14:textId="3C74869B" w:rsidR="004E300D" w:rsidRPr="009F3238" w:rsidRDefault="00C86A9D" w:rsidP="00FE0C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B770CF" w14:textId="77777777" w:rsidR="004E300D" w:rsidRPr="009F3238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526F6514" w14:textId="57A59463" w:rsidR="004E300D" w:rsidRPr="009F3238" w:rsidRDefault="00C86A9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2,926</w:t>
            </w:r>
          </w:p>
        </w:tc>
      </w:tr>
      <w:tr w:rsidR="004E300D" w:rsidRPr="009F3238" w14:paraId="137E72C2" w14:textId="77777777" w:rsidTr="00715116">
        <w:trPr>
          <w:trHeight w:val="323"/>
        </w:trPr>
        <w:tc>
          <w:tcPr>
            <w:tcW w:w="3483" w:type="dxa"/>
          </w:tcPr>
          <w:p w14:paraId="78444F2A" w14:textId="77777777" w:rsidR="004E300D" w:rsidRPr="009F3238" w:rsidRDefault="004E300D" w:rsidP="00FE0C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</w:tcPr>
          <w:p w14:paraId="4B9D2764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6B753" w14:textId="0A909C91" w:rsidR="004E300D" w:rsidRPr="009F3238" w:rsidRDefault="00C86A9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106,314</w:t>
            </w:r>
          </w:p>
        </w:tc>
        <w:tc>
          <w:tcPr>
            <w:tcW w:w="236" w:type="dxa"/>
          </w:tcPr>
          <w:p w14:paraId="2975EDDC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4A2DC5" w14:textId="62056E99" w:rsidR="004E300D" w:rsidRPr="009F3238" w:rsidRDefault="00C86A9D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15BAC86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6CA3CA3C" w14:textId="4DE94513" w:rsidR="004E300D" w:rsidRPr="009F3238" w:rsidRDefault="00C86A9D" w:rsidP="00715116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(106,314)</w:t>
            </w:r>
          </w:p>
        </w:tc>
        <w:tc>
          <w:tcPr>
            <w:tcW w:w="240" w:type="dxa"/>
          </w:tcPr>
          <w:p w14:paraId="62924CE4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30" w:type="dxa"/>
            <w:vAlign w:val="bottom"/>
          </w:tcPr>
          <w:p w14:paraId="219CB2A7" w14:textId="090BBB47" w:rsidR="004E300D" w:rsidRPr="009F3238" w:rsidRDefault="00C86A9D" w:rsidP="00FE0C74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300D" w:rsidRPr="009F3238" w14:paraId="1D243CB9" w14:textId="77777777" w:rsidTr="00715116">
        <w:trPr>
          <w:trHeight w:val="323"/>
        </w:trPr>
        <w:tc>
          <w:tcPr>
            <w:tcW w:w="3483" w:type="dxa"/>
          </w:tcPr>
          <w:p w14:paraId="750537E4" w14:textId="0791BC00" w:rsidR="004E300D" w:rsidRPr="009F3238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15058A92" w14:textId="77777777" w:rsidR="004E300D" w:rsidRPr="009F3238" w:rsidRDefault="004E300D" w:rsidP="00FE0C74">
            <w:pPr>
              <w:tabs>
                <w:tab w:val="right" w:pos="122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F4CE03" w14:textId="25CFCF86" w:rsidR="004E300D" w:rsidRPr="009F3238" w:rsidRDefault="00C86A9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(731)</w:t>
            </w:r>
          </w:p>
        </w:tc>
        <w:tc>
          <w:tcPr>
            <w:tcW w:w="236" w:type="dxa"/>
          </w:tcPr>
          <w:p w14:paraId="34F853F5" w14:textId="77777777" w:rsidR="004E300D" w:rsidRPr="009F3238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A8C0057" w14:textId="0570C1EC" w:rsidR="004E300D" w:rsidRPr="009F3238" w:rsidRDefault="00C86A9D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DD6F12D" w14:textId="77777777" w:rsidR="004E300D" w:rsidRPr="009F3238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08903DFC" w14:textId="664D3EF1" w:rsidR="004E300D" w:rsidRPr="009F3238" w:rsidRDefault="00C86A9D" w:rsidP="00FE0C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0A692EA" w14:textId="77777777" w:rsidR="004E300D" w:rsidRPr="009F3238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315ECE7C" w14:textId="2580577F" w:rsidR="004E300D" w:rsidRPr="009F3238" w:rsidRDefault="00C86A9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(731)</w:t>
            </w:r>
          </w:p>
        </w:tc>
      </w:tr>
      <w:tr w:rsidR="004E300D" w:rsidRPr="009F3238" w14:paraId="5825AFB2" w14:textId="77777777" w:rsidTr="00715116">
        <w:trPr>
          <w:trHeight w:val="188"/>
        </w:trPr>
        <w:tc>
          <w:tcPr>
            <w:tcW w:w="3483" w:type="dxa"/>
          </w:tcPr>
          <w:p w14:paraId="123A383C" w14:textId="5890EA03" w:rsidR="004E300D" w:rsidRPr="009F3238" w:rsidRDefault="00862676" w:rsidP="00C86A9D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268D7B82" w14:textId="77777777" w:rsidR="004E300D" w:rsidRPr="009F3238" w:rsidRDefault="004E300D" w:rsidP="00C86A9D">
            <w:pPr>
              <w:spacing w:line="300" w:lineRule="exact"/>
              <w:ind w:right="-4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45F25C" w14:textId="221C5050" w:rsidR="004E300D" w:rsidRPr="009F3238" w:rsidRDefault="00C86A9D" w:rsidP="00C86A9D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36" w:type="dxa"/>
            <w:vAlign w:val="bottom"/>
          </w:tcPr>
          <w:p w14:paraId="2F619B91" w14:textId="77777777" w:rsidR="004E300D" w:rsidRPr="009F3238" w:rsidRDefault="004E300D" w:rsidP="00C86A9D">
            <w:pPr>
              <w:spacing w:line="300" w:lineRule="exact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264F895" w14:textId="51CC2225" w:rsidR="004E300D" w:rsidRPr="009F3238" w:rsidRDefault="00C86A9D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694F28E" w14:textId="77777777" w:rsidR="004E300D" w:rsidRPr="009F3238" w:rsidRDefault="004E300D" w:rsidP="00C86A9D">
            <w:pPr>
              <w:spacing w:line="300" w:lineRule="exact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26F6194" w14:textId="43C48C75" w:rsidR="004E300D" w:rsidRPr="009F3238" w:rsidRDefault="00C86A9D" w:rsidP="00C86A9D">
            <w:pPr>
              <w:pStyle w:val="acctfourfigures"/>
              <w:tabs>
                <w:tab w:val="clear" w:pos="765"/>
                <w:tab w:val="decimal" w:pos="1195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40" w:type="dxa"/>
            <w:vAlign w:val="bottom"/>
          </w:tcPr>
          <w:p w14:paraId="45FF4069" w14:textId="77777777" w:rsidR="004E300D" w:rsidRPr="009F3238" w:rsidRDefault="004E300D" w:rsidP="00C86A9D">
            <w:pPr>
              <w:spacing w:line="300" w:lineRule="exact"/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6C56C738" w14:textId="47A963BA" w:rsidR="004E300D" w:rsidRPr="009F3238" w:rsidRDefault="00C86A9D" w:rsidP="00C86A9D">
            <w:pPr>
              <w:pStyle w:val="acctfourfigures"/>
              <w:tabs>
                <w:tab w:val="clear" w:pos="765"/>
                <w:tab w:val="decimal" w:pos="1152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4E300D" w:rsidRPr="009F3238" w14:paraId="213EEDC4" w14:textId="77777777" w:rsidTr="00715116">
        <w:trPr>
          <w:trHeight w:val="323"/>
        </w:trPr>
        <w:tc>
          <w:tcPr>
            <w:tcW w:w="3483" w:type="dxa"/>
          </w:tcPr>
          <w:p w14:paraId="38D21F59" w14:textId="1CE4C94E" w:rsidR="004E300D" w:rsidRPr="009F3238" w:rsidRDefault="004E300D" w:rsidP="00FE0C74">
            <w:pPr>
              <w:spacing w:line="240" w:lineRule="auto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0" w:type="dxa"/>
          </w:tcPr>
          <w:p w14:paraId="3BC78619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11D70142" w:rsidR="004E300D" w:rsidRPr="009F3238" w:rsidRDefault="00C86A9D" w:rsidP="00F71C6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468,863</w:t>
            </w:r>
          </w:p>
        </w:tc>
        <w:tc>
          <w:tcPr>
            <w:tcW w:w="236" w:type="dxa"/>
          </w:tcPr>
          <w:p w14:paraId="7E9AC910" w14:textId="77777777" w:rsidR="004E300D" w:rsidRPr="009F3238" w:rsidRDefault="004E300D" w:rsidP="00FE0C74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0057F62E" w:rsidR="004E300D" w:rsidRPr="009F3238" w:rsidRDefault="00C86A9D" w:rsidP="00FE0C74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40" w:type="dxa"/>
          </w:tcPr>
          <w:p w14:paraId="1B0FF7B7" w14:textId="77777777" w:rsidR="004E300D" w:rsidRPr="009F3238" w:rsidRDefault="004E300D" w:rsidP="00FE0C74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5609746E" w:rsidR="004E300D" w:rsidRPr="009F3238" w:rsidRDefault="00C86A9D" w:rsidP="0071511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38,117</w:t>
            </w:r>
          </w:p>
        </w:tc>
        <w:tc>
          <w:tcPr>
            <w:tcW w:w="240" w:type="dxa"/>
          </w:tcPr>
          <w:p w14:paraId="7CB43217" w14:textId="77777777" w:rsidR="004E300D" w:rsidRPr="009F3238" w:rsidRDefault="004E300D" w:rsidP="00FE0C74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7F29B5C" w14:textId="5DFAA9FF" w:rsidR="004E300D" w:rsidRPr="009F3238" w:rsidRDefault="00C86A9D" w:rsidP="00F71C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507,838</w:t>
            </w:r>
          </w:p>
        </w:tc>
      </w:tr>
      <w:tr w:rsidR="004E300D" w:rsidRPr="009F3238" w14:paraId="684F7ADD" w14:textId="77777777" w:rsidTr="00715116">
        <w:trPr>
          <w:trHeight w:val="288"/>
        </w:trPr>
        <w:tc>
          <w:tcPr>
            <w:tcW w:w="3483" w:type="dxa"/>
          </w:tcPr>
          <w:p w14:paraId="06344DC6" w14:textId="77777777" w:rsidR="004E300D" w:rsidRPr="009F3238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AD70604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DC2A6" w14:textId="70702F64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F6296DB" w14:textId="77777777" w:rsidR="004E300D" w:rsidRPr="009F3238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C5B086A" w14:textId="1320762F" w:rsidR="004E300D" w:rsidRPr="009F3238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11A2577" w14:textId="77777777" w:rsidR="004E300D" w:rsidRPr="009F3238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7C11785" w14:textId="4E9EE73E" w:rsidR="004E300D" w:rsidRPr="009F3238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5B03284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38ECCB2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E300D" w:rsidRPr="009F3238" w14:paraId="29FD0114" w14:textId="77777777" w:rsidTr="00715116">
        <w:trPr>
          <w:trHeight w:val="287"/>
        </w:trPr>
        <w:tc>
          <w:tcPr>
            <w:tcW w:w="3483" w:type="dxa"/>
          </w:tcPr>
          <w:p w14:paraId="4C2964F3" w14:textId="3525FE84" w:rsidR="004E300D" w:rsidRPr="009F3238" w:rsidRDefault="004E300D" w:rsidP="00FE0C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20" w:type="dxa"/>
          </w:tcPr>
          <w:p w14:paraId="38B09E8B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CC0CC" w14:textId="460E9681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2120E4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150DE776" w14:textId="644228B9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0B294BA4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</w:tcPr>
          <w:p w14:paraId="610D0F06" w14:textId="231C2E4F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D064CDE" w14:textId="77777777" w:rsidR="004E300D" w:rsidRPr="009F3238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05BFCBE0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37402" w:rsidRPr="009F3238" w14:paraId="520C1888" w14:textId="77777777" w:rsidTr="00715116">
        <w:trPr>
          <w:trHeight w:val="323"/>
        </w:trPr>
        <w:tc>
          <w:tcPr>
            <w:tcW w:w="3483" w:type="dxa"/>
          </w:tcPr>
          <w:p w14:paraId="6A1F38A6" w14:textId="252A7269" w:rsidR="00637402" w:rsidRPr="009F3238" w:rsidRDefault="00637402" w:rsidP="00637402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20" w:type="dxa"/>
          </w:tcPr>
          <w:p w14:paraId="3C5CDCDE" w14:textId="77777777" w:rsidR="00637402" w:rsidRPr="009F3238" w:rsidRDefault="00637402" w:rsidP="00637402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D0F24A" w14:textId="076E5BAF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118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352</w:t>
            </w:r>
          </w:p>
        </w:tc>
        <w:tc>
          <w:tcPr>
            <w:tcW w:w="236" w:type="dxa"/>
            <w:vAlign w:val="bottom"/>
          </w:tcPr>
          <w:p w14:paraId="4532E8C4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C9DB536" w14:textId="4274B020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41727A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6EBC2D2" w14:textId="33C75A11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D9DC622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C6EA03" w14:textId="73D08968" w:rsidR="00637402" w:rsidRPr="009F3238" w:rsidRDefault="00B873FC" w:rsidP="006374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118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352</w:t>
            </w:r>
          </w:p>
        </w:tc>
      </w:tr>
      <w:tr w:rsidR="00637402" w:rsidRPr="009F3238" w14:paraId="70624DBC" w14:textId="77777777" w:rsidTr="00715116">
        <w:trPr>
          <w:trHeight w:val="323"/>
        </w:trPr>
        <w:tc>
          <w:tcPr>
            <w:tcW w:w="3483" w:type="dxa"/>
          </w:tcPr>
          <w:p w14:paraId="3515F006" w14:textId="77777777" w:rsidR="00637402" w:rsidRPr="009F3238" w:rsidRDefault="00637402" w:rsidP="0063740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</w:tcPr>
          <w:p w14:paraId="69CEB8E9" w14:textId="77777777" w:rsidR="00637402" w:rsidRPr="009F3238" w:rsidRDefault="00637402" w:rsidP="00637402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7A1144" w14:textId="17193EE5" w:rsidR="00637402" w:rsidRPr="009F3238" w:rsidRDefault="00B873FC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495</w:t>
            </w:r>
          </w:p>
        </w:tc>
        <w:tc>
          <w:tcPr>
            <w:tcW w:w="236" w:type="dxa"/>
          </w:tcPr>
          <w:p w14:paraId="42BED647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BF1A6D5" w14:textId="43A9747D" w:rsidR="00637402" w:rsidRPr="009F3238" w:rsidRDefault="00B873FC" w:rsidP="00637402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40" w:type="dxa"/>
          </w:tcPr>
          <w:p w14:paraId="201485E5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BF52D5A" w14:textId="4775B15E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D9B2C2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15AB86E2" w14:textId="5447A639" w:rsidR="00637402" w:rsidRPr="009F3238" w:rsidRDefault="00B873FC" w:rsidP="006374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637402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522</w:t>
            </w:r>
          </w:p>
        </w:tc>
      </w:tr>
      <w:tr w:rsidR="00637402" w:rsidRPr="009F3238" w14:paraId="0688E2B9" w14:textId="77777777" w:rsidTr="00715116">
        <w:trPr>
          <w:trHeight w:val="306"/>
        </w:trPr>
        <w:tc>
          <w:tcPr>
            <w:tcW w:w="3483" w:type="dxa"/>
          </w:tcPr>
          <w:p w14:paraId="064D2A00" w14:textId="5D9270C8" w:rsidR="00637402" w:rsidRPr="009F3238" w:rsidRDefault="00460E7C" w:rsidP="00637402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0C9848A2" w14:textId="77777777" w:rsidR="00637402" w:rsidRPr="009F3238" w:rsidRDefault="00637402" w:rsidP="00637402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65368A" w14:textId="43DFE75A" w:rsidR="00637402" w:rsidRPr="009F3238" w:rsidRDefault="00637402" w:rsidP="00637402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ab/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96F877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658299F" w14:textId="64545DCD" w:rsidR="00637402" w:rsidRPr="009F3238" w:rsidRDefault="00637402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C6B447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5EA3242" w14:textId="6598658C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496FDEC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7F980871" w14:textId="4B4173CC" w:rsidR="00637402" w:rsidRPr="009F3238" w:rsidRDefault="00637402" w:rsidP="00637402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7402" w:rsidRPr="009F3238" w14:paraId="48013C38" w14:textId="77777777" w:rsidTr="00715116">
        <w:trPr>
          <w:trHeight w:val="311"/>
        </w:trPr>
        <w:tc>
          <w:tcPr>
            <w:tcW w:w="3483" w:type="dxa"/>
            <w:shd w:val="clear" w:color="auto" w:fill="auto"/>
          </w:tcPr>
          <w:p w14:paraId="28F719D8" w14:textId="46953947" w:rsidR="00637402" w:rsidRPr="009F3238" w:rsidRDefault="00637402" w:rsidP="00637402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0" w:type="dxa"/>
          </w:tcPr>
          <w:p w14:paraId="17004682" w14:textId="77777777" w:rsidR="00637402" w:rsidRPr="009F3238" w:rsidRDefault="00637402" w:rsidP="00637402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804BF" w14:textId="7EB524EB" w:rsidR="00637402" w:rsidRPr="009F3238" w:rsidRDefault="00B873FC" w:rsidP="0063740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149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785</w:t>
            </w:r>
          </w:p>
        </w:tc>
        <w:tc>
          <w:tcPr>
            <w:tcW w:w="236" w:type="dxa"/>
          </w:tcPr>
          <w:p w14:paraId="6CA8E53C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7DF0540" w14:textId="7888A217" w:rsidR="00637402" w:rsidRPr="009F3238" w:rsidRDefault="00B873FC" w:rsidP="0063740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0" w:type="dxa"/>
          </w:tcPr>
          <w:p w14:paraId="4BE1863C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B1ACF1B" w14:textId="4B23C7CA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E880FBB" w14:textId="77777777" w:rsidR="00637402" w:rsidRPr="009F3238" w:rsidRDefault="00637402" w:rsidP="00637402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4D0595F" w14:textId="35849042" w:rsidR="00637402" w:rsidRPr="009F3238" w:rsidRDefault="00B873FC" w:rsidP="006374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149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812</w:t>
            </w:r>
          </w:p>
        </w:tc>
      </w:tr>
      <w:tr w:rsidR="004E300D" w:rsidRPr="009F3238" w14:paraId="27AF2AFB" w14:textId="77777777" w:rsidTr="00715116">
        <w:trPr>
          <w:trHeight w:val="306"/>
        </w:trPr>
        <w:tc>
          <w:tcPr>
            <w:tcW w:w="3483" w:type="dxa"/>
          </w:tcPr>
          <w:p w14:paraId="72701EB6" w14:textId="77777777" w:rsidR="004E300D" w:rsidRPr="009F3238" w:rsidRDefault="004E300D" w:rsidP="00306173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</w:tcPr>
          <w:p w14:paraId="3B3DC3CB" w14:textId="77777777" w:rsidR="004E300D" w:rsidRPr="009F3238" w:rsidRDefault="004E300D" w:rsidP="0030617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6C0B52" w14:textId="7DE5DDA5" w:rsidR="004E300D" w:rsidRPr="009F3238" w:rsidRDefault="00C86A9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40,129</w:t>
            </w:r>
          </w:p>
        </w:tc>
        <w:tc>
          <w:tcPr>
            <w:tcW w:w="236" w:type="dxa"/>
          </w:tcPr>
          <w:p w14:paraId="113192EC" w14:textId="77777777" w:rsidR="004E300D" w:rsidRPr="009F3238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A165802" w14:textId="76750C6F" w:rsidR="004E300D" w:rsidRPr="009F3238" w:rsidRDefault="00C86A9D" w:rsidP="00306173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40" w:type="dxa"/>
          </w:tcPr>
          <w:p w14:paraId="3C552307" w14:textId="77777777" w:rsidR="004E300D" w:rsidRPr="009F3238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EFB429F" w14:textId="036AE428" w:rsidR="004E300D" w:rsidRPr="009F3238" w:rsidRDefault="00C86A9D" w:rsidP="0030617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837B517" w14:textId="77777777" w:rsidR="004E300D" w:rsidRPr="009F3238" w:rsidRDefault="004E300D" w:rsidP="0030617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4C2AF96A" w14:textId="301860EB" w:rsidR="004E300D" w:rsidRPr="009F3238" w:rsidRDefault="002E7987" w:rsidP="0030617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40,237</w:t>
            </w:r>
          </w:p>
        </w:tc>
      </w:tr>
      <w:tr w:rsidR="004E300D" w:rsidRPr="009F3238" w14:paraId="21DAB0EE" w14:textId="77777777" w:rsidTr="00715116">
        <w:trPr>
          <w:trHeight w:val="323"/>
        </w:trPr>
        <w:tc>
          <w:tcPr>
            <w:tcW w:w="3483" w:type="dxa"/>
          </w:tcPr>
          <w:p w14:paraId="0610A000" w14:textId="7CE5FA01" w:rsidR="004E300D" w:rsidRPr="009F3238" w:rsidRDefault="004E300D" w:rsidP="0030617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7F74A4CA" w14:textId="77777777" w:rsidR="004E300D" w:rsidRPr="009F3238" w:rsidRDefault="004E300D" w:rsidP="00306173">
            <w:pPr>
              <w:tabs>
                <w:tab w:val="right" w:pos="1150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3C95A" w14:textId="00BACEC2" w:rsidR="004E300D" w:rsidRPr="009F3238" w:rsidRDefault="00C86A9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(729)</w:t>
            </w:r>
          </w:p>
        </w:tc>
        <w:tc>
          <w:tcPr>
            <w:tcW w:w="236" w:type="dxa"/>
          </w:tcPr>
          <w:p w14:paraId="251FD448" w14:textId="77777777" w:rsidR="004E300D" w:rsidRPr="009F3238" w:rsidRDefault="004E300D" w:rsidP="00306173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1A699AA" w14:textId="01C9C7A6" w:rsidR="004E300D" w:rsidRPr="009F3238" w:rsidRDefault="002E7987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554D1C6" w14:textId="77777777" w:rsidR="004E300D" w:rsidRPr="009F3238" w:rsidRDefault="004E300D" w:rsidP="00306173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5605CE3" w14:textId="3047135F" w:rsidR="004E300D" w:rsidRPr="009F3238" w:rsidRDefault="002E7987" w:rsidP="0030617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CD8261D" w14:textId="77777777" w:rsidR="004E300D" w:rsidRPr="009F3238" w:rsidRDefault="004E300D" w:rsidP="0030617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7B3B0278" w14:textId="71A5D42D" w:rsidR="004E300D" w:rsidRPr="009F3238" w:rsidRDefault="002E7987" w:rsidP="00637402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(729)</w:t>
            </w:r>
          </w:p>
        </w:tc>
      </w:tr>
      <w:tr w:rsidR="00C86A9D" w:rsidRPr="009F3238" w14:paraId="6AB638AA" w14:textId="77777777" w:rsidTr="00715116">
        <w:trPr>
          <w:trHeight w:val="323"/>
        </w:trPr>
        <w:tc>
          <w:tcPr>
            <w:tcW w:w="3483" w:type="dxa"/>
          </w:tcPr>
          <w:p w14:paraId="643E5821" w14:textId="46F31762" w:rsidR="00C86A9D" w:rsidRPr="009F3238" w:rsidRDefault="00C86A9D" w:rsidP="00C86A9D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46C7D835" w14:textId="77777777" w:rsidR="00C86A9D" w:rsidRPr="009F3238" w:rsidRDefault="00C86A9D" w:rsidP="00C86A9D">
            <w:pPr>
              <w:tabs>
                <w:tab w:val="right" w:pos="1150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BE4A82" w14:textId="06D679B3" w:rsidR="00C86A9D" w:rsidRPr="009F3238" w:rsidRDefault="002E7987" w:rsidP="002E7987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36" w:type="dxa"/>
            <w:vAlign w:val="bottom"/>
          </w:tcPr>
          <w:p w14:paraId="4E3D5496" w14:textId="77777777" w:rsidR="00C86A9D" w:rsidRPr="009F3238" w:rsidRDefault="00C86A9D" w:rsidP="002E7987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1E2E5F8" w14:textId="34FCE42D" w:rsidR="00C86A9D" w:rsidRPr="009F3238" w:rsidRDefault="002E7987" w:rsidP="0071511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9D2F04" w14:textId="77777777" w:rsidR="00C86A9D" w:rsidRPr="009F3238" w:rsidRDefault="00C86A9D" w:rsidP="002E7987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12170B6" w14:textId="3CD41C1B" w:rsidR="00C86A9D" w:rsidRPr="009F3238" w:rsidRDefault="002E7987" w:rsidP="002E7987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AEDE22A" w14:textId="77777777" w:rsidR="00C86A9D" w:rsidRPr="009F3238" w:rsidRDefault="00C86A9D" w:rsidP="002E7987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30A3C3F" w14:textId="37B8D272" w:rsidR="00C86A9D" w:rsidRPr="009F3238" w:rsidRDefault="002E7987" w:rsidP="002E7987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4E300D" w:rsidRPr="009F3238" w14:paraId="43F74C31" w14:textId="77777777" w:rsidTr="00715116">
        <w:trPr>
          <w:trHeight w:val="323"/>
        </w:trPr>
        <w:tc>
          <w:tcPr>
            <w:tcW w:w="3483" w:type="dxa"/>
          </w:tcPr>
          <w:p w14:paraId="4558BB56" w14:textId="0C85C202" w:rsidR="004E300D" w:rsidRPr="009F3238" w:rsidRDefault="004E300D" w:rsidP="0030617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0" w:type="dxa"/>
          </w:tcPr>
          <w:p w14:paraId="704C720C" w14:textId="77777777" w:rsidR="004E300D" w:rsidRPr="009F3238" w:rsidRDefault="004E300D" w:rsidP="0030617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5A9495" w14:textId="1FE18BD2" w:rsidR="004E300D" w:rsidRPr="009F3238" w:rsidRDefault="002E7987" w:rsidP="00F71C6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189,180</w:t>
            </w:r>
          </w:p>
        </w:tc>
        <w:tc>
          <w:tcPr>
            <w:tcW w:w="236" w:type="dxa"/>
          </w:tcPr>
          <w:p w14:paraId="510CE819" w14:textId="77777777" w:rsidR="004E300D" w:rsidRPr="009F3238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AA849B0" w14:textId="64CA6704" w:rsidR="004E300D" w:rsidRPr="009F3238" w:rsidRDefault="002E7987" w:rsidP="003061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40" w:type="dxa"/>
          </w:tcPr>
          <w:p w14:paraId="6F9B7828" w14:textId="77777777" w:rsidR="004E300D" w:rsidRPr="009F3238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2EE85" w14:textId="43DEFF09" w:rsidR="004E300D" w:rsidRPr="009F3238" w:rsidRDefault="002E7987" w:rsidP="0030617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C854EB6" w14:textId="77777777" w:rsidR="004E300D" w:rsidRPr="009F3238" w:rsidRDefault="004E300D" w:rsidP="0030617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129999F" w14:textId="5CEADC67" w:rsidR="004E300D" w:rsidRPr="009F3238" w:rsidRDefault="002E7987" w:rsidP="00F71C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189,315</w:t>
            </w:r>
          </w:p>
        </w:tc>
      </w:tr>
      <w:tr w:rsidR="004E300D" w:rsidRPr="009F3238" w14:paraId="4EA73701" w14:textId="77777777" w:rsidTr="00715116">
        <w:trPr>
          <w:trHeight w:val="112"/>
        </w:trPr>
        <w:tc>
          <w:tcPr>
            <w:tcW w:w="3483" w:type="dxa"/>
          </w:tcPr>
          <w:p w14:paraId="0132CF11" w14:textId="77777777" w:rsidR="004E300D" w:rsidRPr="009F3238" w:rsidRDefault="004E300D" w:rsidP="00FE0C74">
            <w:pPr>
              <w:spacing w:line="240" w:lineRule="auto"/>
              <w:ind w:right="-43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CC05B0F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B465BF" w14:textId="3FC03BBB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740374" w14:textId="77777777" w:rsidR="004E300D" w:rsidRPr="009F3238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A1B15AD" w14:textId="7730D54E" w:rsidR="004E300D" w:rsidRPr="009F3238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2FB226FB" w14:textId="77777777" w:rsidR="004E300D" w:rsidRPr="009F3238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0" w:type="dxa"/>
          </w:tcPr>
          <w:p w14:paraId="30B03B50" w14:textId="3A5D7DDC" w:rsidR="004E300D" w:rsidRPr="009F3238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73E02754" w14:textId="77777777" w:rsidR="004E300D" w:rsidRPr="009F3238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951B55A" w14:textId="77777777" w:rsidR="004E300D" w:rsidRPr="009F3238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300D" w:rsidRPr="009F3238" w14:paraId="17E404C9" w14:textId="77777777" w:rsidTr="00715116">
        <w:trPr>
          <w:trHeight w:val="339"/>
        </w:trPr>
        <w:tc>
          <w:tcPr>
            <w:tcW w:w="3483" w:type="dxa"/>
          </w:tcPr>
          <w:p w14:paraId="7FF5FE32" w14:textId="77777777" w:rsidR="004E300D" w:rsidRPr="009F3238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5BD06A67" w14:textId="77777777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66CAB1" w14:textId="0A723E65" w:rsidR="004E300D" w:rsidRPr="009F3238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C50A7" w14:textId="77777777" w:rsidR="004E300D" w:rsidRPr="009F3238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341A88F4" w14:textId="28B54532" w:rsidR="004E300D" w:rsidRPr="009F3238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C0673D8" w14:textId="77777777" w:rsidR="004E300D" w:rsidRPr="009F3238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</w:tcPr>
          <w:p w14:paraId="407AC8D0" w14:textId="608E3EA7" w:rsidR="004E300D" w:rsidRPr="009F3238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1769C3E" w14:textId="77777777" w:rsidR="004E300D" w:rsidRPr="009F3238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14:paraId="7E54D7B4" w14:textId="77777777" w:rsidR="004E300D" w:rsidRPr="009F3238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37402" w:rsidRPr="009F3238" w14:paraId="2B7B5D91" w14:textId="77777777" w:rsidTr="00715116">
        <w:trPr>
          <w:trHeight w:val="323"/>
        </w:trPr>
        <w:tc>
          <w:tcPr>
            <w:tcW w:w="3483" w:type="dxa"/>
          </w:tcPr>
          <w:p w14:paraId="2198582E" w14:textId="33430994" w:rsidR="00637402" w:rsidRPr="009F3238" w:rsidRDefault="00637402" w:rsidP="00637402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0" w:type="dxa"/>
          </w:tcPr>
          <w:p w14:paraId="33D040DD" w14:textId="77777777" w:rsidR="00637402" w:rsidRPr="009F3238" w:rsidRDefault="00637402" w:rsidP="0063740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AC6055" w14:textId="7AE73A26" w:rsidR="00637402" w:rsidRPr="009F3238" w:rsidRDefault="00B873FC" w:rsidP="0063740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</w:t>
            </w:r>
          </w:p>
        </w:tc>
        <w:tc>
          <w:tcPr>
            <w:tcW w:w="236" w:type="dxa"/>
            <w:vAlign w:val="bottom"/>
          </w:tcPr>
          <w:p w14:paraId="14934D32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471760DC" w14:textId="335A4A33" w:rsidR="00637402" w:rsidRPr="009F3238" w:rsidRDefault="00B873FC" w:rsidP="0063740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831</w:t>
            </w:r>
          </w:p>
        </w:tc>
        <w:tc>
          <w:tcPr>
            <w:tcW w:w="240" w:type="dxa"/>
            <w:vAlign w:val="bottom"/>
          </w:tcPr>
          <w:p w14:paraId="727CA37B" w14:textId="77777777" w:rsidR="00637402" w:rsidRPr="009F3238" w:rsidRDefault="00637402" w:rsidP="00637402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bottom"/>
          </w:tcPr>
          <w:p w14:paraId="20F89464" w14:textId="2651F78E" w:rsidR="00637402" w:rsidRPr="009F3238" w:rsidRDefault="00B873FC" w:rsidP="0071511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953</w:t>
            </w:r>
          </w:p>
        </w:tc>
        <w:tc>
          <w:tcPr>
            <w:tcW w:w="240" w:type="dxa"/>
            <w:vAlign w:val="bottom"/>
          </w:tcPr>
          <w:p w14:paraId="7B618F4D" w14:textId="77777777" w:rsidR="00637402" w:rsidRPr="009F3238" w:rsidRDefault="00637402" w:rsidP="0063740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68C3680B" w14:textId="68F70096" w:rsidR="00637402" w:rsidRPr="009F3238" w:rsidRDefault="00B873FC" w:rsidP="0063740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</w:t>
            </w:r>
            <w:r w:rsidR="00637402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066</w:t>
            </w:r>
          </w:p>
        </w:tc>
      </w:tr>
      <w:tr w:rsidR="004E300D" w:rsidRPr="009F3238" w14:paraId="5EA16294" w14:textId="77777777" w:rsidTr="00715116">
        <w:trPr>
          <w:trHeight w:val="275"/>
        </w:trPr>
        <w:tc>
          <w:tcPr>
            <w:tcW w:w="3483" w:type="dxa"/>
          </w:tcPr>
          <w:p w14:paraId="0904FA4D" w14:textId="4C45BF74" w:rsidR="004E300D" w:rsidRPr="009F3238" w:rsidRDefault="004E300D" w:rsidP="00FE0C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0" w:type="dxa"/>
          </w:tcPr>
          <w:p w14:paraId="6DCC95CA" w14:textId="77777777" w:rsidR="004E300D" w:rsidRPr="009F3238" w:rsidRDefault="004E300D" w:rsidP="00F51C5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07110" w14:textId="391636FB" w:rsidR="004E300D" w:rsidRPr="009F3238" w:rsidRDefault="002E7987" w:rsidP="00F51C5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279,683</w:t>
            </w:r>
          </w:p>
        </w:tc>
        <w:tc>
          <w:tcPr>
            <w:tcW w:w="236" w:type="dxa"/>
            <w:vAlign w:val="bottom"/>
          </w:tcPr>
          <w:p w14:paraId="62ACE6E2" w14:textId="77777777" w:rsidR="004E300D" w:rsidRPr="009F3238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DAB3C" w14:textId="244813AD" w:rsidR="004E300D" w:rsidRPr="009F3238" w:rsidRDefault="002E7987" w:rsidP="00B54C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723</w:t>
            </w:r>
          </w:p>
        </w:tc>
        <w:tc>
          <w:tcPr>
            <w:tcW w:w="240" w:type="dxa"/>
            <w:vAlign w:val="bottom"/>
          </w:tcPr>
          <w:p w14:paraId="16411A38" w14:textId="77777777" w:rsidR="004E300D" w:rsidRPr="009F3238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2E7E1B" w14:textId="7C279B2D" w:rsidR="004E300D" w:rsidRPr="009F3238" w:rsidRDefault="002E7987" w:rsidP="0071511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38,117</w:t>
            </w:r>
          </w:p>
        </w:tc>
        <w:tc>
          <w:tcPr>
            <w:tcW w:w="240" w:type="dxa"/>
            <w:vAlign w:val="bottom"/>
          </w:tcPr>
          <w:p w14:paraId="25A89F10" w14:textId="77777777" w:rsidR="004E300D" w:rsidRPr="009F3238" w:rsidRDefault="004E300D" w:rsidP="00FE0C7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EAE6B4" w14:textId="16790A8E" w:rsidR="004E300D" w:rsidRPr="009F3238" w:rsidRDefault="002E7987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318,523</w:t>
            </w:r>
          </w:p>
        </w:tc>
      </w:tr>
    </w:tbl>
    <w:p w14:paraId="2EF3526A" w14:textId="47AD6B4C" w:rsidR="00715116" w:rsidRDefault="00715116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lang w:val="th-TH"/>
        </w:rPr>
      </w:pPr>
      <w:bookmarkStart w:id="5" w:name="_Hlk23409350"/>
    </w:p>
    <w:tbl>
      <w:tblPr>
        <w:tblW w:w="94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203"/>
        <w:gridCol w:w="465"/>
        <w:gridCol w:w="1394"/>
        <w:gridCol w:w="310"/>
        <w:gridCol w:w="1344"/>
        <w:gridCol w:w="308"/>
        <w:gridCol w:w="1385"/>
      </w:tblGrid>
      <w:tr w:rsidR="00715116" w:rsidRPr="00C37A5C" w14:paraId="5C09B069" w14:textId="77777777" w:rsidTr="00C37A5C">
        <w:trPr>
          <w:trHeight w:val="74"/>
        </w:trPr>
        <w:tc>
          <w:tcPr>
            <w:tcW w:w="4203" w:type="dxa"/>
          </w:tcPr>
          <w:p w14:paraId="6CDD1826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5" w:type="dxa"/>
            <w:vAlign w:val="bottom"/>
          </w:tcPr>
          <w:p w14:paraId="78F4582C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1" w:type="dxa"/>
            <w:gridSpan w:val="5"/>
            <w:vAlign w:val="bottom"/>
          </w:tcPr>
          <w:p w14:paraId="50E77F41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116" w:rsidRPr="00C37A5C" w14:paraId="7238989D" w14:textId="77777777" w:rsidTr="00C37A5C">
        <w:trPr>
          <w:trHeight w:val="74"/>
        </w:trPr>
        <w:tc>
          <w:tcPr>
            <w:tcW w:w="4203" w:type="dxa"/>
          </w:tcPr>
          <w:p w14:paraId="7AC19724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5" w:type="dxa"/>
            <w:vAlign w:val="bottom"/>
          </w:tcPr>
          <w:p w14:paraId="6FD0289A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1FB284C6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" w:type="dxa"/>
            <w:vAlign w:val="bottom"/>
          </w:tcPr>
          <w:p w14:paraId="1E9C57E7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E506B1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08" w:type="dxa"/>
          </w:tcPr>
          <w:p w14:paraId="633EA2F8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74FEE8DF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116" w:rsidRPr="00C37A5C" w14:paraId="3CEC7EC9" w14:textId="77777777" w:rsidTr="00C37A5C">
        <w:trPr>
          <w:trHeight w:val="74"/>
        </w:trPr>
        <w:tc>
          <w:tcPr>
            <w:tcW w:w="4203" w:type="dxa"/>
          </w:tcPr>
          <w:p w14:paraId="0043A491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5" w:type="dxa"/>
            <w:vAlign w:val="bottom"/>
          </w:tcPr>
          <w:p w14:paraId="3E0D06F3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14D05B91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310" w:type="dxa"/>
            <w:vAlign w:val="bottom"/>
          </w:tcPr>
          <w:p w14:paraId="18558FE3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57DB283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308" w:type="dxa"/>
          </w:tcPr>
          <w:p w14:paraId="62360429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vAlign w:val="bottom"/>
          </w:tcPr>
          <w:p w14:paraId="4D4A780E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116" w:rsidRPr="00C37A5C" w14:paraId="68A1B060" w14:textId="77777777" w:rsidTr="00C37A5C">
        <w:trPr>
          <w:trHeight w:val="74"/>
        </w:trPr>
        <w:tc>
          <w:tcPr>
            <w:tcW w:w="4203" w:type="dxa"/>
          </w:tcPr>
          <w:p w14:paraId="57C8CCB8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5" w:type="dxa"/>
            <w:vAlign w:val="bottom"/>
          </w:tcPr>
          <w:p w14:paraId="4D6297AB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bottom"/>
          </w:tcPr>
          <w:p w14:paraId="5A615961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310" w:type="dxa"/>
            <w:vAlign w:val="bottom"/>
          </w:tcPr>
          <w:p w14:paraId="63AECB68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3BE4792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308" w:type="dxa"/>
          </w:tcPr>
          <w:p w14:paraId="75CC905D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vAlign w:val="bottom"/>
          </w:tcPr>
          <w:p w14:paraId="43CB484E" w14:textId="77777777" w:rsidR="00715116" w:rsidRPr="00C37A5C" w:rsidRDefault="00715116" w:rsidP="004104BF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5116" w:rsidRPr="00C37A5C" w14:paraId="1012AF95" w14:textId="77777777" w:rsidTr="00C37A5C">
        <w:trPr>
          <w:trHeight w:val="290"/>
        </w:trPr>
        <w:tc>
          <w:tcPr>
            <w:tcW w:w="4203" w:type="dxa"/>
          </w:tcPr>
          <w:p w14:paraId="1DF83D20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5" w:type="dxa"/>
          </w:tcPr>
          <w:p w14:paraId="574DBDD4" w14:textId="77777777" w:rsidR="00715116" w:rsidRPr="00C37A5C" w:rsidRDefault="00715116" w:rsidP="004104B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1" w:type="dxa"/>
            <w:gridSpan w:val="5"/>
          </w:tcPr>
          <w:p w14:paraId="5C78599C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7A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37A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116" w:rsidRPr="00C37A5C" w14:paraId="2FA8BF48" w14:textId="77777777" w:rsidTr="00C37A5C">
        <w:trPr>
          <w:trHeight w:val="290"/>
        </w:trPr>
        <w:tc>
          <w:tcPr>
            <w:tcW w:w="4203" w:type="dxa"/>
          </w:tcPr>
          <w:p w14:paraId="37E6AEE9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65" w:type="dxa"/>
          </w:tcPr>
          <w:p w14:paraId="27D0FAEF" w14:textId="77777777" w:rsidR="00715116" w:rsidRPr="00C37A5C" w:rsidRDefault="00715116" w:rsidP="004104B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173777F2" w14:textId="77777777" w:rsidR="00715116" w:rsidRPr="00C37A5C" w:rsidRDefault="00715116" w:rsidP="004104B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" w:type="dxa"/>
          </w:tcPr>
          <w:p w14:paraId="46013F94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8F0E13D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0BFDBE26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0747B3E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116" w:rsidRPr="00C37A5C" w14:paraId="65A9B25F" w14:textId="77777777" w:rsidTr="00C37A5C">
        <w:tc>
          <w:tcPr>
            <w:tcW w:w="4203" w:type="dxa"/>
          </w:tcPr>
          <w:p w14:paraId="77BF0B1D" w14:textId="77777777" w:rsidR="00715116" w:rsidRPr="00C37A5C" w:rsidRDefault="00715116" w:rsidP="004104B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465" w:type="dxa"/>
          </w:tcPr>
          <w:p w14:paraId="771A4F31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475D0E26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296,234</w:t>
            </w:r>
          </w:p>
        </w:tc>
        <w:tc>
          <w:tcPr>
            <w:tcW w:w="310" w:type="dxa"/>
          </w:tcPr>
          <w:p w14:paraId="57F4B1AD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1512CF0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308" w:type="dxa"/>
          </w:tcPr>
          <w:p w14:paraId="0235CD08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65075736" w14:textId="77777777" w:rsidR="00715116" w:rsidRPr="00C37A5C" w:rsidRDefault="00715116" w:rsidP="001337C7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296,234</w:t>
            </w:r>
          </w:p>
        </w:tc>
      </w:tr>
      <w:tr w:rsidR="00715116" w:rsidRPr="00C37A5C" w14:paraId="1746671A" w14:textId="77777777" w:rsidTr="00C37A5C">
        <w:tc>
          <w:tcPr>
            <w:tcW w:w="4203" w:type="dxa"/>
          </w:tcPr>
          <w:p w14:paraId="3A2CCBBE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5" w:type="dxa"/>
          </w:tcPr>
          <w:p w14:paraId="6390FAB5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BEEE4EB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/>
                <w:sz w:val="30"/>
                <w:szCs w:val="30"/>
              </w:rPr>
              <w:t>12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,097</w:t>
            </w:r>
          </w:p>
        </w:tc>
        <w:tc>
          <w:tcPr>
            <w:tcW w:w="310" w:type="dxa"/>
          </w:tcPr>
          <w:p w14:paraId="26D0EC2E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8016E43" w14:textId="77777777" w:rsidR="00715116" w:rsidRPr="00C37A5C" w:rsidRDefault="00715116" w:rsidP="004104BF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A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535</w:t>
            </w:r>
          </w:p>
        </w:tc>
        <w:tc>
          <w:tcPr>
            <w:tcW w:w="308" w:type="dxa"/>
          </w:tcPr>
          <w:p w14:paraId="29EFDA1B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718F0882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39,632</w:t>
            </w:r>
          </w:p>
        </w:tc>
      </w:tr>
      <w:tr w:rsidR="00715116" w:rsidRPr="00C37A5C" w14:paraId="2211114C" w14:textId="77777777" w:rsidTr="00C37A5C">
        <w:tc>
          <w:tcPr>
            <w:tcW w:w="4203" w:type="dxa"/>
          </w:tcPr>
          <w:p w14:paraId="02EE1E4D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465" w:type="dxa"/>
          </w:tcPr>
          <w:p w14:paraId="040D18E3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058076B1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2,516</w:t>
            </w:r>
          </w:p>
        </w:tc>
        <w:tc>
          <w:tcPr>
            <w:tcW w:w="310" w:type="dxa"/>
          </w:tcPr>
          <w:p w14:paraId="2C560D94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C53B491" w14:textId="77777777" w:rsidR="00715116" w:rsidRPr="00C37A5C" w:rsidRDefault="00715116" w:rsidP="001337C7">
            <w:pPr>
              <w:tabs>
                <w:tab w:val="decimal" w:pos="1116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(2,516)</w:t>
            </w:r>
          </w:p>
        </w:tc>
        <w:tc>
          <w:tcPr>
            <w:tcW w:w="308" w:type="dxa"/>
          </w:tcPr>
          <w:p w14:paraId="324314C4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528060DE" w14:textId="77777777" w:rsidR="00715116" w:rsidRPr="00C37A5C" w:rsidRDefault="00715116" w:rsidP="004104BF">
            <w:pPr>
              <w:tabs>
                <w:tab w:val="left" w:pos="414"/>
              </w:tabs>
              <w:spacing w:line="240" w:lineRule="auto"/>
              <w:ind w:left="-106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5116" w:rsidRPr="00C37A5C" w14:paraId="30FE984B" w14:textId="77777777" w:rsidTr="00C37A5C">
        <w:tc>
          <w:tcPr>
            <w:tcW w:w="4203" w:type="dxa"/>
          </w:tcPr>
          <w:p w14:paraId="03D152A0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dxa"/>
          </w:tcPr>
          <w:p w14:paraId="105B7894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02D7EF0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(1,362)</w:t>
            </w:r>
          </w:p>
        </w:tc>
        <w:tc>
          <w:tcPr>
            <w:tcW w:w="310" w:type="dxa"/>
          </w:tcPr>
          <w:p w14:paraId="0C6B875F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434F43F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4E8AD939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FBC2C5C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(1,362)</w:t>
            </w:r>
          </w:p>
        </w:tc>
      </w:tr>
      <w:tr w:rsidR="00715116" w:rsidRPr="00C37A5C" w14:paraId="2AF804A9" w14:textId="77777777" w:rsidTr="00C37A5C">
        <w:tc>
          <w:tcPr>
            <w:tcW w:w="4203" w:type="dxa"/>
          </w:tcPr>
          <w:p w14:paraId="32254B0A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65" w:type="dxa"/>
          </w:tcPr>
          <w:p w14:paraId="5BBC97A5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D128D0D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309,485</w:t>
            </w:r>
          </w:p>
        </w:tc>
        <w:tc>
          <w:tcPr>
            <w:tcW w:w="310" w:type="dxa"/>
          </w:tcPr>
          <w:p w14:paraId="7BBA0C14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B6E4BE2" w14:textId="77777777" w:rsidR="00715116" w:rsidRPr="00C37A5C" w:rsidRDefault="00715116" w:rsidP="004104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25,019</w:t>
            </w:r>
          </w:p>
        </w:tc>
        <w:tc>
          <w:tcPr>
            <w:tcW w:w="308" w:type="dxa"/>
          </w:tcPr>
          <w:p w14:paraId="4161F73E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656CCB4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334,504</w:t>
            </w:r>
          </w:p>
        </w:tc>
      </w:tr>
      <w:tr w:rsidR="00715116" w:rsidRPr="00C37A5C" w14:paraId="2374B2CC" w14:textId="77777777" w:rsidTr="00C37A5C">
        <w:tc>
          <w:tcPr>
            <w:tcW w:w="4203" w:type="dxa"/>
          </w:tcPr>
          <w:p w14:paraId="07D7971F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5" w:type="dxa"/>
          </w:tcPr>
          <w:p w14:paraId="74CD3DED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00CD99BF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5,690</w:t>
            </w:r>
          </w:p>
        </w:tc>
        <w:tc>
          <w:tcPr>
            <w:tcW w:w="310" w:type="dxa"/>
          </w:tcPr>
          <w:p w14:paraId="6A8FF68C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FF2419D" w14:textId="77777777" w:rsidR="00715116" w:rsidRPr="00C37A5C" w:rsidRDefault="00715116" w:rsidP="004104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109,880</w:t>
            </w:r>
          </w:p>
        </w:tc>
        <w:tc>
          <w:tcPr>
            <w:tcW w:w="308" w:type="dxa"/>
          </w:tcPr>
          <w:p w14:paraId="7BCBE06D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576D9EDF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115,570</w:t>
            </w:r>
          </w:p>
        </w:tc>
      </w:tr>
      <w:tr w:rsidR="00715116" w:rsidRPr="00C37A5C" w14:paraId="0CD34E19" w14:textId="77777777" w:rsidTr="00C37A5C">
        <w:tc>
          <w:tcPr>
            <w:tcW w:w="4203" w:type="dxa"/>
          </w:tcPr>
          <w:p w14:paraId="4EFBF128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465" w:type="dxa"/>
          </w:tcPr>
          <w:p w14:paraId="325F7C73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1436175B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95,807</w:t>
            </w:r>
          </w:p>
        </w:tc>
        <w:tc>
          <w:tcPr>
            <w:tcW w:w="310" w:type="dxa"/>
          </w:tcPr>
          <w:p w14:paraId="7A2AADC9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259ECE8" w14:textId="77777777" w:rsidR="00715116" w:rsidRPr="00C37A5C" w:rsidRDefault="00715116" w:rsidP="004104BF">
            <w:pPr>
              <w:spacing w:line="240" w:lineRule="auto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(95,807)</w:t>
            </w:r>
          </w:p>
        </w:tc>
        <w:tc>
          <w:tcPr>
            <w:tcW w:w="308" w:type="dxa"/>
          </w:tcPr>
          <w:p w14:paraId="5EE267E8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2EB91124" w14:textId="77777777" w:rsidR="00715116" w:rsidRPr="00C37A5C" w:rsidRDefault="00715116" w:rsidP="004104BF">
            <w:pPr>
              <w:tabs>
                <w:tab w:val="left" w:pos="414"/>
              </w:tabs>
              <w:spacing w:line="240" w:lineRule="auto"/>
              <w:ind w:left="-106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5116" w:rsidRPr="00C37A5C" w14:paraId="7B58878C" w14:textId="77777777" w:rsidTr="00C37A5C">
        <w:tc>
          <w:tcPr>
            <w:tcW w:w="4203" w:type="dxa"/>
          </w:tcPr>
          <w:p w14:paraId="2167DB84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dxa"/>
          </w:tcPr>
          <w:p w14:paraId="285D26E7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18AA3E7E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(4,038)</w:t>
            </w:r>
          </w:p>
        </w:tc>
        <w:tc>
          <w:tcPr>
            <w:tcW w:w="310" w:type="dxa"/>
          </w:tcPr>
          <w:p w14:paraId="562C21B1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6156CCC" w14:textId="77777777" w:rsidR="00715116" w:rsidRPr="00C37A5C" w:rsidRDefault="00715116" w:rsidP="004104BF">
            <w:pPr>
              <w:spacing w:line="240" w:lineRule="auto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(975)</w:t>
            </w:r>
          </w:p>
        </w:tc>
        <w:tc>
          <w:tcPr>
            <w:tcW w:w="308" w:type="dxa"/>
          </w:tcPr>
          <w:p w14:paraId="2EFBC4B9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0BB6B55E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(5,013)</w:t>
            </w:r>
          </w:p>
        </w:tc>
      </w:tr>
      <w:tr w:rsidR="00715116" w:rsidRPr="00C37A5C" w14:paraId="3811B96D" w14:textId="77777777" w:rsidTr="00C37A5C">
        <w:tc>
          <w:tcPr>
            <w:tcW w:w="4203" w:type="dxa"/>
          </w:tcPr>
          <w:p w14:paraId="0E55131A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5" w:type="dxa"/>
          </w:tcPr>
          <w:p w14:paraId="70CA8F0E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25DEF849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406,944</w:t>
            </w:r>
          </w:p>
        </w:tc>
        <w:tc>
          <w:tcPr>
            <w:tcW w:w="310" w:type="dxa"/>
          </w:tcPr>
          <w:p w14:paraId="75E7C715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7CD642B" w14:textId="77777777" w:rsidR="00715116" w:rsidRPr="00C37A5C" w:rsidRDefault="00715116" w:rsidP="004104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38,117</w:t>
            </w:r>
          </w:p>
        </w:tc>
        <w:tc>
          <w:tcPr>
            <w:tcW w:w="308" w:type="dxa"/>
          </w:tcPr>
          <w:p w14:paraId="7D88A30E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DE43D54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445,061</w:t>
            </w:r>
          </w:p>
        </w:tc>
      </w:tr>
      <w:tr w:rsidR="00715116" w:rsidRPr="00C37A5C" w14:paraId="54CA46F0" w14:textId="77777777" w:rsidTr="00C37A5C">
        <w:tc>
          <w:tcPr>
            <w:tcW w:w="4203" w:type="dxa"/>
          </w:tcPr>
          <w:p w14:paraId="1B035275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dxa"/>
          </w:tcPr>
          <w:p w14:paraId="697F0D65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A31D30D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0" w:type="dxa"/>
          </w:tcPr>
          <w:p w14:paraId="747A811F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AB87594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31837739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1B8191FD" w14:textId="77777777" w:rsidR="00715116" w:rsidRPr="00C37A5C" w:rsidRDefault="00715116" w:rsidP="004104BF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5116" w:rsidRPr="00C37A5C" w14:paraId="31270CE5" w14:textId="77777777" w:rsidTr="00C37A5C">
        <w:tc>
          <w:tcPr>
            <w:tcW w:w="4203" w:type="dxa"/>
          </w:tcPr>
          <w:p w14:paraId="6F104F95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65" w:type="dxa"/>
          </w:tcPr>
          <w:p w14:paraId="5FCA04A2" w14:textId="77777777" w:rsidR="00715116" w:rsidRPr="00C37A5C" w:rsidRDefault="00715116" w:rsidP="004104BF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64209E48" w14:textId="77777777" w:rsidR="00715116" w:rsidRPr="00C37A5C" w:rsidRDefault="00715116" w:rsidP="004104BF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" w:type="dxa"/>
          </w:tcPr>
          <w:p w14:paraId="52650B6B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973EADB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3F058503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1CC996F" w14:textId="77777777" w:rsidR="00715116" w:rsidRPr="00C37A5C" w:rsidRDefault="00715116" w:rsidP="004104BF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116" w:rsidRPr="00C37A5C" w14:paraId="6F02D55C" w14:textId="77777777" w:rsidTr="00C37A5C">
        <w:tc>
          <w:tcPr>
            <w:tcW w:w="4203" w:type="dxa"/>
          </w:tcPr>
          <w:p w14:paraId="4226714D" w14:textId="77777777" w:rsidR="00715116" w:rsidRPr="00C37A5C" w:rsidRDefault="00715116" w:rsidP="004104B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465" w:type="dxa"/>
          </w:tcPr>
          <w:p w14:paraId="57D57515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32F985DD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95,283</w:t>
            </w:r>
          </w:p>
        </w:tc>
        <w:tc>
          <w:tcPr>
            <w:tcW w:w="310" w:type="dxa"/>
          </w:tcPr>
          <w:p w14:paraId="299143F5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44E8CB38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31C90C8B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08F30B3D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sz w:val="30"/>
                <w:szCs w:val="30"/>
              </w:rPr>
              <w:t>95,283</w:t>
            </w:r>
          </w:p>
        </w:tc>
      </w:tr>
      <w:tr w:rsidR="00715116" w:rsidRPr="00C37A5C" w14:paraId="5C81C687" w14:textId="77777777" w:rsidTr="00C37A5C">
        <w:tc>
          <w:tcPr>
            <w:tcW w:w="4203" w:type="dxa"/>
          </w:tcPr>
          <w:p w14:paraId="5AC01F15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65" w:type="dxa"/>
          </w:tcPr>
          <w:p w14:paraId="177561CA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0D355136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29,163</w:t>
            </w:r>
          </w:p>
        </w:tc>
        <w:tc>
          <w:tcPr>
            <w:tcW w:w="310" w:type="dxa"/>
          </w:tcPr>
          <w:p w14:paraId="51793B64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32E83CB4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126D82E9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0E43DCFE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29,163</w:t>
            </w:r>
          </w:p>
        </w:tc>
      </w:tr>
      <w:tr w:rsidR="00715116" w:rsidRPr="00C37A5C" w14:paraId="185B71A0" w14:textId="77777777" w:rsidTr="00C37A5C">
        <w:tc>
          <w:tcPr>
            <w:tcW w:w="4203" w:type="dxa"/>
          </w:tcPr>
          <w:p w14:paraId="79AA031B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dxa"/>
          </w:tcPr>
          <w:p w14:paraId="0A460964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BE2E811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/>
                <w:sz w:val="30"/>
                <w:szCs w:val="30"/>
              </w:rPr>
              <w:t>(62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0" w:type="dxa"/>
          </w:tcPr>
          <w:p w14:paraId="0AEDAA7F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AB28734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0DF9B128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F0E0826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C37A5C">
              <w:rPr>
                <w:rFonts w:asciiTheme="majorBidi" w:hAnsiTheme="majorBidi"/>
                <w:sz w:val="30"/>
                <w:szCs w:val="30"/>
              </w:rPr>
              <w:t>(62</w:t>
            </w:r>
            <w:r w:rsidRPr="00C37A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116" w:rsidRPr="00C37A5C" w14:paraId="06B83A79" w14:textId="77777777" w:rsidTr="00C37A5C">
        <w:tc>
          <w:tcPr>
            <w:tcW w:w="4203" w:type="dxa"/>
          </w:tcPr>
          <w:p w14:paraId="0722B61C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5" w:type="dxa"/>
          </w:tcPr>
          <w:p w14:paraId="59B0FF60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641F058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/>
                <w:b/>
                <w:bCs/>
                <w:sz w:val="30"/>
                <w:szCs w:val="30"/>
              </w:rPr>
              <w:t>124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7A5C">
              <w:rPr>
                <w:rFonts w:asciiTheme="majorBidi" w:hAnsi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310" w:type="dxa"/>
          </w:tcPr>
          <w:p w14:paraId="5AAE6471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F502248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70401F30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6F9582A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/>
                <w:b/>
                <w:bCs/>
                <w:sz w:val="30"/>
                <w:szCs w:val="30"/>
              </w:rPr>
              <w:t>124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7A5C">
              <w:rPr>
                <w:rFonts w:asciiTheme="majorBidi" w:hAnsiTheme="majorBidi"/>
                <w:b/>
                <w:bCs/>
                <w:sz w:val="30"/>
                <w:szCs w:val="30"/>
              </w:rPr>
              <w:t>384</w:t>
            </w:r>
          </w:p>
        </w:tc>
      </w:tr>
      <w:tr w:rsidR="00715116" w:rsidRPr="00C37A5C" w14:paraId="31C40668" w14:textId="77777777" w:rsidTr="00C37A5C">
        <w:tc>
          <w:tcPr>
            <w:tcW w:w="4203" w:type="dxa"/>
          </w:tcPr>
          <w:p w14:paraId="64A7E70E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65" w:type="dxa"/>
          </w:tcPr>
          <w:p w14:paraId="1857FFA5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02F72494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36,409</w:t>
            </w:r>
          </w:p>
        </w:tc>
        <w:tc>
          <w:tcPr>
            <w:tcW w:w="310" w:type="dxa"/>
          </w:tcPr>
          <w:p w14:paraId="5E42E7C1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47C1B47A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6D35833C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38F8899C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36,409</w:t>
            </w:r>
          </w:p>
        </w:tc>
      </w:tr>
      <w:tr w:rsidR="00715116" w:rsidRPr="00C37A5C" w14:paraId="695F66FE" w14:textId="77777777" w:rsidTr="00C37A5C">
        <w:tc>
          <w:tcPr>
            <w:tcW w:w="4203" w:type="dxa"/>
          </w:tcPr>
          <w:p w14:paraId="48368A5D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A5C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dxa"/>
          </w:tcPr>
          <w:p w14:paraId="6F66EFAB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5B0563D0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(717)</w:t>
            </w:r>
          </w:p>
        </w:tc>
        <w:tc>
          <w:tcPr>
            <w:tcW w:w="310" w:type="dxa"/>
          </w:tcPr>
          <w:p w14:paraId="78D30397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23DC0AC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26157A66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210574D2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sz w:val="30"/>
                <w:szCs w:val="30"/>
              </w:rPr>
              <w:t>(717)</w:t>
            </w:r>
          </w:p>
        </w:tc>
      </w:tr>
      <w:tr w:rsidR="00715116" w:rsidRPr="00C37A5C" w14:paraId="15EB9405" w14:textId="77777777" w:rsidTr="00C37A5C">
        <w:tc>
          <w:tcPr>
            <w:tcW w:w="4203" w:type="dxa"/>
          </w:tcPr>
          <w:p w14:paraId="0BFEFBCA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5" w:type="dxa"/>
          </w:tcPr>
          <w:p w14:paraId="500E1BDF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48500949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160,076</w:t>
            </w:r>
          </w:p>
        </w:tc>
        <w:tc>
          <w:tcPr>
            <w:tcW w:w="310" w:type="dxa"/>
          </w:tcPr>
          <w:p w14:paraId="4181161A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9C275" w14:textId="77777777" w:rsidR="00715116" w:rsidRPr="00C37A5C" w:rsidRDefault="00715116" w:rsidP="004104BF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  <w:vAlign w:val="bottom"/>
          </w:tcPr>
          <w:p w14:paraId="12E5C245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35A9AA6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160,076</w:t>
            </w:r>
          </w:p>
        </w:tc>
      </w:tr>
      <w:tr w:rsidR="00715116" w:rsidRPr="00C37A5C" w14:paraId="4CC6E388" w14:textId="77777777" w:rsidTr="00C37A5C">
        <w:tc>
          <w:tcPr>
            <w:tcW w:w="4203" w:type="dxa"/>
          </w:tcPr>
          <w:p w14:paraId="099A42C3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dxa"/>
          </w:tcPr>
          <w:p w14:paraId="7DFFD621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AC69F08" w14:textId="77777777" w:rsidR="00715116" w:rsidRPr="00C37A5C" w:rsidRDefault="00715116" w:rsidP="004104B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0" w:type="dxa"/>
          </w:tcPr>
          <w:p w14:paraId="10CFD73E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0811721" w14:textId="77777777" w:rsidR="00715116" w:rsidRPr="00C37A5C" w:rsidRDefault="00715116" w:rsidP="004104B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436109E8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CC5D69B" w14:textId="77777777" w:rsidR="00715116" w:rsidRPr="00C37A5C" w:rsidRDefault="00715116" w:rsidP="004104BF">
            <w:pPr>
              <w:tabs>
                <w:tab w:val="decimal" w:pos="920"/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5116" w:rsidRPr="00C37A5C" w14:paraId="00DAEC6C" w14:textId="77777777" w:rsidTr="00C37A5C">
        <w:tc>
          <w:tcPr>
            <w:tcW w:w="4203" w:type="dxa"/>
          </w:tcPr>
          <w:p w14:paraId="0513AF8D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5" w:type="dxa"/>
          </w:tcPr>
          <w:p w14:paraId="5F427136" w14:textId="77777777" w:rsidR="00715116" w:rsidRPr="00C37A5C" w:rsidRDefault="00715116" w:rsidP="004104B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12FE1F47" w14:textId="77777777" w:rsidR="00715116" w:rsidRPr="00C37A5C" w:rsidRDefault="00715116" w:rsidP="004104BF">
            <w:pPr>
              <w:tabs>
                <w:tab w:val="decimal" w:pos="794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0" w:type="dxa"/>
          </w:tcPr>
          <w:p w14:paraId="3A02A788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2E1E3DA" w14:textId="77777777" w:rsidR="00715116" w:rsidRPr="00C37A5C" w:rsidRDefault="00715116" w:rsidP="004104B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7EEED4B2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2B629AD7" w14:textId="77777777" w:rsidR="00715116" w:rsidRPr="00C37A5C" w:rsidRDefault="00715116" w:rsidP="004104BF">
            <w:pPr>
              <w:tabs>
                <w:tab w:val="decimal" w:pos="792"/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5116" w:rsidRPr="00C37A5C" w14:paraId="11DB8C39" w14:textId="77777777" w:rsidTr="00C37A5C">
        <w:tc>
          <w:tcPr>
            <w:tcW w:w="4203" w:type="dxa"/>
          </w:tcPr>
          <w:p w14:paraId="69AC9531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65" w:type="dxa"/>
          </w:tcPr>
          <w:p w14:paraId="1CE46E38" w14:textId="77777777" w:rsidR="00715116" w:rsidRPr="00C37A5C" w:rsidRDefault="00715116" w:rsidP="004104B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14:paraId="02650B20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185,101</w:t>
            </w:r>
          </w:p>
        </w:tc>
        <w:tc>
          <w:tcPr>
            <w:tcW w:w="310" w:type="dxa"/>
          </w:tcPr>
          <w:p w14:paraId="7968879D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3A278CB2" w14:textId="77777777" w:rsidR="00715116" w:rsidRPr="00C37A5C" w:rsidRDefault="00715116" w:rsidP="004104BF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25,019</w:t>
            </w:r>
          </w:p>
        </w:tc>
        <w:tc>
          <w:tcPr>
            <w:tcW w:w="308" w:type="dxa"/>
            <w:vAlign w:val="bottom"/>
          </w:tcPr>
          <w:p w14:paraId="1A4D6068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25784428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210,120</w:t>
            </w:r>
          </w:p>
        </w:tc>
      </w:tr>
      <w:tr w:rsidR="00715116" w:rsidRPr="00C37A5C" w14:paraId="04DB68BB" w14:textId="77777777" w:rsidTr="00C37A5C">
        <w:tc>
          <w:tcPr>
            <w:tcW w:w="4203" w:type="dxa"/>
          </w:tcPr>
          <w:p w14:paraId="2E9F2A72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37A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5" w:type="dxa"/>
          </w:tcPr>
          <w:p w14:paraId="2B2C12AF" w14:textId="77777777" w:rsidR="00715116" w:rsidRPr="00C37A5C" w:rsidRDefault="00715116" w:rsidP="004104B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  <w:bottom w:val="double" w:sz="4" w:space="0" w:color="auto"/>
            </w:tcBorders>
          </w:tcPr>
          <w:p w14:paraId="54D5910D" w14:textId="77777777" w:rsidR="00715116" w:rsidRPr="00C37A5C" w:rsidRDefault="00715116" w:rsidP="001337C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246,868</w:t>
            </w:r>
          </w:p>
        </w:tc>
        <w:tc>
          <w:tcPr>
            <w:tcW w:w="310" w:type="dxa"/>
          </w:tcPr>
          <w:p w14:paraId="202A7285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782725" w14:textId="77777777" w:rsidR="00715116" w:rsidRPr="00C37A5C" w:rsidRDefault="00715116" w:rsidP="004104BF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38,117</w:t>
            </w:r>
          </w:p>
        </w:tc>
        <w:tc>
          <w:tcPr>
            <w:tcW w:w="308" w:type="dxa"/>
            <w:vAlign w:val="bottom"/>
          </w:tcPr>
          <w:p w14:paraId="77826D36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61A4A85A" w14:textId="77777777" w:rsidR="00715116" w:rsidRPr="00C37A5C" w:rsidRDefault="00715116" w:rsidP="004104BF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284,985</w:t>
            </w:r>
          </w:p>
        </w:tc>
      </w:tr>
      <w:tr w:rsidR="00715116" w:rsidRPr="00C37A5C" w14:paraId="422627FF" w14:textId="77777777" w:rsidTr="00C37A5C">
        <w:tc>
          <w:tcPr>
            <w:tcW w:w="4203" w:type="dxa"/>
          </w:tcPr>
          <w:p w14:paraId="704D6DDA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dxa"/>
          </w:tcPr>
          <w:p w14:paraId="657C2C92" w14:textId="77777777" w:rsidR="00715116" w:rsidRPr="00C37A5C" w:rsidRDefault="00715116" w:rsidP="004104B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</w:tcPr>
          <w:p w14:paraId="67C6B7ED" w14:textId="77777777" w:rsidR="00715116" w:rsidRPr="00C37A5C" w:rsidRDefault="00715116" w:rsidP="004104BF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0" w:type="dxa"/>
          </w:tcPr>
          <w:p w14:paraId="4D8AE599" w14:textId="77777777" w:rsidR="00715116" w:rsidRPr="00C37A5C" w:rsidRDefault="00715116" w:rsidP="004104B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64970B00" w14:textId="77777777" w:rsidR="00715116" w:rsidRPr="00C37A5C" w:rsidRDefault="00715116" w:rsidP="004104B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14:paraId="118DF8D6" w14:textId="77777777" w:rsidR="00715116" w:rsidRPr="00C37A5C" w:rsidRDefault="00715116" w:rsidP="004104B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0E8FEA8F" w14:textId="77777777" w:rsidR="00715116" w:rsidRPr="00C37A5C" w:rsidRDefault="00715116" w:rsidP="004104BF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2FA24B0" w14:textId="315E6B39" w:rsidR="00715116" w:rsidRDefault="00715116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3D978B6B" w14:textId="26C35E4E" w:rsidR="00092727" w:rsidRPr="009F3238" w:rsidRDefault="00092727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  <w:bookmarkEnd w:id="5"/>
    </w:p>
    <w:p w14:paraId="29D8CC65" w14:textId="6C80EF58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หนี้สินที่มีภาระดอกเบี้ย</w:t>
      </w:r>
    </w:p>
    <w:p w14:paraId="7D260891" w14:textId="267B9E25" w:rsidR="00092727" w:rsidRPr="009F3238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Style w:val="TableGrid"/>
        <w:tblW w:w="9693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717"/>
        <w:gridCol w:w="981"/>
        <w:gridCol w:w="246"/>
        <w:gridCol w:w="870"/>
        <w:gridCol w:w="243"/>
        <w:gridCol w:w="850"/>
        <w:gridCol w:w="243"/>
        <w:gridCol w:w="918"/>
        <w:gridCol w:w="252"/>
        <w:gridCol w:w="928"/>
        <w:gridCol w:w="236"/>
        <w:gridCol w:w="832"/>
      </w:tblGrid>
      <w:tr w:rsidR="00647137" w:rsidRPr="009F3238" w14:paraId="3BEE922F" w14:textId="77777777" w:rsidTr="0040743D">
        <w:trPr>
          <w:tblHeader/>
        </w:trPr>
        <w:tc>
          <w:tcPr>
            <w:tcW w:w="2386" w:type="dxa"/>
          </w:tcPr>
          <w:p w14:paraId="755E3A4B" w14:textId="434E0D92" w:rsidR="00647137" w:rsidRPr="009F3238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3AEF3E37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6587" w:type="dxa"/>
            <w:gridSpan w:val="11"/>
            <w:hideMark/>
          </w:tcPr>
          <w:p w14:paraId="07329E46" w14:textId="03694B81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9F3238" w14:paraId="5D28FB3F" w14:textId="77777777" w:rsidTr="0040743D">
        <w:trPr>
          <w:tblHeader/>
        </w:trPr>
        <w:tc>
          <w:tcPr>
            <w:tcW w:w="2386" w:type="dxa"/>
          </w:tcPr>
          <w:p w14:paraId="4A6AFC1A" w14:textId="77777777" w:rsidR="00647137" w:rsidRPr="009F3238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055641EC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77" w:type="dxa"/>
            <w:gridSpan w:val="5"/>
            <w:hideMark/>
          </w:tcPr>
          <w:p w14:paraId="592BB15B" w14:textId="359FCA46" w:rsidR="00647137" w:rsidRPr="009F3238" w:rsidRDefault="00B873F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2563</w:t>
            </w:r>
          </w:p>
        </w:tc>
        <w:tc>
          <w:tcPr>
            <w:tcW w:w="243" w:type="dxa"/>
          </w:tcPr>
          <w:p w14:paraId="7C3FD9DB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67" w:type="dxa"/>
            <w:gridSpan w:val="5"/>
            <w:hideMark/>
          </w:tcPr>
          <w:p w14:paraId="389592AE" w14:textId="2DD1FA38" w:rsidR="00647137" w:rsidRPr="009F3238" w:rsidRDefault="00B873F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2562</w:t>
            </w:r>
          </w:p>
        </w:tc>
      </w:tr>
      <w:tr w:rsidR="00647137" w:rsidRPr="009F3238" w14:paraId="5F067F86" w14:textId="77777777" w:rsidTr="0040743D">
        <w:trPr>
          <w:tblHeader/>
        </w:trPr>
        <w:tc>
          <w:tcPr>
            <w:tcW w:w="2386" w:type="dxa"/>
          </w:tcPr>
          <w:p w14:paraId="083B7828" w14:textId="246B6DD0" w:rsidR="00647137" w:rsidRPr="009F3238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6C7D48F5" w14:textId="48F2C8DD" w:rsidR="00647137" w:rsidRPr="009F3238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1D64C236" w14:textId="77777777" w:rsidR="00647137" w:rsidRPr="009F3238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3D7B57FA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0" w:type="dxa"/>
            <w:vAlign w:val="bottom"/>
            <w:hideMark/>
          </w:tcPr>
          <w:p w14:paraId="3FEADACD" w14:textId="77777777" w:rsidR="00647137" w:rsidRPr="009F3238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FD8C12A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7" w:type="dxa"/>
            <w:vAlign w:val="bottom"/>
            <w:hideMark/>
          </w:tcPr>
          <w:p w14:paraId="2977482B" w14:textId="77777777" w:rsidR="00647137" w:rsidRPr="009F3238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60186047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vAlign w:val="bottom"/>
            <w:hideMark/>
          </w:tcPr>
          <w:p w14:paraId="223268A6" w14:textId="77777777" w:rsidR="00647137" w:rsidRPr="009F3238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2" w:type="dxa"/>
            <w:vAlign w:val="bottom"/>
          </w:tcPr>
          <w:p w14:paraId="02E56E84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36CD78FF" w14:textId="77777777" w:rsidR="00647137" w:rsidRPr="009F3238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52BAB033" w14:textId="77777777" w:rsidR="00647137" w:rsidRPr="009F3238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9F3238" w14:paraId="039CE2F2" w14:textId="77777777" w:rsidTr="0040743D">
        <w:trPr>
          <w:tblHeader/>
        </w:trPr>
        <w:tc>
          <w:tcPr>
            <w:tcW w:w="2386" w:type="dxa"/>
          </w:tcPr>
          <w:p w14:paraId="17572035" w14:textId="77777777" w:rsidR="00647137" w:rsidRPr="009F3238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047B53A5" w14:textId="77777777" w:rsidR="00647137" w:rsidRPr="009F3238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</w:p>
        </w:tc>
        <w:tc>
          <w:tcPr>
            <w:tcW w:w="6587" w:type="dxa"/>
            <w:gridSpan w:val="11"/>
            <w:vAlign w:val="bottom"/>
            <w:hideMark/>
          </w:tcPr>
          <w:p w14:paraId="0A4491E0" w14:textId="4FD016D4" w:rsidR="00647137" w:rsidRPr="009F3238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E8055F" w:rsidRPr="009F3238" w14:paraId="0B96D38D" w14:textId="77777777" w:rsidTr="0040743D">
        <w:tc>
          <w:tcPr>
            <w:tcW w:w="2386" w:type="dxa"/>
          </w:tcPr>
          <w:p w14:paraId="68453A6E" w14:textId="5CCC23C7" w:rsidR="00E8055F" w:rsidRPr="009F3238" w:rsidRDefault="00E8055F" w:rsidP="00E8055F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42DF71D7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1" w:type="dxa"/>
            <w:vAlign w:val="bottom"/>
          </w:tcPr>
          <w:p w14:paraId="111F23D1" w14:textId="54076AB0" w:rsidR="00E8055F" w:rsidRPr="009F3238" w:rsidRDefault="00FA1132" w:rsidP="00E8055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2ADD32D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118B65C7" w14:textId="163CEAAD" w:rsidR="00E8055F" w:rsidRPr="009F3238" w:rsidRDefault="00FA1132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916,689</w:t>
            </w:r>
          </w:p>
        </w:tc>
        <w:tc>
          <w:tcPr>
            <w:tcW w:w="243" w:type="dxa"/>
            <w:vAlign w:val="bottom"/>
          </w:tcPr>
          <w:p w14:paraId="2BCC43A8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7" w:type="dxa"/>
            <w:vAlign w:val="bottom"/>
          </w:tcPr>
          <w:p w14:paraId="564C5EFE" w14:textId="7A24949A" w:rsidR="00E8055F" w:rsidRPr="009F3238" w:rsidRDefault="00FA1132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916,689</w:t>
            </w:r>
          </w:p>
        </w:tc>
        <w:tc>
          <w:tcPr>
            <w:tcW w:w="243" w:type="dxa"/>
            <w:vAlign w:val="bottom"/>
          </w:tcPr>
          <w:p w14:paraId="4AE523BE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53991853" w14:textId="29086C9E" w:rsidR="00E8055F" w:rsidRPr="009F3238" w:rsidRDefault="00E8055F" w:rsidP="00E8055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3346FC00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53E494B" w14:textId="4DCA91CD" w:rsidR="00E8055F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120</w:t>
            </w:r>
            <w:r w:rsidR="00E8055F" w:rsidRPr="009F323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lang w:eastAsia="en-GB"/>
              </w:rPr>
              <w:t>865</w:t>
            </w:r>
          </w:p>
        </w:tc>
        <w:tc>
          <w:tcPr>
            <w:tcW w:w="236" w:type="dxa"/>
            <w:vAlign w:val="bottom"/>
          </w:tcPr>
          <w:p w14:paraId="018E8C0E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549FA557" w14:textId="418693AD" w:rsidR="00E8055F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120</w:t>
            </w:r>
            <w:r w:rsidR="00E8055F"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865</w:t>
            </w:r>
          </w:p>
        </w:tc>
      </w:tr>
      <w:tr w:rsidR="00E8055F" w:rsidRPr="009F3238" w14:paraId="5007E56B" w14:textId="77777777" w:rsidTr="0040743D">
        <w:tc>
          <w:tcPr>
            <w:tcW w:w="2386" w:type="dxa"/>
            <w:hideMark/>
          </w:tcPr>
          <w:p w14:paraId="7657786B" w14:textId="32012140" w:rsidR="00E8055F" w:rsidRPr="009F3238" w:rsidRDefault="00E8055F" w:rsidP="0040743D">
            <w:pPr>
              <w:tabs>
                <w:tab w:val="left" w:pos="720"/>
              </w:tabs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="0040743D" w:rsidRPr="009F323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43D"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i/>
                <w:iCs/>
                <w:lang w:eastAsia="en-GB"/>
              </w:rPr>
              <w:t>2562</w:t>
            </w:r>
            <w:r w:rsidR="0040743D"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 xml:space="preserve">: </w:t>
            </w:r>
            <w:r w:rsidR="0040743D"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หนี้สินตามสัญญาเช่าการเงิน</w:t>
            </w:r>
            <w:r w:rsidR="0040743D"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)</w:t>
            </w:r>
          </w:p>
        </w:tc>
        <w:tc>
          <w:tcPr>
            <w:tcW w:w="720" w:type="dxa"/>
          </w:tcPr>
          <w:p w14:paraId="14B3A19A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1" w:type="dxa"/>
            <w:vAlign w:val="bottom"/>
          </w:tcPr>
          <w:p w14:paraId="4A4B46D2" w14:textId="3B94C631" w:rsidR="00E8055F" w:rsidRPr="009F3238" w:rsidRDefault="00FA1132" w:rsidP="00E8055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4E8B0C5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2DD23E2C" w14:textId="37BC443B" w:rsidR="00E8055F" w:rsidRPr="009F3238" w:rsidRDefault="00FA1132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416,908</w:t>
            </w:r>
          </w:p>
        </w:tc>
        <w:tc>
          <w:tcPr>
            <w:tcW w:w="243" w:type="dxa"/>
            <w:vAlign w:val="bottom"/>
          </w:tcPr>
          <w:p w14:paraId="75A7F832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7" w:type="dxa"/>
            <w:vAlign w:val="bottom"/>
          </w:tcPr>
          <w:p w14:paraId="47E98AAD" w14:textId="3E049842" w:rsidR="00E8055F" w:rsidRPr="009F3238" w:rsidRDefault="00FA1132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416,908</w:t>
            </w:r>
          </w:p>
        </w:tc>
        <w:tc>
          <w:tcPr>
            <w:tcW w:w="243" w:type="dxa"/>
            <w:vAlign w:val="bottom"/>
          </w:tcPr>
          <w:p w14:paraId="6579FA11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37B5B9C" w14:textId="7FAD52AC" w:rsidR="00E8055F" w:rsidRPr="009F3238" w:rsidRDefault="00E8055F" w:rsidP="00E8055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7E7625B1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1590F615" w14:textId="318724FE" w:rsidR="00E8055F" w:rsidRPr="009F3238" w:rsidRDefault="00B873FC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381</w:t>
            </w:r>
            <w:r w:rsidR="00E8055F" w:rsidRPr="009F323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lang w:eastAsia="en-GB"/>
              </w:rPr>
              <w:t>337</w:t>
            </w:r>
          </w:p>
        </w:tc>
        <w:tc>
          <w:tcPr>
            <w:tcW w:w="236" w:type="dxa"/>
            <w:vAlign w:val="bottom"/>
          </w:tcPr>
          <w:p w14:paraId="753D43FD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4A66423C" w14:textId="0F6BB6AD" w:rsidR="00E8055F" w:rsidRPr="009F3238" w:rsidRDefault="00B873FC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381</w:t>
            </w:r>
            <w:r w:rsidR="00E8055F"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337</w:t>
            </w:r>
          </w:p>
        </w:tc>
      </w:tr>
      <w:tr w:rsidR="00E8055F" w:rsidRPr="009F3238" w14:paraId="65C2A74C" w14:textId="77777777" w:rsidTr="0040743D">
        <w:tc>
          <w:tcPr>
            <w:tcW w:w="2386" w:type="dxa"/>
            <w:hideMark/>
          </w:tcPr>
          <w:p w14:paraId="00883577" w14:textId="77777777" w:rsidR="00E8055F" w:rsidRPr="009F3238" w:rsidRDefault="00E8055F" w:rsidP="00E8055F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0477C1EB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558420FD" w:rsidR="00E8055F" w:rsidRPr="009F3238" w:rsidRDefault="00FA1132" w:rsidP="00E8055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23C93DC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436132ED" w:rsidR="00E8055F" w:rsidRPr="009F3238" w:rsidRDefault="00FA1132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1,333,597</w:t>
            </w:r>
          </w:p>
        </w:tc>
        <w:tc>
          <w:tcPr>
            <w:tcW w:w="243" w:type="dxa"/>
            <w:vAlign w:val="bottom"/>
          </w:tcPr>
          <w:p w14:paraId="68647330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7B5123C5" w:rsidR="00E8055F" w:rsidRPr="009F3238" w:rsidRDefault="00FA1132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1,333,597</w:t>
            </w:r>
          </w:p>
        </w:tc>
        <w:tc>
          <w:tcPr>
            <w:tcW w:w="243" w:type="dxa"/>
            <w:vAlign w:val="bottom"/>
          </w:tcPr>
          <w:p w14:paraId="5AD1BC6B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391FED7B" w:rsidR="00E8055F" w:rsidRPr="009F3238" w:rsidRDefault="00E8055F" w:rsidP="00E8055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27F895CF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175B9DD2" w:rsidR="00E8055F" w:rsidRPr="009F3238" w:rsidRDefault="00B873FC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502</w:t>
            </w:r>
            <w:r w:rsidR="00E8055F"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202</w:t>
            </w:r>
          </w:p>
        </w:tc>
        <w:tc>
          <w:tcPr>
            <w:tcW w:w="236" w:type="dxa"/>
            <w:vAlign w:val="bottom"/>
          </w:tcPr>
          <w:p w14:paraId="0E40E896" w14:textId="77777777" w:rsidR="00E8055F" w:rsidRPr="009F3238" w:rsidRDefault="00E8055F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2768FE1E" w:rsidR="00E8055F" w:rsidRPr="009F3238" w:rsidRDefault="00B873FC" w:rsidP="00E8055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502</w:t>
            </w:r>
            <w:r w:rsidR="00E8055F"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202</w:t>
            </w:r>
          </w:p>
        </w:tc>
      </w:tr>
    </w:tbl>
    <w:p w14:paraId="6F6EB998" w14:textId="05D2F95A" w:rsidR="00647137" w:rsidRPr="009F3238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tbl>
      <w:tblPr>
        <w:tblStyle w:val="TableGrid"/>
        <w:tblW w:w="9693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8"/>
        <w:gridCol w:w="981"/>
        <w:gridCol w:w="243"/>
        <w:gridCol w:w="873"/>
        <w:gridCol w:w="243"/>
        <w:gridCol w:w="850"/>
        <w:gridCol w:w="243"/>
        <w:gridCol w:w="900"/>
        <w:gridCol w:w="270"/>
        <w:gridCol w:w="928"/>
        <w:gridCol w:w="236"/>
        <w:gridCol w:w="832"/>
      </w:tblGrid>
      <w:tr w:rsidR="00647137" w:rsidRPr="009F3238" w14:paraId="5FB09CEF" w14:textId="77777777" w:rsidTr="0040743D">
        <w:trPr>
          <w:tblHeader/>
        </w:trPr>
        <w:tc>
          <w:tcPr>
            <w:tcW w:w="2386" w:type="dxa"/>
          </w:tcPr>
          <w:p w14:paraId="71FAAA4B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3863F1D0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6587" w:type="dxa"/>
            <w:gridSpan w:val="11"/>
            <w:hideMark/>
          </w:tcPr>
          <w:p w14:paraId="6D40880F" w14:textId="46E83556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7137" w:rsidRPr="009F3238" w14:paraId="7976C177" w14:textId="77777777" w:rsidTr="0040743D">
        <w:trPr>
          <w:tblHeader/>
        </w:trPr>
        <w:tc>
          <w:tcPr>
            <w:tcW w:w="2386" w:type="dxa"/>
          </w:tcPr>
          <w:p w14:paraId="158175D6" w14:textId="77777777" w:rsidR="00647137" w:rsidRPr="009F3238" w:rsidRDefault="00647137" w:rsidP="000812E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229253A2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77" w:type="dxa"/>
            <w:gridSpan w:val="5"/>
            <w:hideMark/>
          </w:tcPr>
          <w:p w14:paraId="629F2CDD" w14:textId="123F7732" w:rsidR="00647137" w:rsidRPr="009F3238" w:rsidRDefault="00B873FC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</w:t>
            </w:r>
            <w:r w:rsidR="00EF7061" w:rsidRPr="009F3238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243" w:type="dxa"/>
          </w:tcPr>
          <w:p w14:paraId="0F891146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67" w:type="dxa"/>
            <w:gridSpan w:val="5"/>
            <w:hideMark/>
          </w:tcPr>
          <w:p w14:paraId="18686EFE" w14:textId="68231BBE" w:rsidR="00647137" w:rsidRPr="009F3238" w:rsidRDefault="00B873FC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</w:t>
            </w:r>
            <w:r w:rsidR="00EF7061" w:rsidRPr="009F3238">
              <w:rPr>
                <w:rFonts w:asciiTheme="majorBidi" w:hAnsiTheme="majorBidi" w:cstheme="majorBidi"/>
                <w:lang w:eastAsia="en-GB"/>
              </w:rPr>
              <w:t>2</w:t>
            </w:r>
          </w:p>
        </w:tc>
      </w:tr>
      <w:tr w:rsidR="00647137" w:rsidRPr="009F3238" w14:paraId="5ABDB724" w14:textId="77777777" w:rsidTr="0040743D">
        <w:trPr>
          <w:tblHeader/>
        </w:trPr>
        <w:tc>
          <w:tcPr>
            <w:tcW w:w="2386" w:type="dxa"/>
          </w:tcPr>
          <w:p w14:paraId="5BE8DF1A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0FC3BF71" w14:textId="77777777" w:rsidR="00647137" w:rsidRPr="009F3238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หมายเหตุ</w:t>
            </w:r>
          </w:p>
        </w:tc>
        <w:tc>
          <w:tcPr>
            <w:tcW w:w="981" w:type="dxa"/>
            <w:vAlign w:val="bottom"/>
            <w:hideMark/>
          </w:tcPr>
          <w:p w14:paraId="6394011B" w14:textId="77777777" w:rsidR="00647137" w:rsidRPr="009F3238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FFB4558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5A02753" w14:textId="77777777" w:rsidR="00647137" w:rsidRPr="009F3238" w:rsidRDefault="00647137" w:rsidP="000812E8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0C115347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7" w:type="dxa"/>
            <w:vAlign w:val="bottom"/>
            <w:hideMark/>
          </w:tcPr>
          <w:p w14:paraId="0FB48025" w14:textId="77777777" w:rsidR="00647137" w:rsidRPr="009F3238" w:rsidRDefault="00647137" w:rsidP="000812E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1AA4CB82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F1FF951" w14:textId="77777777" w:rsidR="00647137" w:rsidRPr="009F3238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AC7004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1A523042" w14:textId="77777777" w:rsidR="00647137" w:rsidRPr="009F3238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120F8B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75EB30D8" w14:textId="77777777" w:rsidR="00647137" w:rsidRPr="009F3238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9F3238" w14:paraId="40F56376" w14:textId="77777777" w:rsidTr="0040743D">
        <w:trPr>
          <w:tblHeader/>
        </w:trPr>
        <w:tc>
          <w:tcPr>
            <w:tcW w:w="2386" w:type="dxa"/>
          </w:tcPr>
          <w:p w14:paraId="3B27D6D7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0269CC21" w14:textId="77777777" w:rsidR="00647137" w:rsidRPr="009F3238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6587" w:type="dxa"/>
            <w:gridSpan w:val="11"/>
            <w:vAlign w:val="bottom"/>
            <w:hideMark/>
          </w:tcPr>
          <w:p w14:paraId="2FC8AF2F" w14:textId="77777777" w:rsidR="00647137" w:rsidRPr="009F3238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40743D" w:rsidRPr="009F3238" w14:paraId="17620DFB" w14:textId="77777777" w:rsidTr="0040743D">
        <w:tc>
          <w:tcPr>
            <w:tcW w:w="2386" w:type="dxa"/>
            <w:hideMark/>
          </w:tcPr>
          <w:p w14:paraId="5A1A458D" w14:textId="23900CBF" w:rsidR="0040743D" w:rsidRPr="009F3238" w:rsidRDefault="0040743D" w:rsidP="0040743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3CEB298C" w14:textId="27E44E6E" w:rsidR="0040743D" w:rsidRPr="009F3238" w:rsidRDefault="00B873FC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lang w:eastAsia="en-GB"/>
              </w:rPr>
              <w:t>7</w:t>
            </w:r>
          </w:p>
        </w:tc>
        <w:tc>
          <w:tcPr>
            <w:tcW w:w="981" w:type="dxa"/>
            <w:vAlign w:val="bottom"/>
          </w:tcPr>
          <w:p w14:paraId="24A5B0A2" w14:textId="2D59B4E5" w:rsidR="0040743D" w:rsidRPr="009F3238" w:rsidRDefault="00640FDC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0376095A" w14:textId="77777777" w:rsidR="0040743D" w:rsidRPr="009F3238" w:rsidRDefault="0040743D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25174A5" w14:textId="304897A4" w:rsidR="0040743D" w:rsidRPr="009F3238" w:rsidRDefault="00640FD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1,092,051</w:t>
            </w:r>
          </w:p>
        </w:tc>
        <w:tc>
          <w:tcPr>
            <w:tcW w:w="243" w:type="dxa"/>
            <w:vAlign w:val="bottom"/>
          </w:tcPr>
          <w:p w14:paraId="69F4CB8F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37" w:type="dxa"/>
            <w:vAlign w:val="bottom"/>
          </w:tcPr>
          <w:p w14:paraId="6F32232F" w14:textId="3A16319B" w:rsidR="0040743D" w:rsidRPr="009F3238" w:rsidRDefault="00640FD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1,092,051</w:t>
            </w:r>
          </w:p>
        </w:tc>
        <w:tc>
          <w:tcPr>
            <w:tcW w:w="243" w:type="dxa"/>
            <w:vAlign w:val="bottom"/>
          </w:tcPr>
          <w:p w14:paraId="717CB40A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813C81C" w14:textId="1ACC168E" w:rsidR="0040743D" w:rsidRPr="009F3238" w:rsidRDefault="0040743D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F0CA58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758F4238" w14:textId="605508CC" w:rsidR="0040743D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893</w:t>
            </w:r>
            <w:r w:rsidR="0040743D" w:rsidRPr="009F3238">
              <w:rPr>
                <w:rFonts w:asciiTheme="majorBidi" w:hAnsiTheme="majorBidi" w:cstheme="majorBidi"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lang w:eastAsia="en-GB"/>
              </w:rPr>
              <w:t>830</w:t>
            </w:r>
          </w:p>
        </w:tc>
        <w:tc>
          <w:tcPr>
            <w:tcW w:w="236" w:type="dxa"/>
            <w:vAlign w:val="bottom"/>
          </w:tcPr>
          <w:p w14:paraId="13EC5DA6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6DD17428" w14:textId="4F13F0F9" w:rsidR="0040743D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893</w:t>
            </w:r>
            <w:r w:rsidR="0040743D"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830</w:t>
            </w:r>
          </w:p>
        </w:tc>
      </w:tr>
      <w:tr w:rsidR="0040743D" w:rsidRPr="009F3238" w14:paraId="7F22DF23" w14:textId="77777777" w:rsidTr="0040743D">
        <w:tc>
          <w:tcPr>
            <w:tcW w:w="2386" w:type="dxa"/>
            <w:hideMark/>
          </w:tcPr>
          <w:p w14:paraId="43D5A340" w14:textId="5967C3E7" w:rsidR="0040743D" w:rsidRPr="009F3238" w:rsidRDefault="0040743D" w:rsidP="0040743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Pr="009F323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="00B873FC" w:rsidRPr="009F3238">
              <w:rPr>
                <w:rFonts w:asciiTheme="majorBidi" w:hAnsiTheme="majorBidi" w:cstheme="majorBidi"/>
                <w:i/>
                <w:iCs/>
                <w:lang w:eastAsia="en-GB"/>
              </w:rPr>
              <w:t>2562</w:t>
            </w: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 xml:space="preserve">: </w:t>
            </w: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br/>
            </w: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หนี้สินตามสัญญาเช่าการเงิน</w:t>
            </w: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)</w:t>
            </w:r>
          </w:p>
        </w:tc>
        <w:tc>
          <w:tcPr>
            <w:tcW w:w="720" w:type="dxa"/>
          </w:tcPr>
          <w:p w14:paraId="75E49B6C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1" w:type="dxa"/>
            <w:vAlign w:val="bottom"/>
          </w:tcPr>
          <w:p w14:paraId="5E2B81E2" w14:textId="657D7C4C" w:rsidR="0040743D" w:rsidRPr="009F3238" w:rsidRDefault="00640FDC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46229A7C" w14:textId="77777777" w:rsidR="0040743D" w:rsidRPr="009F3238" w:rsidRDefault="0040743D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388D69A7" w14:textId="6637597D" w:rsidR="0040743D" w:rsidRPr="009F3238" w:rsidRDefault="00640FD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92,260</w:t>
            </w:r>
          </w:p>
        </w:tc>
        <w:tc>
          <w:tcPr>
            <w:tcW w:w="243" w:type="dxa"/>
            <w:vAlign w:val="bottom"/>
          </w:tcPr>
          <w:p w14:paraId="241B0702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837" w:type="dxa"/>
            <w:vAlign w:val="bottom"/>
          </w:tcPr>
          <w:p w14:paraId="3BE89B50" w14:textId="55DB8BBB" w:rsidR="0040743D" w:rsidRPr="009F3238" w:rsidRDefault="00640FD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92,260</w:t>
            </w:r>
          </w:p>
        </w:tc>
        <w:tc>
          <w:tcPr>
            <w:tcW w:w="243" w:type="dxa"/>
            <w:vAlign w:val="bottom"/>
          </w:tcPr>
          <w:p w14:paraId="659B1FC1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B1E2B33" w14:textId="6498A44D" w:rsidR="0040743D" w:rsidRPr="009F3238" w:rsidRDefault="0040743D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6BEF36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0AC4C07D" w14:textId="705374F6" w:rsidR="0040743D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39</w:t>
            </w:r>
            <w:r w:rsidR="0040743D" w:rsidRPr="009F3238">
              <w:rPr>
                <w:rFonts w:asciiTheme="majorBidi" w:hAnsiTheme="majorBidi" w:cstheme="majorBidi"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lang w:eastAsia="en-GB"/>
              </w:rPr>
              <w:t>709</w:t>
            </w:r>
          </w:p>
        </w:tc>
        <w:tc>
          <w:tcPr>
            <w:tcW w:w="236" w:type="dxa"/>
            <w:vAlign w:val="bottom"/>
          </w:tcPr>
          <w:p w14:paraId="39193508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17144189" w14:textId="60EBA069" w:rsidR="0040743D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39</w:t>
            </w:r>
            <w:r w:rsidR="0040743D"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709</w:t>
            </w:r>
          </w:p>
        </w:tc>
      </w:tr>
      <w:tr w:rsidR="0040743D" w:rsidRPr="009F3238" w14:paraId="57E2FD60" w14:textId="77777777" w:rsidTr="0040743D">
        <w:tc>
          <w:tcPr>
            <w:tcW w:w="2386" w:type="dxa"/>
            <w:hideMark/>
          </w:tcPr>
          <w:p w14:paraId="77D72EA8" w14:textId="77777777" w:rsidR="0040743D" w:rsidRPr="009F3238" w:rsidRDefault="0040743D" w:rsidP="0040743D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1525E76F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3F4D" w14:textId="1A1657EA" w:rsidR="0040743D" w:rsidRPr="009F3238" w:rsidRDefault="00640FDC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E854CBB" w14:textId="77777777" w:rsidR="0040743D" w:rsidRPr="009F3238" w:rsidRDefault="0040743D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D8105" w14:textId="2BDC2AE5" w:rsidR="0040743D" w:rsidRPr="009F3238" w:rsidRDefault="00640FD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1,184,311</w:t>
            </w:r>
          </w:p>
        </w:tc>
        <w:tc>
          <w:tcPr>
            <w:tcW w:w="243" w:type="dxa"/>
            <w:vAlign w:val="bottom"/>
          </w:tcPr>
          <w:p w14:paraId="3EAB638D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DDAE" w14:textId="114AEEE6" w:rsidR="0040743D" w:rsidRPr="009F3238" w:rsidRDefault="00640FD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1,184,311</w:t>
            </w:r>
          </w:p>
        </w:tc>
        <w:tc>
          <w:tcPr>
            <w:tcW w:w="243" w:type="dxa"/>
            <w:vAlign w:val="bottom"/>
          </w:tcPr>
          <w:p w14:paraId="184344AA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DE92D" w14:textId="4EE3F8C9" w:rsidR="0040743D" w:rsidRPr="009F3238" w:rsidRDefault="0040743D" w:rsidP="004074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D73EC3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8964" w14:textId="1FD83A8A" w:rsidR="0040743D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933</w:t>
            </w:r>
            <w:r w:rsidR="0040743D"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539</w:t>
            </w:r>
          </w:p>
        </w:tc>
        <w:tc>
          <w:tcPr>
            <w:tcW w:w="236" w:type="dxa"/>
            <w:vAlign w:val="bottom"/>
          </w:tcPr>
          <w:p w14:paraId="0696B745" w14:textId="77777777" w:rsidR="0040743D" w:rsidRPr="009F3238" w:rsidRDefault="0040743D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181F2" w14:textId="1A0F3FB2" w:rsidR="0040743D" w:rsidRPr="009F3238" w:rsidRDefault="00B873FC" w:rsidP="004074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933</w:t>
            </w:r>
            <w:r w:rsidR="0040743D"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539</w:t>
            </w:r>
          </w:p>
        </w:tc>
      </w:tr>
    </w:tbl>
    <w:p w14:paraId="09B4B25D" w14:textId="1747D221" w:rsidR="00647137" w:rsidRPr="009F3238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p w14:paraId="19584529" w14:textId="49DCB908" w:rsidR="00B97042" w:rsidRPr="000E3B46" w:rsidRDefault="000E3B46" w:rsidP="00B97042">
      <w:pPr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  <w:r w:rsidRPr="003B1B3E">
        <w:rPr>
          <w:rFonts w:hint="cs"/>
          <w:sz w:val="30"/>
          <w:szCs w:val="30"/>
          <w:cs/>
        </w:rPr>
        <w:t>ณ วันที่</w:t>
      </w:r>
      <w:r w:rsidRPr="003B1B3E">
        <w:rPr>
          <w:sz w:val="30"/>
          <w:szCs w:val="30"/>
        </w:rPr>
        <w:t xml:space="preserve"> 31 </w:t>
      </w:r>
      <w:r w:rsidRPr="003B1B3E">
        <w:rPr>
          <w:rFonts w:hint="cs"/>
          <w:sz w:val="30"/>
          <w:szCs w:val="30"/>
          <w:cs/>
        </w:rPr>
        <w:t xml:space="preserve">ธันวาคม </w:t>
      </w:r>
      <w:r w:rsidRPr="003B1B3E">
        <w:rPr>
          <w:sz w:val="30"/>
          <w:szCs w:val="30"/>
        </w:rPr>
        <w:t xml:space="preserve">2563 </w:t>
      </w:r>
      <w:r w:rsidRPr="003B1B3E">
        <w:rPr>
          <w:rFonts w:hint="cs"/>
          <w:sz w:val="30"/>
          <w:szCs w:val="30"/>
          <w:cs/>
        </w:rPr>
        <w:t xml:space="preserve">และ </w:t>
      </w:r>
      <w:r w:rsidRPr="003B1B3E">
        <w:rPr>
          <w:sz w:val="30"/>
          <w:szCs w:val="30"/>
        </w:rPr>
        <w:t xml:space="preserve">2562 </w:t>
      </w:r>
      <w:r w:rsidRPr="003B1B3E">
        <w:rPr>
          <w:rFonts w:hint="cs"/>
          <w:sz w:val="30"/>
          <w:szCs w:val="30"/>
          <w:cs/>
        </w:rPr>
        <w:t>กลุ่มบริษัทมี</w:t>
      </w:r>
      <w:r w:rsidR="00B97042" w:rsidRPr="003B1B3E">
        <w:rPr>
          <w:sz w:val="30"/>
          <w:szCs w:val="30"/>
          <w:cs/>
        </w:rPr>
        <w:t>เงินกู้ยืมระยะ</w:t>
      </w:r>
      <w:r w:rsidR="00B97042" w:rsidRPr="003B1B3E">
        <w:rPr>
          <w:rFonts w:asciiTheme="majorBidi" w:hAnsiTheme="majorBidi" w:cstheme="majorBidi"/>
          <w:sz w:val="30"/>
          <w:szCs w:val="30"/>
          <w:cs/>
        </w:rPr>
        <w:t>ยาว</w:t>
      </w:r>
      <w:r w:rsidR="00B97042" w:rsidRPr="003B1B3E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Pr="003B1B3E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6A61E373" w14:textId="77777777" w:rsidR="00B97042" w:rsidRPr="009F3238" w:rsidRDefault="00B97042" w:rsidP="00B97042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  <w:r w:rsidRPr="009F3238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0"/>
        <w:gridCol w:w="934"/>
        <w:gridCol w:w="3960"/>
      </w:tblGrid>
      <w:tr w:rsidR="000E3B46" w:rsidRPr="009F3238" w14:paraId="01B1ECB2" w14:textId="77777777" w:rsidTr="000E3B46">
        <w:trPr>
          <w:trHeight w:val="289"/>
          <w:tblHeader/>
        </w:trPr>
        <w:tc>
          <w:tcPr>
            <w:tcW w:w="9124" w:type="dxa"/>
            <w:gridSpan w:val="4"/>
          </w:tcPr>
          <w:p w14:paraId="703378E5" w14:textId="61669E37" w:rsidR="000E3B46" w:rsidRPr="000E3B46" w:rsidRDefault="000E3B46" w:rsidP="00176DB0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0E3B4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B46" w:rsidRPr="009F3238" w14:paraId="4FE0B851" w14:textId="77777777" w:rsidTr="000E3B46">
        <w:trPr>
          <w:trHeight w:val="817"/>
          <w:tblHeader/>
        </w:trPr>
        <w:tc>
          <w:tcPr>
            <w:tcW w:w="1530" w:type="dxa"/>
          </w:tcPr>
          <w:p w14:paraId="61A5126E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br w:type="page"/>
            </w:r>
          </w:p>
          <w:p w14:paraId="31294270" w14:textId="5F7D369D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700" w:type="dxa"/>
          </w:tcPr>
          <w:p w14:paraId="13F3B653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07A64647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10E2C725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3960" w:type="dxa"/>
          </w:tcPr>
          <w:p w14:paraId="47760036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66FE9681" w14:textId="14C0E74C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0E3B46" w:rsidRPr="009F3238" w14:paraId="342A7DC4" w14:textId="77777777" w:rsidTr="000E3B46">
        <w:trPr>
          <w:trHeight w:val="2043"/>
        </w:trPr>
        <w:tc>
          <w:tcPr>
            <w:tcW w:w="1530" w:type="dxa"/>
          </w:tcPr>
          <w:p w14:paraId="7B0BD304" w14:textId="0BC4CF1A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9 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340DCA8C" w14:textId="38EB88AD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อัตราดอกเบี้ย</w:t>
            </w:r>
            <w:r w:rsidRPr="009F3238">
              <w:rPr>
                <w:rFonts w:hint="cs"/>
                <w:spacing w:val="-2"/>
                <w:sz w:val="30"/>
                <w:szCs w:val="30"/>
                <w:cs/>
              </w:rPr>
              <w:t>เงินกู้ที่อ้างอิงจาก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sz w:val="30"/>
                <w:szCs w:val="30"/>
              </w:rPr>
              <w:t xml:space="preserve">Central Bank of Myanmar          </w:t>
            </w:r>
            <w:r>
              <w:rPr>
                <w:sz w:val="30"/>
                <w:szCs w:val="30"/>
                <w:cs/>
              </w:rPr>
              <w:br/>
            </w:r>
            <w:r w:rsidRPr="009F3238">
              <w:rPr>
                <w:sz w:val="30"/>
                <w:szCs w:val="30"/>
              </w:rPr>
              <w:t>+ 2.75%</w:t>
            </w:r>
          </w:p>
        </w:tc>
        <w:tc>
          <w:tcPr>
            <w:tcW w:w="934" w:type="dxa"/>
          </w:tcPr>
          <w:p w14:paraId="10201FD9" w14:textId="4CF3CD50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 xml:space="preserve">5 </w:t>
            </w:r>
            <w:r w:rsidRPr="009F3238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3960" w:type="dxa"/>
          </w:tcPr>
          <w:p w14:paraId="70020807" w14:textId="1DF9B7D6" w:rsidR="000E3B46" w:rsidRPr="009F3238" w:rsidRDefault="000E3B46" w:rsidP="00C90C7C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วงเงินกู้ยืมระยะยาว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sz w:val="30"/>
                <w:szCs w:val="30"/>
              </w:rPr>
              <w:t xml:space="preserve">45,150 </w:t>
            </w:r>
            <w:r w:rsidRPr="009F3238">
              <w:rPr>
                <w:rFonts w:hint="cs"/>
                <w:sz w:val="30"/>
                <w:szCs w:val="30"/>
                <w:cs/>
              </w:rPr>
              <w:t>ล้าน</w:t>
            </w:r>
            <w:r w:rsidRPr="009F3238">
              <w:rPr>
                <w:sz w:val="30"/>
                <w:szCs w:val="30"/>
                <w:cs/>
              </w:rPr>
              <w:t>เมียนมาร์จัต</w:t>
            </w:r>
          </w:p>
          <w:p w14:paraId="722E572F" w14:textId="00F23C2F" w:rsidR="000E3B46" w:rsidRPr="009F3238" w:rsidRDefault="000E3B46" w:rsidP="00C90C7C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แบ่งชำระเป็นรายไตรมาส </w:t>
            </w:r>
            <w:r w:rsidRPr="009F3238">
              <w:rPr>
                <w:sz w:val="30"/>
                <w:szCs w:val="30"/>
              </w:rPr>
              <w:t xml:space="preserve">12 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7DBEDACD" w14:textId="73B9D0E3" w:rsidR="000E3B46" w:rsidRPr="009F3238" w:rsidRDefault="000E3B46" w:rsidP="00C90C7C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9F3238">
              <w:rPr>
                <w:sz w:val="30"/>
                <w:szCs w:val="30"/>
              </w:rPr>
              <w:t xml:space="preserve">1 - 4 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9F3238">
              <w:rPr>
                <w:sz w:val="30"/>
                <w:szCs w:val="30"/>
              </w:rPr>
              <w:t>3,010.0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9F3238">
              <w:rPr>
                <w:sz w:val="30"/>
                <w:szCs w:val="30"/>
                <w:cs/>
              </w:rPr>
              <w:t>เมียนมาร์จัต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EE84739" w14:textId="4E9EC0B9" w:rsidR="000E3B46" w:rsidRPr="009F3238" w:rsidRDefault="000E3B46" w:rsidP="00C90C7C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9F3238">
              <w:rPr>
                <w:sz w:val="30"/>
                <w:szCs w:val="30"/>
              </w:rPr>
              <w:t xml:space="preserve">5 - 8 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9F3238">
              <w:rPr>
                <w:sz w:val="30"/>
                <w:szCs w:val="30"/>
              </w:rPr>
              <w:t xml:space="preserve">3,762.5 </w:t>
            </w:r>
            <w:r w:rsidRPr="009F3238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4DF8B9E0" w14:textId="652BEB5B" w:rsidR="000E3B46" w:rsidRPr="009F3238" w:rsidRDefault="000E3B46" w:rsidP="00C90C7C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9F3238">
              <w:rPr>
                <w:sz w:val="30"/>
                <w:szCs w:val="30"/>
              </w:rPr>
              <w:t xml:space="preserve">9 - 12 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9F3238">
              <w:rPr>
                <w:sz w:val="30"/>
                <w:szCs w:val="30"/>
              </w:rPr>
              <w:t xml:space="preserve">4,515.0 </w:t>
            </w:r>
            <w:r w:rsidRPr="009F3238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3B728A25" w14:textId="4A957A38" w:rsidR="000E3B46" w:rsidRPr="009F3238" w:rsidRDefault="000E3B46" w:rsidP="00DC67ED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เริ่มชำระคืนงวดแรกในเดือนธันวาคม</w:t>
            </w:r>
            <w:r w:rsidRPr="009F3238">
              <w:rPr>
                <w:sz w:val="30"/>
                <w:szCs w:val="30"/>
              </w:rPr>
              <w:t xml:space="preserve"> 2564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และงวดสุดท้ายในเดือนกันยายน </w:t>
            </w:r>
            <w:r w:rsidRPr="009F3238">
              <w:rPr>
                <w:sz w:val="30"/>
                <w:szCs w:val="30"/>
              </w:rPr>
              <w:t>2567</w:t>
            </w:r>
          </w:p>
        </w:tc>
      </w:tr>
    </w:tbl>
    <w:p w14:paraId="5D279740" w14:textId="59FF9520" w:rsidR="00B97042" w:rsidRPr="009F3238" w:rsidRDefault="00B97042" w:rsidP="00B97042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7449E8D1" w14:textId="7D0C5601" w:rsidR="00716E2D" w:rsidRPr="009F3238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31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F323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และเงินกู้ยืมระยะยาวจากสถาบันการเงินรวม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925AA0" w:rsidRPr="009F3238">
        <w:rPr>
          <w:rFonts w:asciiTheme="majorBidi" w:hAnsiTheme="majorBidi" w:cstheme="majorBidi"/>
          <w:sz w:val="30"/>
          <w:szCs w:val="30"/>
        </w:rPr>
        <w:t>10,638.7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25AA0" w:rsidRPr="009F3238">
        <w:rPr>
          <w:rFonts w:asciiTheme="majorBidi" w:hAnsiTheme="majorBidi" w:cstheme="majorBidi"/>
          <w:sz w:val="30"/>
          <w:szCs w:val="30"/>
        </w:rPr>
        <w:t>9,595.0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338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595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9F3238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19BAB35" w14:textId="77777777" w:rsidR="00092727" w:rsidRPr="009F3238" w:rsidRDefault="00092727" w:rsidP="00092727">
      <w:pPr>
        <w:ind w:left="630"/>
        <w:rPr>
          <w:sz w:val="28"/>
          <w:szCs w:val="28"/>
        </w:rPr>
      </w:pPr>
    </w:p>
    <w:tbl>
      <w:tblPr>
        <w:tblW w:w="92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96"/>
        <w:gridCol w:w="837"/>
        <w:gridCol w:w="236"/>
        <w:gridCol w:w="918"/>
        <w:gridCol w:w="243"/>
        <w:gridCol w:w="1105"/>
        <w:gridCol w:w="290"/>
        <w:gridCol w:w="837"/>
        <w:gridCol w:w="295"/>
        <w:gridCol w:w="922"/>
        <w:gridCol w:w="243"/>
        <w:gridCol w:w="1125"/>
      </w:tblGrid>
      <w:tr w:rsidR="00092727" w:rsidRPr="009F3238" w14:paraId="1DD62F20" w14:textId="77777777" w:rsidTr="00FF15E1">
        <w:tc>
          <w:tcPr>
            <w:tcW w:w="2196" w:type="dxa"/>
            <w:shd w:val="clear" w:color="auto" w:fill="auto"/>
          </w:tcPr>
          <w:p w14:paraId="755F6349" w14:textId="4E3F630E" w:rsidR="00092727" w:rsidRPr="009F3238" w:rsidRDefault="00092727" w:rsidP="008B1CC3">
            <w:pPr>
              <w:tabs>
                <w:tab w:val="left" w:pos="540"/>
              </w:tabs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33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70DC41" w14:textId="26D7636D" w:rsidR="00092727" w:rsidRPr="009F3238" w:rsidRDefault="0040743D" w:rsidP="00092727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F3238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" w:type="dxa"/>
            <w:shd w:val="clear" w:color="auto" w:fill="auto"/>
          </w:tcPr>
          <w:p w14:paraId="6FBEA9D0" w14:textId="77777777" w:rsidR="00092727" w:rsidRPr="009F3238" w:rsidRDefault="00092727" w:rsidP="00092727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85889A" w14:textId="6B906CB6" w:rsidR="00092727" w:rsidRPr="009F3238" w:rsidRDefault="0040743D" w:rsidP="00092727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F3238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15E1" w:rsidRPr="009F3238" w14:paraId="0D3B01C6" w14:textId="77777777" w:rsidTr="00FF15E1">
        <w:tc>
          <w:tcPr>
            <w:tcW w:w="2196" w:type="dxa"/>
            <w:shd w:val="clear" w:color="auto" w:fill="auto"/>
            <w:vAlign w:val="bottom"/>
          </w:tcPr>
          <w:p w14:paraId="3CDA946D" w14:textId="5E18D78D" w:rsidR="007909D7" w:rsidRPr="009F3238" w:rsidRDefault="00F62EFD" w:rsidP="007909D7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  <w:r w:rsidRPr="009F3238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AF48415" w14:textId="11322A29" w:rsidR="007909D7" w:rsidRPr="009F3238" w:rsidRDefault="007909D7" w:rsidP="007909D7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9F3238">
              <w:rPr>
                <w:rFonts w:hint="cs"/>
                <w:sz w:val="26"/>
                <w:szCs w:val="26"/>
                <w:cs/>
              </w:rPr>
              <w:t>จำนวนเงิน</w:t>
            </w:r>
            <w:r w:rsidR="000D0D2C" w:rsidRPr="009F3238">
              <w:rPr>
                <w:sz w:val="26"/>
                <w:szCs w:val="26"/>
                <w:cs/>
              </w:rPr>
              <w:br/>
            </w:r>
            <w:r w:rsidRPr="009F3238">
              <w:rPr>
                <w:rFonts w:hint="cs"/>
                <w:sz w:val="26"/>
                <w:szCs w:val="26"/>
                <w:cs/>
              </w:rPr>
              <w:t>ขั้นต่ำที่</w:t>
            </w:r>
            <w:r w:rsidRPr="009F3238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C0A8B" w14:textId="77777777" w:rsidR="007909D7" w:rsidRPr="009F3238" w:rsidRDefault="007909D7" w:rsidP="007909D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EAD6C6F" w14:textId="77777777" w:rsidR="007909D7" w:rsidRPr="009F3238" w:rsidRDefault="007909D7" w:rsidP="007909D7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9F3238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25B492" w14:textId="77777777" w:rsidR="007909D7" w:rsidRPr="009F3238" w:rsidRDefault="007909D7" w:rsidP="007909D7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78CFB24" w14:textId="77777777" w:rsidR="007909D7" w:rsidRPr="009F3238" w:rsidRDefault="007909D7" w:rsidP="00790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มูลค่า</w:t>
            </w:r>
          </w:p>
          <w:p w14:paraId="668B4D19" w14:textId="77777777" w:rsidR="007909D7" w:rsidRPr="009F3238" w:rsidRDefault="007909D7" w:rsidP="007909D7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9199AB1" w14:textId="77777777" w:rsidR="007909D7" w:rsidRPr="009F3238" w:rsidRDefault="007909D7" w:rsidP="007909D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6502D47" w14:textId="4C880F6E" w:rsidR="007909D7" w:rsidRPr="009F3238" w:rsidRDefault="007909D7" w:rsidP="007909D7">
            <w:pPr>
              <w:ind w:left="-77" w:right="-108"/>
              <w:jc w:val="center"/>
              <w:rPr>
                <w:sz w:val="26"/>
                <w:szCs w:val="26"/>
              </w:rPr>
            </w:pPr>
            <w:r w:rsidRPr="009F3238">
              <w:rPr>
                <w:rFonts w:hint="cs"/>
                <w:sz w:val="26"/>
                <w:szCs w:val="26"/>
                <w:cs/>
              </w:rPr>
              <w:t>จำนวนเงิน</w:t>
            </w:r>
            <w:r w:rsidR="000D0D2C" w:rsidRPr="009F3238">
              <w:rPr>
                <w:sz w:val="26"/>
                <w:szCs w:val="26"/>
                <w:cs/>
              </w:rPr>
              <w:br/>
            </w:r>
            <w:r w:rsidRPr="009F3238">
              <w:rPr>
                <w:rFonts w:hint="cs"/>
                <w:sz w:val="26"/>
                <w:szCs w:val="26"/>
                <w:cs/>
              </w:rPr>
              <w:t>ขั้นต่ำที่</w:t>
            </w:r>
            <w:r w:rsidRPr="009F3238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CE5C061" w14:textId="77777777" w:rsidR="007909D7" w:rsidRPr="009F3238" w:rsidRDefault="007909D7" w:rsidP="007909D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5121CEF" w14:textId="77777777" w:rsidR="007909D7" w:rsidRPr="009F3238" w:rsidRDefault="007909D7" w:rsidP="007909D7">
            <w:pPr>
              <w:ind w:left="-108" w:right="-85"/>
              <w:jc w:val="center"/>
              <w:rPr>
                <w:sz w:val="26"/>
                <w:szCs w:val="26"/>
              </w:rPr>
            </w:pPr>
            <w:r w:rsidRPr="009F3238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ECD28B" w14:textId="77777777" w:rsidR="007909D7" w:rsidRPr="009F3238" w:rsidRDefault="007909D7" w:rsidP="007909D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255F08B" w14:textId="77777777" w:rsidR="007909D7" w:rsidRPr="009F3238" w:rsidRDefault="007909D7" w:rsidP="00790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มูลค่า</w:t>
            </w:r>
          </w:p>
          <w:p w14:paraId="75F9DA5C" w14:textId="77777777" w:rsidR="007909D7" w:rsidRPr="009F3238" w:rsidRDefault="007909D7" w:rsidP="007909D7">
            <w:pPr>
              <w:ind w:left="-124" w:right="-92"/>
              <w:jc w:val="center"/>
              <w:rPr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92727" w:rsidRPr="009F3238" w14:paraId="0E81403F" w14:textId="77777777" w:rsidTr="00FF15E1">
        <w:tc>
          <w:tcPr>
            <w:tcW w:w="2196" w:type="dxa"/>
          </w:tcPr>
          <w:p w14:paraId="2BBFB045" w14:textId="77777777" w:rsidR="00092727" w:rsidRPr="009F3238" w:rsidRDefault="00092727" w:rsidP="00092727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051" w:type="dxa"/>
            <w:gridSpan w:val="11"/>
          </w:tcPr>
          <w:p w14:paraId="73DA0867" w14:textId="77777777" w:rsidR="00092727" w:rsidRPr="009F3238" w:rsidRDefault="00092727" w:rsidP="00092727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9F3238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909D7" w:rsidRPr="009F3238" w14:paraId="6281FC84" w14:textId="77777777" w:rsidTr="00FF15E1">
        <w:tc>
          <w:tcPr>
            <w:tcW w:w="2196" w:type="dxa"/>
          </w:tcPr>
          <w:p w14:paraId="759A84CE" w14:textId="34E7DDFB" w:rsidR="007909D7" w:rsidRPr="009F3238" w:rsidRDefault="0040743D" w:rsidP="00092727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9F3238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873FC" w:rsidRPr="009F3238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Pr="009F3238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F3238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873FC" w:rsidRPr="009F3238">
              <w:rPr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7051" w:type="dxa"/>
            <w:gridSpan w:val="11"/>
          </w:tcPr>
          <w:p w14:paraId="43E5D0A4" w14:textId="77777777" w:rsidR="007909D7" w:rsidRPr="009F3238" w:rsidRDefault="007909D7" w:rsidP="00092727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40743D" w:rsidRPr="009F3238" w14:paraId="74FFD33A" w14:textId="77777777" w:rsidTr="00FF15E1">
        <w:tc>
          <w:tcPr>
            <w:tcW w:w="2196" w:type="dxa"/>
          </w:tcPr>
          <w:p w14:paraId="4BE58DB2" w14:textId="28488DBA" w:rsidR="0040743D" w:rsidRPr="009F3238" w:rsidRDefault="0040743D" w:rsidP="0040743D">
            <w:pPr>
              <w:ind w:right="-79"/>
              <w:rPr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ภายใน</w:t>
            </w:r>
            <w:r w:rsidRPr="009F3238">
              <w:rPr>
                <w:sz w:val="26"/>
                <w:szCs w:val="26"/>
              </w:rPr>
              <w:t xml:space="preserve"> </w:t>
            </w:r>
            <w:r w:rsidR="00B873FC" w:rsidRPr="009F3238">
              <w:rPr>
                <w:sz w:val="26"/>
                <w:szCs w:val="26"/>
              </w:rPr>
              <w:t>1</w:t>
            </w:r>
            <w:r w:rsidRPr="009F3238">
              <w:rPr>
                <w:sz w:val="26"/>
                <w:szCs w:val="26"/>
              </w:rPr>
              <w:t xml:space="preserve"> </w:t>
            </w:r>
            <w:r w:rsidRPr="009F323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079D455" w14:textId="0C9E8805" w:rsidR="0040743D" w:rsidRPr="009F3238" w:rsidRDefault="00B873FC" w:rsidP="0040743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114</w:t>
            </w:r>
            <w:r w:rsidR="0040743D" w:rsidRPr="009F3238"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3A596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E8423C3" w14:textId="5583C9ED" w:rsidR="0040743D" w:rsidRPr="009F3238" w:rsidRDefault="0040743D" w:rsidP="0040743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17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393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5CD97D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B106EBF" w14:textId="110C7BC0" w:rsidR="0040743D" w:rsidRPr="009F3238" w:rsidRDefault="00B873FC" w:rsidP="004074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96</w:t>
            </w:r>
            <w:r w:rsidR="0040743D" w:rsidRPr="009F3238"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644</w:t>
            </w:r>
          </w:p>
        </w:tc>
        <w:tc>
          <w:tcPr>
            <w:tcW w:w="290" w:type="dxa"/>
            <w:shd w:val="clear" w:color="auto" w:fill="auto"/>
          </w:tcPr>
          <w:p w14:paraId="0075632B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26A0A91" w14:textId="002DE572" w:rsidR="0040743D" w:rsidRPr="009F3238" w:rsidRDefault="00B873FC" w:rsidP="0040743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12</w:t>
            </w:r>
            <w:r w:rsidR="0040743D" w:rsidRPr="009F3238"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890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9241B05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92D5296" w14:textId="37736B69" w:rsidR="0040743D" w:rsidRPr="009F3238" w:rsidRDefault="0040743D" w:rsidP="0040743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2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2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040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63CCB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216EFF1" w14:textId="23DCE0C7" w:rsidR="0040743D" w:rsidRPr="009F3238" w:rsidRDefault="00B873FC" w:rsidP="004074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10</w:t>
            </w:r>
            <w:r w:rsidR="0040743D" w:rsidRPr="009F3238"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850</w:t>
            </w:r>
          </w:p>
        </w:tc>
      </w:tr>
      <w:tr w:rsidR="0040743D" w:rsidRPr="009F3238" w14:paraId="736D9009" w14:textId="77777777" w:rsidTr="00FF15E1">
        <w:tc>
          <w:tcPr>
            <w:tcW w:w="2196" w:type="dxa"/>
          </w:tcPr>
          <w:p w14:paraId="155760D1" w14:textId="2F1C6B4D" w:rsidR="0040743D" w:rsidRPr="009F3238" w:rsidRDefault="00B873FC" w:rsidP="0040743D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</w:rPr>
              <w:t>1</w:t>
            </w:r>
            <w:r w:rsidR="0040743D" w:rsidRPr="009F3238">
              <w:rPr>
                <w:sz w:val="26"/>
                <w:szCs w:val="26"/>
              </w:rPr>
              <w:t xml:space="preserve"> - </w:t>
            </w:r>
            <w:r w:rsidRPr="009F3238">
              <w:rPr>
                <w:sz w:val="26"/>
                <w:szCs w:val="26"/>
              </w:rPr>
              <w:t>5</w:t>
            </w:r>
            <w:r w:rsidR="0040743D" w:rsidRPr="009F3238">
              <w:rPr>
                <w:sz w:val="26"/>
                <w:szCs w:val="26"/>
              </w:rPr>
              <w:t xml:space="preserve"> </w:t>
            </w:r>
            <w:r w:rsidR="0040743D" w:rsidRPr="009F323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429F86F" w14:textId="32668EB7" w:rsidR="0040743D" w:rsidRPr="009F3238" w:rsidRDefault="00B873FC" w:rsidP="0040743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304</w:t>
            </w:r>
            <w:r w:rsidR="0040743D" w:rsidRPr="009F3238">
              <w:rPr>
                <w:rFonts w:cs="Angsana New"/>
                <w:sz w:val="26"/>
                <w:szCs w:val="26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C913D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DCCC5F9" w14:textId="3F662D0C" w:rsidR="0040743D" w:rsidRPr="009F3238" w:rsidRDefault="0040743D" w:rsidP="0040743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</w:rPr>
              <w:t>(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20</w:t>
            </w:r>
            <w:r w:rsidRPr="009F3238">
              <w:rPr>
                <w:rFonts w:cs="Angsana New"/>
                <w:sz w:val="26"/>
                <w:szCs w:val="26"/>
              </w:rPr>
              <w:t>,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193</w:t>
            </w:r>
            <w:r w:rsidRPr="009F3238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D3C21D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DCAB8A9" w14:textId="66E748E7" w:rsidR="0040743D" w:rsidRPr="009F3238" w:rsidRDefault="00B873FC" w:rsidP="004074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284</w:t>
            </w:r>
            <w:r w:rsidR="0040743D" w:rsidRPr="009F3238">
              <w:rPr>
                <w:rFonts w:cs="Angsana New"/>
                <w:sz w:val="26"/>
                <w:szCs w:val="26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693</w:t>
            </w:r>
          </w:p>
        </w:tc>
        <w:tc>
          <w:tcPr>
            <w:tcW w:w="290" w:type="dxa"/>
            <w:shd w:val="clear" w:color="auto" w:fill="auto"/>
          </w:tcPr>
          <w:p w14:paraId="751B1B56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BF49A52" w14:textId="4D6C8925" w:rsidR="0040743D" w:rsidRPr="009F3238" w:rsidRDefault="00B873FC" w:rsidP="0040743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30</w:t>
            </w:r>
            <w:r w:rsidR="0040743D" w:rsidRPr="009F3238">
              <w:rPr>
                <w:rFonts w:cs="Angsana New"/>
                <w:sz w:val="26"/>
                <w:szCs w:val="26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61D0FACD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9328176" w14:textId="4E94E29C" w:rsidR="0040743D" w:rsidRPr="009F3238" w:rsidRDefault="0040743D" w:rsidP="0040743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</w:rPr>
              <w:t>(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2</w:t>
            </w:r>
            <w:r w:rsidRPr="009F3238">
              <w:rPr>
                <w:rFonts w:cs="Angsana New"/>
                <w:sz w:val="26"/>
                <w:szCs w:val="26"/>
              </w:rPr>
              <w:t>,</w:t>
            </w:r>
            <w:r w:rsidR="00B873FC" w:rsidRPr="009F3238">
              <w:rPr>
                <w:rFonts w:cs="Angsana New"/>
                <w:sz w:val="26"/>
                <w:szCs w:val="26"/>
                <w:lang w:bidi="th-TH"/>
              </w:rPr>
              <w:t>010</w:t>
            </w:r>
            <w:r w:rsidRPr="009F3238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9D506E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B234727" w14:textId="4E82996E" w:rsidR="0040743D" w:rsidRPr="009F3238" w:rsidRDefault="00B873FC" w:rsidP="004074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9F3238">
              <w:rPr>
                <w:rFonts w:cs="Angsana New"/>
                <w:sz w:val="26"/>
                <w:szCs w:val="26"/>
                <w:lang w:bidi="th-TH"/>
              </w:rPr>
              <w:t>28</w:t>
            </w:r>
            <w:r w:rsidR="0040743D" w:rsidRPr="009F3238">
              <w:rPr>
                <w:rFonts w:cs="Angsana New"/>
                <w:sz w:val="26"/>
                <w:szCs w:val="26"/>
              </w:rPr>
              <w:t>,</w:t>
            </w:r>
            <w:r w:rsidRPr="009F3238">
              <w:rPr>
                <w:rFonts w:cs="Angsana New"/>
                <w:sz w:val="26"/>
                <w:szCs w:val="26"/>
                <w:lang w:bidi="th-TH"/>
              </w:rPr>
              <w:t>859</w:t>
            </w:r>
          </w:p>
        </w:tc>
      </w:tr>
      <w:tr w:rsidR="0040743D" w:rsidRPr="009F3238" w14:paraId="7C5C0A97" w14:textId="77777777" w:rsidTr="00FF15E1">
        <w:tc>
          <w:tcPr>
            <w:tcW w:w="2196" w:type="dxa"/>
          </w:tcPr>
          <w:p w14:paraId="4D3BA68D" w14:textId="77777777" w:rsidR="0040743D" w:rsidRPr="009F3238" w:rsidRDefault="0040743D" w:rsidP="0040743D">
            <w:pPr>
              <w:ind w:right="-79"/>
              <w:rPr>
                <w:b/>
                <w:bCs/>
                <w:sz w:val="26"/>
                <w:szCs w:val="26"/>
                <w:cs/>
              </w:rPr>
            </w:pPr>
            <w:r w:rsidRPr="009F3238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13DAD" w14:textId="07DEF5E7" w:rsidR="0040743D" w:rsidRPr="009F3238" w:rsidRDefault="00B873FC" w:rsidP="0040743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418</w:t>
            </w:r>
            <w:r w:rsidR="0040743D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923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57D025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8DB0E" w14:textId="778C87A3" w:rsidR="0040743D" w:rsidRPr="009F3238" w:rsidRDefault="0040743D" w:rsidP="0040743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37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586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588A17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684AD" w14:textId="58D695CB" w:rsidR="0040743D" w:rsidRPr="009F3238" w:rsidRDefault="00B873FC" w:rsidP="004074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381</w:t>
            </w:r>
            <w:r w:rsidR="0040743D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337</w:t>
            </w:r>
          </w:p>
        </w:tc>
        <w:tc>
          <w:tcPr>
            <w:tcW w:w="290" w:type="dxa"/>
            <w:shd w:val="clear" w:color="auto" w:fill="auto"/>
          </w:tcPr>
          <w:p w14:paraId="680C9F1C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0F333" w14:textId="1832F37A" w:rsidR="0040743D" w:rsidRPr="009F3238" w:rsidRDefault="00B873FC" w:rsidP="0040743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43</w:t>
            </w:r>
            <w:r w:rsidR="0040743D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759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1BED94D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3166C" w14:textId="603391F7" w:rsidR="0040743D" w:rsidRPr="009F3238" w:rsidRDefault="0040743D" w:rsidP="0040743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B873FC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4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873FC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050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9FF098" w14:textId="77777777" w:rsidR="0040743D" w:rsidRPr="009F3238" w:rsidRDefault="0040743D" w:rsidP="004074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DDC60" w14:textId="6F8E0764" w:rsidR="0040743D" w:rsidRPr="009F3238" w:rsidRDefault="00B873FC" w:rsidP="004074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39</w:t>
            </w:r>
            <w:r w:rsidR="0040743D"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709</w:t>
            </w:r>
          </w:p>
        </w:tc>
      </w:tr>
    </w:tbl>
    <w:p w14:paraId="25BF4E94" w14:textId="30E395AD" w:rsidR="008D22D7" w:rsidRPr="009F3238" w:rsidRDefault="008D22D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</w:rPr>
      </w:pPr>
    </w:p>
    <w:p w14:paraId="37363DFC" w14:textId="77777777" w:rsidR="00092727" w:rsidRPr="009F3238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36F4CB8F" w14:textId="77777777" w:rsidR="00092727" w:rsidRPr="009F3238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9F3238" w14:paraId="0CF1A293" w14:textId="77777777" w:rsidTr="00092727">
        <w:tc>
          <w:tcPr>
            <w:tcW w:w="3023" w:type="dxa"/>
          </w:tcPr>
          <w:p w14:paraId="6831ECB6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E52F20F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9F3238" w14:paraId="34317E28" w14:textId="77777777" w:rsidTr="00092727">
        <w:tc>
          <w:tcPr>
            <w:tcW w:w="3023" w:type="dxa"/>
          </w:tcPr>
          <w:p w14:paraId="2CF69C5F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9C07B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BB9EB9A" w14:textId="736468DA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4045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FE824A" w14:textId="116E675D" w:rsidR="00092727" w:rsidRPr="009F3238" w:rsidRDefault="00B873FC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240" w:type="dxa"/>
            <w:shd w:val="clear" w:color="auto" w:fill="auto"/>
          </w:tcPr>
          <w:p w14:paraId="2CD927F3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DE71AB" w14:textId="741FE175" w:rsidR="00092727" w:rsidRPr="009F3238" w:rsidRDefault="00B873FC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BB5F2C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3F01B6" w14:textId="0E32F4F1" w:rsidR="00092727" w:rsidRPr="009F3238" w:rsidRDefault="00B873FC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092727" w:rsidRPr="009F3238" w14:paraId="212F5BA0" w14:textId="77777777" w:rsidTr="00092727">
        <w:tc>
          <w:tcPr>
            <w:tcW w:w="3023" w:type="dxa"/>
          </w:tcPr>
          <w:p w14:paraId="69C1929B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2287D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13B7" w:rsidRPr="009F3238" w14:paraId="7D118B01" w14:textId="77777777" w:rsidTr="00F513B7">
        <w:tc>
          <w:tcPr>
            <w:tcW w:w="3023" w:type="dxa"/>
          </w:tcPr>
          <w:p w14:paraId="30DABE53" w14:textId="5D554B3A" w:rsidR="00F513B7" w:rsidRPr="009F3238" w:rsidRDefault="00F513B7" w:rsidP="00F513B7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52C44EA4" w14:textId="310DC3C7" w:rsidR="00F513B7" w:rsidRPr="009F3238" w:rsidRDefault="00B873FC" w:rsidP="00F513B7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76" w:type="dxa"/>
          </w:tcPr>
          <w:p w14:paraId="5009D746" w14:textId="3ED4AF8E" w:rsidR="00F513B7" w:rsidRPr="009F3238" w:rsidRDefault="00A62A87" w:rsidP="00B302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661,16</w:t>
            </w:r>
            <w:r w:rsidR="00B302D1" w:rsidRPr="009F3238">
              <w:rPr>
                <w:rFonts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24946F46" w14:textId="77777777" w:rsidR="00F513B7" w:rsidRPr="009F3238" w:rsidRDefault="00F513B7" w:rsidP="00F513B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6D7D97E9" w14:textId="42E4464C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966</w:t>
            </w:r>
            <w:r w:rsidR="00F513B7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580</w:t>
            </w:r>
          </w:p>
        </w:tc>
        <w:tc>
          <w:tcPr>
            <w:tcW w:w="240" w:type="dxa"/>
          </w:tcPr>
          <w:p w14:paraId="0639AA6D" w14:textId="77777777" w:rsidR="00F513B7" w:rsidRPr="009F3238" w:rsidRDefault="00F513B7" w:rsidP="00F513B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43CE77FD" w:rsidR="00F513B7" w:rsidRPr="009F3238" w:rsidRDefault="00A62A87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906,201</w:t>
            </w:r>
          </w:p>
        </w:tc>
        <w:tc>
          <w:tcPr>
            <w:tcW w:w="270" w:type="dxa"/>
          </w:tcPr>
          <w:p w14:paraId="11809525" w14:textId="77777777" w:rsidR="00F513B7" w:rsidRPr="009F3238" w:rsidRDefault="00F513B7" w:rsidP="00F513B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66085" w14:textId="63FC1840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823</w:t>
            </w:r>
            <w:r w:rsidR="00F513B7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813</w:t>
            </w:r>
          </w:p>
        </w:tc>
      </w:tr>
      <w:tr w:rsidR="00F513B7" w:rsidRPr="009F3238" w14:paraId="6295E1A6" w14:textId="77777777" w:rsidTr="00F513B7">
        <w:tc>
          <w:tcPr>
            <w:tcW w:w="3023" w:type="dxa"/>
          </w:tcPr>
          <w:p w14:paraId="250EAA83" w14:textId="2C33E57C" w:rsidR="00F513B7" w:rsidRPr="009F3238" w:rsidRDefault="00F513B7" w:rsidP="00F513B7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77" w:type="dxa"/>
          </w:tcPr>
          <w:p w14:paraId="3EB034E3" w14:textId="77777777" w:rsidR="00F513B7" w:rsidRPr="009F3238" w:rsidRDefault="00F513B7" w:rsidP="00F513B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7499343F" w:rsidR="00F513B7" w:rsidRPr="009F3238" w:rsidRDefault="00A62A87" w:rsidP="00B302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1,154,03</w:t>
            </w:r>
            <w:r w:rsidR="00B302D1" w:rsidRPr="009F3238">
              <w:rPr>
                <w:rFonts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B45D6B5" w14:textId="77777777" w:rsidR="00F513B7" w:rsidRPr="009F3238" w:rsidRDefault="00F513B7" w:rsidP="00F513B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4AA7A3" w14:textId="5546CF65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513B7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277</w:t>
            </w:r>
            <w:r w:rsidR="00F513B7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234</w:t>
            </w:r>
          </w:p>
        </w:tc>
        <w:tc>
          <w:tcPr>
            <w:tcW w:w="240" w:type="dxa"/>
          </w:tcPr>
          <w:p w14:paraId="780DCF6F" w14:textId="77777777" w:rsidR="00F513B7" w:rsidRPr="009F3238" w:rsidRDefault="00F513B7" w:rsidP="00F513B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0D2D44DB" w:rsidR="00F513B7" w:rsidRPr="009F3238" w:rsidRDefault="00A62A87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544,874</w:t>
            </w:r>
          </w:p>
        </w:tc>
        <w:tc>
          <w:tcPr>
            <w:tcW w:w="270" w:type="dxa"/>
          </w:tcPr>
          <w:p w14:paraId="3FDAD661" w14:textId="77777777" w:rsidR="00F513B7" w:rsidRPr="009F3238" w:rsidRDefault="00F513B7" w:rsidP="00F513B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95F2832" w14:textId="552AB232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656</w:t>
            </w:r>
            <w:r w:rsidR="00F513B7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955</w:t>
            </w:r>
          </w:p>
        </w:tc>
      </w:tr>
      <w:tr w:rsidR="00F513B7" w:rsidRPr="009F3238" w14:paraId="290B14A9" w14:textId="77777777" w:rsidTr="00F513B7">
        <w:trPr>
          <w:trHeight w:val="70"/>
        </w:trPr>
        <w:tc>
          <w:tcPr>
            <w:tcW w:w="3023" w:type="dxa"/>
          </w:tcPr>
          <w:p w14:paraId="2AFE9531" w14:textId="77777777" w:rsidR="00F513B7" w:rsidRPr="009F3238" w:rsidRDefault="00F513B7" w:rsidP="00F513B7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3AE4442" w14:textId="77777777" w:rsidR="00F513B7" w:rsidRPr="009F3238" w:rsidRDefault="00F513B7" w:rsidP="00F513B7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132212E7" w:rsidR="00F513B7" w:rsidRPr="009F3238" w:rsidRDefault="00A62A87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1,815,201</w:t>
            </w:r>
          </w:p>
        </w:tc>
        <w:tc>
          <w:tcPr>
            <w:tcW w:w="270" w:type="dxa"/>
          </w:tcPr>
          <w:p w14:paraId="144318A3" w14:textId="77777777" w:rsidR="00F513B7" w:rsidRPr="009F3238" w:rsidRDefault="00F513B7" w:rsidP="00F513B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D14D1DF" w14:textId="52D14D68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513B7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243</w:t>
            </w:r>
            <w:r w:rsidR="00F513B7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814</w:t>
            </w:r>
          </w:p>
        </w:tc>
        <w:tc>
          <w:tcPr>
            <w:tcW w:w="240" w:type="dxa"/>
          </w:tcPr>
          <w:p w14:paraId="52C43BBE" w14:textId="77777777" w:rsidR="00F513B7" w:rsidRPr="009F3238" w:rsidRDefault="00F513B7" w:rsidP="00F513B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4B8DF" w14:textId="3F0ABDCD" w:rsidR="00F513B7" w:rsidRPr="009F3238" w:rsidRDefault="00A62A87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1,451,075</w:t>
            </w:r>
          </w:p>
        </w:tc>
        <w:tc>
          <w:tcPr>
            <w:tcW w:w="270" w:type="dxa"/>
          </w:tcPr>
          <w:p w14:paraId="7AA51C79" w14:textId="77777777" w:rsidR="00F513B7" w:rsidRPr="009F3238" w:rsidRDefault="00F513B7" w:rsidP="00F513B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24984" w14:textId="10165F2C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F513B7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480</w:t>
            </w:r>
            <w:r w:rsidR="00F513B7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768</w:t>
            </w:r>
          </w:p>
        </w:tc>
      </w:tr>
    </w:tbl>
    <w:p w14:paraId="13B103E9" w14:textId="4CD1F4AF" w:rsidR="00DE6CA6" w:rsidRPr="009F3238" w:rsidRDefault="00DE6CA6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DA4AD99" w14:textId="77777777" w:rsidR="00DE6CA6" w:rsidRPr="009F3238" w:rsidRDefault="00DE6CA6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38E0C47F" w14:textId="0B551AD4" w:rsidR="00092727" w:rsidRPr="009F3238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เจ้าหนี้อื่น</w:t>
      </w:r>
    </w:p>
    <w:p w14:paraId="2ACF5AE9" w14:textId="5F0ADF2F" w:rsidR="00C923C3" w:rsidRPr="009F3238" w:rsidRDefault="00814A0D" w:rsidP="00C923C3">
      <w:pPr>
        <w:pStyle w:val="ListParagraph"/>
        <w:shd w:val="clear" w:color="auto" w:fill="FFFFFF" w:themeFill="background1"/>
        <w:ind w:left="540" w:firstLine="0"/>
        <w:rPr>
          <w:rFonts w:asciiTheme="majorBidi" w:hAnsiTheme="majorBidi" w:cstheme="majorBidi"/>
          <w:i w:val="0"/>
          <w:iCs w:val="0"/>
          <w:cs/>
          <w:lang w:val="en-US"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 xml:space="preserve">  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9F3238" w14:paraId="7897088F" w14:textId="77777777" w:rsidTr="00092727">
        <w:tc>
          <w:tcPr>
            <w:tcW w:w="3672" w:type="dxa"/>
            <w:vMerge w:val="restart"/>
            <w:shd w:val="clear" w:color="auto" w:fill="auto"/>
          </w:tcPr>
          <w:p w14:paraId="21DF1049" w14:textId="77777777" w:rsidR="00092727" w:rsidRPr="009F3238" w:rsidRDefault="00092727" w:rsidP="00092727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5807353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2BD4F079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31A2A13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3DCCE5C2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4057CB28" w14:textId="77777777" w:rsidTr="00092727">
        <w:tc>
          <w:tcPr>
            <w:tcW w:w="3672" w:type="dxa"/>
            <w:vMerge/>
            <w:shd w:val="clear" w:color="auto" w:fill="auto"/>
          </w:tcPr>
          <w:p w14:paraId="553041EC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75DCAD5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43B2DE3" w14:textId="079BDE1D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5C3582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7D801D" w14:textId="27258510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240" w:type="dxa"/>
            <w:shd w:val="clear" w:color="auto" w:fill="auto"/>
          </w:tcPr>
          <w:p w14:paraId="5AA8A1BD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51BB43" w14:textId="5D4B985E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489A685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C62A77" w14:textId="6BC87DEA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092727" w:rsidRPr="009F3238" w14:paraId="4B74C2AD" w14:textId="77777777" w:rsidTr="00092727">
        <w:tc>
          <w:tcPr>
            <w:tcW w:w="3672" w:type="dxa"/>
            <w:shd w:val="clear" w:color="auto" w:fill="auto"/>
          </w:tcPr>
          <w:p w14:paraId="031992A7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71BD156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513A7A5A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9F3238" w14:paraId="7A75F55D" w14:textId="77777777" w:rsidTr="00092727">
        <w:tc>
          <w:tcPr>
            <w:tcW w:w="3672" w:type="dxa"/>
            <w:shd w:val="clear" w:color="auto" w:fill="auto"/>
          </w:tcPr>
          <w:p w14:paraId="595D384B" w14:textId="77777777" w:rsidR="00092727" w:rsidRPr="009F3238" w:rsidRDefault="00092727" w:rsidP="00092727">
            <w:pPr>
              <w:ind w:left="-18"/>
              <w:rPr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68458017" w14:textId="53B54327" w:rsidR="00092727" w:rsidRPr="009F3238" w:rsidRDefault="00B873FC" w:rsidP="00092727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D4FF34E" w14:textId="0245A1E5" w:rsidR="00092727" w:rsidRPr="009F3238" w:rsidRDefault="00F86DA6" w:rsidP="008863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1,</w:t>
            </w:r>
            <w:r w:rsidR="0088631C" w:rsidRPr="009F3238">
              <w:rPr>
                <w:rFonts w:cs="Angsana New"/>
                <w:sz w:val="30"/>
                <w:szCs w:val="30"/>
              </w:rPr>
              <w:t>1</w:t>
            </w:r>
            <w:r w:rsidRPr="009F3238">
              <w:rPr>
                <w:rFonts w:cs="Angsana New"/>
                <w:sz w:val="30"/>
                <w:szCs w:val="30"/>
              </w:rPr>
              <w:t>87</w:t>
            </w:r>
          </w:p>
        </w:tc>
        <w:tc>
          <w:tcPr>
            <w:tcW w:w="240" w:type="dxa"/>
            <w:shd w:val="clear" w:color="auto" w:fill="auto"/>
          </w:tcPr>
          <w:p w14:paraId="0F35E855" w14:textId="77777777" w:rsidR="00092727" w:rsidRPr="009F3238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1EB50F" w14:textId="20FCC312" w:rsidR="00092727" w:rsidRPr="009F3238" w:rsidRDefault="00B873FC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513B7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555</w:t>
            </w:r>
          </w:p>
        </w:tc>
        <w:tc>
          <w:tcPr>
            <w:tcW w:w="240" w:type="dxa"/>
            <w:shd w:val="clear" w:color="auto" w:fill="auto"/>
          </w:tcPr>
          <w:p w14:paraId="0F14D26D" w14:textId="77777777" w:rsidR="00092727" w:rsidRPr="009F3238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D94823" w14:textId="5301A328" w:rsidR="00092727" w:rsidRPr="009F3238" w:rsidRDefault="00F86DA6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73,852</w:t>
            </w:r>
          </w:p>
        </w:tc>
        <w:tc>
          <w:tcPr>
            <w:tcW w:w="240" w:type="dxa"/>
            <w:shd w:val="clear" w:color="auto" w:fill="auto"/>
          </w:tcPr>
          <w:p w14:paraId="26B12475" w14:textId="77777777" w:rsidR="00092727" w:rsidRPr="009F3238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D069C1" w14:textId="7F593079" w:rsidR="00092727" w:rsidRPr="009F3238" w:rsidRDefault="00B873FC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91</w:t>
            </w:r>
            <w:r w:rsidR="00F513B7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469</w:t>
            </w:r>
          </w:p>
        </w:tc>
      </w:tr>
      <w:tr w:rsidR="00092727" w:rsidRPr="009F3238" w14:paraId="5AA96E43" w14:textId="77777777" w:rsidTr="00092727">
        <w:tc>
          <w:tcPr>
            <w:tcW w:w="3672" w:type="dxa"/>
            <w:shd w:val="clear" w:color="auto" w:fill="auto"/>
          </w:tcPr>
          <w:p w14:paraId="1E9E640E" w14:textId="77777777" w:rsidR="00092727" w:rsidRPr="009F3238" w:rsidRDefault="00092727" w:rsidP="00092727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D711DDD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938AA4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3A89E0" w14:textId="77777777" w:rsidR="00092727" w:rsidRPr="009F3238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8171E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2B8AFA" w14:textId="77777777" w:rsidR="00092727" w:rsidRPr="009F3238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7F71AF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3930BF" w14:textId="77777777" w:rsidR="00092727" w:rsidRPr="009F3238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FF7FD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92727" w:rsidRPr="009F3238" w14:paraId="44A45A70" w14:textId="77777777" w:rsidTr="00092727">
        <w:tc>
          <w:tcPr>
            <w:tcW w:w="3672" w:type="dxa"/>
            <w:shd w:val="clear" w:color="auto" w:fill="auto"/>
          </w:tcPr>
          <w:p w14:paraId="30F7F9E0" w14:textId="54F18FAD" w:rsidR="00092727" w:rsidRPr="009F3238" w:rsidRDefault="00092727" w:rsidP="00092727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  <w:shd w:val="clear" w:color="auto" w:fill="auto"/>
          </w:tcPr>
          <w:p w14:paraId="3439D1AE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DC8BE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7AF444" w14:textId="77777777" w:rsidR="00092727" w:rsidRPr="009F3238" w:rsidRDefault="00092727" w:rsidP="0009272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F9CD56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474704" w14:textId="77777777" w:rsidR="00092727" w:rsidRPr="009F3238" w:rsidRDefault="00092727" w:rsidP="0009272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7C3826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82DF86" w14:textId="77777777" w:rsidR="00092727" w:rsidRPr="009F3238" w:rsidRDefault="00092727" w:rsidP="0009272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C5E9B9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423CC" w:rsidRPr="009F3238" w14:paraId="794D715C" w14:textId="77777777" w:rsidTr="004104BF">
        <w:tc>
          <w:tcPr>
            <w:tcW w:w="3672" w:type="dxa"/>
            <w:shd w:val="clear" w:color="auto" w:fill="auto"/>
          </w:tcPr>
          <w:p w14:paraId="3E126BBC" w14:textId="77777777" w:rsidR="002423CC" w:rsidRPr="009F3238" w:rsidRDefault="002423CC" w:rsidP="004104BF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  <w:shd w:val="clear" w:color="auto" w:fill="auto"/>
          </w:tcPr>
          <w:p w14:paraId="63BBE0B7" w14:textId="77777777" w:rsidR="002423CC" w:rsidRPr="009F3238" w:rsidRDefault="002423CC" w:rsidP="004104BF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A8A905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672,280</w:t>
            </w:r>
          </w:p>
        </w:tc>
        <w:tc>
          <w:tcPr>
            <w:tcW w:w="240" w:type="dxa"/>
            <w:shd w:val="clear" w:color="auto" w:fill="auto"/>
          </w:tcPr>
          <w:p w14:paraId="1668E4CF" w14:textId="77777777" w:rsidR="002423CC" w:rsidRPr="009F3238" w:rsidRDefault="002423CC" w:rsidP="004104B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1E9152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547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671</w:t>
            </w:r>
          </w:p>
        </w:tc>
        <w:tc>
          <w:tcPr>
            <w:tcW w:w="240" w:type="dxa"/>
            <w:shd w:val="clear" w:color="auto" w:fill="auto"/>
          </w:tcPr>
          <w:p w14:paraId="1CB9D281" w14:textId="77777777" w:rsidR="002423CC" w:rsidRPr="009F3238" w:rsidRDefault="002423CC" w:rsidP="004104B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CD5EEE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281,547</w:t>
            </w:r>
          </w:p>
        </w:tc>
        <w:tc>
          <w:tcPr>
            <w:tcW w:w="240" w:type="dxa"/>
            <w:shd w:val="clear" w:color="auto" w:fill="auto"/>
          </w:tcPr>
          <w:p w14:paraId="24BF8F8D" w14:textId="77777777" w:rsidR="002423CC" w:rsidRPr="009F3238" w:rsidRDefault="002423CC" w:rsidP="004104B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F2EBD0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304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843</w:t>
            </w:r>
          </w:p>
        </w:tc>
      </w:tr>
      <w:tr w:rsidR="00A642B9" w:rsidRPr="009F3238" w14:paraId="3229CE3A" w14:textId="77777777" w:rsidTr="00F513B7">
        <w:tc>
          <w:tcPr>
            <w:tcW w:w="3672" w:type="dxa"/>
            <w:shd w:val="clear" w:color="auto" w:fill="auto"/>
          </w:tcPr>
          <w:p w14:paraId="458438D4" w14:textId="426060ED" w:rsidR="00A642B9" w:rsidRPr="009F3238" w:rsidRDefault="00A642B9" w:rsidP="00A642B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7C84E518" w14:textId="77777777" w:rsidR="00A642B9" w:rsidRPr="009F3238" w:rsidRDefault="00A642B9" w:rsidP="00A642B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155BFE2" w14:textId="0673437C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416,132</w:t>
            </w:r>
          </w:p>
        </w:tc>
        <w:tc>
          <w:tcPr>
            <w:tcW w:w="240" w:type="dxa"/>
            <w:shd w:val="clear" w:color="auto" w:fill="auto"/>
          </w:tcPr>
          <w:p w14:paraId="21AF05D0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27EC5B1" w14:textId="0EF0A84B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257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460</w:t>
            </w:r>
          </w:p>
        </w:tc>
        <w:tc>
          <w:tcPr>
            <w:tcW w:w="240" w:type="dxa"/>
            <w:shd w:val="clear" w:color="auto" w:fill="auto"/>
          </w:tcPr>
          <w:p w14:paraId="6472FBED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A37B121" w14:textId="4174FA38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234,801</w:t>
            </w:r>
          </w:p>
        </w:tc>
        <w:tc>
          <w:tcPr>
            <w:tcW w:w="240" w:type="dxa"/>
            <w:shd w:val="clear" w:color="auto" w:fill="auto"/>
          </w:tcPr>
          <w:p w14:paraId="35930665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692E80" w14:textId="3FB0204B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89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962</w:t>
            </w:r>
          </w:p>
        </w:tc>
      </w:tr>
      <w:tr w:rsidR="002423CC" w:rsidRPr="009F3238" w14:paraId="43F7EE4B" w14:textId="77777777" w:rsidTr="004104BF">
        <w:tc>
          <w:tcPr>
            <w:tcW w:w="3672" w:type="dxa"/>
            <w:shd w:val="clear" w:color="auto" w:fill="auto"/>
          </w:tcPr>
          <w:p w14:paraId="2A214BC2" w14:textId="77777777" w:rsidR="002423CC" w:rsidRPr="009F3238" w:rsidRDefault="002423CC" w:rsidP="004104BF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5A640CAB" w14:textId="77777777" w:rsidR="002423CC" w:rsidRPr="009F3238" w:rsidRDefault="002423CC" w:rsidP="004104BF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B46E8FE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</w:t>
            </w:r>
            <w:r>
              <w:rPr>
                <w:rFonts w:cs="Angsana New"/>
                <w:sz w:val="30"/>
                <w:szCs w:val="30"/>
              </w:rPr>
              <w:t>67,700</w:t>
            </w:r>
          </w:p>
        </w:tc>
        <w:tc>
          <w:tcPr>
            <w:tcW w:w="240" w:type="dxa"/>
            <w:shd w:val="clear" w:color="auto" w:fill="auto"/>
          </w:tcPr>
          <w:p w14:paraId="7A652F30" w14:textId="77777777" w:rsidR="002423CC" w:rsidRPr="009F3238" w:rsidRDefault="002423CC" w:rsidP="004104B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D03941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854,028</w:t>
            </w:r>
          </w:p>
        </w:tc>
        <w:tc>
          <w:tcPr>
            <w:tcW w:w="240" w:type="dxa"/>
            <w:shd w:val="clear" w:color="auto" w:fill="auto"/>
          </w:tcPr>
          <w:p w14:paraId="4D312CFB" w14:textId="77777777" w:rsidR="002423CC" w:rsidRPr="009F3238" w:rsidRDefault="002423CC" w:rsidP="004104B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2978620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189,545</w:t>
            </w:r>
          </w:p>
        </w:tc>
        <w:tc>
          <w:tcPr>
            <w:tcW w:w="240" w:type="dxa"/>
            <w:shd w:val="clear" w:color="auto" w:fill="auto"/>
          </w:tcPr>
          <w:p w14:paraId="3A017DE0" w14:textId="77777777" w:rsidR="002423CC" w:rsidRPr="009F3238" w:rsidRDefault="002423CC" w:rsidP="004104B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46C4C7" w14:textId="77777777" w:rsidR="002423CC" w:rsidRPr="009F3238" w:rsidRDefault="002423CC" w:rsidP="00410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354,417</w:t>
            </w:r>
          </w:p>
        </w:tc>
      </w:tr>
      <w:tr w:rsidR="00A642B9" w:rsidRPr="009F3238" w14:paraId="357F48F4" w14:textId="77777777" w:rsidTr="00F513B7">
        <w:tc>
          <w:tcPr>
            <w:tcW w:w="3672" w:type="dxa"/>
            <w:shd w:val="clear" w:color="auto" w:fill="auto"/>
          </w:tcPr>
          <w:p w14:paraId="7124DE14" w14:textId="77777777" w:rsidR="00A642B9" w:rsidRPr="009F3238" w:rsidRDefault="00A642B9" w:rsidP="00A642B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2E68A026" w14:textId="77777777" w:rsidR="00A642B9" w:rsidRPr="009F3238" w:rsidRDefault="00A642B9" w:rsidP="00A642B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ED4A772" w14:textId="2C3FCB82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257,930</w:t>
            </w:r>
          </w:p>
        </w:tc>
        <w:tc>
          <w:tcPr>
            <w:tcW w:w="240" w:type="dxa"/>
            <w:shd w:val="clear" w:color="auto" w:fill="auto"/>
          </w:tcPr>
          <w:p w14:paraId="3F28B1DB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73BF8B3" w14:textId="67091B60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321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347</w:t>
            </w:r>
          </w:p>
        </w:tc>
        <w:tc>
          <w:tcPr>
            <w:tcW w:w="240" w:type="dxa"/>
            <w:shd w:val="clear" w:color="auto" w:fill="auto"/>
          </w:tcPr>
          <w:p w14:paraId="72C0B235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5818A85" w14:textId="39248436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257,930</w:t>
            </w:r>
          </w:p>
        </w:tc>
        <w:tc>
          <w:tcPr>
            <w:tcW w:w="240" w:type="dxa"/>
            <w:shd w:val="clear" w:color="auto" w:fill="auto"/>
          </w:tcPr>
          <w:p w14:paraId="35AC067B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3816152" w14:textId="46A6639D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321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347</w:t>
            </w:r>
          </w:p>
        </w:tc>
      </w:tr>
      <w:tr w:rsidR="00A642B9" w:rsidRPr="009F3238" w14:paraId="09CCFBE0" w14:textId="77777777" w:rsidTr="00F513B7">
        <w:tc>
          <w:tcPr>
            <w:tcW w:w="3672" w:type="dxa"/>
            <w:shd w:val="clear" w:color="auto" w:fill="auto"/>
          </w:tcPr>
          <w:p w14:paraId="10867432" w14:textId="4D2063A4" w:rsidR="00A642B9" w:rsidRPr="009F3238" w:rsidRDefault="00A642B9" w:rsidP="00A642B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11245545" w14:textId="77777777" w:rsidR="00A642B9" w:rsidRPr="009F3238" w:rsidRDefault="00A642B9" w:rsidP="00A642B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E7E6E6" w14:textId="6E9B6550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120,513</w:t>
            </w:r>
          </w:p>
        </w:tc>
        <w:tc>
          <w:tcPr>
            <w:tcW w:w="240" w:type="dxa"/>
            <w:shd w:val="clear" w:color="auto" w:fill="auto"/>
          </w:tcPr>
          <w:p w14:paraId="1091CD30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47976CA" w14:textId="5A8AACFD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103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489</w:t>
            </w:r>
          </w:p>
        </w:tc>
        <w:tc>
          <w:tcPr>
            <w:tcW w:w="240" w:type="dxa"/>
            <w:shd w:val="clear" w:color="auto" w:fill="auto"/>
          </w:tcPr>
          <w:p w14:paraId="02CF00BF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A5C5F4D" w14:textId="151B5ABA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63,490</w:t>
            </w:r>
          </w:p>
        </w:tc>
        <w:tc>
          <w:tcPr>
            <w:tcW w:w="240" w:type="dxa"/>
            <w:shd w:val="clear" w:color="auto" w:fill="auto"/>
          </w:tcPr>
          <w:p w14:paraId="24C0E47E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A8640" w14:textId="55744BDD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65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773</w:t>
            </w:r>
          </w:p>
        </w:tc>
      </w:tr>
      <w:tr w:rsidR="00A642B9" w:rsidRPr="009F3238" w14:paraId="13FAD1DB" w14:textId="77777777" w:rsidTr="00F513B7">
        <w:tc>
          <w:tcPr>
            <w:tcW w:w="3672" w:type="dxa"/>
            <w:shd w:val="clear" w:color="auto" w:fill="auto"/>
          </w:tcPr>
          <w:p w14:paraId="5F596A7A" w14:textId="77777777" w:rsidR="00A642B9" w:rsidRPr="009F3238" w:rsidRDefault="00A642B9" w:rsidP="00A642B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  <w:shd w:val="clear" w:color="auto" w:fill="auto"/>
          </w:tcPr>
          <w:p w14:paraId="0456C37C" w14:textId="77777777" w:rsidR="00A642B9" w:rsidRPr="009F3238" w:rsidRDefault="00A642B9" w:rsidP="00A642B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F961483" w14:textId="0541C8C0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112,421</w:t>
            </w:r>
          </w:p>
        </w:tc>
        <w:tc>
          <w:tcPr>
            <w:tcW w:w="240" w:type="dxa"/>
            <w:shd w:val="clear" w:color="auto" w:fill="auto"/>
          </w:tcPr>
          <w:p w14:paraId="0B9D9C5E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8846D28" w14:textId="2C0D1EB2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159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522</w:t>
            </w:r>
          </w:p>
        </w:tc>
        <w:tc>
          <w:tcPr>
            <w:tcW w:w="240" w:type="dxa"/>
            <w:shd w:val="clear" w:color="auto" w:fill="auto"/>
          </w:tcPr>
          <w:p w14:paraId="4B5C7B69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5F749DB" w14:textId="71524C46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104,885</w:t>
            </w:r>
          </w:p>
        </w:tc>
        <w:tc>
          <w:tcPr>
            <w:tcW w:w="240" w:type="dxa"/>
            <w:shd w:val="clear" w:color="auto" w:fill="auto"/>
          </w:tcPr>
          <w:p w14:paraId="6AD920CF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CCA5A1" w14:textId="7ADB84AD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153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898</w:t>
            </w:r>
          </w:p>
        </w:tc>
      </w:tr>
      <w:tr w:rsidR="00A642B9" w:rsidRPr="009F3238" w14:paraId="4813BECB" w14:textId="77777777" w:rsidTr="00F513B7">
        <w:tc>
          <w:tcPr>
            <w:tcW w:w="3672" w:type="dxa"/>
            <w:shd w:val="clear" w:color="auto" w:fill="auto"/>
          </w:tcPr>
          <w:p w14:paraId="300B6CE8" w14:textId="5A9F983E" w:rsidR="00A642B9" w:rsidRPr="003B1B3E" w:rsidRDefault="00A642B9" w:rsidP="00A642B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415DC7FD" w14:textId="77777777" w:rsidR="00A642B9" w:rsidRPr="003B1B3E" w:rsidRDefault="00A642B9" w:rsidP="00A642B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CE083B" w14:textId="75CDA9E3" w:rsidR="00A642B9" w:rsidRPr="002423CC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52,282</w:t>
            </w:r>
          </w:p>
        </w:tc>
        <w:tc>
          <w:tcPr>
            <w:tcW w:w="240" w:type="dxa"/>
            <w:shd w:val="clear" w:color="auto" w:fill="auto"/>
          </w:tcPr>
          <w:p w14:paraId="0C1E98AD" w14:textId="77777777" w:rsidR="00A642B9" w:rsidRPr="002423CC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CD3E524" w14:textId="0E9B3DCD" w:rsidR="00A642B9" w:rsidRPr="002423CC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  <w:lang w:bidi="th-TH"/>
              </w:rPr>
              <w:t>57</w:t>
            </w:r>
            <w:r w:rsidRPr="002423CC">
              <w:rPr>
                <w:rFonts w:cs="Angsana New"/>
                <w:sz w:val="30"/>
                <w:szCs w:val="30"/>
              </w:rPr>
              <w:t>,</w:t>
            </w:r>
            <w:r w:rsidRPr="002423CC">
              <w:rPr>
                <w:rFonts w:cs="Angsana New"/>
                <w:sz w:val="30"/>
                <w:szCs w:val="30"/>
                <w:lang w:bidi="th-TH"/>
              </w:rPr>
              <w:t>782</w:t>
            </w:r>
          </w:p>
        </w:tc>
        <w:tc>
          <w:tcPr>
            <w:tcW w:w="240" w:type="dxa"/>
            <w:shd w:val="clear" w:color="auto" w:fill="auto"/>
          </w:tcPr>
          <w:p w14:paraId="380A43B6" w14:textId="77777777" w:rsidR="00A642B9" w:rsidRPr="002423CC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D46858" w14:textId="39B683CD" w:rsidR="00A642B9" w:rsidRPr="002423CC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11,046</w:t>
            </w:r>
          </w:p>
        </w:tc>
        <w:tc>
          <w:tcPr>
            <w:tcW w:w="240" w:type="dxa"/>
            <w:shd w:val="clear" w:color="auto" w:fill="auto"/>
          </w:tcPr>
          <w:p w14:paraId="7BB3DFE4" w14:textId="77777777" w:rsidR="00A642B9" w:rsidRPr="002423CC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EA12BA2" w14:textId="04E18F06" w:rsidR="00A642B9" w:rsidRPr="002423CC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  <w:lang w:bidi="th-TH"/>
              </w:rPr>
              <w:t>6</w:t>
            </w:r>
            <w:r w:rsidRPr="002423CC">
              <w:rPr>
                <w:rFonts w:cs="Angsana New"/>
                <w:sz w:val="30"/>
                <w:szCs w:val="30"/>
              </w:rPr>
              <w:t>,</w:t>
            </w:r>
            <w:r w:rsidRPr="002423CC">
              <w:rPr>
                <w:rFonts w:cs="Angsana New"/>
                <w:sz w:val="30"/>
                <w:szCs w:val="30"/>
                <w:lang w:bidi="th-TH"/>
              </w:rPr>
              <w:t>968</w:t>
            </w:r>
          </w:p>
        </w:tc>
      </w:tr>
      <w:tr w:rsidR="00F5549C" w:rsidRPr="009F3238" w14:paraId="2C9650CA" w14:textId="77777777" w:rsidTr="00F513B7">
        <w:tc>
          <w:tcPr>
            <w:tcW w:w="3672" w:type="dxa"/>
            <w:shd w:val="clear" w:color="auto" w:fill="auto"/>
            <w:vAlign w:val="bottom"/>
          </w:tcPr>
          <w:p w14:paraId="388B3C86" w14:textId="2A711130" w:rsidR="00F5549C" w:rsidRPr="003B1B3E" w:rsidRDefault="00F5549C" w:rsidP="00F5549C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0" w:type="dxa"/>
            <w:shd w:val="clear" w:color="auto" w:fill="auto"/>
          </w:tcPr>
          <w:p w14:paraId="509DC528" w14:textId="77777777" w:rsidR="00F5549C" w:rsidRPr="003B1B3E" w:rsidRDefault="00F5549C" w:rsidP="00F5549C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17FA0" w14:textId="155C811E" w:rsidR="00F5549C" w:rsidRPr="002423CC" w:rsidRDefault="00F5549C" w:rsidP="00F554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423CC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2423CC" w:rsidRPr="002423CC">
              <w:rPr>
                <w:rFonts w:cs="Angsana New"/>
                <w:sz w:val="30"/>
                <w:szCs w:val="30"/>
                <w:lang w:bidi="th-TH"/>
              </w:rPr>
              <w:t>78,626</w:t>
            </w:r>
          </w:p>
        </w:tc>
        <w:tc>
          <w:tcPr>
            <w:tcW w:w="240" w:type="dxa"/>
            <w:shd w:val="clear" w:color="auto" w:fill="auto"/>
          </w:tcPr>
          <w:p w14:paraId="01A9ECC7" w14:textId="77777777" w:rsidR="00F5549C" w:rsidRPr="002423CC" w:rsidRDefault="00F5549C" w:rsidP="00F5549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ED44FD" w14:textId="51484946" w:rsidR="00F5549C" w:rsidRPr="002423CC" w:rsidRDefault="002423CC" w:rsidP="00F554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282,440</w:t>
            </w:r>
          </w:p>
        </w:tc>
        <w:tc>
          <w:tcPr>
            <w:tcW w:w="240" w:type="dxa"/>
            <w:shd w:val="clear" w:color="auto" w:fill="auto"/>
          </w:tcPr>
          <w:p w14:paraId="1F7C8EAE" w14:textId="77777777" w:rsidR="00F5549C" w:rsidRPr="002423CC" w:rsidRDefault="00F5549C" w:rsidP="00F5549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7677" w14:textId="5138C547" w:rsidR="00F5549C" w:rsidRPr="002423CC" w:rsidRDefault="002423CC" w:rsidP="002423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95,395</w:t>
            </w:r>
          </w:p>
        </w:tc>
        <w:tc>
          <w:tcPr>
            <w:tcW w:w="240" w:type="dxa"/>
            <w:shd w:val="clear" w:color="auto" w:fill="auto"/>
          </w:tcPr>
          <w:p w14:paraId="5D1F711F" w14:textId="77777777" w:rsidR="00F5549C" w:rsidRPr="002423CC" w:rsidRDefault="00F5549C" w:rsidP="00F5549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38D74" w14:textId="36DD57B7" w:rsidR="00F5549C" w:rsidRPr="002423CC" w:rsidRDefault="002423CC" w:rsidP="002423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80,</w:t>
            </w:r>
            <w:r w:rsidRPr="002423CC">
              <w:rPr>
                <w:rFonts w:cs="Angsana New"/>
                <w:sz w:val="30"/>
                <w:szCs w:val="30"/>
                <w:lang w:bidi="th-TH"/>
              </w:rPr>
              <w:t>260</w:t>
            </w:r>
          </w:p>
        </w:tc>
      </w:tr>
      <w:tr w:rsidR="00A642B9" w:rsidRPr="009F3238" w14:paraId="5CEABD2B" w14:textId="77777777" w:rsidTr="00F513B7">
        <w:tc>
          <w:tcPr>
            <w:tcW w:w="3672" w:type="dxa"/>
            <w:shd w:val="clear" w:color="auto" w:fill="auto"/>
          </w:tcPr>
          <w:p w14:paraId="2539CB0D" w14:textId="53894A9B" w:rsidR="00A642B9" w:rsidRPr="003B1B3E" w:rsidRDefault="00A642B9" w:rsidP="00A642B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2F8532" w14:textId="77777777" w:rsidR="00A642B9" w:rsidRPr="003B1B3E" w:rsidRDefault="00A642B9" w:rsidP="00A642B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8FF9" w14:textId="4F258E52" w:rsidR="00A642B9" w:rsidRPr="003B1B3E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B1B3E">
              <w:rPr>
                <w:rFonts w:cs="Angsana New"/>
                <w:sz w:val="30"/>
                <w:szCs w:val="30"/>
              </w:rPr>
              <w:t>2,277,884</w:t>
            </w:r>
          </w:p>
        </w:tc>
        <w:tc>
          <w:tcPr>
            <w:tcW w:w="240" w:type="dxa"/>
            <w:shd w:val="clear" w:color="auto" w:fill="auto"/>
          </w:tcPr>
          <w:p w14:paraId="0541483C" w14:textId="77777777" w:rsidR="00A642B9" w:rsidRPr="003B1B3E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D42E" w14:textId="023666A9" w:rsidR="00A642B9" w:rsidRPr="003B1B3E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3B1B3E">
              <w:rPr>
                <w:rFonts w:cs="Angsana New"/>
                <w:sz w:val="30"/>
                <w:szCs w:val="30"/>
              </w:rPr>
              <w:t>,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>583</w:t>
            </w:r>
            <w:r w:rsidRPr="003B1B3E">
              <w:rPr>
                <w:rFonts w:cs="Angsana New"/>
                <w:sz w:val="30"/>
                <w:szCs w:val="30"/>
              </w:rPr>
              <w:t>,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>739</w:t>
            </w:r>
          </w:p>
        </w:tc>
        <w:tc>
          <w:tcPr>
            <w:tcW w:w="240" w:type="dxa"/>
            <w:shd w:val="clear" w:color="auto" w:fill="auto"/>
          </w:tcPr>
          <w:p w14:paraId="33E4ACE6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9B245" w14:textId="6C1F578C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1,238,639</w:t>
            </w:r>
          </w:p>
        </w:tc>
        <w:tc>
          <w:tcPr>
            <w:tcW w:w="240" w:type="dxa"/>
            <w:shd w:val="clear" w:color="auto" w:fill="auto"/>
          </w:tcPr>
          <w:p w14:paraId="62C8DC2D" w14:textId="77777777" w:rsidR="00A642B9" w:rsidRPr="009F3238" w:rsidRDefault="00A642B9" w:rsidP="00A642B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3A5C1" w14:textId="75B4E52B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377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468</w:t>
            </w:r>
          </w:p>
        </w:tc>
      </w:tr>
      <w:tr w:rsidR="00A642B9" w:rsidRPr="009F3238" w14:paraId="0717CC81" w14:textId="77777777" w:rsidTr="00F513B7">
        <w:tc>
          <w:tcPr>
            <w:tcW w:w="3672" w:type="dxa"/>
            <w:shd w:val="clear" w:color="auto" w:fill="auto"/>
            <w:vAlign w:val="bottom"/>
          </w:tcPr>
          <w:p w14:paraId="34681594" w14:textId="33F983E4" w:rsidR="00A642B9" w:rsidRPr="003B1B3E" w:rsidRDefault="00A642B9" w:rsidP="00A642B9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3B1B3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1810AB61" w14:textId="77777777" w:rsidR="00A642B9" w:rsidRPr="003B1B3E" w:rsidRDefault="00A642B9" w:rsidP="00A642B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8B6F32" w14:textId="32D6FBFB" w:rsidR="00A642B9" w:rsidRPr="003B1B3E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B1B3E">
              <w:rPr>
                <w:rFonts w:cs="Angsana New"/>
                <w:b/>
                <w:bCs/>
                <w:sz w:val="30"/>
                <w:szCs w:val="30"/>
              </w:rPr>
              <w:t>2,279,071</w:t>
            </w:r>
          </w:p>
        </w:tc>
        <w:tc>
          <w:tcPr>
            <w:tcW w:w="240" w:type="dxa"/>
            <w:shd w:val="clear" w:color="auto" w:fill="auto"/>
          </w:tcPr>
          <w:p w14:paraId="4A35AB87" w14:textId="77777777" w:rsidR="00A642B9" w:rsidRPr="003B1B3E" w:rsidRDefault="00A642B9" w:rsidP="00A642B9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8023622" w14:textId="1ED7CA51" w:rsidR="00A642B9" w:rsidRPr="003B1B3E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B1B3E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3B1B3E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B1B3E">
              <w:rPr>
                <w:rFonts w:cs="Angsana New"/>
                <w:b/>
                <w:bCs/>
                <w:sz w:val="30"/>
                <w:szCs w:val="30"/>
                <w:lang w:bidi="th-TH"/>
              </w:rPr>
              <w:t>585</w:t>
            </w:r>
            <w:r w:rsidRPr="003B1B3E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B1B3E">
              <w:rPr>
                <w:rFonts w:cs="Angsana New"/>
                <w:b/>
                <w:bCs/>
                <w:sz w:val="30"/>
                <w:szCs w:val="30"/>
                <w:lang w:bidi="th-TH"/>
              </w:rPr>
              <w:t>294</w:t>
            </w:r>
          </w:p>
        </w:tc>
        <w:tc>
          <w:tcPr>
            <w:tcW w:w="240" w:type="dxa"/>
            <w:shd w:val="clear" w:color="auto" w:fill="auto"/>
          </w:tcPr>
          <w:p w14:paraId="57E372E4" w14:textId="77777777" w:rsidR="00A642B9" w:rsidRPr="009F3238" w:rsidRDefault="00A642B9" w:rsidP="00A642B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BB8C0A" w14:textId="3A59FFC3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1,312,491</w:t>
            </w:r>
          </w:p>
        </w:tc>
        <w:tc>
          <w:tcPr>
            <w:tcW w:w="240" w:type="dxa"/>
            <w:shd w:val="clear" w:color="auto" w:fill="auto"/>
          </w:tcPr>
          <w:p w14:paraId="74F83518" w14:textId="77777777" w:rsidR="00A642B9" w:rsidRPr="009F3238" w:rsidRDefault="00A642B9" w:rsidP="00A642B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9D546" w14:textId="608E8754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468</w:t>
            </w:r>
            <w:r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937</w:t>
            </w:r>
          </w:p>
        </w:tc>
      </w:tr>
      <w:tr w:rsidR="00A642B9" w:rsidRPr="009F3238" w14:paraId="3225900B" w14:textId="77777777" w:rsidTr="00F753E2">
        <w:trPr>
          <w:trHeight w:val="262"/>
        </w:trPr>
        <w:tc>
          <w:tcPr>
            <w:tcW w:w="3672" w:type="dxa"/>
            <w:shd w:val="clear" w:color="auto" w:fill="auto"/>
            <w:vAlign w:val="bottom"/>
          </w:tcPr>
          <w:p w14:paraId="370D1DE5" w14:textId="46537A6A" w:rsidR="00A642B9" w:rsidRPr="009F3238" w:rsidRDefault="00A642B9" w:rsidP="00A642B9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0D40BA67" w14:textId="77777777" w:rsidR="00A642B9" w:rsidRPr="009F3238" w:rsidRDefault="00A642B9" w:rsidP="00A642B9">
            <w:pPr>
              <w:ind w:left="162" w:hanging="162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073BBD97" w14:textId="31633776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E4F7DD" w14:textId="77777777" w:rsidR="00A642B9" w:rsidRPr="009F3238" w:rsidRDefault="00A642B9" w:rsidP="00A642B9">
            <w:pPr>
              <w:jc w:val="thaiDistribute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05A0FF" w14:textId="35C3BE2B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FE0397" w14:textId="77777777" w:rsidR="00A642B9" w:rsidRPr="009F3238" w:rsidRDefault="00A642B9" w:rsidP="00A642B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CB776" w14:textId="2CFB0A37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F76F804" w14:textId="77777777" w:rsidR="00A642B9" w:rsidRPr="009F3238" w:rsidRDefault="00A642B9" w:rsidP="00A642B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159C9A" w14:textId="5D7357C5" w:rsidR="00A642B9" w:rsidRPr="009F3238" w:rsidRDefault="00A642B9" w:rsidP="00A642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</w:tbl>
    <w:p w14:paraId="6613D680" w14:textId="77777777" w:rsidR="00092727" w:rsidRPr="009F3238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2218EAE8" w14:textId="77777777" w:rsidR="00092727" w:rsidRPr="009F3238" w:rsidRDefault="00092727" w:rsidP="00092727">
      <w:pPr>
        <w:spacing w:line="240" w:lineRule="auto"/>
        <w:rPr>
          <w:rFonts w:asciiTheme="majorBidi" w:hAnsiTheme="majorBidi"/>
          <w:b/>
          <w:bCs/>
          <w:sz w:val="12"/>
          <w:szCs w:val="12"/>
          <w:cs/>
          <w:lang w:val="th-TH"/>
        </w:rPr>
      </w:pPr>
      <w:r w:rsidRPr="009F3238">
        <w:rPr>
          <w:rFonts w:asciiTheme="majorBidi" w:hAnsiTheme="majorBidi"/>
          <w:i/>
          <w:iCs/>
          <w:sz w:val="12"/>
          <w:szCs w:val="12"/>
          <w:cs/>
        </w:rPr>
        <w:br w:type="page"/>
      </w:r>
    </w:p>
    <w:p w14:paraId="30F88A2B" w14:textId="77777777" w:rsidR="00092727" w:rsidRPr="009F3238" w:rsidRDefault="00092727" w:rsidP="00C712F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ประมาณการหนี้สินสำหรับผลประโยชน์พนักงาน</w:t>
      </w:r>
    </w:p>
    <w:p w14:paraId="6FDF646C" w14:textId="77777777" w:rsidR="00C923C3" w:rsidRPr="009F3238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7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843"/>
        <w:gridCol w:w="944"/>
        <w:gridCol w:w="269"/>
        <w:gridCol w:w="991"/>
        <w:gridCol w:w="269"/>
        <w:gridCol w:w="991"/>
        <w:gridCol w:w="269"/>
        <w:gridCol w:w="904"/>
      </w:tblGrid>
      <w:tr w:rsidR="00092727" w:rsidRPr="009F3238" w14:paraId="2026621E" w14:textId="77777777" w:rsidTr="00F513B7">
        <w:trPr>
          <w:trHeight w:val="435"/>
        </w:trPr>
        <w:tc>
          <w:tcPr>
            <w:tcW w:w="2041" w:type="pct"/>
            <w:vMerge w:val="restart"/>
            <w:shd w:val="clear" w:color="auto" w:fill="auto"/>
          </w:tcPr>
          <w:p w14:paraId="49D95CD3" w14:textId="77777777" w:rsidR="00092727" w:rsidRPr="009F3238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14:paraId="32CAF640" w14:textId="77777777" w:rsidR="00092727" w:rsidRPr="009F3238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2F55C8CC" w14:textId="77777777" w:rsidR="00092727" w:rsidRPr="009F3238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68" w:type="pct"/>
            <w:gridSpan w:val="3"/>
          </w:tcPr>
          <w:p w14:paraId="090501E5" w14:textId="77777777" w:rsidR="00092727" w:rsidRPr="009F3238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E1" w:rsidRPr="009F3238" w14:paraId="6BE26DEE" w14:textId="77777777" w:rsidTr="00F513B7">
        <w:trPr>
          <w:trHeight w:val="420"/>
        </w:trPr>
        <w:tc>
          <w:tcPr>
            <w:tcW w:w="2041" w:type="pct"/>
            <w:vMerge/>
            <w:shd w:val="clear" w:color="auto" w:fill="auto"/>
          </w:tcPr>
          <w:p w14:paraId="7B8EEE03" w14:textId="77777777" w:rsidR="00092727" w:rsidRPr="009F3238" w:rsidRDefault="00092727" w:rsidP="00092727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</w:tcPr>
          <w:p w14:paraId="354DF67B" w14:textId="77777777" w:rsidR="00092727" w:rsidRPr="009F3238" w:rsidRDefault="00092727" w:rsidP="00092727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0" w:type="pct"/>
          </w:tcPr>
          <w:p w14:paraId="0AF59D3C" w14:textId="1AC7B15B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B9DC464" w14:textId="77777777" w:rsidR="00092727" w:rsidRPr="009F3238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612CA216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68D5312" w14:textId="77777777" w:rsidR="00092727" w:rsidRPr="009F3238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B8DA57" w14:textId="738F1BA7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C9D1EAA" w14:textId="77777777" w:rsidR="00092727" w:rsidRPr="009F3238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7" w:type="pct"/>
          </w:tcPr>
          <w:p w14:paraId="02AE182F" w14:textId="205C49BB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092727" w:rsidRPr="009F3238" w14:paraId="663A0FCF" w14:textId="77777777" w:rsidTr="00F513B7">
        <w:trPr>
          <w:trHeight w:val="420"/>
        </w:trPr>
        <w:tc>
          <w:tcPr>
            <w:tcW w:w="2041" w:type="pct"/>
          </w:tcPr>
          <w:p w14:paraId="68A03FC4" w14:textId="77777777" w:rsidR="00092727" w:rsidRPr="009F3238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</w:tcPr>
          <w:p w14:paraId="66BB4028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3" w:type="pct"/>
            <w:gridSpan w:val="7"/>
          </w:tcPr>
          <w:p w14:paraId="38992555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9F3238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9F3238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9F3238" w14:paraId="4F6426F3" w14:textId="77777777" w:rsidTr="00F513B7">
        <w:trPr>
          <w:trHeight w:val="420"/>
        </w:trPr>
        <w:tc>
          <w:tcPr>
            <w:tcW w:w="2041" w:type="pct"/>
          </w:tcPr>
          <w:p w14:paraId="5C7D618C" w14:textId="77777777" w:rsidR="00092727" w:rsidRPr="009F3238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1142089" w14:textId="7B5C64BE" w:rsidR="00092727" w:rsidRPr="009F3238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Pr="009F3238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873FC" w:rsidRPr="009F3238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9F3238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6" w:type="pct"/>
          </w:tcPr>
          <w:p w14:paraId="0C30F819" w14:textId="77777777" w:rsidR="00092727" w:rsidRPr="009F3238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4DAA7FC5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3B18B32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D35D14E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</w:tcPr>
          <w:p w14:paraId="06ADAA1F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F513B7" w:rsidRPr="009F3238" w14:paraId="2D4A8898" w14:textId="77777777" w:rsidTr="00F513B7">
        <w:trPr>
          <w:trHeight w:val="420"/>
        </w:trPr>
        <w:tc>
          <w:tcPr>
            <w:tcW w:w="2041" w:type="pct"/>
          </w:tcPr>
          <w:p w14:paraId="409BCFB9" w14:textId="77777777" w:rsidR="00F513B7" w:rsidRPr="009F3238" w:rsidRDefault="00F513B7" w:rsidP="00F513B7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9F323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56" w:type="pct"/>
          </w:tcPr>
          <w:p w14:paraId="347CD329" w14:textId="77777777" w:rsidR="00F513B7" w:rsidRPr="009F3238" w:rsidRDefault="00F513B7" w:rsidP="00F513B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33BD9566" w14:textId="4D045FFD" w:rsidR="00F513B7" w:rsidRPr="009F3238" w:rsidRDefault="00D45831" w:rsidP="00AF1DE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6</w:t>
            </w:r>
            <w:r w:rsidR="00AF1DE6" w:rsidRPr="009F3238">
              <w:rPr>
                <w:color w:val="000000"/>
                <w:sz w:val="30"/>
                <w:szCs w:val="30"/>
              </w:rPr>
              <w:t>51</w:t>
            </w:r>
            <w:r w:rsidRPr="009F3238">
              <w:rPr>
                <w:color w:val="000000"/>
                <w:sz w:val="30"/>
                <w:szCs w:val="30"/>
              </w:rPr>
              <w:t>,</w:t>
            </w:r>
            <w:r w:rsidR="00AF1DE6" w:rsidRPr="009F3238">
              <w:rPr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F513B7" w:rsidRPr="009F3238" w:rsidRDefault="00F513B7" w:rsidP="00F513B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4654D51" w14:textId="6DF70F62" w:rsidR="00F513B7" w:rsidRPr="009F3238" w:rsidRDefault="00B873FC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605</w:t>
            </w:r>
            <w:r w:rsidR="00F513B7"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648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1D540C12" w14:textId="77777777" w:rsidR="00F513B7" w:rsidRPr="009F3238" w:rsidRDefault="00F513B7" w:rsidP="00F513B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3C5FDABE" w14:textId="2E513558" w:rsidR="00F513B7" w:rsidRPr="009F3238" w:rsidRDefault="00D45831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413,334</w:t>
            </w:r>
          </w:p>
        </w:tc>
        <w:tc>
          <w:tcPr>
            <w:tcW w:w="145" w:type="pct"/>
            <w:tcBorders>
              <w:bottom w:val="nil"/>
            </w:tcBorders>
          </w:tcPr>
          <w:p w14:paraId="44577A73" w14:textId="77777777" w:rsidR="00F513B7" w:rsidRPr="009F3238" w:rsidRDefault="00F513B7" w:rsidP="00F513B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</w:tcPr>
          <w:p w14:paraId="6B0155EE" w14:textId="7C34022C" w:rsidR="00F513B7" w:rsidRPr="009F3238" w:rsidRDefault="00B873FC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380</w:t>
            </w:r>
            <w:r w:rsidR="00F513B7"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653</w:t>
            </w:r>
          </w:p>
        </w:tc>
      </w:tr>
      <w:tr w:rsidR="00F513B7" w:rsidRPr="009F3238" w14:paraId="26374944" w14:textId="77777777" w:rsidTr="00F513B7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1F66EFE2" w14:textId="77777777" w:rsidR="00F513B7" w:rsidRPr="009F3238" w:rsidRDefault="00F513B7" w:rsidP="00F513B7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6" w:type="pct"/>
            <w:tcBorders>
              <w:bottom w:val="nil"/>
            </w:tcBorders>
          </w:tcPr>
          <w:p w14:paraId="4B0D8193" w14:textId="77777777" w:rsidR="00F513B7" w:rsidRPr="009F3238" w:rsidRDefault="00F513B7" w:rsidP="00F513B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6030C163" w14:textId="23E9B103" w:rsidR="00F513B7" w:rsidRPr="009F3238" w:rsidRDefault="00D45831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21,875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F513B7" w:rsidRPr="009F3238" w:rsidRDefault="00F513B7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65D10F7" w14:textId="0FB4388D" w:rsidR="00F513B7" w:rsidRPr="009F3238" w:rsidRDefault="00B873FC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23</w:t>
            </w:r>
            <w:r w:rsidR="00F513B7"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717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608B55" w14:textId="77777777" w:rsidR="00F513B7" w:rsidRPr="009F3238" w:rsidRDefault="00F513B7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1CDE6D1" w14:textId="0BB8108A" w:rsidR="00F513B7" w:rsidRPr="009F3238" w:rsidRDefault="00D45831" w:rsidP="00D4583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15,310</w:t>
            </w:r>
          </w:p>
        </w:tc>
        <w:tc>
          <w:tcPr>
            <w:tcW w:w="145" w:type="pct"/>
            <w:tcBorders>
              <w:bottom w:val="nil"/>
            </w:tcBorders>
          </w:tcPr>
          <w:p w14:paraId="231C967A" w14:textId="77777777" w:rsidR="00F513B7" w:rsidRPr="009F3238" w:rsidRDefault="00F513B7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1AC582CA" w14:textId="7947D5E5" w:rsidR="00F513B7" w:rsidRPr="009F3238" w:rsidRDefault="00B873FC" w:rsidP="00F513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17</w:t>
            </w:r>
            <w:r w:rsidR="00F513B7"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347</w:t>
            </w:r>
          </w:p>
        </w:tc>
      </w:tr>
      <w:tr w:rsidR="00F513B7" w:rsidRPr="009F3238" w14:paraId="2E26EFE9" w14:textId="77777777" w:rsidTr="00F513B7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32026CED" w14:textId="77777777" w:rsidR="00F513B7" w:rsidRPr="009F3238" w:rsidRDefault="00F513B7" w:rsidP="00F513B7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6" w:type="pct"/>
            <w:tcBorders>
              <w:bottom w:val="nil"/>
            </w:tcBorders>
          </w:tcPr>
          <w:p w14:paraId="221994EB" w14:textId="77777777" w:rsidR="00F513B7" w:rsidRPr="009F3238" w:rsidRDefault="00F513B7" w:rsidP="00F513B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56A0AA31" w:rsidR="00F513B7" w:rsidRPr="009F3238" w:rsidRDefault="00AF1DE6" w:rsidP="00AF1DE6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673</w:t>
            </w:r>
            <w:r w:rsidR="00D45831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F513B7" w:rsidRPr="009F3238" w:rsidRDefault="00F513B7" w:rsidP="00F513B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00FD7086" w:rsidR="00F513B7" w:rsidRPr="009F3238" w:rsidRDefault="00B873FC" w:rsidP="00F513B7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629</w:t>
            </w:r>
            <w:r w:rsidR="00F513B7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45" w:type="pct"/>
            <w:tcBorders>
              <w:bottom w:val="nil"/>
            </w:tcBorders>
          </w:tcPr>
          <w:p w14:paraId="3E122DEA" w14:textId="77777777" w:rsidR="00F513B7" w:rsidRPr="009F3238" w:rsidRDefault="00F513B7" w:rsidP="00F513B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2F5F453E" w:rsidR="00F513B7" w:rsidRPr="009F3238" w:rsidRDefault="00D45831" w:rsidP="00F513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428,644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F513B7" w:rsidRPr="009F3238" w:rsidRDefault="00F513B7" w:rsidP="00F513B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432DCCAD" w:rsidR="00F513B7" w:rsidRPr="009F3238" w:rsidRDefault="00B873FC" w:rsidP="00F513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398</w:t>
            </w:r>
            <w:r w:rsidR="00F513B7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</w:tbl>
    <w:p w14:paraId="26CE7B03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A51F2DC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DEDAC9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47C03F9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4B12EB6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C59F25A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B358AA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5D2FDF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A026E1B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A46D175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9DE5291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4790" w:type="pct"/>
        <w:tblInd w:w="475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4"/>
        <w:gridCol w:w="812"/>
        <w:gridCol w:w="973"/>
        <w:gridCol w:w="270"/>
        <w:gridCol w:w="989"/>
        <w:gridCol w:w="270"/>
        <w:gridCol w:w="971"/>
        <w:gridCol w:w="290"/>
        <w:gridCol w:w="897"/>
      </w:tblGrid>
      <w:tr w:rsidR="00092727" w:rsidRPr="009F3238" w14:paraId="48025132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71124F14" w14:textId="2E84521F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873FC" w:rsidRPr="009F3238">
              <w:rPr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9F3238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  <w:tcBorders>
              <w:bottom w:val="nil"/>
            </w:tcBorders>
          </w:tcPr>
          <w:p w14:paraId="66709A44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8DB010B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C3AA68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716D4673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8348E7C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634AE351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AFF8413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77AAB16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092727" w:rsidRPr="009F3238" w14:paraId="72781336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1BF1BBB7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39" w:type="pct"/>
            <w:tcBorders>
              <w:bottom w:val="nil"/>
            </w:tcBorders>
          </w:tcPr>
          <w:p w14:paraId="23BB1913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BBDAD37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AB037B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39B139C2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01AA88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DF80230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E78E307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4EAA331F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92727" w:rsidRPr="009F3238" w14:paraId="4547337E" w14:textId="77777777" w:rsidTr="00A04DD0">
        <w:trPr>
          <w:trHeight w:val="420"/>
        </w:trPr>
        <w:tc>
          <w:tcPr>
            <w:tcW w:w="2480" w:type="pct"/>
            <w:gridSpan w:val="2"/>
            <w:tcBorders>
              <w:bottom w:val="nil"/>
            </w:tcBorders>
            <w:noWrap/>
          </w:tcPr>
          <w:p w14:paraId="0385EE7D" w14:textId="411131D3" w:rsidR="00092727" w:rsidRPr="009F3238" w:rsidRDefault="00092727" w:rsidP="00092727">
            <w:pPr>
              <w:spacing w:line="240" w:lineRule="auto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</w:t>
            </w: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441AEC3B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7E55D76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153F6364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BD4BFE8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BD2F32E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16C82BFE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84C618E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3B2059" w:rsidRPr="009F3238" w14:paraId="3BF5CAF2" w14:textId="77777777" w:rsidTr="001240A2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578F375F" w14:textId="77777777" w:rsidR="003B2059" w:rsidRPr="009F3238" w:rsidRDefault="003B2059" w:rsidP="003B2059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9F323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39" w:type="pct"/>
            <w:tcBorders>
              <w:bottom w:val="nil"/>
            </w:tcBorders>
          </w:tcPr>
          <w:p w14:paraId="2C4C261B" w14:textId="3BBEB6B6" w:rsidR="003B2059" w:rsidRPr="009F3238" w:rsidRDefault="003B2059" w:rsidP="003B205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CB6638" w:rsidRPr="009F3238">
              <w:rPr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05EB78C" w14:textId="41FBA9EA" w:rsidR="003B2059" w:rsidRPr="009F3238" w:rsidRDefault="005E288F" w:rsidP="005E288F">
            <w:pPr>
              <w:spacing w:line="240" w:lineRule="auto"/>
              <w:jc w:val="right"/>
              <w:rPr>
                <w:color w:val="000000"/>
                <w:sz w:val="30"/>
                <w:szCs w:val="30"/>
                <w:cs/>
              </w:rPr>
            </w:pPr>
            <w:r w:rsidRPr="009F3238">
              <w:rPr>
                <w:color w:val="000000"/>
                <w:sz w:val="30"/>
                <w:szCs w:val="30"/>
              </w:rPr>
              <w:t>96</w:t>
            </w:r>
            <w:r w:rsidR="003B2059"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131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CB43240" w14:textId="77777777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37F8AA87" w14:textId="2B96C9E5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144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464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9B2C6C5" w14:textId="77777777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A806994" w14:textId="14BDB735" w:rsidR="003B2059" w:rsidRPr="009F3238" w:rsidRDefault="003B2059" w:rsidP="00B14AE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  <w:lang w:val="en-GB"/>
              </w:rPr>
              <w:t>7</w:t>
            </w:r>
            <w:r w:rsidR="00B14AE9" w:rsidRPr="009F3238">
              <w:rPr>
                <w:color w:val="000000"/>
                <w:sz w:val="30"/>
                <w:szCs w:val="30"/>
                <w:lang w:val="en-GB"/>
              </w:rPr>
              <w:t>0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="00B14AE9" w:rsidRPr="009F3238">
              <w:rPr>
                <w:color w:val="000000"/>
                <w:sz w:val="30"/>
                <w:szCs w:val="30"/>
                <w:lang w:val="en-GB"/>
              </w:rPr>
              <w:t>168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B5F2FD3" w14:textId="77777777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3DBAA26B" w14:textId="7D73B45F" w:rsidR="003B2059" w:rsidRPr="009F3238" w:rsidRDefault="003B2059" w:rsidP="003B2059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113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345</w:t>
            </w:r>
          </w:p>
        </w:tc>
      </w:tr>
      <w:tr w:rsidR="003B2059" w:rsidRPr="009F3238" w14:paraId="679CC902" w14:textId="77777777" w:rsidTr="001240A2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5F778B37" w14:textId="77777777" w:rsidR="003B2059" w:rsidRPr="009F3238" w:rsidRDefault="003B2059" w:rsidP="003B2059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9" w:type="pct"/>
            <w:tcBorders>
              <w:bottom w:val="nil"/>
            </w:tcBorders>
          </w:tcPr>
          <w:p w14:paraId="0824AD01" w14:textId="1FEC11D9" w:rsidR="003B2059" w:rsidRPr="009F3238" w:rsidRDefault="003B2059" w:rsidP="003B205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CB6638" w:rsidRPr="009F3238">
              <w:rPr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20DA1AF" w14:textId="34AFC925" w:rsidR="003B2059" w:rsidRPr="009F3238" w:rsidRDefault="003B2059" w:rsidP="00B14AE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2,</w:t>
            </w:r>
            <w:r w:rsidR="00B14AE9" w:rsidRPr="009F3238">
              <w:rPr>
                <w:color w:val="000000"/>
                <w:sz w:val="30"/>
                <w:szCs w:val="30"/>
              </w:rPr>
              <w:t>496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0007164" w14:textId="77777777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C0AF9BA" w14:textId="76E3557C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5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108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1B0A5F" w14:textId="77777777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469A205" w14:textId="4D6F2280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  <w:lang w:val="en-GB"/>
              </w:rPr>
              <w:t>1,565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3798CE7" w14:textId="77777777" w:rsidR="003B2059" w:rsidRPr="009F3238" w:rsidRDefault="003B2059" w:rsidP="003B205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91F7A1F" w14:textId="7BAF535B" w:rsidR="003B2059" w:rsidRPr="009F3238" w:rsidRDefault="003B2059" w:rsidP="003B2059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4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625</w:t>
            </w:r>
          </w:p>
        </w:tc>
      </w:tr>
      <w:tr w:rsidR="00C24806" w:rsidRPr="009F3238" w14:paraId="6A372FFC" w14:textId="77777777" w:rsidTr="001240A2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04D83217" w14:textId="77777777" w:rsidR="00C24806" w:rsidRPr="009F3238" w:rsidRDefault="00C24806" w:rsidP="00C24806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39" w:type="pct"/>
            <w:tcBorders>
              <w:bottom w:val="nil"/>
            </w:tcBorders>
          </w:tcPr>
          <w:p w14:paraId="75064018" w14:textId="189A1CAA" w:rsidR="00C24806" w:rsidRPr="009F3238" w:rsidRDefault="00C24806" w:rsidP="00C2480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CB6638" w:rsidRPr="009F3238">
              <w:rPr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0BD5CB36" w14:textId="251D05EE" w:rsidR="00C24806" w:rsidRPr="009F3238" w:rsidRDefault="00B14AE9" w:rsidP="00B14AE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19</w:t>
            </w:r>
            <w:r w:rsidR="00C24806"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360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3E19F13" w14:textId="77777777" w:rsidR="00C24806" w:rsidRPr="009F3238" w:rsidRDefault="00C24806" w:rsidP="00C2480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bottom"/>
          </w:tcPr>
          <w:p w14:paraId="21A0682E" w14:textId="444E8292" w:rsidR="00C24806" w:rsidRPr="009F3238" w:rsidRDefault="00C24806" w:rsidP="00C24806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65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color w:val="000000"/>
                <w:sz w:val="30"/>
                <w:szCs w:val="30"/>
              </w:rPr>
              <w:t>326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1C9831B" w14:textId="77777777" w:rsidR="00C24806" w:rsidRPr="009F3238" w:rsidRDefault="00C24806" w:rsidP="00C2480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single" w:sz="4" w:space="0" w:color="auto"/>
            </w:tcBorders>
            <w:vAlign w:val="bottom"/>
          </w:tcPr>
          <w:p w14:paraId="4AB766D8" w14:textId="61C226BD" w:rsidR="00C24806" w:rsidRPr="009F3238" w:rsidRDefault="00B14AE9" w:rsidP="00133EE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  <w:lang w:val="en-GB"/>
              </w:rPr>
              <w:t>7</w:t>
            </w:r>
            <w:r w:rsidR="00C24806" w:rsidRPr="009F3238">
              <w:rPr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color w:val="000000"/>
                <w:sz w:val="30"/>
                <w:szCs w:val="30"/>
                <w:lang w:val="en-GB"/>
              </w:rPr>
              <w:t>0</w:t>
            </w:r>
            <w:r w:rsidR="00133EE7" w:rsidRPr="009F3238">
              <w:rPr>
                <w:color w:val="000000"/>
                <w:sz w:val="30"/>
                <w:szCs w:val="30"/>
              </w:rPr>
              <w:t>90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8F1439B" w14:textId="77777777" w:rsidR="00C24806" w:rsidRPr="009F3238" w:rsidRDefault="00C24806" w:rsidP="00C24806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vAlign w:val="bottom"/>
          </w:tcPr>
          <w:p w14:paraId="5ABB9B07" w14:textId="01DAEFCD" w:rsidR="00C24806" w:rsidRPr="009F3238" w:rsidRDefault="00C24806" w:rsidP="00C24806">
            <w:pPr>
              <w:spacing w:line="240" w:lineRule="auto"/>
              <w:ind w:right="-201"/>
              <w:jc w:val="center"/>
              <w:rPr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24806" w:rsidRPr="009F3238" w14:paraId="0EB32D98" w14:textId="77777777" w:rsidTr="001240A2">
        <w:trPr>
          <w:trHeight w:val="420"/>
        </w:trPr>
        <w:tc>
          <w:tcPr>
            <w:tcW w:w="2041" w:type="pct"/>
            <w:tcBorders>
              <w:bottom w:val="nil"/>
            </w:tcBorders>
            <w:noWrap/>
            <w:vAlign w:val="bottom"/>
          </w:tcPr>
          <w:p w14:paraId="6238CB95" w14:textId="77777777" w:rsidR="00C24806" w:rsidRPr="009F3238" w:rsidRDefault="00C24806" w:rsidP="00C24806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9" w:type="pct"/>
            <w:tcBorders>
              <w:bottom w:val="nil"/>
            </w:tcBorders>
          </w:tcPr>
          <w:p w14:paraId="37E708B1" w14:textId="77777777" w:rsidR="00C24806" w:rsidRPr="009F3238" w:rsidRDefault="00C24806" w:rsidP="00C2480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354547EA" w14:textId="4317EEF7" w:rsidR="00C24806" w:rsidRPr="009F3238" w:rsidRDefault="00C24806" w:rsidP="00B14AE9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11</w:t>
            </w:r>
            <w:r w:rsidR="00B14AE9" w:rsidRPr="009F3238">
              <w:rPr>
                <w:b/>
                <w:bCs/>
                <w:color w:val="000000"/>
                <w:sz w:val="30"/>
                <w:szCs w:val="30"/>
              </w:rPr>
              <w:t>7</w:t>
            </w:r>
            <w:r w:rsidRPr="009F3238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B14AE9" w:rsidRPr="009F3238">
              <w:rPr>
                <w:b/>
                <w:bCs/>
                <w:color w:val="000000"/>
                <w:sz w:val="30"/>
                <w:szCs w:val="30"/>
              </w:rPr>
              <w:t>987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E4BF23" w14:textId="77777777" w:rsidR="00C24806" w:rsidRPr="009F3238" w:rsidRDefault="00C24806" w:rsidP="00C2480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58779" w14:textId="79C9B762" w:rsidR="00C24806" w:rsidRPr="009F3238" w:rsidRDefault="00C24806" w:rsidP="00C2480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214</w:t>
            </w:r>
            <w:r w:rsidRPr="009F3238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b/>
                <w:bCs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AAD3B3" w14:textId="77777777" w:rsidR="00C24806" w:rsidRPr="009F3238" w:rsidRDefault="00C24806" w:rsidP="00C2480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829FB" w14:textId="657A0978" w:rsidR="00C24806" w:rsidRPr="009F3238" w:rsidRDefault="00C24806" w:rsidP="00C2480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lang w:val="en-GB"/>
              </w:rPr>
              <w:t>78,823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2BF659D" w14:textId="77777777" w:rsidR="00C24806" w:rsidRPr="009F3238" w:rsidRDefault="00C24806" w:rsidP="00C2480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134C" w14:textId="25622A91" w:rsidR="00C24806" w:rsidRPr="009F3238" w:rsidRDefault="00C24806" w:rsidP="00C2480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117</w:t>
            </w:r>
            <w:r w:rsidRPr="009F3238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9F3238">
              <w:rPr>
                <w:b/>
                <w:bCs/>
                <w:color w:val="000000"/>
                <w:sz w:val="30"/>
                <w:szCs w:val="30"/>
              </w:rPr>
              <w:t>970</w:t>
            </w:r>
          </w:p>
        </w:tc>
      </w:tr>
      <w:tr w:rsidR="009E1401" w:rsidRPr="009F3238" w14:paraId="35E7CE30" w14:textId="77777777" w:rsidTr="00A04DD0">
        <w:trPr>
          <w:trHeight w:val="173"/>
        </w:trPr>
        <w:tc>
          <w:tcPr>
            <w:tcW w:w="2041" w:type="pct"/>
            <w:tcBorders>
              <w:bottom w:val="nil"/>
            </w:tcBorders>
            <w:noWrap/>
          </w:tcPr>
          <w:p w14:paraId="0AE8D1AD" w14:textId="77777777" w:rsidR="009E1401" w:rsidRPr="009F3238" w:rsidRDefault="009E1401" w:rsidP="00092727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39" w:type="pct"/>
            <w:tcBorders>
              <w:bottom w:val="nil"/>
            </w:tcBorders>
          </w:tcPr>
          <w:p w14:paraId="20C088D4" w14:textId="77777777" w:rsidR="009E1401" w:rsidRPr="009F3238" w:rsidRDefault="009E1401" w:rsidP="00092727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  <w:vAlign w:val="bottom"/>
          </w:tcPr>
          <w:p w14:paraId="154E0296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CC5F899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bottom"/>
          </w:tcPr>
          <w:p w14:paraId="01DF0A0F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4919A51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nil"/>
            </w:tcBorders>
            <w:vAlign w:val="bottom"/>
          </w:tcPr>
          <w:p w14:paraId="40DA1076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8B65317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nil"/>
            </w:tcBorders>
            <w:vAlign w:val="bottom"/>
          </w:tcPr>
          <w:p w14:paraId="559E5320" w14:textId="77777777" w:rsidR="009E1401" w:rsidRPr="009F3238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524337" w:rsidRPr="009F3238" w14:paraId="0CA85E55" w14:textId="77777777" w:rsidTr="00A04DD0">
        <w:trPr>
          <w:trHeight w:val="65"/>
        </w:trPr>
        <w:tc>
          <w:tcPr>
            <w:tcW w:w="2041" w:type="pct"/>
            <w:tcBorders>
              <w:bottom w:val="nil"/>
            </w:tcBorders>
            <w:noWrap/>
          </w:tcPr>
          <w:p w14:paraId="65DEC017" w14:textId="77777777" w:rsidR="00524337" w:rsidRPr="009F3238" w:rsidRDefault="00524337" w:rsidP="00524337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39" w:type="pct"/>
            <w:tcBorders>
              <w:bottom w:val="nil"/>
            </w:tcBorders>
          </w:tcPr>
          <w:p w14:paraId="2D7C2C57" w14:textId="77777777" w:rsidR="00524337" w:rsidRPr="009F323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FBDD45C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0887D3B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F38EF91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4B4AD2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18221A8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5852178A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605DE1B2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524337" w:rsidRPr="009F3238" w14:paraId="6320E5F2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32378F3D" w14:textId="77777777" w:rsidR="00524337" w:rsidRPr="009F3238" w:rsidRDefault="00524337" w:rsidP="0052433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39" w:type="pct"/>
            <w:tcBorders>
              <w:bottom w:val="nil"/>
            </w:tcBorders>
          </w:tcPr>
          <w:p w14:paraId="187EDF05" w14:textId="77777777" w:rsidR="00524337" w:rsidRPr="009F323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63E7DB6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669801E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64BFF1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242724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1FE5876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5946C2E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2A06D4DD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524337" w:rsidRPr="009F3238" w14:paraId="63AE47F3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00224F95" w14:textId="3279E833" w:rsidR="00524337" w:rsidRPr="009F3238" w:rsidRDefault="00835447" w:rsidP="0052433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="00524337"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 xml:space="preserve">) </w:t>
            </w:r>
            <w:r w:rsidR="00354362" w:rsidRPr="009F3238">
              <w:rPr>
                <w:rFonts w:hint="cs"/>
                <w:color w:val="000000"/>
                <w:sz w:val="30"/>
                <w:szCs w:val="30"/>
                <w:cs/>
              </w:rPr>
              <w:t>ขาดทุน</w:t>
            </w:r>
            <w:r w:rsidR="00524337" w:rsidRPr="009F3238">
              <w:rPr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524337"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39" w:type="pct"/>
            <w:tcBorders>
              <w:bottom w:val="nil"/>
            </w:tcBorders>
          </w:tcPr>
          <w:p w14:paraId="3F53B25D" w14:textId="77777777" w:rsidR="00524337" w:rsidRPr="009F323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8EE6C36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BA0DFD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25B7697F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56E4AA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088EF1BA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EDC273D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0EDA319F" w14:textId="77777777" w:rsidR="00524337" w:rsidRPr="009F3238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237C51" w:rsidRPr="009F3238" w14:paraId="3B6CB9D9" w14:textId="77777777" w:rsidTr="004B4B9A">
        <w:trPr>
          <w:cantSplit/>
          <w:trHeight w:val="420"/>
        </w:trPr>
        <w:tc>
          <w:tcPr>
            <w:tcW w:w="2041" w:type="pct"/>
            <w:tcBorders>
              <w:top w:val="nil"/>
              <w:bottom w:val="nil"/>
            </w:tcBorders>
          </w:tcPr>
          <w:p w14:paraId="300B0F0B" w14:textId="77777777" w:rsidR="00237C51" w:rsidRPr="009F3238" w:rsidRDefault="00237C51" w:rsidP="00237C51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 xml:space="preserve">  </w:t>
            </w:r>
            <w:r w:rsidRPr="009F3238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39" w:type="pct"/>
            <w:tcBorders>
              <w:top w:val="nil"/>
              <w:bottom w:val="nil"/>
            </w:tcBorders>
            <w:vAlign w:val="bottom"/>
          </w:tcPr>
          <w:p w14:paraId="334CE3B3" w14:textId="77777777" w:rsidR="00237C51" w:rsidRPr="009F3238" w:rsidRDefault="00237C51" w:rsidP="00237C5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27C8278A" w14:textId="0644CD88" w:rsidR="00237C51" w:rsidRPr="009F3238" w:rsidRDefault="00237C51" w:rsidP="00D64C75">
            <w:pPr>
              <w:tabs>
                <w:tab w:val="left" w:pos="758"/>
              </w:tabs>
              <w:spacing w:line="240" w:lineRule="auto"/>
              <w:ind w:right="-62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(1,440)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4A1A6FC" w14:textId="77777777" w:rsidR="00237C51" w:rsidRPr="009F3238" w:rsidRDefault="00237C51" w:rsidP="00237C5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8FE0D3" w14:textId="3EEBD816" w:rsidR="00237C51" w:rsidRPr="009F3238" w:rsidRDefault="00237C51" w:rsidP="00237C5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71,977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2B0B8E0" w14:textId="77777777" w:rsidR="00237C51" w:rsidRPr="009F3238" w:rsidRDefault="00237C51" w:rsidP="00237C5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20B12206" w14:textId="71505F9A" w:rsidR="00237C51" w:rsidRPr="009F3238" w:rsidRDefault="00237C51" w:rsidP="00237C51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4672FFF2" w14:textId="77777777" w:rsidR="00237C51" w:rsidRPr="009F3238" w:rsidRDefault="00237C51" w:rsidP="00237C5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44D1B07E" w14:textId="02E4E94A" w:rsidR="00237C51" w:rsidRPr="009F3238" w:rsidRDefault="00237C51" w:rsidP="00237C51">
            <w:pPr>
              <w:spacing w:line="240" w:lineRule="auto"/>
              <w:ind w:right="13"/>
              <w:jc w:val="right"/>
              <w:rPr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39,607</w:t>
            </w:r>
          </w:p>
        </w:tc>
      </w:tr>
    </w:tbl>
    <w:p w14:paraId="6FD29FF3" w14:textId="77777777" w:rsidR="00A04DD0" w:rsidRPr="009F3238" w:rsidRDefault="00A04DD0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EF79555" w14:textId="28BE56CE" w:rsidR="00E82203" w:rsidRPr="009F3238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B873FC" w:rsidRPr="009F3238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9F323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 w:rsidRPr="009F32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9F3238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77777777" w:rsidR="00E82203" w:rsidRPr="009F3238" w:rsidRDefault="00E82203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900"/>
        <w:gridCol w:w="900"/>
        <w:gridCol w:w="270"/>
        <w:gridCol w:w="900"/>
        <w:gridCol w:w="270"/>
        <w:gridCol w:w="900"/>
        <w:gridCol w:w="270"/>
        <w:gridCol w:w="900"/>
      </w:tblGrid>
      <w:tr w:rsidR="00092727" w:rsidRPr="009F3238" w14:paraId="0CFBFD7A" w14:textId="77777777" w:rsidTr="00E71AB5">
        <w:trPr>
          <w:tblHeader/>
        </w:trPr>
        <w:tc>
          <w:tcPr>
            <w:tcW w:w="3960" w:type="dxa"/>
            <w:vMerge w:val="restart"/>
            <w:shd w:val="clear" w:color="auto" w:fill="auto"/>
          </w:tcPr>
          <w:p w14:paraId="6C99C993" w14:textId="7F0BC745" w:rsidR="00092727" w:rsidRPr="009F3238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2D6F7EC" w14:textId="77777777" w:rsidR="00092727" w:rsidRPr="009F3238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6BF20BBF" w14:textId="77777777" w:rsidR="00092727" w:rsidRPr="009F3238" w:rsidRDefault="00092727" w:rsidP="00092727">
            <w:pPr>
              <w:ind w:left="-108" w:right="-198" w:hanging="90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3FB9979F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FA84B4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EC1D458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3B4EA667" w14:textId="77777777" w:rsidTr="00E71AB5">
        <w:trPr>
          <w:tblHeader/>
        </w:trPr>
        <w:tc>
          <w:tcPr>
            <w:tcW w:w="3960" w:type="dxa"/>
            <w:vMerge/>
            <w:shd w:val="clear" w:color="auto" w:fill="auto"/>
          </w:tcPr>
          <w:p w14:paraId="3A37EC11" w14:textId="77777777" w:rsidR="00092727" w:rsidRPr="009F3238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80B3D" w14:textId="5714444E" w:rsidR="00092727" w:rsidRPr="009F3238" w:rsidRDefault="00E82203" w:rsidP="00E82203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00" w:type="dxa"/>
          </w:tcPr>
          <w:p w14:paraId="4883EC71" w14:textId="5EB77FCA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8127742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775C80A" w14:textId="7BE3EBB3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C87EFCB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606EF26" w14:textId="3EAB71B4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116BAE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E5CDB1D" w14:textId="752AA8A8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92727" w:rsidRPr="009F3238" w14:paraId="453EF13C" w14:textId="77777777" w:rsidTr="00E71AB5">
        <w:trPr>
          <w:tblHeader/>
        </w:trPr>
        <w:tc>
          <w:tcPr>
            <w:tcW w:w="3960" w:type="dxa"/>
          </w:tcPr>
          <w:p w14:paraId="5352801A" w14:textId="77777777" w:rsidR="00092727" w:rsidRPr="009F3238" w:rsidRDefault="00092727" w:rsidP="00092727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F09589D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4499397B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F3238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04DD0" w:rsidRPr="009F3238" w14:paraId="42CA73CA" w14:textId="77777777" w:rsidTr="00E71AB5">
        <w:tc>
          <w:tcPr>
            <w:tcW w:w="3960" w:type="dxa"/>
          </w:tcPr>
          <w:p w14:paraId="1AB96490" w14:textId="7EA86F8F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5553B304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077DF8" w14:textId="159DC391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629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365</w:t>
            </w:r>
          </w:p>
        </w:tc>
        <w:tc>
          <w:tcPr>
            <w:tcW w:w="270" w:type="dxa"/>
          </w:tcPr>
          <w:p w14:paraId="45783A95" w14:textId="77777777" w:rsidR="00A04DD0" w:rsidRPr="009F3238" w:rsidRDefault="00A04DD0" w:rsidP="00A04DD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06C3568" w14:textId="1B19808B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441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161</w:t>
            </w:r>
          </w:p>
        </w:tc>
        <w:tc>
          <w:tcPr>
            <w:tcW w:w="270" w:type="dxa"/>
          </w:tcPr>
          <w:p w14:paraId="42499100" w14:textId="77777777" w:rsidR="00A04DD0" w:rsidRPr="009F3238" w:rsidRDefault="00A04DD0" w:rsidP="00A04DD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B4C8C03" w14:textId="0427BF0A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398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</w:tcPr>
          <w:p w14:paraId="62A40EDA" w14:textId="77777777" w:rsidR="00A04DD0" w:rsidRPr="009F3238" w:rsidRDefault="00A04DD0" w:rsidP="00A04DD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DAB123" w14:textId="725CCEFE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269</w:t>
            </w:r>
            <w:r w:rsidR="00A04DD0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937</w:t>
            </w:r>
          </w:p>
        </w:tc>
      </w:tr>
      <w:tr w:rsidR="00A04DD0" w:rsidRPr="009F3238" w14:paraId="7FCEE20E" w14:textId="77777777" w:rsidTr="00E71AB5">
        <w:trPr>
          <w:trHeight w:val="91"/>
        </w:trPr>
        <w:tc>
          <w:tcPr>
            <w:tcW w:w="3960" w:type="dxa"/>
          </w:tcPr>
          <w:p w14:paraId="6BC8F1AF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6ECB698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225ADFA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A90119B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4005395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B9340A9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B2482D1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2BB434D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5119D5E" w14:textId="77777777" w:rsidR="00A04DD0" w:rsidRPr="009F3238" w:rsidRDefault="00A04DD0" w:rsidP="00A04DD0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DD0" w:rsidRPr="009F3238" w14:paraId="14BA0D9A" w14:textId="77777777" w:rsidTr="00E71AB5">
        <w:tc>
          <w:tcPr>
            <w:tcW w:w="3960" w:type="dxa"/>
          </w:tcPr>
          <w:p w14:paraId="3EC33B28" w14:textId="77777777" w:rsidR="00A04DD0" w:rsidRPr="009F3238" w:rsidRDefault="00A04DD0" w:rsidP="00A04DD0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00" w:type="dxa"/>
          </w:tcPr>
          <w:p w14:paraId="62C141F9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B0CE27F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859F156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D8C49DC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9FA39B1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F83FAB0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352568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E8B6CF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24806" w:rsidRPr="009F3238" w14:paraId="68A4D93A" w14:textId="77777777" w:rsidTr="00E71AB5">
        <w:tc>
          <w:tcPr>
            <w:tcW w:w="3960" w:type="dxa"/>
          </w:tcPr>
          <w:p w14:paraId="47DA471D" w14:textId="77777777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1BE70EE9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A33BF4A" w14:textId="2D63400F" w:rsidR="00C24806" w:rsidRPr="009F3238" w:rsidRDefault="00546409" w:rsidP="00546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100</w:t>
            </w:r>
            <w:r w:rsidR="00C24806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959</w:t>
            </w:r>
          </w:p>
        </w:tc>
        <w:tc>
          <w:tcPr>
            <w:tcW w:w="270" w:type="dxa"/>
          </w:tcPr>
          <w:p w14:paraId="7E3E27A9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47DEC" w14:textId="5F629EAD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71,134</w:t>
            </w:r>
          </w:p>
        </w:tc>
        <w:tc>
          <w:tcPr>
            <w:tcW w:w="270" w:type="dxa"/>
          </w:tcPr>
          <w:p w14:paraId="42DFA691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5EEBB" w14:textId="393A6C42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 xml:space="preserve">68,709 </w:t>
            </w:r>
          </w:p>
        </w:tc>
        <w:tc>
          <w:tcPr>
            <w:tcW w:w="270" w:type="dxa"/>
          </w:tcPr>
          <w:p w14:paraId="13A43E8C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46B2" w14:textId="609976B5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48,130</w:t>
            </w:r>
          </w:p>
        </w:tc>
      </w:tr>
      <w:tr w:rsidR="00C8429B" w:rsidRPr="009F3238" w14:paraId="1C33EE64" w14:textId="77777777" w:rsidTr="00372114">
        <w:tc>
          <w:tcPr>
            <w:tcW w:w="3960" w:type="dxa"/>
            <w:shd w:val="clear" w:color="auto" w:fill="auto"/>
          </w:tcPr>
          <w:p w14:paraId="21EB470E" w14:textId="7585574B" w:rsidR="00C8429B" w:rsidRPr="009F3238" w:rsidRDefault="00C8429B" w:rsidP="00C8429B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ต้นทุนบริการ</w:t>
            </w:r>
            <w:r w:rsidRPr="009F3238">
              <w:rPr>
                <w:rFonts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900" w:type="dxa"/>
            <w:shd w:val="clear" w:color="auto" w:fill="auto"/>
          </w:tcPr>
          <w:p w14:paraId="5A11B382" w14:textId="77777777" w:rsidR="00C8429B" w:rsidRPr="009F3238" w:rsidRDefault="00C8429B" w:rsidP="00C8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2070BE" w14:textId="570E3D0F" w:rsidR="00C8429B" w:rsidRPr="009F3238" w:rsidRDefault="00C8429B" w:rsidP="00C8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22628" w14:textId="77777777" w:rsidR="00C8429B" w:rsidRPr="009F3238" w:rsidRDefault="00C8429B" w:rsidP="00C8429B">
            <w:pPr>
              <w:ind w:right="-195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0CE8D32" w14:textId="6AABDACD" w:rsidR="00C8429B" w:rsidRPr="009F3238" w:rsidRDefault="00C8429B" w:rsidP="00C8429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98,957</w:t>
            </w:r>
          </w:p>
        </w:tc>
        <w:tc>
          <w:tcPr>
            <w:tcW w:w="270" w:type="dxa"/>
            <w:shd w:val="clear" w:color="auto" w:fill="auto"/>
          </w:tcPr>
          <w:p w14:paraId="1F0B87A4" w14:textId="77777777" w:rsidR="00C8429B" w:rsidRPr="009F3238" w:rsidRDefault="00C8429B" w:rsidP="00C8429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5F5534" w14:textId="1157E4B0" w:rsidR="00C8429B" w:rsidRPr="009F3238" w:rsidRDefault="00C8429B" w:rsidP="00C8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46F54" w14:textId="77777777" w:rsidR="00C8429B" w:rsidRPr="009F3238" w:rsidRDefault="00C8429B" w:rsidP="00C8429B">
            <w:pPr>
              <w:ind w:right="-195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3FAF45" w14:textId="39D86822" w:rsidR="00C8429B" w:rsidRPr="009F3238" w:rsidRDefault="00C8429B" w:rsidP="00C8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58,075</w:t>
            </w:r>
          </w:p>
        </w:tc>
      </w:tr>
      <w:tr w:rsidR="00C24806" w:rsidRPr="009F3238" w14:paraId="02F77884" w14:textId="77777777" w:rsidTr="00E71AB5">
        <w:tc>
          <w:tcPr>
            <w:tcW w:w="3960" w:type="dxa"/>
            <w:shd w:val="clear" w:color="auto" w:fill="auto"/>
          </w:tcPr>
          <w:p w14:paraId="172E799D" w14:textId="77777777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shd w:val="clear" w:color="auto" w:fill="auto"/>
          </w:tcPr>
          <w:p w14:paraId="6CFC32F5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3BC051" w14:textId="13241915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9,892</w:t>
            </w:r>
          </w:p>
        </w:tc>
        <w:tc>
          <w:tcPr>
            <w:tcW w:w="270" w:type="dxa"/>
            <w:shd w:val="clear" w:color="auto" w:fill="auto"/>
          </w:tcPr>
          <w:p w14:paraId="694D98B3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E7EA7C" w14:textId="5F511CD6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14,482</w:t>
            </w:r>
          </w:p>
        </w:tc>
        <w:tc>
          <w:tcPr>
            <w:tcW w:w="270" w:type="dxa"/>
            <w:shd w:val="clear" w:color="auto" w:fill="auto"/>
          </w:tcPr>
          <w:p w14:paraId="3C1B809F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222AFB" w14:textId="73ECFD1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6,131</w:t>
            </w:r>
          </w:p>
        </w:tc>
        <w:tc>
          <w:tcPr>
            <w:tcW w:w="270" w:type="dxa"/>
            <w:shd w:val="clear" w:color="auto" w:fill="auto"/>
          </w:tcPr>
          <w:p w14:paraId="67D7A324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9A929D" w14:textId="45BC523E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8,466</w:t>
            </w:r>
          </w:p>
        </w:tc>
      </w:tr>
      <w:tr w:rsidR="00C24806" w:rsidRPr="009F3238" w14:paraId="5424D11D" w14:textId="77777777" w:rsidTr="00E71AB5">
        <w:tc>
          <w:tcPr>
            <w:tcW w:w="3960" w:type="dxa"/>
            <w:shd w:val="clear" w:color="auto" w:fill="auto"/>
          </w:tcPr>
          <w:p w14:paraId="6AD70D82" w14:textId="77777777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  <w:shd w:val="clear" w:color="auto" w:fill="auto"/>
          </w:tcPr>
          <w:p w14:paraId="572E1EDA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626DE2" w14:textId="312D9C9C" w:rsidR="00C24806" w:rsidRPr="009F3238" w:rsidRDefault="00C24806" w:rsidP="006429DE">
            <w:pPr>
              <w:tabs>
                <w:tab w:val="left" w:pos="180"/>
              </w:tabs>
              <w:ind w:left="180" w:right="-78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AF1DE6" w:rsidRPr="009F3238">
              <w:rPr>
                <w:sz w:val="30"/>
                <w:szCs w:val="30"/>
              </w:rPr>
              <w:t>1</w:t>
            </w:r>
            <w:r w:rsidR="006429DE" w:rsidRPr="009F3238">
              <w:rPr>
                <w:sz w:val="30"/>
                <w:szCs w:val="30"/>
              </w:rPr>
              <w:t>2</w:t>
            </w:r>
            <w:r w:rsidRPr="009F3238">
              <w:rPr>
                <w:sz w:val="30"/>
                <w:szCs w:val="30"/>
              </w:rPr>
              <w:t>,</w:t>
            </w:r>
            <w:r w:rsidR="006429DE" w:rsidRPr="009F3238">
              <w:rPr>
                <w:sz w:val="30"/>
                <w:szCs w:val="30"/>
              </w:rPr>
              <w:t>224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1E4508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4AF3CA" w14:textId="73CEE3DA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(39,794)</w:t>
            </w:r>
          </w:p>
        </w:tc>
        <w:tc>
          <w:tcPr>
            <w:tcW w:w="270" w:type="dxa"/>
            <w:shd w:val="clear" w:color="auto" w:fill="auto"/>
          </w:tcPr>
          <w:p w14:paraId="7877427A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3E4812" w14:textId="11764E5C" w:rsidR="00C24806" w:rsidRPr="009F3238" w:rsidRDefault="00AF1DE6" w:rsidP="00D64C75">
            <w:pPr>
              <w:pStyle w:val="acctfourfigures"/>
              <w:tabs>
                <w:tab w:val="clear" w:pos="765"/>
                <w:tab w:val="left" w:pos="625"/>
              </w:tabs>
              <w:spacing w:line="240" w:lineRule="atLeast"/>
              <w:ind w:left="-79" w:right="-290"/>
              <w:jc w:val="center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(3,107)</w:t>
            </w:r>
          </w:p>
        </w:tc>
        <w:tc>
          <w:tcPr>
            <w:tcW w:w="270" w:type="dxa"/>
            <w:shd w:val="clear" w:color="auto" w:fill="auto"/>
          </w:tcPr>
          <w:p w14:paraId="7A5F96DA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02B31DD" w14:textId="1CFF9233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4806" w:rsidRPr="009F3238" w14:paraId="1D5826FA" w14:textId="77777777" w:rsidTr="00E71AB5">
        <w:tc>
          <w:tcPr>
            <w:tcW w:w="3960" w:type="dxa"/>
            <w:shd w:val="clear" w:color="auto" w:fill="auto"/>
          </w:tcPr>
          <w:p w14:paraId="2377199B" w14:textId="7D7F817D" w:rsidR="00C24806" w:rsidRPr="009F3238" w:rsidRDefault="00C24806" w:rsidP="00C24806">
            <w:pPr>
              <w:ind w:left="140" w:right="-117" w:hanging="140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(</w:t>
            </w:r>
            <w:r w:rsidRPr="009F3238">
              <w:rPr>
                <w:sz w:val="30"/>
                <w:szCs w:val="30"/>
                <w:cs/>
              </w:rPr>
              <w:t>กำไร</w:t>
            </w:r>
            <w:r w:rsidRPr="009F3238">
              <w:rPr>
                <w:rFonts w:hint="cs"/>
                <w:sz w:val="30"/>
                <w:szCs w:val="30"/>
                <w:cs/>
              </w:rPr>
              <w:t>) ขาดทุน</w:t>
            </w:r>
            <w:r w:rsidRPr="009F3238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-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sz w:val="30"/>
                <w:szCs w:val="30"/>
                <w:cs/>
              </w:rPr>
              <w:t>ผลประโยชน์</w:t>
            </w:r>
            <w:r w:rsidRPr="009F3238">
              <w:rPr>
                <w:sz w:val="30"/>
                <w:szCs w:val="30"/>
                <w:cs/>
              </w:rPr>
              <w:br/>
            </w:r>
            <w:r w:rsidRPr="009F3238">
              <w:rPr>
                <w:rFonts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00" w:type="dxa"/>
            <w:shd w:val="clear" w:color="auto" w:fill="auto"/>
          </w:tcPr>
          <w:p w14:paraId="2B1E2182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F835AB" w14:textId="6A31E4C0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FB8DC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C613C" w14:textId="43F6B2B0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B0C78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3A30FB" w14:textId="3BB5AE9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601C5" w14:textId="77777777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A209A1" w14:textId="6E4A83F8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806" w:rsidRPr="009F3238" w14:paraId="2F5B737B" w14:textId="77777777" w:rsidTr="001240A2">
        <w:tc>
          <w:tcPr>
            <w:tcW w:w="3960" w:type="dxa"/>
            <w:shd w:val="clear" w:color="auto" w:fill="auto"/>
          </w:tcPr>
          <w:p w14:paraId="3C1CFFE6" w14:textId="49985196" w:rsidR="00C24806" w:rsidRPr="009F3238" w:rsidRDefault="00C24806" w:rsidP="003A23D8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cs/>
              </w:rPr>
            </w:pPr>
            <w:r w:rsidRPr="009F323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  <w:shd w:val="clear" w:color="auto" w:fill="auto"/>
          </w:tcPr>
          <w:p w14:paraId="3F91F25F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0BFBDB" w14:textId="5E286D28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9D621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287418" w14:textId="59105119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AC131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D2540A" w14:textId="7B47E456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EB1F0" w14:textId="77777777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D27C5" w14:textId="57EED24B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4806" w:rsidRPr="009F3238" w14:paraId="6E1E04E7" w14:textId="77777777" w:rsidTr="001240A2">
        <w:tc>
          <w:tcPr>
            <w:tcW w:w="3960" w:type="dxa"/>
            <w:shd w:val="clear" w:color="auto" w:fill="auto"/>
          </w:tcPr>
          <w:p w14:paraId="5B497762" w14:textId="5C98AF26" w:rsidR="00C24806" w:rsidRPr="009F3238" w:rsidRDefault="00C24806" w:rsidP="003A23D8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75D8AC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0611CE" w14:textId="4FF0753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5E513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91F08D" w14:textId="50D1C54D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64B95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44E5E5C" w14:textId="100FB5A6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6B0FD" w14:textId="77777777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408AEA" w14:textId="34B5E282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</w:t>
            </w:r>
          </w:p>
        </w:tc>
      </w:tr>
      <w:tr w:rsidR="00C24806" w:rsidRPr="009F3238" w14:paraId="5038F5DE" w14:textId="77777777" w:rsidTr="001240A2">
        <w:tc>
          <w:tcPr>
            <w:tcW w:w="3960" w:type="dxa"/>
            <w:shd w:val="clear" w:color="auto" w:fill="auto"/>
          </w:tcPr>
          <w:p w14:paraId="4FF1CD2B" w14:textId="1C82F33D" w:rsidR="00C24806" w:rsidRPr="009F3238" w:rsidRDefault="00C24806" w:rsidP="003A23D8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  <w:shd w:val="clear" w:color="auto" w:fill="auto"/>
          </w:tcPr>
          <w:p w14:paraId="0A58D9AB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A32FF1" w14:textId="56CCB496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2FA94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3EB49" w14:textId="08B34C45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64275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1074EC" w14:textId="45B86544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2434B" w14:textId="77777777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C91FB" w14:textId="484AC9C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</w:t>
            </w:r>
          </w:p>
        </w:tc>
      </w:tr>
      <w:tr w:rsidR="00C24806" w:rsidRPr="009F3238" w14:paraId="39331589" w14:textId="77777777" w:rsidTr="00E71AB5">
        <w:tc>
          <w:tcPr>
            <w:tcW w:w="3960" w:type="dxa"/>
            <w:shd w:val="clear" w:color="auto" w:fill="auto"/>
          </w:tcPr>
          <w:p w14:paraId="59DC1538" w14:textId="77777777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B26F25D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CBEA3" w14:textId="64F5E2CB" w:rsidR="00C24806" w:rsidRPr="009F3238" w:rsidRDefault="00DA6F2C" w:rsidP="00C8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</w:t>
            </w:r>
            <w:r w:rsidR="00C8429B" w:rsidRPr="009F3238"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C24806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C8429B" w:rsidRPr="009F3238">
              <w:rPr>
                <w:rFonts w:cs="Angsana New"/>
                <w:sz w:val="30"/>
                <w:szCs w:val="30"/>
                <w:lang w:bidi="th-TH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5F9A5FEF" w14:textId="77777777" w:rsidR="00C24806" w:rsidRPr="009F3238" w:rsidRDefault="00C24806" w:rsidP="00C2480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F432B" w14:textId="1A4340A3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149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21A09F51" w14:textId="77777777" w:rsidR="00C24806" w:rsidRPr="009F3238" w:rsidRDefault="00C24806" w:rsidP="00C2480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9FF9" w14:textId="3941C191" w:rsidR="00C24806" w:rsidRPr="009F3238" w:rsidRDefault="00DA6F2C" w:rsidP="00AF1DE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71</w:t>
            </w:r>
            <w:r w:rsidR="00C24806" w:rsidRPr="009F3238">
              <w:rPr>
                <w:sz w:val="30"/>
                <w:szCs w:val="30"/>
              </w:rPr>
              <w:t>,</w:t>
            </w:r>
            <w:r w:rsidR="00AF1DE6" w:rsidRPr="009F3238">
              <w:rPr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4161DA1D" w14:textId="77777777" w:rsidR="00C24806" w:rsidRPr="009F3238" w:rsidRDefault="00C24806" w:rsidP="00C2480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6F63" w14:textId="026815D6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117,970</w:t>
            </w:r>
          </w:p>
        </w:tc>
      </w:tr>
      <w:tr w:rsidR="00C24806" w:rsidRPr="009F3238" w14:paraId="3FC2ADC2" w14:textId="77777777" w:rsidTr="00E71AB5">
        <w:trPr>
          <w:trHeight w:val="117"/>
        </w:trPr>
        <w:tc>
          <w:tcPr>
            <w:tcW w:w="3960" w:type="dxa"/>
            <w:shd w:val="clear" w:color="auto" w:fill="auto"/>
          </w:tcPr>
          <w:p w14:paraId="72677D2F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3A6119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5ABBAA5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243F7C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A42EF7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AABF67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7DAE0F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8B2E8C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857411" w14:textId="77777777" w:rsidR="00C24806" w:rsidRPr="009F3238" w:rsidRDefault="00C24806" w:rsidP="00C2480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C24806" w:rsidRPr="009F3238" w14:paraId="4E8A19AD" w14:textId="77777777" w:rsidTr="00E71AB5">
        <w:tc>
          <w:tcPr>
            <w:tcW w:w="3960" w:type="dxa"/>
            <w:shd w:val="clear" w:color="auto" w:fill="auto"/>
          </w:tcPr>
          <w:p w14:paraId="77CE0A2C" w14:textId="77777777" w:rsidR="00C24806" w:rsidRPr="009F3238" w:rsidRDefault="00C24806" w:rsidP="00C24806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36693F48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AD8C63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EFACFF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CC965E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B164ED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79843B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D2A4BF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072103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24806" w:rsidRPr="009F3238" w14:paraId="399AD3F3" w14:textId="77777777" w:rsidTr="00E71AB5">
        <w:trPr>
          <w:trHeight w:val="865"/>
        </w:trPr>
        <w:tc>
          <w:tcPr>
            <w:tcW w:w="3960" w:type="dxa"/>
          </w:tcPr>
          <w:p w14:paraId="2307D46C" w14:textId="4E634C2F" w:rsidR="00C24806" w:rsidRPr="009F3238" w:rsidRDefault="00C24806" w:rsidP="00C24806">
            <w:pPr>
              <w:ind w:left="140" w:right="-117" w:hanging="140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(</w:t>
            </w:r>
            <w:r w:rsidRPr="009F3238">
              <w:rPr>
                <w:sz w:val="30"/>
                <w:szCs w:val="30"/>
                <w:cs/>
              </w:rPr>
              <w:t>กำไร</w:t>
            </w:r>
            <w:r w:rsidRPr="009F3238">
              <w:rPr>
                <w:rFonts w:hint="cs"/>
                <w:sz w:val="30"/>
                <w:szCs w:val="30"/>
                <w:cs/>
              </w:rPr>
              <w:t>)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sz w:val="30"/>
                <w:szCs w:val="30"/>
                <w:cs/>
              </w:rPr>
              <w:t>ขาดทุน</w:t>
            </w:r>
            <w:r w:rsidRPr="009F3238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- ผลประโยชน์พนักงานหลังออกจากงาน</w:t>
            </w:r>
          </w:p>
        </w:tc>
        <w:tc>
          <w:tcPr>
            <w:tcW w:w="900" w:type="dxa"/>
          </w:tcPr>
          <w:p w14:paraId="7E6CED27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3D2DAAB" w14:textId="293F402E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BA25F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9AD74" w14:textId="1B92351E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6FFD4E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555BBA" w14:textId="5CA75C7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C9F80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CE71EF1" w14:textId="455157F0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C24806" w:rsidRPr="009F3238" w14:paraId="473C2A39" w14:textId="77777777" w:rsidTr="00CA74A3">
        <w:trPr>
          <w:trHeight w:val="226"/>
        </w:trPr>
        <w:tc>
          <w:tcPr>
            <w:tcW w:w="3960" w:type="dxa"/>
          </w:tcPr>
          <w:p w14:paraId="47AB69DD" w14:textId="697E590A" w:rsidR="00C24806" w:rsidRPr="009F3238" w:rsidRDefault="00C24806" w:rsidP="003A23D8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</w:tcPr>
          <w:p w14:paraId="16092691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8195600" w14:textId="477F1E49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52938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40B46DA" w14:textId="40FC9050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177</w:t>
            </w:r>
          </w:p>
        </w:tc>
        <w:tc>
          <w:tcPr>
            <w:tcW w:w="270" w:type="dxa"/>
          </w:tcPr>
          <w:p w14:paraId="3FA9D643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18DA39A" w14:textId="6ED56400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A2DED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0B4FE" w14:textId="39043A04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24806" w:rsidRPr="009F3238" w14:paraId="22D1427E" w14:textId="77777777" w:rsidTr="001240A2">
        <w:trPr>
          <w:trHeight w:val="226"/>
        </w:trPr>
        <w:tc>
          <w:tcPr>
            <w:tcW w:w="3960" w:type="dxa"/>
          </w:tcPr>
          <w:p w14:paraId="7941288E" w14:textId="524AF60D" w:rsidR="00C24806" w:rsidRPr="009F3238" w:rsidRDefault="00C24806" w:rsidP="003A23D8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53BDBA48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A04F2C" w14:textId="72B9A305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110A1DDC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8305A" w14:textId="03AE1C98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69</w:t>
            </w:r>
            <w:r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70" w:type="dxa"/>
          </w:tcPr>
          <w:p w14:paraId="3CD3C5B6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54A8DE" w14:textId="0B6A3376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F06A6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0EB20B" w14:textId="51D8F93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45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400</w:t>
            </w:r>
          </w:p>
        </w:tc>
      </w:tr>
      <w:tr w:rsidR="00C24806" w:rsidRPr="009F3238" w14:paraId="3AE3464F" w14:textId="77777777" w:rsidTr="001240A2">
        <w:trPr>
          <w:trHeight w:val="244"/>
        </w:trPr>
        <w:tc>
          <w:tcPr>
            <w:tcW w:w="3960" w:type="dxa"/>
          </w:tcPr>
          <w:p w14:paraId="0777AA33" w14:textId="2F5C8C98" w:rsidR="00C24806" w:rsidRPr="009F3238" w:rsidRDefault="00C24806" w:rsidP="003A23D8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14C92CD0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C8E994" w14:textId="56AFE21D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(1,720)</w:t>
            </w:r>
          </w:p>
        </w:tc>
        <w:tc>
          <w:tcPr>
            <w:tcW w:w="270" w:type="dxa"/>
          </w:tcPr>
          <w:p w14:paraId="2AB58738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112884" w14:textId="0D86CC5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1</w:t>
            </w:r>
            <w:r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988</w:t>
            </w:r>
          </w:p>
        </w:tc>
        <w:tc>
          <w:tcPr>
            <w:tcW w:w="270" w:type="dxa"/>
          </w:tcPr>
          <w:p w14:paraId="5A4C1A21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935D73" w14:textId="0444F93B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cs/>
                <w:lang w:bidi="th-TH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4C91D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42A2F" w14:textId="1CD88D14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(</w:t>
            </w:r>
            <w:r w:rsidRPr="009F3238">
              <w:rPr>
                <w:sz w:val="30"/>
                <w:szCs w:val="30"/>
              </w:rPr>
              <w:t>5,793</w:t>
            </w:r>
            <w:r w:rsidRPr="009F3238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C24806" w:rsidRPr="009F3238" w14:paraId="77B26792" w14:textId="77777777" w:rsidTr="00E71AB5">
        <w:trPr>
          <w:trHeight w:val="244"/>
        </w:trPr>
        <w:tc>
          <w:tcPr>
            <w:tcW w:w="3960" w:type="dxa"/>
          </w:tcPr>
          <w:p w14:paraId="4DD71032" w14:textId="77777777" w:rsidR="00C24806" w:rsidRPr="009F3238" w:rsidRDefault="00C24806" w:rsidP="00C24806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E952AED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34825092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(1,440)</w:t>
            </w:r>
          </w:p>
        </w:tc>
        <w:tc>
          <w:tcPr>
            <w:tcW w:w="270" w:type="dxa"/>
          </w:tcPr>
          <w:p w14:paraId="51F2D465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010BFFCC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71</w:t>
            </w:r>
            <w:r w:rsidRPr="009F3238">
              <w:rPr>
                <w:color w:val="000000"/>
                <w:sz w:val="30"/>
                <w:szCs w:val="30"/>
              </w:rPr>
              <w:t>,</w:t>
            </w: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977</w:t>
            </w:r>
          </w:p>
        </w:tc>
        <w:tc>
          <w:tcPr>
            <w:tcW w:w="270" w:type="dxa"/>
          </w:tcPr>
          <w:p w14:paraId="66532DE7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651A0B39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C61B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55D5C802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39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607</w:t>
            </w:r>
          </w:p>
        </w:tc>
      </w:tr>
      <w:tr w:rsidR="00C24806" w:rsidRPr="009F3238" w14:paraId="49E12FA7" w14:textId="77777777" w:rsidTr="00083266">
        <w:trPr>
          <w:trHeight w:val="244"/>
        </w:trPr>
        <w:tc>
          <w:tcPr>
            <w:tcW w:w="3960" w:type="dxa"/>
          </w:tcPr>
          <w:p w14:paraId="574B0355" w14:textId="77777777" w:rsidR="00C24806" w:rsidRPr="009F3238" w:rsidRDefault="00C24806" w:rsidP="00C24806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3CBC8B0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DF0EF5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DB321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DDE902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0BA69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3C08F7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30B5C2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B9BF00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</w:tc>
      </w:tr>
      <w:tr w:rsidR="00C24806" w:rsidRPr="009F3238" w14:paraId="4808F27A" w14:textId="77777777" w:rsidTr="00083266">
        <w:trPr>
          <w:trHeight w:val="244"/>
        </w:trPr>
        <w:tc>
          <w:tcPr>
            <w:tcW w:w="3960" w:type="dxa"/>
          </w:tcPr>
          <w:p w14:paraId="18C22B55" w14:textId="77777777" w:rsidR="00C24806" w:rsidRPr="009F3238" w:rsidRDefault="00C24806" w:rsidP="00C24806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C052DEC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DBFB2F8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18DDD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EC32DA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78752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9BF427D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6665E4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FA34F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</w:tc>
      </w:tr>
      <w:tr w:rsidR="00C24806" w:rsidRPr="009F3238" w14:paraId="3AA975B0" w14:textId="77777777" w:rsidTr="00083266">
        <w:trPr>
          <w:trHeight w:val="244"/>
        </w:trPr>
        <w:tc>
          <w:tcPr>
            <w:tcW w:w="3960" w:type="dxa"/>
          </w:tcPr>
          <w:p w14:paraId="67B29181" w14:textId="77777777" w:rsidR="00C24806" w:rsidRPr="009F3238" w:rsidRDefault="00C24806" w:rsidP="00C24806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884ED03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E855C31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E7DF2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A284F5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36EE3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E51EA08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8C2094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5CAA85B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</w:tc>
      </w:tr>
      <w:tr w:rsidR="00C24806" w:rsidRPr="009F3238" w14:paraId="2B411A9A" w14:textId="77777777" w:rsidTr="00083266">
        <w:trPr>
          <w:trHeight w:val="244"/>
        </w:trPr>
        <w:tc>
          <w:tcPr>
            <w:tcW w:w="3960" w:type="dxa"/>
          </w:tcPr>
          <w:p w14:paraId="2443918C" w14:textId="77777777" w:rsidR="00C24806" w:rsidRPr="009F3238" w:rsidRDefault="00C24806" w:rsidP="00C24806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F336FCA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354809D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6AD8C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CBBA3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73CA6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9EE7D61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4CBA3F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91CBB8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</w:tc>
      </w:tr>
      <w:tr w:rsidR="00C24806" w:rsidRPr="009F3238" w14:paraId="65A21B4F" w14:textId="77777777" w:rsidTr="00083266">
        <w:trPr>
          <w:trHeight w:val="244"/>
        </w:trPr>
        <w:tc>
          <w:tcPr>
            <w:tcW w:w="3960" w:type="dxa"/>
          </w:tcPr>
          <w:p w14:paraId="7EF7EE35" w14:textId="77777777" w:rsidR="00C24806" w:rsidRPr="009F3238" w:rsidRDefault="00C24806" w:rsidP="00C24806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87A722D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C7AD2D5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70ED7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0149AA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3C677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91968E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497877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09F2D85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</w:tc>
      </w:tr>
      <w:tr w:rsidR="00C24806" w:rsidRPr="009F3238" w14:paraId="2BF099C4" w14:textId="77777777" w:rsidTr="00083266">
        <w:trPr>
          <w:trHeight w:val="244"/>
        </w:trPr>
        <w:tc>
          <w:tcPr>
            <w:tcW w:w="3960" w:type="dxa"/>
          </w:tcPr>
          <w:p w14:paraId="0BBFE374" w14:textId="3C84DEB2" w:rsidR="00C24806" w:rsidRPr="009F3238" w:rsidRDefault="00C24806" w:rsidP="00C24806">
            <w:pPr>
              <w:ind w:left="342" w:hanging="342"/>
              <w:rPr>
                <w:rFonts w:asciiTheme="majorBidi" w:hAnsiTheme="majorBidi" w:cstheme="majorBidi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5B8586B2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C8D454A" w14:textId="77777777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7ED91" w14:textId="77777777" w:rsidR="00C24806" w:rsidRPr="009F3238" w:rsidRDefault="00C24806" w:rsidP="00C24806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51AAAB" w14:textId="77777777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B0D378A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885AC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CCD77A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31B72" w14:textId="77777777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</w:p>
        </w:tc>
      </w:tr>
      <w:tr w:rsidR="00C24806" w:rsidRPr="009F3238" w14:paraId="7FEC70D6" w14:textId="77777777" w:rsidTr="001240A2">
        <w:tc>
          <w:tcPr>
            <w:tcW w:w="3960" w:type="dxa"/>
          </w:tcPr>
          <w:p w14:paraId="008C65EF" w14:textId="7E3AA7B4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900" w:type="dxa"/>
          </w:tcPr>
          <w:p w14:paraId="252F2844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287327" w14:textId="01E0CCF0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651DC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F26F9" w14:textId="1988729B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6E993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4B76BB" w14:textId="6871E15F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6C4F8" w14:textId="77777777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F8F1A31" w14:textId="07E0BEBD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(3,647)</w:t>
            </w:r>
          </w:p>
        </w:tc>
      </w:tr>
      <w:tr w:rsidR="00C24806" w:rsidRPr="009F3238" w14:paraId="7ADF6ADE" w14:textId="77777777" w:rsidTr="00E71AB5">
        <w:tc>
          <w:tcPr>
            <w:tcW w:w="3960" w:type="dxa"/>
          </w:tcPr>
          <w:p w14:paraId="2CB1B3EF" w14:textId="6BCD2A19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900" w:type="dxa"/>
          </w:tcPr>
          <w:p w14:paraId="3850AAC5" w14:textId="5118D08D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900" w:type="dxa"/>
            <w:vAlign w:val="bottom"/>
          </w:tcPr>
          <w:p w14:paraId="09B42455" w14:textId="2822C804" w:rsidR="00C24806" w:rsidRPr="009F3238" w:rsidRDefault="00C24806" w:rsidP="00C2480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2,082</w:t>
            </w:r>
          </w:p>
        </w:tc>
        <w:tc>
          <w:tcPr>
            <w:tcW w:w="270" w:type="dxa"/>
          </w:tcPr>
          <w:p w14:paraId="5EE27F68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235A8A" w14:textId="30CB89F1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color w:val="000000"/>
                <w:sz w:val="30"/>
                <w:szCs w:val="30"/>
                <w:lang w:bidi="th-TH"/>
              </w:rPr>
              <w:t>655</w:t>
            </w:r>
          </w:p>
        </w:tc>
        <w:tc>
          <w:tcPr>
            <w:tcW w:w="270" w:type="dxa"/>
          </w:tcPr>
          <w:p w14:paraId="29553BFF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EB73A3" w14:textId="73DFD9A5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C0116C" w14:textId="77777777" w:rsidR="00C24806" w:rsidRPr="009F3238" w:rsidRDefault="00C24806" w:rsidP="00C24806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D28905" w14:textId="4AABBDD9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24806" w:rsidRPr="009F3238" w14:paraId="1158C03A" w14:textId="77777777" w:rsidTr="00FB20F5">
        <w:tc>
          <w:tcPr>
            <w:tcW w:w="3960" w:type="dxa"/>
          </w:tcPr>
          <w:p w14:paraId="34058A56" w14:textId="7C1168C7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5398DE42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1979362" w14:textId="77777777" w:rsidR="00C24806" w:rsidRPr="009F3238" w:rsidRDefault="00C24806" w:rsidP="00C24806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  <w:p w14:paraId="2A935BBA" w14:textId="3EFE08DE" w:rsidR="00C24806" w:rsidRPr="009F3238" w:rsidRDefault="00C24806" w:rsidP="00C24806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(136)</w:t>
            </w:r>
          </w:p>
        </w:tc>
        <w:tc>
          <w:tcPr>
            <w:tcW w:w="270" w:type="dxa"/>
          </w:tcPr>
          <w:p w14:paraId="7232A890" w14:textId="77777777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798CC8" w14:textId="32C1A5D8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(</w:t>
            </w:r>
            <w:r w:rsidRPr="009F3238">
              <w:rPr>
                <w:sz w:val="30"/>
                <w:szCs w:val="30"/>
              </w:rPr>
              <w:t>401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E1AA0DB" w14:textId="77777777" w:rsidR="00C24806" w:rsidRPr="009F3238" w:rsidRDefault="00C24806" w:rsidP="00C24806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99E758" w14:textId="4C18E05D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D097D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71D72E" w14:textId="33146713" w:rsidR="00C24806" w:rsidRPr="009F3238" w:rsidRDefault="00C24806" w:rsidP="00C2480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24806" w:rsidRPr="009F3238" w14:paraId="6C3A44AA" w14:textId="77777777" w:rsidTr="00E71AB5">
        <w:tc>
          <w:tcPr>
            <w:tcW w:w="3960" w:type="dxa"/>
          </w:tcPr>
          <w:p w14:paraId="274F970A" w14:textId="52A4FB31" w:rsidR="00C24806" w:rsidRPr="009F3238" w:rsidRDefault="00C24806" w:rsidP="00C24806">
            <w:pPr>
              <w:ind w:left="342" w:hanging="34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33622B08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19A7EC" w14:textId="3F5C7634" w:rsidR="00C24806" w:rsidRPr="009F3238" w:rsidRDefault="00C24806" w:rsidP="00AF1DE6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AF1DE6" w:rsidRPr="009F3238">
              <w:rPr>
                <w:sz w:val="30"/>
                <w:szCs w:val="30"/>
              </w:rPr>
              <w:t>55</w:t>
            </w:r>
            <w:r w:rsidRPr="009F3238">
              <w:rPr>
                <w:sz w:val="30"/>
                <w:szCs w:val="30"/>
              </w:rPr>
              <w:t>,</w:t>
            </w:r>
            <w:r w:rsidR="00AF1DE6" w:rsidRPr="009F3238">
              <w:rPr>
                <w:sz w:val="30"/>
                <w:szCs w:val="30"/>
              </w:rPr>
              <w:t>251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4BF6A7" w14:textId="77777777" w:rsidR="00C24806" w:rsidRPr="009F3238" w:rsidRDefault="00C24806" w:rsidP="00C2480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2506A" w14:textId="0FFDF01B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(33,599)</w:t>
            </w:r>
          </w:p>
        </w:tc>
        <w:tc>
          <w:tcPr>
            <w:tcW w:w="270" w:type="dxa"/>
          </w:tcPr>
          <w:p w14:paraId="7713D423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BE368E" w14:textId="0EF5577C" w:rsidR="00C24806" w:rsidRPr="009F3238" w:rsidRDefault="00C24806" w:rsidP="00AF1DE6">
            <w:pPr>
              <w:tabs>
                <w:tab w:val="left" w:pos="180"/>
              </w:tabs>
              <w:ind w:left="180" w:right="-88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(4</w:t>
            </w:r>
            <w:r w:rsidR="00AF1DE6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="00AF1DE6" w:rsidRPr="009F3238">
              <w:rPr>
                <w:sz w:val="30"/>
                <w:szCs w:val="30"/>
              </w:rPr>
              <w:t>089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3FB887" w14:textId="77777777" w:rsidR="00C24806" w:rsidRPr="009F3238" w:rsidRDefault="00C24806" w:rsidP="00C24806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97162C" w14:textId="1EFF5331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(25,867)</w:t>
            </w:r>
          </w:p>
        </w:tc>
      </w:tr>
      <w:tr w:rsidR="00C24806" w:rsidRPr="009F3238" w14:paraId="08A87552" w14:textId="77777777" w:rsidTr="00E71AB5">
        <w:tc>
          <w:tcPr>
            <w:tcW w:w="3960" w:type="dxa"/>
          </w:tcPr>
          <w:p w14:paraId="52E189F3" w14:textId="77777777" w:rsidR="00C24806" w:rsidRPr="009F3238" w:rsidRDefault="00C24806" w:rsidP="00C24806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760153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1DA306" w14:textId="40CE6B68" w:rsidR="00C24806" w:rsidRPr="009F3238" w:rsidRDefault="00C24806" w:rsidP="00AF1DE6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AF1DE6" w:rsidRPr="009F3238">
              <w:rPr>
                <w:sz w:val="30"/>
                <w:szCs w:val="30"/>
              </w:rPr>
              <w:t>53,305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03D6CC" w14:textId="77777777" w:rsidR="00C24806" w:rsidRPr="009F3238" w:rsidRDefault="00C24806" w:rsidP="00C2480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54441A" w14:textId="3A84457D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(</w:t>
            </w:r>
            <w:r w:rsidRPr="009F3238">
              <w:rPr>
                <w:sz w:val="30"/>
                <w:szCs w:val="30"/>
              </w:rPr>
              <w:t>33,345)</w:t>
            </w:r>
          </w:p>
        </w:tc>
        <w:tc>
          <w:tcPr>
            <w:tcW w:w="270" w:type="dxa"/>
          </w:tcPr>
          <w:p w14:paraId="50C553D0" w14:textId="77777777" w:rsidR="00C24806" w:rsidRPr="009F3238" w:rsidRDefault="00C24806" w:rsidP="00C2480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2D3F82" w14:textId="3E107596" w:rsidR="00C24806" w:rsidRPr="009F3238" w:rsidRDefault="00C24806" w:rsidP="00AF1DE6">
            <w:pPr>
              <w:tabs>
                <w:tab w:val="left" w:pos="180"/>
              </w:tabs>
              <w:ind w:left="180" w:right="-88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(4</w:t>
            </w:r>
            <w:r w:rsidR="00AF1DE6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="00AF1DE6" w:rsidRPr="009F3238">
              <w:rPr>
                <w:sz w:val="30"/>
                <w:szCs w:val="30"/>
              </w:rPr>
              <w:t>089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EA3C1D" w14:textId="77777777" w:rsidR="00C24806" w:rsidRPr="009F3238" w:rsidRDefault="00C24806" w:rsidP="00C24806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10EEDD" w14:textId="0389072C" w:rsidR="00C24806" w:rsidRPr="009F3238" w:rsidRDefault="00C24806" w:rsidP="00C24806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(29,514)</w:t>
            </w:r>
          </w:p>
        </w:tc>
      </w:tr>
      <w:tr w:rsidR="00C24806" w:rsidRPr="009F3238" w14:paraId="3D36D665" w14:textId="77777777" w:rsidTr="00E71AB5">
        <w:tc>
          <w:tcPr>
            <w:tcW w:w="3960" w:type="dxa"/>
          </w:tcPr>
          <w:p w14:paraId="066FBED4" w14:textId="1BAD7791" w:rsidR="00C24806" w:rsidRPr="009F3238" w:rsidRDefault="00C24806" w:rsidP="00C24806">
            <w:pPr>
              <w:ind w:left="342" w:hanging="342"/>
              <w:rPr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F3238">
              <w:rPr>
                <w:b/>
                <w:bCs/>
                <w:sz w:val="30"/>
                <w:szCs w:val="30"/>
              </w:rPr>
              <w:t xml:space="preserve">31 </w:t>
            </w:r>
            <w:r w:rsidRPr="009F3238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7F887DC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64996C94" w:rsidR="00C24806" w:rsidRPr="009F3238" w:rsidRDefault="00AF1DE6" w:rsidP="00AF1DE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673</w:t>
            </w:r>
            <w:r w:rsidR="00C24806"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3BB69823" w14:textId="77777777" w:rsidR="00C24806" w:rsidRPr="009F3238" w:rsidRDefault="00C24806" w:rsidP="00C2480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778E63D7" w:rsidR="00C24806" w:rsidRPr="009F3238" w:rsidRDefault="00C24806" w:rsidP="00C24806">
            <w:pPr>
              <w:tabs>
                <w:tab w:val="left" w:pos="781"/>
              </w:tabs>
              <w:ind w:left="20" w:right="-21" w:hanging="20"/>
              <w:jc w:val="right"/>
              <w:rPr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629,365</w:t>
            </w:r>
          </w:p>
        </w:tc>
        <w:tc>
          <w:tcPr>
            <w:tcW w:w="270" w:type="dxa"/>
          </w:tcPr>
          <w:p w14:paraId="38616EB1" w14:textId="77777777" w:rsidR="00C24806" w:rsidRPr="009F3238" w:rsidRDefault="00C24806" w:rsidP="00C2480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0661A219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428,644</w:t>
            </w:r>
          </w:p>
        </w:tc>
        <w:tc>
          <w:tcPr>
            <w:tcW w:w="270" w:type="dxa"/>
          </w:tcPr>
          <w:p w14:paraId="127595DC" w14:textId="77777777" w:rsidR="00C24806" w:rsidRPr="009F3238" w:rsidRDefault="00C24806" w:rsidP="00C24806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083AC398" w:rsidR="00C24806" w:rsidRPr="009F3238" w:rsidRDefault="00C24806" w:rsidP="00C24806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398</w:t>
            </w:r>
            <w:r w:rsidRPr="009F3238">
              <w:rPr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</w:tbl>
    <w:p w14:paraId="137D5CD6" w14:textId="77777777" w:rsidR="00466EE0" w:rsidRPr="009F3238" w:rsidRDefault="00466EE0" w:rsidP="005F401C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0"/>
          <w:szCs w:val="20"/>
        </w:rPr>
      </w:pPr>
    </w:p>
    <w:p w14:paraId="1FFA6584" w14:textId="11FD2C71" w:rsidR="00AA7F94" w:rsidRPr="009F3238" w:rsidRDefault="005F401C" w:rsidP="000570EC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9F3238">
        <w:rPr>
          <w:rFonts w:asciiTheme="majorBidi" w:hAnsiTheme="majorBidi"/>
          <w:spacing w:val="-6"/>
          <w:sz w:val="30"/>
          <w:szCs w:val="30"/>
          <w:cs/>
        </w:rPr>
        <w:t>เมื่อวันที่</w:t>
      </w:r>
      <w:r w:rsidRPr="009F3238">
        <w:rPr>
          <w:rFonts w:asciiTheme="majorBidi" w:hAnsiTheme="majorBidi"/>
          <w:spacing w:val="-6"/>
          <w:sz w:val="30"/>
          <w:szCs w:val="30"/>
        </w:rPr>
        <w:t xml:space="preserve"> </w:t>
      </w:r>
      <w:r w:rsidR="00B873FC" w:rsidRPr="009F3238">
        <w:rPr>
          <w:rFonts w:asciiTheme="majorBidi" w:hAnsiTheme="majorBidi"/>
          <w:spacing w:val="-6"/>
          <w:sz w:val="30"/>
          <w:szCs w:val="30"/>
        </w:rPr>
        <w:t>5</w:t>
      </w:r>
      <w:r w:rsidRPr="009F3238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เมษายน</w:t>
      </w:r>
      <w:r w:rsidRPr="009F3238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B873FC" w:rsidRPr="009F3238">
        <w:rPr>
          <w:rFonts w:asciiTheme="majorBidi" w:hAnsiTheme="majorBidi"/>
          <w:spacing w:val="-6"/>
          <w:sz w:val="30"/>
          <w:szCs w:val="30"/>
        </w:rPr>
        <w:t>2562</w:t>
      </w:r>
      <w:r w:rsidRPr="009F3238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พระราชบัญญัติคุ้มครองแรงงานได้ถูกปรับปรุง</w:t>
      </w:r>
      <w:r w:rsidRPr="009F3238">
        <w:rPr>
          <w:rFonts w:asciiTheme="majorBidi" w:hAnsiTheme="majorBidi" w:hint="cs"/>
          <w:spacing w:val="-6"/>
          <w:sz w:val="30"/>
          <w:szCs w:val="30"/>
          <w:cs/>
        </w:rPr>
        <w:t>และกำหนด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ให้นายจ้างต้องจ่ายค่าชดเชย</w:t>
      </w:r>
      <w:r w:rsidR="00290E43" w:rsidRPr="009F3238">
        <w:rPr>
          <w:rFonts w:asciiTheme="majorBidi" w:hAnsiTheme="majorBidi"/>
          <w:spacing w:val="-6"/>
          <w:sz w:val="30"/>
          <w:szCs w:val="30"/>
          <w:cs/>
        </w:rPr>
        <w:br/>
      </w:r>
      <w:r w:rsidRPr="009F3238">
        <w:rPr>
          <w:rFonts w:asciiTheme="majorBidi" w:hAnsiTheme="majorBidi"/>
          <w:spacing w:val="-6"/>
          <w:sz w:val="30"/>
          <w:szCs w:val="30"/>
          <w:cs/>
        </w:rPr>
        <w:t xml:space="preserve">ให้ลูกจ้างที่ถูกเลิกจ้างเพิ่มเติม หากลูกจ้างทำงานติดต่อกันครบ </w:t>
      </w:r>
      <w:r w:rsidR="00B873FC" w:rsidRPr="009F3238">
        <w:rPr>
          <w:rFonts w:asciiTheme="majorBidi" w:hAnsiTheme="majorBidi"/>
          <w:spacing w:val="-6"/>
          <w:sz w:val="30"/>
          <w:szCs w:val="30"/>
        </w:rPr>
        <w:t>20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B873FC" w:rsidRPr="009F3238">
        <w:rPr>
          <w:rFonts w:asciiTheme="majorBidi" w:hAnsiTheme="majorBidi"/>
          <w:spacing w:val="-6"/>
          <w:sz w:val="30"/>
          <w:szCs w:val="30"/>
        </w:rPr>
        <w:t>400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 xml:space="preserve"> วัน</w:t>
      </w:r>
      <w:r w:rsidRPr="009F3238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กลุ่มบริษัท</w:t>
      </w:r>
      <w:r w:rsidR="00290E43" w:rsidRPr="009F3238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จึง</w:t>
      </w:r>
      <w:r w:rsidRPr="009F3238">
        <w:rPr>
          <w:rFonts w:asciiTheme="majorBidi" w:hAnsiTheme="majorBidi" w:hint="cs"/>
          <w:spacing w:val="-6"/>
          <w:sz w:val="30"/>
          <w:szCs w:val="30"/>
          <w:cs/>
        </w:rPr>
        <w:t>ถือปฏิบัติตาม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พระราชบัญญัติคุ้มครองแรงงานฉบับปรับปรุงใน</w:t>
      </w:r>
      <w:r w:rsidR="00290E43" w:rsidRPr="009F3238">
        <w:rPr>
          <w:rFonts w:asciiTheme="majorBidi" w:hAnsiTheme="majorBidi"/>
          <w:spacing w:val="-6"/>
          <w:sz w:val="30"/>
          <w:szCs w:val="30"/>
          <w:cs/>
        </w:rPr>
        <w:br/>
      </w:r>
      <w:r w:rsidRPr="009F3238">
        <w:rPr>
          <w:rFonts w:asciiTheme="majorBidi" w:hAnsiTheme="majorBidi"/>
          <w:spacing w:val="-6"/>
          <w:sz w:val="30"/>
          <w:szCs w:val="30"/>
          <w:cs/>
        </w:rPr>
        <w:t>ไตรมาสสอง</w:t>
      </w:r>
      <w:r w:rsidRPr="009F3238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 xml:space="preserve">ปี </w:t>
      </w:r>
      <w:r w:rsidR="00B873FC" w:rsidRPr="009F3238">
        <w:rPr>
          <w:rFonts w:asciiTheme="majorBidi" w:hAnsiTheme="majorBidi"/>
          <w:spacing w:val="-6"/>
          <w:sz w:val="30"/>
          <w:szCs w:val="30"/>
        </w:rPr>
        <w:t>2562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 xml:space="preserve"> ทำให้กลุ่มบริษัท</w:t>
      </w:r>
      <w:r w:rsidR="00AB37D3" w:rsidRPr="009F3238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9F3238">
        <w:rPr>
          <w:rFonts w:asciiTheme="majorBidi" w:hAnsiTheme="majorBidi"/>
          <w:spacing w:val="-6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</w:t>
      </w:r>
      <w:r w:rsidR="00290E43" w:rsidRPr="009F3238">
        <w:rPr>
          <w:rFonts w:asciiTheme="majorBidi" w:hAnsiTheme="majorBidi"/>
          <w:spacing w:val="-6"/>
          <w:sz w:val="30"/>
          <w:szCs w:val="30"/>
          <w:cs/>
        </w:rPr>
        <w:br/>
      </w:r>
      <w:r w:rsidRPr="009F3238">
        <w:rPr>
          <w:rFonts w:asciiTheme="majorBidi" w:hAnsiTheme="majorBidi"/>
          <w:spacing w:val="-6"/>
          <w:sz w:val="30"/>
          <w:szCs w:val="30"/>
          <w:cs/>
        </w:rPr>
        <w:t>ในอดีตเพิ่มขึ้น</w:t>
      </w:r>
    </w:p>
    <w:p w14:paraId="1821EC4F" w14:textId="3AD9EF7F" w:rsidR="00AA7F94" w:rsidRPr="009F3238" w:rsidRDefault="00AA7F94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</w:p>
    <w:tbl>
      <w:tblPr>
        <w:tblW w:w="9365" w:type="dxa"/>
        <w:tblInd w:w="450" w:type="dxa"/>
        <w:tblLook w:val="01E0" w:firstRow="1" w:lastRow="1" w:firstColumn="1" w:lastColumn="1" w:noHBand="0" w:noVBand="0"/>
      </w:tblPr>
      <w:tblGrid>
        <w:gridCol w:w="3958"/>
        <w:gridCol w:w="1112"/>
        <w:gridCol w:w="330"/>
        <w:gridCol w:w="1096"/>
        <w:gridCol w:w="284"/>
        <w:gridCol w:w="1134"/>
        <w:gridCol w:w="283"/>
        <w:gridCol w:w="1168"/>
      </w:tblGrid>
      <w:tr w:rsidR="00092727" w:rsidRPr="009F3238" w14:paraId="48CB2C7E" w14:textId="77777777" w:rsidTr="00E71AB5">
        <w:trPr>
          <w:trHeight w:val="460"/>
        </w:trPr>
        <w:tc>
          <w:tcPr>
            <w:tcW w:w="3958" w:type="dxa"/>
          </w:tcPr>
          <w:p w14:paraId="64153904" w14:textId="7E4161C3" w:rsidR="00092727" w:rsidRPr="009F3238" w:rsidRDefault="000570EC" w:rsidP="000570EC">
            <w:pPr>
              <w:ind w:right="-108"/>
              <w:rPr>
                <w:b/>
                <w:sz w:val="30"/>
                <w:szCs w:val="30"/>
              </w:rPr>
            </w:pPr>
            <w:r w:rsidRPr="009F323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38" w:type="dxa"/>
            <w:gridSpan w:val="3"/>
          </w:tcPr>
          <w:p w14:paraId="1D3933E9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68922E0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585" w:type="dxa"/>
            <w:gridSpan w:val="3"/>
          </w:tcPr>
          <w:p w14:paraId="460BABD0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4AEC26B8" w14:textId="77777777" w:rsidTr="00E71AB5">
        <w:tc>
          <w:tcPr>
            <w:tcW w:w="3958" w:type="dxa"/>
          </w:tcPr>
          <w:p w14:paraId="3576C720" w14:textId="2E7B9E3B" w:rsidR="00092727" w:rsidRPr="009F3238" w:rsidRDefault="005E2188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  <w:r w:rsidRPr="009F3238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F323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12" w:type="dxa"/>
          </w:tcPr>
          <w:p w14:paraId="28C1D8F0" w14:textId="393FC6B0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330" w:type="dxa"/>
          </w:tcPr>
          <w:p w14:paraId="2FAC3F83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7E0D53A3" w14:textId="0D1DEF19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604E8641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F815723" w14:textId="18882A49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5FF8A64A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8" w:type="dxa"/>
          </w:tcPr>
          <w:p w14:paraId="61105726" w14:textId="1910A955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04DD0" w:rsidRPr="009F3238" w14:paraId="48783AB3" w14:textId="77777777" w:rsidTr="00E71AB5">
        <w:tc>
          <w:tcPr>
            <w:tcW w:w="3958" w:type="dxa"/>
          </w:tcPr>
          <w:p w14:paraId="6096397B" w14:textId="77777777" w:rsidR="00A04DD0" w:rsidRPr="003B1B3E" w:rsidRDefault="00A04DD0" w:rsidP="00A04DD0">
            <w:pPr>
              <w:rPr>
                <w:sz w:val="30"/>
                <w:szCs w:val="30"/>
                <w:cs/>
              </w:rPr>
            </w:pPr>
            <w:r w:rsidRPr="003B1B3E">
              <w:rPr>
                <w:sz w:val="30"/>
                <w:szCs w:val="30"/>
                <w:cs/>
              </w:rPr>
              <w:t>อัตราคิดลด</w:t>
            </w:r>
            <w:r w:rsidRPr="003B1B3E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B1B3E">
              <w:rPr>
                <w:sz w:val="30"/>
                <w:szCs w:val="30"/>
              </w:rPr>
              <w:t>(</w:t>
            </w:r>
            <w:r w:rsidRPr="003B1B3E">
              <w:rPr>
                <w:rFonts w:hint="cs"/>
                <w:sz w:val="30"/>
                <w:szCs w:val="30"/>
                <w:cs/>
              </w:rPr>
              <w:t>ร้อยละ)</w:t>
            </w:r>
            <w:r w:rsidRPr="003B1B3E">
              <w:rPr>
                <w:sz w:val="30"/>
                <w:szCs w:val="30"/>
                <w:cs/>
              </w:rPr>
              <w:t xml:space="preserve"> </w:t>
            </w:r>
            <w:r w:rsidRPr="003B1B3E">
              <w:rPr>
                <w:sz w:val="30"/>
                <w:szCs w:val="30"/>
                <w:cs/>
              </w:rPr>
              <w:tab/>
            </w:r>
          </w:p>
        </w:tc>
        <w:tc>
          <w:tcPr>
            <w:tcW w:w="1112" w:type="dxa"/>
          </w:tcPr>
          <w:p w14:paraId="7E281F50" w14:textId="78BD19A9" w:rsidR="00A04DD0" w:rsidRPr="003B1B3E" w:rsidRDefault="00D45831" w:rsidP="00D45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1.</w:t>
            </w:r>
            <w:r w:rsidR="009379A8" w:rsidRPr="003B1B3E">
              <w:rPr>
                <w:rFonts w:cs="Angsana New"/>
                <w:sz w:val="30"/>
                <w:szCs w:val="30"/>
                <w:lang w:bidi="th-TH"/>
              </w:rPr>
              <w:t>36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 xml:space="preserve"> - 6.40</w:t>
            </w:r>
          </w:p>
        </w:tc>
        <w:tc>
          <w:tcPr>
            <w:tcW w:w="330" w:type="dxa"/>
          </w:tcPr>
          <w:p w14:paraId="64463506" w14:textId="77777777" w:rsidR="00A04DD0" w:rsidRPr="003B1B3E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46D15D9" w14:textId="1559955C" w:rsidR="00A04DD0" w:rsidRPr="003B1B3E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>40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>36</w:t>
            </w:r>
          </w:p>
        </w:tc>
        <w:tc>
          <w:tcPr>
            <w:tcW w:w="284" w:type="dxa"/>
          </w:tcPr>
          <w:p w14:paraId="17EC0A8A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5D0867" w14:textId="77A8E408" w:rsidR="00A04DD0" w:rsidRPr="009F3238" w:rsidRDefault="00D45831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rFonts w:cs="Angsana New"/>
                <w:sz w:val="30"/>
                <w:szCs w:val="30"/>
              </w:rPr>
              <w:t>.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40</w:t>
            </w:r>
            <w:r w:rsidRPr="009F3238">
              <w:rPr>
                <w:rFonts w:cs="Angsana New"/>
                <w:sz w:val="30"/>
                <w:szCs w:val="30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9F3238">
              <w:rPr>
                <w:rFonts w:cs="Angsana New"/>
                <w:sz w:val="30"/>
                <w:szCs w:val="30"/>
              </w:rPr>
              <w:t>.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54</w:t>
            </w:r>
          </w:p>
        </w:tc>
        <w:tc>
          <w:tcPr>
            <w:tcW w:w="283" w:type="dxa"/>
          </w:tcPr>
          <w:p w14:paraId="6D184110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85075C" w14:textId="7BC142BB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A04DD0" w:rsidRPr="009F3238">
              <w:rPr>
                <w:rFonts w:cs="Angsana New"/>
                <w:sz w:val="30"/>
                <w:szCs w:val="30"/>
              </w:rPr>
              <w:t>.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40</w:t>
            </w:r>
            <w:r w:rsidR="00A04DD0" w:rsidRPr="009F3238">
              <w:rPr>
                <w:rFonts w:cs="Angsana New"/>
                <w:sz w:val="30"/>
                <w:szCs w:val="30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A04DD0" w:rsidRPr="009F3238">
              <w:rPr>
                <w:rFonts w:cs="Angsana New"/>
                <w:sz w:val="30"/>
                <w:szCs w:val="30"/>
              </w:rPr>
              <w:t>.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54</w:t>
            </w:r>
          </w:p>
        </w:tc>
      </w:tr>
      <w:tr w:rsidR="00A04DD0" w:rsidRPr="009F3238" w14:paraId="46EC4A4F" w14:textId="77777777" w:rsidTr="00E71AB5">
        <w:tc>
          <w:tcPr>
            <w:tcW w:w="3958" w:type="dxa"/>
          </w:tcPr>
          <w:p w14:paraId="4770BC8B" w14:textId="77777777" w:rsidR="00A04DD0" w:rsidRPr="003B1B3E" w:rsidRDefault="00A04DD0" w:rsidP="00A04DD0">
            <w:pPr>
              <w:rPr>
                <w:sz w:val="30"/>
                <w:szCs w:val="30"/>
                <w:cs/>
              </w:rPr>
            </w:pPr>
            <w:r w:rsidRPr="003B1B3E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3B1B3E">
              <w:rPr>
                <w:sz w:val="30"/>
                <w:szCs w:val="30"/>
              </w:rPr>
              <w:t>(</w:t>
            </w:r>
            <w:r w:rsidRPr="003B1B3E">
              <w:rPr>
                <w:rFonts w:hint="cs"/>
                <w:sz w:val="30"/>
                <w:szCs w:val="30"/>
                <w:cs/>
              </w:rPr>
              <w:t>ร้อยละ)</w:t>
            </w:r>
            <w:r w:rsidRPr="003B1B3E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2" w:type="dxa"/>
          </w:tcPr>
          <w:p w14:paraId="4AFE0054" w14:textId="09BB4760" w:rsidR="00A04DD0" w:rsidRPr="003B1B3E" w:rsidRDefault="0063440A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D45831" w:rsidRPr="003B1B3E">
              <w:rPr>
                <w:rFonts w:cs="Angsana New"/>
                <w:sz w:val="30"/>
                <w:szCs w:val="30"/>
                <w:lang w:bidi="th-TH"/>
              </w:rPr>
              <w:t>.00 - 9.00</w:t>
            </w:r>
          </w:p>
        </w:tc>
        <w:tc>
          <w:tcPr>
            <w:tcW w:w="330" w:type="dxa"/>
          </w:tcPr>
          <w:p w14:paraId="0D5F7C92" w14:textId="77777777" w:rsidR="00A04DD0" w:rsidRPr="003B1B3E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33AAFA7" w14:textId="5BD2F289" w:rsidR="00A04DD0" w:rsidRPr="003B1B3E" w:rsidRDefault="0063440A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>.</w:t>
            </w:r>
            <w:r w:rsidR="00B873FC" w:rsidRPr="003B1B3E">
              <w:rPr>
                <w:rFonts w:cs="Angsana New"/>
                <w:sz w:val="30"/>
                <w:szCs w:val="30"/>
                <w:lang w:bidi="th-TH"/>
              </w:rPr>
              <w:t>00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="00B873FC" w:rsidRPr="003B1B3E">
              <w:rPr>
                <w:rFonts w:cs="Angsana New"/>
                <w:sz w:val="30"/>
                <w:szCs w:val="30"/>
                <w:lang w:bidi="th-TH"/>
              </w:rPr>
              <w:t>9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>.</w:t>
            </w:r>
            <w:r w:rsidR="00B873FC" w:rsidRPr="003B1B3E">
              <w:rPr>
                <w:rFonts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84" w:type="dxa"/>
          </w:tcPr>
          <w:p w14:paraId="1D715F81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69966E" w14:textId="4EE3545E" w:rsidR="00A04DD0" w:rsidRPr="009F3238" w:rsidRDefault="00D45831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6.00 - 7.00</w:t>
            </w:r>
          </w:p>
        </w:tc>
        <w:tc>
          <w:tcPr>
            <w:tcW w:w="283" w:type="dxa"/>
          </w:tcPr>
          <w:p w14:paraId="6ABCC723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306700" w14:textId="73C6CFA3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00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00</w:t>
            </w:r>
          </w:p>
        </w:tc>
      </w:tr>
      <w:tr w:rsidR="00A04DD0" w:rsidRPr="009F3238" w14:paraId="745C1577" w14:textId="77777777" w:rsidTr="00E71AB5">
        <w:tc>
          <w:tcPr>
            <w:tcW w:w="3958" w:type="dxa"/>
          </w:tcPr>
          <w:p w14:paraId="71EB9455" w14:textId="77777777" w:rsidR="00A04DD0" w:rsidRPr="003B1B3E" w:rsidRDefault="00A04DD0" w:rsidP="00A04DD0">
            <w:pPr>
              <w:rPr>
                <w:color w:val="000000"/>
                <w:sz w:val="30"/>
                <w:szCs w:val="30"/>
                <w:cs/>
                <w:lang w:val="en-GB"/>
              </w:rPr>
            </w:pPr>
            <w:r w:rsidRPr="003B1B3E">
              <w:rPr>
                <w:sz w:val="30"/>
                <w:szCs w:val="30"/>
                <w:cs/>
              </w:rPr>
              <w:t>ราคาทองคำ</w:t>
            </w:r>
            <w:r w:rsidRPr="003B1B3E">
              <w:rPr>
                <w:sz w:val="30"/>
                <w:szCs w:val="30"/>
              </w:rPr>
              <w:t xml:space="preserve"> (</w:t>
            </w:r>
            <w:r w:rsidRPr="003B1B3E">
              <w:rPr>
                <w:rFonts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112" w:type="dxa"/>
          </w:tcPr>
          <w:p w14:paraId="75A686B3" w14:textId="08C0679B" w:rsidR="00A04DD0" w:rsidRPr="003B1B3E" w:rsidRDefault="00D45831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22,050</w:t>
            </w:r>
          </w:p>
        </w:tc>
        <w:tc>
          <w:tcPr>
            <w:tcW w:w="330" w:type="dxa"/>
          </w:tcPr>
          <w:p w14:paraId="108A6AC1" w14:textId="77777777" w:rsidR="00A04DD0" w:rsidRPr="003B1B3E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92E2CFB" w14:textId="248DF070" w:rsidR="00A04DD0" w:rsidRPr="003B1B3E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B1B3E">
              <w:rPr>
                <w:rFonts w:cs="Angsana New"/>
                <w:sz w:val="30"/>
                <w:szCs w:val="30"/>
                <w:lang w:bidi="th-TH"/>
              </w:rPr>
              <w:t>22</w:t>
            </w:r>
            <w:r w:rsidR="00A04DD0" w:rsidRPr="003B1B3E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B1B3E">
              <w:rPr>
                <w:rFonts w:cs="Angsana New"/>
                <w:sz w:val="30"/>
                <w:szCs w:val="30"/>
                <w:lang w:bidi="th-TH"/>
              </w:rPr>
              <w:t>050</w:t>
            </w:r>
          </w:p>
        </w:tc>
        <w:tc>
          <w:tcPr>
            <w:tcW w:w="284" w:type="dxa"/>
          </w:tcPr>
          <w:p w14:paraId="6B805BDE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5146D0" w14:textId="31DD1020" w:rsidR="00A04DD0" w:rsidRPr="009F3238" w:rsidRDefault="00D45831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22,050</w:t>
            </w:r>
          </w:p>
        </w:tc>
        <w:tc>
          <w:tcPr>
            <w:tcW w:w="283" w:type="dxa"/>
          </w:tcPr>
          <w:p w14:paraId="67167A71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64643BEE" w14:textId="637C314C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22</w:t>
            </w:r>
            <w:r w:rsidR="00A04DD0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050</w:t>
            </w:r>
          </w:p>
        </w:tc>
      </w:tr>
      <w:tr w:rsidR="00A04DD0" w:rsidRPr="009F3238" w14:paraId="26CD436D" w14:textId="77777777" w:rsidTr="00E71AB5">
        <w:tc>
          <w:tcPr>
            <w:tcW w:w="3958" w:type="dxa"/>
          </w:tcPr>
          <w:p w14:paraId="0BB067AD" w14:textId="77777777" w:rsidR="00A04DD0" w:rsidRPr="009F3238" w:rsidRDefault="00A04DD0" w:rsidP="00A04DD0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sz w:val="30"/>
                <w:szCs w:val="30"/>
              </w:rPr>
              <w:t>(</w:t>
            </w:r>
            <w:r w:rsidRPr="009F3238">
              <w:rPr>
                <w:rFonts w:hint="cs"/>
                <w:sz w:val="30"/>
                <w:szCs w:val="30"/>
                <w:cs/>
              </w:rPr>
              <w:t>ร้อยละ)</w:t>
            </w:r>
            <w:r w:rsidRPr="009F3238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2" w:type="dxa"/>
          </w:tcPr>
          <w:p w14:paraId="09860BA0" w14:textId="0A10EBD5" w:rsidR="00A04DD0" w:rsidRPr="009F3238" w:rsidRDefault="00D45831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9F3238">
              <w:rPr>
                <w:rFonts w:cs="Angsana New"/>
                <w:sz w:val="30"/>
                <w:szCs w:val="30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330" w:type="dxa"/>
          </w:tcPr>
          <w:p w14:paraId="7678C04E" w14:textId="77777777" w:rsidR="00A04DD0" w:rsidRPr="009F3238" w:rsidRDefault="00A04DD0" w:rsidP="00A04DD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11765F9C" w14:textId="6B69C441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0</w:t>
            </w:r>
            <w:r w:rsidR="00A04DD0" w:rsidRPr="009F3238">
              <w:rPr>
                <w:rFonts w:cs="Angsana New"/>
                <w:sz w:val="30"/>
                <w:szCs w:val="30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284" w:type="dxa"/>
          </w:tcPr>
          <w:p w14:paraId="053E8D1C" w14:textId="77777777" w:rsidR="00A04DD0" w:rsidRPr="009F3238" w:rsidRDefault="00A04DD0" w:rsidP="00A04DD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BB82FCE" w14:textId="225429F6" w:rsidR="00A04DD0" w:rsidRPr="009F3238" w:rsidRDefault="00D45831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9F3238">
              <w:rPr>
                <w:rFonts w:cs="Angsana New"/>
                <w:sz w:val="30"/>
                <w:szCs w:val="30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83" w:type="dxa"/>
          </w:tcPr>
          <w:p w14:paraId="740EDA5C" w14:textId="77777777" w:rsidR="00A04DD0" w:rsidRPr="009F3238" w:rsidRDefault="00A04DD0" w:rsidP="00A04DD0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DBE42B" w14:textId="7005F125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0</w:t>
            </w:r>
            <w:r w:rsidR="00A04DD0" w:rsidRPr="009F3238">
              <w:rPr>
                <w:rFonts w:cs="Angsana New"/>
                <w:sz w:val="30"/>
                <w:szCs w:val="30"/>
              </w:rPr>
              <w:t xml:space="preserve"> - 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</w:tr>
    </w:tbl>
    <w:p w14:paraId="11075E45" w14:textId="77777777" w:rsidR="00C15788" w:rsidRPr="009F3238" w:rsidRDefault="00C15788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482FC9E9" w14:textId="4725D273" w:rsidR="005F401C" w:rsidRPr="009F3238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9F3238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C52099" w14:textId="2E80451B" w:rsidR="00E75807" w:rsidRPr="009F3238" w:rsidRDefault="00736227" w:rsidP="00736227">
      <w:pPr>
        <w:spacing w:line="240" w:lineRule="auto"/>
        <w:rPr>
          <w:sz w:val="30"/>
          <w:szCs w:val="30"/>
        </w:rPr>
      </w:pPr>
      <w:r w:rsidRPr="009F3238">
        <w:rPr>
          <w:sz w:val="30"/>
          <w:szCs w:val="30"/>
        </w:rPr>
        <w:br w:type="page"/>
      </w:r>
    </w:p>
    <w:p w14:paraId="6C61D41F" w14:textId="77777777" w:rsidR="00092727" w:rsidRPr="009F3238" w:rsidRDefault="00092727" w:rsidP="00092727">
      <w:pPr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9F323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013995C" w14:textId="0D9D5DE5" w:rsidR="00092727" w:rsidRPr="009F3238" w:rsidRDefault="00092727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9F3238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9F3238">
        <w:rPr>
          <w:sz w:val="30"/>
          <w:szCs w:val="30"/>
          <w:cs/>
        </w:rPr>
        <w:t xml:space="preserve"> โดยถือว่าข้อสมมติอื่นๆ คงที่ </w:t>
      </w:r>
    </w:p>
    <w:p w14:paraId="0AEF07B6" w14:textId="77777777" w:rsidR="00092727" w:rsidRPr="009F3238" w:rsidRDefault="00092727" w:rsidP="00092727">
      <w:pPr>
        <w:rPr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36"/>
        <w:gridCol w:w="1044"/>
        <w:gridCol w:w="270"/>
        <w:gridCol w:w="936"/>
        <w:gridCol w:w="270"/>
        <w:gridCol w:w="1044"/>
        <w:gridCol w:w="270"/>
        <w:gridCol w:w="990"/>
      </w:tblGrid>
      <w:tr w:rsidR="00092727" w:rsidRPr="009F3238" w14:paraId="20E844A6" w14:textId="77777777" w:rsidTr="00E71AB5">
        <w:trPr>
          <w:tblHeader/>
        </w:trPr>
        <w:tc>
          <w:tcPr>
            <w:tcW w:w="4536" w:type="dxa"/>
          </w:tcPr>
          <w:p w14:paraId="0F0787D2" w14:textId="77777777" w:rsidR="00092727" w:rsidRPr="009F3238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EF234FD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E789F3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79A3EDD7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2F143461" w14:textId="77777777" w:rsidTr="00E71AB5">
        <w:trPr>
          <w:tblHeader/>
        </w:trPr>
        <w:tc>
          <w:tcPr>
            <w:tcW w:w="4536" w:type="dxa"/>
          </w:tcPr>
          <w:p w14:paraId="567FEC3D" w14:textId="1800EEF2" w:rsidR="00092727" w:rsidRPr="009F3238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44" w:type="dxa"/>
            <w:vAlign w:val="bottom"/>
          </w:tcPr>
          <w:p w14:paraId="0496C2B2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6B7D4AC" w14:textId="77777777" w:rsidR="00092727" w:rsidRPr="009F3238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5669230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B03351E" w14:textId="77777777" w:rsidR="00092727" w:rsidRPr="009F3238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519BF80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D4783B" w14:textId="77777777" w:rsidR="00092727" w:rsidRPr="009F3238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152408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9F3238" w14:paraId="636DB0C1" w14:textId="77777777" w:rsidTr="00E71AB5">
        <w:trPr>
          <w:tblHeader/>
        </w:trPr>
        <w:tc>
          <w:tcPr>
            <w:tcW w:w="4536" w:type="dxa"/>
          </w:tcPr>
          <w:p w14:paraId="784BAA17" w14:textId="77777777" w:rsidR="00132EFB" w:rsidRPr="009F3238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7"/>
            <w:vAlign w:val="bottom"/>
          </w:tcPr>
          <w:p w14:paraId="44073449" w14:textId="2173B902" w:rsidR="00132EFB" w:rsidRPr="009F3238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F3238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E33F7" w:rsidRPr="009F3238" w14:paraId="58E06A64" w14:textId="77777777" w:rsidTr="00E71AB5">
        <w:tc>
          <w:tcPr>
            <w:tcW w:w="4536" w:type="dxa"/>
          </w:tcPr>
          <w:p w14:paraId="1826C9A1" w14:textId="67C656CB" w:rsidR="00AE33F7" w:rsidRPr="009F3238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873FC"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</w:rPr>
              <w:t xml:space="preserve">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873FC" w:rsidRPr="009F323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44" w:type="dxa"/>
            <w:vAlign w:val="bottom"/>
          </w:tcPr>
          <w:p w14:paraId="2311E9FA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49D00D" w14:textId="77777777" w:rsidR="00AE33F7" w:rsidRPr="009F3238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7BF26FE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478E74" w14:textId="77777777" w:rsidR="00AE33F7" w:rsidRPr="009F3238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330D59E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7FC58B" w14:textId="77777777" w:rsidR="00AE33F7" w:rsidRPr="009F3238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A59B5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C24806" w:rsidRPr="009F3238" w14:paraId="6828E44A" w14:textId="77777777" w:rsidTr="00A04DD0">
        <w:trPr>
          <w:trHeight w:val="388"/>
        </w:trPr>
        <w:tc>
          <w:tcPr>
            <w:tcW w:w="4536" w:type="dxa"/>
          </w:tcPr>
          <w:p w14:paraId="352A2F40" w14:textId="63B562E2" w:rsidR="00C24806" w:rsidRPr="009F3238" w:rsidRDefault="00C24806" w:rsidP="00C24806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อัตราคิดลด 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E638511" w14:textId="1F822A5A" w:rsidR="00C24806" w:rsidRPr="009F3238" w:rsidRDefault="00C24806" w:rsidP="00D64C75">
            <w:pPr>
              <w:pStyle w:val="acctfourfigures"/>
              <w:tabs>
                <w:tab w:val="clear" w:pos="765"/>
                <w:tab w:val="left" w:pos="824"/>
              </w:tabs>
              <w:spacing w:line="240" w:lineRule="atLeast"/>
              <w:ind w:left="-79" w:right="-22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(56,</w:t>
            </w:r>
            <w:r w:rsidR="00133EE7" w:rsidRPr="009F3238">
              <w:rPr>
                <w:sz w:val="30"/>
                <w:szCs w:val="30"/>
              </w:rPr>
              <w:t>778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F49659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54389E83" w14:textId="06F853BA" w:rsidR="00C24806" w:rsidRPr="009F3238" w:rsidRDefault="00C24806" w:rsidP="00133EE7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65,</w:t>
            </w:r>
            <w:r w:rsidR="00133EE7" w:rsidRPr="009F3238">
              <w:rPr>
                <w:sz w:val="30"/>
                <w:szCs w:val="30"/>
              </w:rPr>
              <w:t>638</w:t>
            </w:r>
          </w:p>
        </w:tc>
        <w:tc>
          <w:tcPr>
            <w:tcW w:w="270" w:type="dxa"/>
            <w:vAlign w:val="center"/>
          </w:tcPr>
          <w:p w14:paraId="1B25DAB0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16435646" w14:textId="7B6F3CC8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(36,077)</w:t>
            </w:r>
          </w:p>
        </w:tc>
        <w:tc>
          <w:tcPr>
            <w:tcW w:w="270" w:type="dxa"/>
          </w:tcPr>
          <w:p w14:paraId="30518815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2DE6080" w14:textId="757BAD2E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41,576</w:t>
            </w:r>
          </w:p>
        </w:tc>
      </w:tr>
      <w:tr w:rsidR="00C24806" w:rsidRPr="009F3238" w14:paraId="49C86530" w14:textId="77777777" w:rsidTr="00E71AB5">
        <w:tc>
          <w:tcPr>
            <w:tcW w:w="4536" w:type="dxa"/>
          </w:tcPr>
          <w:p w14:paraId="03CAEA44" w14:textId="77777777" w:rsidR="00C24806" w:rsidRPr="009F3238" w:rsidRDefault="00C24806" w:rsidP="00C24806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1A89DE17" w14:textId="3DAF5E59" w:rsidR="00C24806" w:rsidRPr="009F3238" w:rsidRDefault="00C24806" w:rsidP="00C24806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4AFA68A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3619D25A" w14:textId="6E552DFA" w:rsidR="00C24806" w:rsidRPr="009F3238" w:rsidRDefault="00C24806" w:rsidP="00133EE7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6</w:t>
            </w:r>
            <w:r w:rsidR="00133EE7" w:rsidRPr="009F3238">
              <w:rPr>
                <w:sz w:val="30"/>
                <w:szCs w:val="30"/>
              </w:rPr>
              <w:t>7</w:t>
            </w:r>
            <w:r w:rsidRPr="009F3238">
              <w:rPr>
                <w:sz w:val="30"/>
                <w:szCs w:val="30"/>
              </w:rPr>
              <w:t>,</w:t>
            </w:r>
            <w:r w:rsidR="00133EE7" w:rsidRPr="009F3238">
              <w:rPr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17A790CD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0CE3D96" w14:textId="77777777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26AD49A" w14:textId="28D11AC7" w:rsidR="00C24806" w:rsidRPr="009F3238" w:rsidRDefault="00C24806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(5</w:t>
            </w:r>
            <w:r w:rsidR="00133EE7" w:rsidRPr="009F3238">
              <w:rPr>
                <w:sz w:val="30"/>
                <w:szCs w:val="30"/>
              </w:rPr>
              <w:t>9</w:t>
            </w:r>
            <w:r w:rsidRPr="009F3238">
              <w:rPr>
                <w:sz w:val="30"/>
                <w:szCs w:val="30"/>
              </w:rPr>
              <w:t>,</w:t>
            </w:r>
            <w:r w:rsidR="00133EE7" w:rsidRPr="009F3238">
              <w:rPr>
                <w:sz w:val="30"/>
                <w:szCs w:val="30"/>
              </w:rPr>
              <w:t>130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6AE067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5ABD6147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4A2F9BB2" w14:textId="2E49B769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42,399</w:t>
            </w:r>
          </w:p>
        </w:tc>
        <w:tc>
          <w:tcPr>
            <w:tcW w:w="270" w:type="dxa"/>
          </w:tcPr>
          <w:p w14:paraId="1F74D20F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AB4D7C" w14:textId="5D0E1015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                    (37,495)</w:t>
            </w:r>
          </w:p>
        </w:tc>
      </w:tr>
      <w:tr w:rsidR="00C24806" w:rsidRPr="009F3238" w14:paraId="13C0157B" w14:textId="77777777" w:rsidTr="00E71AB5">
        <w:trPr>
          <w:trHeight w:val="164"/>
        </w:trPr>
        <w:tc>
          <w:tcPr>
            <w:tcW w:w="4536" w:type="dxa"/>
          </w:tcPr>
          <w:p w14:paraId="27DEC5CB" w14:textId="621F3E21" w:rsidR="00C24806" w:rsidRPr="009F3238" w:rsidRDefault="00C24806" w:rsidP="00C24806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ราคาทองคำ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856D10B" w14:textId="356EE055" w:rsidR="00C24806" w:rsidRPr="009F3238" w:rsidRDefault="00C24806" w:rsidP="00133EE7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9F3238">
              <w:rPr>
                <w:sz w:val="30"/>
                <w:szCs w:val="30"/>
              </w:rPr>
              <w:t>4,6</w:t>
            </w:r>
            <w:r w:rsidR="00133EE7" w:rsidRPr="009F3238">
              <w:rPr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59E53BC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5FF2ABD" w14:textId="1CDF450D" w:rsidR="00C24806" w:rsidRPr="009F3238" w:rsidRDefault="00C24806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(4,6</w:t>
            </w:r>
            <w:r w:rsidR="00133EE7" w:rsidRPr="009F3238">
              <w:rPr>
                <w:sz w:val="30"/>
                <w:szCs w:val="30"/>
              </w:rPr>
              <w:t>39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76D86" w14:textId="77777777" w:rsidR="00C24806" w:rsidRPr="009F3238" w:rsidRDefault="00C24806" w:rsidP="00C2480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42D197DA" w14:textId="4CD8AE2A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14:paraId="7DBB6ECB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965177" w14:textId="2F9E57E0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9F3238">
              <w:rPr>
                <w:sz w:val="30"/>
                <w:szCs w:val="30"/>
              </w:rPr>
              <w:t>(3,260)</w:t>
            </w:r>
          </w:p>
        </w:tc>
      </w:tr>
      <w:tr w:rsidR="00C24806" w:rsidRPr="009F3238" w14:paraId="70AB4A9E" w14:textId="77777777" w:rsidTr="00E71AB5">
        <w:tc>
          <w:tcPr>
            <w:tcW w:w="4536" w:type="dxa"/>
          </w:tcPr>
          <w:p w14:paraId="4B04BB97" w14:textId="77777777" w:rsidR="00C24806" w:rsidRPr="009F3238" w:rsidRDefault="00C24806" w:rsidP="00C24806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9F3238">
              <w:rPr>
                <w:sz w:val="30"/>
                <w:szCs w:val="30"/>
              </w:rPr>
              <w:t xml:space="preserve"> </w:t>
            </w:r>
          </w:p>
          <w:p w14:paraId="0F9D7AA2" w14:textId="775CE6C6" w:rsidR="00C24806" w:rsidRPr="009F3238" w:rsidRDefault="00C24806" w:rsidP="00C24806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9F3238">
              <w:rPr>
                <w:sz w:val="30"/>
                <w:szCs w:val="30"/>
                <w:cs/>
              </w:rPr>
              <w:t xml:space="preserve"> (เปลี่ยนแปลงร้อยละ </w:t>
            </w:r>
            <w:r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689E0550" w14:textId="77777777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2776461C" w14:textId="2C5722D9" w:rsidR="00C24806" w:rsidRPr="009F3238" w:rsidRDefault="00C24806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(27,</w:t>
            </w:r>
            <w:r w:rsidR="00133EE7" w:rsidRPr="009F3238">
              <w:rPr>
                <w:sz w:val="30"/>
                <w:szCs w:val="30"/>
              </w:rPr>
              <w:t>414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6C6EEB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2F3A125F" w14:textId="77777777" w:rsidR="00C24806" w:rsidRPr="009F3238" w:rsidRDefault="00C24806" w:rsidP="00C24806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lang w:bidi="th-TH"/>
              </w:rPr>
            </w:pPr>
          </w:p>
          <w:p w14:paraId="7DE829E6" w14:textId="1876EF22" w:rsidR="00C24806" w:rsidRPr="009F3238" w:rsidRDefault="00C24806" w:rsidP="00133EE7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cs/>
                <w:lang w:bidi="th-TH"/>
              </w:rPr>
            </w:pPr>
            <w:r w:rsidRPr="009F3238">
              <w:rPr>
                <w:sz w:val="30"/>
                <w:szCs w:val="30"/>
                <w:lang w:bidi="th-TH"/>
              </w:rPr>
              <w:t>31,</w:t>
            </w:r>
            <w:r w:rsidR="00133EE7" w:rsidRPr="009F3238">
              <w:rPr>
                <w:sz w:val="30"/>
                <w:szCs w:val="30"/>
                <w:lang w:bidi="th-TH"/>
              </w:rPr>
              <w:t>983</w:t>
            </w:r>
          </w:p>
        </w:tc>
        <w:tc>
          <w:tcPr>
            <w:tcW w:w="270" w:type="dxa"/>
          </w:tcPr>
          <w:p w14:paraId="4E9C588F" w14:textId="77777777" w:rsidR="00C24806" w:rsidRPr="009F3238" w:rsidRDefault="00C24806" w:rsidP="00C24806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58AD6A2C" w14:textId="77777777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5EFE5777" w14:textId="0FCEF70C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(15,665)</w:t>
            </w:r>
          </w:p>
        </w:tc>
        <w:tc>
          <w:tcPr>
            <w:tcW w:w="270" w:type="dxa"/>
          </w:tcPr>
          <w:p w14:paraId="5E6E5130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1E851C4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492D79ED" w14:textId="18958DD8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17,950</w:t>
            </w:r>
          </w:p>
        </w:tc>
      </w:tr>
      <w:tr w:rsidR="00C24806" w:rsidRPr="009F3238" w14:paraId="5C77685F" w14:textId="77777777" w:rsidTr="00E71AB5">
        <w:tc>
          <w:tcPr>
            <w:tcW w:w="4536" w:type="dxa"/>
          </w:tcPr>
          <w:p w14:paraId="765A8136" w14:textId="60CD7C25" w:rsidR="00C24806" w:rsidRPr="009F3238" w:rsidRDefault="00C24806" w:rsidP="00C24806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1BF187" w14:textId="38337A81" w:rsidR="00C24806" w:rsidRPr="009F3238" w:rsidRDefault="00C24806" w:rsidP="00133EE7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1,4</w:t>
            </w:r>
            <w:r w:rsidR="00133EE7" w:rsidRPr="009F3238">
              <w:rPr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100D73BB" w14:textId="77777777" w:rsidR="00C24806" w:rsidRPr="009F3238" w:rsidRDefault="00C24806" w:rsidP="00C24806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F1D7C70" w14:textId="6B26AAD7" w:rsidR="00C24806" w:rsidRPr="009F3238" w:rsidRDefault="00C24806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(1,</w:t>
            </w:r>
            <w:r w:rsidR="00133EE7" w:rsidRPr="009F3238">
              <w:rPr>
                <w:sz w:val="30"/>
                <w:szCs w:val="30"/>
              </w:rPr>
              <w:t>602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93BB4AB" w14:textId="77777777" w:rsidR="00C24806" w:rsidRPr="009F3238" w:rsidRDefault="00C24806" w:rsidP="00C24806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628EF82F" w14:textId="7099E052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21D40AC7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AE36C1" w14:textId="5A3F8E7E" w:rsidR="00C24806" w:rsidRPr="009F3238" w:rsidRDefault="00C24806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(1,027)</w:t>
            </w:r>
          </w:p>
        </w:tc>
      </w:tr>
      <w:tr w:rsidR="00C15788" w:rsidRPr="009F3238" w14:paraId="3EA90864" w14:textId="77777777" w:rsidTr="00E71AB5">
        <w:tc>
          <w:tcPr>
            <w:tcW w:w="4536" w:type="dxa"/>
          </w:tcPr>
          <w:p w14:paraId="0F4F0DC5" w14:textId="77777777" w:rsidR="00C15788" w:rsidRPr="009F3238" w:rsidRDefault="00C15788" w:rsidP="00D27FAA">
            <w:pPr>
              <w:ind w:left="234" w:hanging="234"/>
              <w:rPr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66D00286" w14:textId="77777777" w:rsidR="00C15788" w:rsidRPr="009F3238" w:rsidRDefault="00C15788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FDC537" w14:textId="77777777" w:rsidR="00C15788" w:rsidRPr="009F3238" w:rsidRDefault="00C15788" w:rsidP="00D27FAA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683B675" w14:textId="77777777" w:rsidR="00C15788" w:rsidRPr="009F3238" w:rsidRDefault="00C15788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25FB7A6D" w14:textId="77777777" w:rsidR="00C15788" w:rsidRPr="009F3238" w:rsidRDefault="00C15788" w:rsidP="00D27FA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3B946BDC" w14:textId="77777777" w:rsidR="00C15788" w:rsidRPr="009F3238" w:rsidRDefault="00C15788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7FA9C9B" w14:textId="77777777" w:rsidR="00C15788" w:rsidRPr="009F3238" w:rsidRDefault="00C15788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56BD4C" w14:textId="77777777" w:rsidR="00C15788" w:rsidRPr="009F3238" w:rsidRDefault="00C15788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</w:p>
        </w:tc>
      </w:tr>
      <w:tr w:rsidR="00D27FAA" w:rsidRPr="009F3238" w14:paraId="15925D88" w14:textId="77777777" w:rsidTr="00E71AB5">
        <w:tc>
          <w:tcPr>
            <w:tcW w:w="4536" w:type="dxa"/>
          </w:tcPr>
          <w:p w14:paraId="6A4738D9" w14:textId="7B7E5E90" w:rsidR="00D27FAA" w:rsidRPr="009F3238" w:rsidRDefault="00D27FAA" w:rsidP="00D27FA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873FC"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</w:rPr>
              <w:t xml:space="preserve">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873FC" w:rsidRPr="009F3238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44" w:type="dxa"/>
            <w:vAlign w:val="bottom"/>
          </w:tcPr>
          <w:p w14:paraId="495CD9BD" w14:textId="4329CE8F" w:rsidR="00D27FAA" w:rsidRPr="009F3238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19F9A3" w14:textId="77777777" w:rsidR="00D27FAA" w:rsidRPr="009F3238" w:rsidRDefault="00D27FAA" w:rsidP="00D27FA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18A8AC1" w14:textId="5EB43A34" w:rsidR="00D27FAA" w:rsidRPr="009F3238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F9CBDA" w14:textId="77777777" w:rsidR="00D27FAA" w:rsidRPr="009F3238" w:rsidRDefault="00D27FAA" w:rsidP="00D27FA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C0E5DCF" w14:textId="3D11609D" w:rsidR="00D27FAA" w:rsidRPr="009F3238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1B275" w14:textId="77777777" w:rsidR="00D27FAA" w:rsidRPr="009F3238" w:rsidRDefault="00D27FAA" w:rsidP="00D27FA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97E755" w14:textId="5BFABC29" w:rsidR="00D27FAA" w:rsidRPr="009F3238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A04DD0" w:rsidRPr="009F3238" w14:paraId="48F76B2B" w14:textId="77777777" w:rsidTr="00E71AB5">
        <w:tc>
          <w:tcPr>
            <w:tcW w:w="4536" w:type="dxa"/>
          </w:tcPr>
          <w:p w14:paraId="2B1ADFFB" w14:textId="1DF04E6A" w:rsidR="00A04DD0" w:rsidRPr="009F3238" w:rsidRDefault="00A04DD0" w:rsidP="00A04DD0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อัตราคิดลด 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410F7527" w14:textId="23E3453A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rFonts w:cstheme="minorBidi"/>
                <w:sz w:val="30"/>
                <w:szCs w:val="38"/>
                <w:lang w:bidi="th-TH"/>
              </w:rPr>
              <w:t>(</w:t>
            </w:r>
            <w:r w:rsidR="00B873FC" w:rsidRPr="009F3238">
              <w:rPr>
                <w:rFonts w:cstheme="minorBidi"/>
                <w:sz w:val="30"/>
                <w:szCs w:val="38"/>
                <w:lang w:bidi="th-TH"/>
              </w:rPr>
              <w:t>52</w:t>
            </w:r>
            <w:r w:rsidRPr="009F3238">
              <w:rPr>
                <w:rFonts w:cstheme="minorBidi"/>
                <w:sz w:val="30"/>
                <w:szCs w:val="38"/>
                <w:lang w:bidi="th-TH"/>
              </w:rPr>
              <w:t>,</w:t>
            </w:r>
            <w:r w:rsidR="00B873FC" w:rsidRPr="009F3238">
              <w:rPr>
                <w:rFonts w:cstheme="minorBidi"/>
                <w:sz w:val="30"/>
                <w:szCs w:val="38"/>
                <w:lang w:bidi="th-TH"/>
              </w:rPr>
              <w:t>074</w:t>
            </w:r>
            <w:r w:rsidRPr="009F3238">
              <w:rPr>
                <w:rFonts w:cstheme="minorBidi"/>
                <w:sz w:val="30"/>
                <w:szCs w:val="38"/>
                <w:lang w:bidi="th-TH"/>
              </w:rPr>
              <w:t>)</w:t>
            </w:r>
          </w:p>
        </w:tc>
        <w:tc>
          <w:tcPr>
            <w:tcW w:w="270" w:type="dxa"/>
          </w:tcPr>
          <w:p w14:paraId="090E3243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00AAE6B2" w14:textId="1101AEF5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60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072</w:t>
            </w:r>
          </w:p>
        </w:tc>
        <w:tc>
          <w:tcPr>
            <w:tcW w:w="270" w:type="dxa"/>
            <w:vAlign w:val="center"/>
          </w:tcPr>
          <w:p w14:paraId="3760F08A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CF8A89D" w14:textId="093A45BD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32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328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9631C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80BD502" w14:textId="3C90751B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37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136</w:t>
            </w:r>
          </w:p>
        </w:tc>
      </w:tr>
      <w:tr w:rsidR="00A04DD0" w:rsidRPr="009F3238" w14:paraId="23B0F5BC" w14:textId="77777777" w:rsidTr="00E71AB5">
        <w:tc>
          <w:tcPr>
            <w:tcW w:w="4536" w:type="dxa"/>
          </w:tcPr>
          <w:p w14:paraId="56D7285C" w14:textId="77777777" w:rsidR="00A04DD0" w:rsidRPr="009F3238" w:rsidRDefault="00A04DD0" w:rsidP="00A04DD0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1734462A" w14:textId="7FF79E78" w:rsidR="00A04DD0" w:rsidRPr="009F3238" w:rsidRDefault="00A04DD0" w:rsidP="00A04DD0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429BA080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4C767A3A" w14:textId="417DEFF4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55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323</w:t>
            </w:r>
          </w:p>
        </w:tc>
        <w:tc>
          <w:tcPr>
            <w:tcW w:w="270" w:type="dxa"/>
          </w:tcPr>
          <w:p w14:paraId="783BE4B3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03FEF79" w14:textId="77777777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A5F0999" w14:textId="68617D3C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49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103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FE8FB" w14:textId="77777777" w:rsidR="00A04DD0" w:rsidRPr="009F3238" w:rsidRDefault="00A04DD0" w:rsidP="00A04DD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3FBF4267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62846363" w14:textId="668F5CCD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33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970</w:t>
            </w:r>
          </w:p>
        </w:tc>
        <w:tc>
          <w:tcPr>
            <w:tcW w:w="270" w:type="dxa"/>
          </w:tcPr>
          <w:p w14:paraId="0BE5A9CE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786973" w14:textId="77777777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6DFD263D" w14:textId="73A3CE44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30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298</w:t>
            </w:r>
            <w:r w:rsidRPr="009F3238">
              <w:rPr>
                <w:sz w:val="30"/>
                <w:szCs w:val="30"/>
              </w:rPr>
              <w:t>)</w:t>
            </w:r>
          </w:p>
        </w:tc>
      </w:tr>
      <w:tr w:rsidR="00A04DD0" w:rsidRPr="009F3238" w14:paraId="3A5AA943" w14:textId="77777777" w:rsidTr="00E71AB5">
        <w:trPr>
          <w:trHeight w:val="164"/>
        </w:trPr>
        <w:tc>
          <w:tcPr>
            <w:tcW w:w="4536" w:type="dxa"/>
          </w:tcPr>
          <w:p w14:paraId="56D005A3" w14:textId="3EF844EA" w:rsidR="00A04DD0" w:rsidRPr="009F3238" w:rsidRDefault="00A04DD0" w:rsidP="00A04DD0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ราคาทองคำ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B873FC"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5751DFA" w14:textId="4E3B5D60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839</w:t>
            </w:r>
          </w:p>
        </w:tc>
        <w:tc>
          <w:tcPr>
            <w:tcW w:w="270" w:type="dxa"/>
          </w:tcPr>
          <w:p w14:paraId="790BB88A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1B3733A" w14:textId="23878027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839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5863E4" w14:textId="77777777" w:rsidR="00A04DD0" w:rsidRPr="009F3238" w:rsidRDefault="00A04DD0" w:rsidP="00A04DD0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5FD0A48" w14:textId="07593269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533</w:t>
            </w:r>
          </w:p>
        </w:tc>
        <w:tc>
          <w:tcPr>
            <w:tcW w:w="270" w:type="dxa"/>
          </w:tcPr>
          <w:p w14:paraId="278027BA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80CD8E" w14:textId="1CD098D0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3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533</w:t>
            </w:r>
            <w:r w:rsidRPr="009F3238">
              <w:rPr>
                <w:sz w:val="30"/>
                <w:szCs w:val="30"/>
              </w:rPr>
              <w:t>)</w:t>
            </w:r>
          </w:p>
        </w:tc>
      </w:tr>
      <w:tr w:rsidR="00A04DD0" w:rsidRPr="009F3238" w14:paraId="5C1E96D1" w14:textId="77777777" w:rsidTr="00E71AB5">
        <w:tc>
          <w:tcPr>
            <w:tcW w:w="4536" w:type="dxa"/>
          </w:tcPr>
          <w:p w14:paraId="431C3FBD" w14:textId="77777777" w:rsidR="00A04DD0" w:rsidRPr="009F3238" w:rsidRDefault="00A04DD0" w:rsidP="00A04DD0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9F3238">
              <w:rPr>
                <w:sz w:val="30"/>
                <w:szCs w:val="30"/>
              </w:rPr>
              <w:t xml:space="preserve"> </w:t>
            </w:r>
          </w:p>
          <w:p w14:paraId="2DC60BAE" w14:textId="0C0EA390" w:rsidR="00A04DD0" w:rsidRPr="009F3238" w:rsidRDefault="00A04DD0" w:rsidP="00A04DD0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9F3238">
              <w:rPr>
                <w:sz w:val="30"/>
                <w:szCs w:val="30"/>
                <w:cs/>
              </w:rPr>
              <w:t xml:space="preserve"> (เปลี่ยนแปลงร้อยละ </w:t>
            </w:r>
            <w:r w:rsidR="00B873FC"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7D13C7E3" w14:textId="77777777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8411FF4" w14:textId="236FA7B3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21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792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738EC3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AE18081" w14:textId="77777777" w:rsidR="00A04DD0" w:rsidRPr="009F3238" w:rsidRDefault="00A04DD0" w:rsidP="00A04DD0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lang w:bidi="th-TH"/>
              </w:rPr>
            </w:pPr>
          </w:p>
          <w:p w14:paraId="4DBAFA47" w14:textId="3F18E4BD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</w:t>
            </w:r>
            <w:r w:rsidR="00A04DD0" w:rsidRPr="009F3238">
              <w:rPr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217</w:t>
            </w:r>
          </w:p>
        </w:tc>
        <w:tc>
          <w:tcPr>
            <w:tcW w:w="270" w:type="dxa"/>
          </w:tcPr>
          <w:p w14:paraId="192043DF" w14:textId="77777777" w:rsidR="00A04DD0" w:rsidRPr="009F3238" w:rsidRDefault="00A04DD0" w:rsidP="00A04DD0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248B4BD" w14:textId="77777777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5DACBC3C" w14:textId="303DF492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12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098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BE29EE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536D370A" w14:textId="77777777" w:rsidR="00A04DD0" w:rsidRPr="009F3238" w:rsidRDefault="00A04DD0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36259DAC" w14:textId="1A5CB89E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13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753</w:t>
            </w:r>
          </w:p>
        </w:tc>
      </w:tr>
      <w:tr w:rsidR="00A04DD0" w:rsidRPr="009F3238" w14:paraId="60EEB46D" w14:textId="77777777" w:rsidTr="00E71AB5">
        <w:tc>
          <w:tcPr>
            <w:tcW w:w="4536" w:type="dxa"/>
          </w:tcPr>
          <w:p w14:paraId="1C8CA6C5" w14:textId="44401757" w:rsidR="00A04DD0" w:rsidRPr="009F3238" w:rsidRDefault="00A04DD0" w:rsidP="00A04DD0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B873FC"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5AE69B0C" w14:textId="1F6B7875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A04DD0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154</w:t>
            </w:r>
          </w:p>
        </w:tc>
        <w:tc>
          <w:tcPr>
            <w:tcW w:w="270" w:type="dxa"/>
          </w:tcPr>
          <w:p w14:paraId="5BD70023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22D2451" w14:textId="4750797F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279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8D71CF3" w14:textId="77777777" w:rsidR="00A04DD0" w:rsidRPr="009F3238" w:rsidRDefault="00A04DD0" w:rsidP="00A04DD0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F7E9B33" w14:textId="6159E60E" w:rsidR="00A04DD0" w:rsidRPr="009F3238" w:rsidRDefault="00B873FC" w:rsidP="00A04DD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724</w:t>
            </w:r>
          </w:p>
        </w:tc>
        <w:tc>
          <w:tcPr>
            <w:tcW w:w="270" w:type="dxa"/>
          </w:tcPr>
          <w:p w14:paraId="6714D65B" w14:textId="77777777" w:rsidR="00A04DD0" w:rsidRPr="009F3238" w:rsidRDefault="00A04DD0" w:rsidP="00A04DD0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705161" w14:textId="60B0B4A2" w:rsidR="00A04DD0" w:rsidRPr="009F3238" w:rsidRDefault="00A04DD0" w:rsidP="00A04DD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800</w:t>
            </w:r>
            <w:r w:rsidRPr="009F3238">
              <w:rPr>
                <w:sz w:val="30"/>
                <w:szCs w:val="30"/>
              </w:rPr>
              <w:t>)</w:t>
            </w:r>
          </w:p>
        </w:tc>
      </w:tr>
    </w:tbl>
    <w:p w14:paraId="7CE3512B" w14:textId="76F823D7" w:rsidR="00736227" w:rsidRPr="009F3238" w:rsidRDefault="00736227" w:rsidP="00092727">
      <w:pPr>
        <w:spacing w:line="240" w:lineRule="auto"/>
        <w:rPr>
          <w:b/>
          <w:bCs/>
          <w:sz w:val="30"/>
          <w:szCs w:val="30"/>
        </w:rPr>
      </w:pPr>
    </w:p>
    <w:p w14:paraId="209B0AC0" w14:textId="66A350E9" w:rsidR="00092727" w:rsidRPr="009F3238" w:rsidRDefault="00736227" w:rsidP="00092727">
      <w:pPr>
        <w:spacing w:line="240" w:lineRule="auto"/>
        <w:rPr>
          <w:b/>
          <w:bCs/>
          <w:sz w:val="30"/>
          <w:szCs w:val="30"/>
        </w:rPr>
      </w:pPr>
      <w:r w:rsidRPr="009F3238">
        <w:rPr>
          <w:b/>
          <w:bCs/>
          <w:sz w:val="30"/>
          <w:szCs w:val="30"/>
        </w:rPr>
        <w:br w:type="page"/>
      </w:r>
    </w:p>
    <w:p w14:paraId="37ADCBF1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ทุนเรือนหุ้น</w:t>
      </w:r>
    </w:p>
    <w:p w14:paraId="2175B6FE" w14:textId="77777777" w:rsidR="00092727" w:rsidRPr="009F3238" w:rsidRDefault="00092727" w:rsidP="00092727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p w14:paraId="158AE885" w14:textId="77777777" w:rsidR="00B23243" w:rsidRPr="009F3238" w:rsidRDefault="00B23243" w:rsidP="00B23243">
      <w:pPr>
        <w:spacing w:line="240" w:lineRule="auto"/>
        <w:ind w:left="540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9F3238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0D06F449" w14:textId="77777777" w:rsidR="00B23243" w:rsidRPr="009F3238" w:rsidRDefault="00B23243" w:rsidP="00B2324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ED65050" w14:textId="53EF29E8" w:rsidR="00B23243" w:rsidRPr="009F3238" w:rsidRDefault="00B23243" w:rsidP="00B23243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873FC" w:rsidRPr="009F3238">
        <w:rPr>
          <w:rFonts w:asciiTheme="majorBidi" w:hAnsiTheme="majorBidi" w:hint="cs"/>
          <w:sz w:val="30"/>
          <w:szCs w:val="30"/>
        </w:rPr>
        <w:t>2535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มาตรา </w:t>
      </w:r>
      <w:r w:rsidR="00B873FC" w:rsidRPr="009F3238">
        <w:rPr>
          <w:rFonts w:asciiTheme="majorBidi" w:hAnsiTheme="majorBidi" w:hint="cs"/>
          <w:sz w:val="30"/>
          <w:szCs w:val="30"/>
        </w:rPr>
        <w:t>51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F3238">
        <w:rPr>
          <w:rFonts w:asciiTheme="majorBidi" w:hAnsiTheme="majorBidi" w:hint="cs"/>
          <w:sz w:val="30"/>
          <w:szCs w:val="30"/>
        </w:rPr>
        <w:t>“</w:t>
      </w:r>
      <w:r w:rsidRPr="009F3238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9F3238">
        <w:rPr>
          <w:rFonts w:asciiTheme="majorBidi" w:hAnsiTheme="majorBidi" w:hint="cs"/>
          <w:sz w:val="30"/>
          <w:szCs w:val="30"/>
        </w:rPr>
        <w:t>”</w:t>
      </w:r>
      <w:r w:rsidRPr="009F3238">
        <w:rPr>
          <w:rFonts w:asciiTheme="majorBidi" w:hAnsi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30367FF" w14:textId="7580E273" w:rsidR="00577A60" w:rsidRPr="009F3238" w:rsidRDefault="00577A60" w:rsidP="00B23243">
      <w:pPr>
        <w:spacing w:line="240" w:lineRule="auto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3D1F57D6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สำรองและส่วนเกินทุน</w:t>
      </w:r>
    </w:p>
    <w:p w14:paraId="76798621" w14:textId="77777777" w:rsidR="00092727" w:rsidRPr="009F3238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F1B9494" w14:textId="77777777" w:rsidR="00092727" w:rsidRPr="009F3238" w:rsidRDefault="00092727" w:rsidP="00092727">
      <w:pPr>
        <w:ind w:left="540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สำรองและส่วนเกินทุนประกอบด้วย</w:t>
      </w:r>
    </w:p>
    <w:p w14:paraId="501FBD84" w14:textId="77777777" w:rsidR="00092727" w:rsidRPr="009F3238" w:rsidRDefault="00092727" w:rsidP="00092727">
      <w:pPr>
        <w:tabs>
          <w:tab w:val="left" w:pos="540"/>
        </w:tabs>
        <w:ind w:left="540"/>
        <w:rPr>
          <w:sz w:val="20"/>
          <w:szCs w:val="20"/>
        </w:rPr>
      </w:pPr>
    </w:p>
    <w:p w14:paraId="6CB6634B" w14:textId="77777777" w:rsidR="00092727" w:rsidRPr="009F3238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9F3238">
        <w:rPr>
          <w:rFonts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9F3238">
        <w:rPr>
          <w:b/>
          <w:bCs/>
          <w:i/>
          <w:iCs/>
          <w:sz w:val="30"/>
          <w:szCs w:val="30"/>
        </w:rPr>
        <w:t>/</w:t>
      </w:r>
      <w:r w:rsidRPr="009F3238">
        <w:rPr>
          <w:rFonts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2C0C1521" w14:textId="77777777" w:rsidR="00092727" w:rsidRPr="009F3238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</w:p>
    <w:p w14:paraId="66936795" w14:textId="79D0FC36" w:rsidR="00092727" w:rsidRPr="009F3238" w:rsidRDefault="00092727" w:rsidP="00092727">
      <w:pPr>
        <w:ind w:left="540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สำรองตามกฎหมาย</w:t>
      </w:r>
    </w:p>
    <w:p w14:paraId="61689B5A" w14:textId="77777777" w:rsidR="000301C0" w:rsidRPr="009F3238" w:rsidRDefault="000301C0" w:rsidP="00092727">
      <w:pPr>
        <w:ind w:left="540"/>
        <w:rPr>
          <w:b/>
          <w:bCs/>
          <w:sz w:val="30"/>
          <w:szCs w:val="30"/>
        </w:rPr>
      </w:pPr>
    </w:p>
    <w:p w14:paraId="65D88EFB" w14:textId="19233FBC" w:rsidR="00092727" w:rsidRPr="009F3238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873FC" w:rsidRPr="009F3238">
        <w:rPr>
          <w:rFonts w:asciiTheme="majorBidi" w:hAnsiTheme="majorBidi"/>
          <w:sz w:val="30"/>
          <w:szCs w:val="30"/>
        </w:rPr>
        <w:t>2535</w:t>
      </w:r>
      <w:r w:rsidRPr="009F3238">
        <w:rPr>
          <w:rFonts w:asciiTheme="majorBidi" w:hAnsiTheme="majorBidi"/>
          <w:sz w:val="30"/>
          <w:szCs w:val="30"/>
          <w:cs/>
        </w:rPr>
        <w:t xml:space="preserve"> มาตรา </w:t>
      </w:r>
      <w:r w:rsidR="00B873FC" w:rsidRPr="009F3238">
        <w:rPr>
          <w:rFonts w:asciiTheme="majorBidi" w:hAnsiTheme="majorBidi"/>
          <w:sz w:val="30"/>
          <w:szCs w:val="30"/>
        </w:rPr>
        <w:t>116</w:t>
      </w:r>
      <w:r w:rsidRPr="009F3238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9F3238">
        <w:rPr>
          <w:rFonts w:asciiTheme="majorBidi" w:hAnsiTheme="majorBidi"/>
          <w:sz w:val="30"/>
          <w:szCs w:val="30"/>
        </w:rPr>
        <w:t>“</w:t>
      </w:r>
      <w:r w:rsidRPr="009F3238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9F3238">
        <w:rPr>
          <w:rFonts w:asciiTheme="majorBidi" w:hAnsiTheme="majorBidi"/>
          <w:sz w:val="30"/>
          <w:szCs w:val="30"/>
        </w:rPr>
        <w:t xml:space="preserve">”) </w:t>
      </w:r>
      <w:r w:rsidRPr="009F3238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B873FC" w:rsidRPr="009F3238">
        <w:rPr>
          <w:rFonts w:asciiTheme="majorBidi" w:hAnsiTheme="majorBidi"/>
          <w:sz w:val="30"/>
          <w:szCs w:val="30"/>
        </w:rPr>
        <w:t>5</w:t>
      </w:r>
      <w:r w:rsidRPr="009F3238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873FC" w:rsidRPr="009F3238">
        <w:rPr>
          <w:rFonts w:asciiTheme="majorBidi" w:hAnsiTheme="majorBidi"/>
          <w:sz w:val="30"/>
          <w:szCs w:val="30"/>
        </w:rPr>
        <w:t>10</w:t>
      </w:r>
      <w:r w:rsidRPr="009F3238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3FF20D8C" w14:textId="77777777" w:rsidR="00092727" w:rsidRPr="009F3238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3FE8FF2" w14:textId="051CAFBA" w:rsidR="00092727" w:rsidRPr="009F3238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9F3238">
        <w:rPr>
          <w:rFonts w:asciiTheme="majorBidi" w:hAnsiTheme="majorBidi"/>
          <w:b/>
          <w:bCs/>
          <w:sz w:val="30"/>
          <w:szCs w:val="30"/>
          <w:cs/>
        </w:rPr>
        <w:t>ส่วนเกินทุนจากการ</w:t>
      </w:r>
      <w:r w:rsidRPr="009F3238">
        <w:rPr>
          <w:rFonts w:asciiTheme="majorBidi" w:hAnsiTheme="majorBidi" w:hint="cs"/>
          <w:b/>
          <w:bCs/>
          <w:sz w:val="30"/>
          <w:szCs w:val="30"/>
          <w:cs/>
        </w:rPr>
        <w:t>รวม</w:t>
      </w:r>
      <w:r w:rsidRPr="009F3238">
        <w:rPr>
          <w:rFonts w:asciiTheme="majorBidi" w:hAnsiTheme="majorBidi"/>
          <w:b/>
          <w:bCs/>
          <w:sz w:val="30"/>
          <w:szCs w:val="30"/>
          <w:cs/>
        </w:rPr>
        <w:t>ธุรกิจภายใต้การควบคุมเดียวกัน</w:t>
      </w:r>
    </w:p>
    <w:p w14:paraId="388E38DB" w14:textId="77777777" w:rsidR="000301C0" w:rsidRPr="009F3238" w:rsidRDefault="000301C0" w:rsidP="00092727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B1C5E23" w14:textId="5AE3A0FD" w:rsidR="00092727" w:rsidRPr="009F3238" w:rsidRDefault="00092727" w:rsidP="0009272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/>
          <w:sz w:val="30"/>
          <w:szCs w:val="30"/>
          <w:cs/>
        </w:rPr>
        <w:t>ส่วนเกินทุนจากการ</w:t>
      </w:r>
      <w:r w:rsidRPr="009F3238">
        <w:rPr>
          <w:rFonts w:asciiTheme="majorBidi" w:hAnsiTheme="majorBidi" w:hint="cs"/>
          <w:sz w:val="30"/>
          <w:szCs w:val="30"/>
          <w:cs/>
        </w:rPr>
        <w:t>รวม</w:t>
      </w:r>
      <w:r w:rsidRPr="009F3238">
        <w:rPr>
          <w:rFonts w:asciiTheme="majorBidi" w:hAnsiTheme="majorBidi"/>
          <w:sz w:val="30"/>
          <w:szCs w:val="30"/>
          <w:cs/>
        </w:rPr>
        <w:t>ธุรกิจภายใต้การควบคุมเดียวกันที่บันทึกในส่วนของผู้ถือหุ้นคือ ผลต่างระหว่างมูลค่าตาม</w:t>
      </w:r>
      <w:r w:rsidR="0066788A" w:rsidRPr="009F3238">
        <w:rPr>
          <w:rFonts w:asciiTheme="majorBidi" w:hAnsiTheme="majorBidi"/>
          <w:sz w:val="30"/>
          <w:szCs w:val="30"/>
          <w:cs/>
        </w:rPr>
        <w:br/>
      </w:r>
      <w:r w:rsidRPr="009F3238">
        <w:rPr>
          <w:rFonts w:asciiTheme="majorBidi" w:hAnsiTheme="majorBidi"/>
          <w:sz w:val="30"/>
          <w:szCs w:val="30"/>
          <w:cs/>
        </w:rPr>
        <w:t>บัญชีของสินทรัพย์สุทธิของบริษัทย่อย ณ วันจัดโครงสร้างธุรกิจกับจำนวนเงินที่บริษัทจ่ายซื้อ</w:t>
      </w:r>
      <w:r w:rsidRPr="009F3238">
        <w:rPr>
          <w:rFonts w:asciiTheme="majorBidi" w:hAnsiTheme="majorBidi" w:hint="cs"/>
          <w:sz w:val="30"/>
          <w:szCs w:val="30"/>
          <w:cs/>
        </w:rPr>
        <w:t>หรือได้รับ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หักด้วย</w:t>
      </w:r>
      <w:r w:rsidR="0066788A" w:rsidRPr="009F3238">
        <w:rPr>
          <w:rFonts w:asciiTheme="majorBidi" w:hAnsiTheme="majorBidi" w:cstheme="majorBidi"/>
          <w:sz w:val="30"/>
          <w:szCs w:val="30"/>
          <w:cs/>
        </w:rPr>
        <w:br/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เงินปันผลที่บริษัทย่อยของบริษัทจ่ายให้กับบริษัท โดยจ่ายจากกำไรสะสมของบริษัทย่อยที่เกิดก่อนการจัดโครงสร้างธุรกิจภายใต้การควบคุมเดียวกัน</w:t>
      </w:r>
    </w:p>
    <w:p w14:paraId="2B3CCCA4" w14:textId="0165750E" w:rsidR="00092727" w:rsidRPr="009F3238" w:rsidRDefault="00092727" w:rsidP="00E00B41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2CE23FE8" w14:textId="77777777" w:rsidR="00092727" w:rsidRPr="009F3238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9F3238">
        <w:rPr>
          <w:rFonts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EBA6EE9" w14:textId="77777777" w:rsidR="00092727" w:rsidRPr="009F3238" w:rsidRDefault="00092727" w:rsidP="00092727">
      <w:pPr>
        <w:ind w:left="540"/>
        <w:jc w:val="both"/>
        <w:rPr>
          <w:b/>
          <w:bCs/>
          <w:i/>
          <w:iCs/>
          <w:sz w:val="30"/>
          <w:szCs w:val="30"/>
          <w:cs/>
        </w:rPr>
      </w:pPr>
    </w:p>
    <w:p w14:paraId="513DD35C" w14:textId="0D542792" w:rsidR="00092727" w:rsidRPr="009F3238" w:rsidRDefault="00AD557B" w:rsidP="00092727">
      <w:pPr>
        <w:ind w:left="540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ผลต่างของอัตราแลกเปลี่ยนจากการ</w:t>
      </w:r>
      <w:r w:rsidR="00092727" w:rsidRPr="009F3238">
        <w:rPr>
          <w:rFonts w:hint="cs"/>
          <w:b/>
          <w:bCs/>
          <w:sz w:val="30"/>
          <w:szCs w:val="30"/>
          <w:cs/>
        </w:rPr>
        <w:t>การแปลงค่า</w:t>
      </w:r>
      <w:r w:rsidRPr="009F3238">
        <w:rPr>
          <w:rFonts w:hint="cs"/>
          <w:b/>
          <w:bCs/>
          <w:sz w:val="30"/>
          <w:szCs w:val="30"/>
          <w:cs/>
        </w:rPr>
        <w:t>หน่วยงานต่างประเทศ</w:t>
      </w:r>
    </w:p>
    <w:p w14:paraId="43D1B7CE" w14:textId="1221F16A" w:rsidR="00092727" w:rsidRPr="009F3238" w:rsidRDefault="00693B13" w:rsidP="00693B13">
      <w:pPr>
        <w:ind w:left="540"/>
        <w:rPr>
          <w:b/>
          <w:bCs/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ผลต่างของอัตราแลกเปลี่ยนจากการการแปลงค่าหน่วยงานต่างประเทศ</w:t>
      </w:r>
      <w:r w:rsidR="00E00B41" w:rsidRPr="009F3238">
        <w:rPr>
          <w:rFonts w:asciiTheme="majorBidi" w:hAnsiTheme="majorBidi" w:cstheme="majorBidi" w:hint="cs"/>
          <w:sz w:val="30"/>
          <w:szCs w:val="30"/>
          <w:cs/>
        </w:rPr>
        <w:t>ประกอบด้วยผลต่างการแปลงค่าทั้งหมดจากงบการเงินของ</w:t>
      </w:r>
      <w:r w:rsidR="00092727" w:rsidRPr="009F3238">
        <w:rPr>
          <w:rFonts w:hint="cs"/>
          <w:sz w:val="30"/>
          <w:szCs w:val="30"/>
          <w:cs/>
        </w:rPr>
        <w:t>หน่วยงานต่างประเทศ</w:t>
      </w:r>
      <w:r w:rsidR="00092727"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3A4D20B1" w14:textId="46AE2AB8" w:rsidR="00F60DAE" w:rsidRPr="009F3238" w:rsidRDefault="00693B13" w:rsidP="00F60DA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6" w:name="_Hlk54294682"/>
      <w:r w:rsidRPr="009F3238">
        <w:rPr>
          <w:rFonts w:asciiTheme="majorBidi" w:hAnsiTheme="majorBidi" w:cstheme="majorBidi" w:hint="cs"/>
          <w:b/>
          <w:bCs/>
          <w:sz w:val="30"/>
          <w:szCs w:val="30"/>
          <w:cs/>
        </w:rPr>
        <w:t>ผลกำไรจากการวัดมูลค่าสินทรัพย์ทางการเงิน</w:t>
      </w:r>
      <w:r w:rsidR="00F60DAE" w:rsidRPr="009F323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ของปี </w:t>
      </w:r>
      <w:r w:rsidR="00B873FC" w:rsidRPr="009F3238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3BEBF68D" w14:textId="0248BC00" w:rsidR="00F60DAE" w:rsidRPr="009F3238" w:rsidRDefault="00693B13" w:rsidP="00F60DA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>ผลกำไรจากการวัดมูลค่าสินทรัพย์ทางการเงิน</w:t>
      </w:r>
      <w:r w:rsidR="00F60DAE" w:rsidRPr="009F3238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665E474D" w14:textId="77777777" w:rsidR="00F60DAE" w:rsidRPr="009F3238" w:rsidRDefault="00F60DAE" w:rsidP="003A23D8">
      <w:pPr>
        <w:pStyle w:val="ListParagraph"/>
        <w:numPr>
          <w:ilvl w:val="0"/>
          <w:numId w:val="31"/>
        </w:numPr>
        <w:tabs>
          <w:tab w:val="clear" w:pos="540"/>
          <w:tab w:val="clear" w:pos="70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 w:hanging="36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49E24B22" w14:textId="7A0B6F18" w:rsidR="00F60DAE" w:rsidRPr="009F3238" w:rsidRDefault="00F60DAE" w:rsidP="003A23D8">
      <w:pPr>
        <w:pStyle w:val="ListParagraph"/>
        <w:numPr>
          <w:ilvl w:val="0"/>
          <w:numId w:val="31"/>
        </w:numPr>
        <w:tabs>
          <w:tab w:val="clear" w:pos="540"/>
          <w:tab w:val="clear" w:pos="70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 w:hanging="36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</w:t>
      </w:r>
      <w:r w:rsidR="00764759" w:rsidRPr="009F3238">
        <w:rPr>
          <w:rFonts w:asciiTheme="majorBidi" w:hAnsiTheme="majorBidi"/>
          <w:b w:val="0"/>
          <w:bCs w:val="0"/>
          <w:i w:val="0"/>
          <w:iCs w:val="0"/>
          <w:cs/>
        </w:rPr>
        <w:br/>
      </w:r>
      <w:r w:rsidRPr="009F3238">
        <w:rPr>
          <w:rFonts w:asciiTheme="majorBidi" w:hAnsiTheme="majorBidi"/>
          <w:b w:val="0"/>
          <w:bCs w:val="0"/>
          <w:i w:val="0"/>
          <w:iCs w:val="0"/>
          <w:cs/>
        </w:rPr>
        <w:t xml:space="preserve">ผลขาดทุน </w:t>
      </w:r>
    </w:p>
    <w:p w14:paraId="0969425A" w14:textId="77777777" w:rsidR="00F60DAE" w:rsidRPr="009F3238" w:rsidRDefault="00F60DAE" w:rsidP="00F60DA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338DC" w14:textId="42C43A4C" w:rsidR="00F60DAE" w:rsidRPr="009F3238" w:rsidRDefault="00693B13" w:rsidP="00F60DA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3238">
        <w:rPr>
          <w:rFonts w:asciiTheme="majorBidi" w:hAnsiTheme="majorBidi"/>
          <w:b/>
          <w:bCs/>
          <w:sz w:val="30"/>
          <w:szCs w:val="30"/>
          <w:cs/>
        </w:rPr>
        <w:t>ผลกำไรจากการวัดมูลค่าสินทรัพย์ทางการเงิน</w:t>
      </w:r>
      <w:r w:rsidR="00F60DAE" w:rsidRPr="009F323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ของปี </w:t>
      </w:r>
      <w:r w:rsidR="00B873FC" w:rsidRPr="009F3238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3049124F" w14:textId="50788035" w:rsidR="00F60DAE" w:rsidRPr="009F3238" w:rsidRDefault="00F60DAE" w:rsidP="00F60DA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</w:t>
      </w:r>
      <w:r w:rsidR="005F0B2C" w:rsidRPr="009F3238">
        <w:rPr>
          <w:rFonts w:asciiTheme="majorBidi" w:hAnsiTheme="majorBidi" w:cstheme="majorBidi" w:hint="cs"/>
          <w:sz w:val="30"/>
          <w:szCs w:val="30"/>
          <w:cs/>
        </w:rPr>
        <w:t>แสดงในส่วนของเจ้าของ</w:t>
      </w:r>
      <w:r w:rsidRPr="009F3238">
        <w:rPr>
          <w:rFonts w:asciiTheme="majorBidi" w:hAnsiTheme="majorBidi" w:cstheme="majorBidi"/>
          <w:sz w:val="30"/>
          <w:szCs w:val="30"/>
          <w:cs/>
        </w:rPr>
        <w:t>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bookmarkEnd w:id="6"/>
    <w:p w14:paraId="4A26074D" w14:textId="6597489B" w:rsidR="00B35125" w:rsidRPr="009F3238" w:rsidRDefault="00B35125" w:rsidP="00092727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7DB5E36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9F3238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9F3238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1985" w14:textId="64B8D564" w:rsidR="008D7963" w:rsidRPr="009F3238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B873FC" w:rsidRPr="009F3238">
        <w:rPr>
          <w:rFonts w:asciiTheme="majorBidi" w:hAnsiTheme="majorBidi" w:cstheme="majorBidi"/>
          <w:sz w:val="30"/>
          <w:szCs w:val="30"/>
        </w:rPr>
        <w:t>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9F3238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9F3238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9F3238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9743" w14:textId="1ACBAE87" w:rsidR="00092727" w:rsidRPr="009F3238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9F323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873FC" w:rsidRPr="009F3238">
        <w:rPr>
          <w:rFonts w:asciiTheme="majorBidi" w:hAnsiTheme="majorBidi"/>
          <w:b w:val="0"/>
          <w:bCs w:val="0"/>
          <w:lang w:val="en-US"/>
        </w:rPr>
        <w:t>1</w:t>
      </w:r>
      <w:r w:rsidRPr="009F323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3D74F601" w:rsidR="00092727" w:rsidRPr="009F3238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9F323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2</w:t>
      </w:r>
      <w:r w:rsidRPr="009F323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14:paraId="11316170" w14:textId="10330E38" w:rsidR="00092727" w:rsidRPr="009F3238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9F323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3</w:t>
      </w:r>
      <w:r w:rsidRPr="009F3238">
        <w:rPr>
          <w:rFonts w:asciiTheme="majorBidi" w:hAnsiTheme="majorBidi" w:cstheme="majorBidi"/>
          <w:b w:val="0"/>
          <w:bCs w:val="0"/>
          <w:cs/>
        </w:rPr>
        <w:t xml:space="preserve"> อื่นๆ</w:t>
      </w:r>
    </w:p>
    <w:p w14:paraId="2E73CD9F" w14:textId="77777777" w:rsidR="00092727" w:rsidRPr="009F3238" w:rsidRDefault="00092727" w:rsidP="00092727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BA40EA0" w14:textId="1CEE5E09" w:rsidR="00092727" w:rsidRPr="009F3238" w:rsidRDefault="00092727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9F3238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9F3238">
        <w:rPr>
          <w:rFonts w:asciiTheme="majorBidi" w:hAnsiTheme="majorBidi" w:cstheme="majorBidi"/>
          <w:sz w:val="30"/>
          <w:szCs w:val="30"/>
          <w:cs/>
        </w:rPr>
        <w:t>วัด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F3238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9F323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9F3238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F3238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F323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9F3238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9F3238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FD1DD00" w14:textId="77777777" w:rsidR="00092727" w:rsidRPr="009F3238" w:rsidRDefault="00092727" w:rsidP="00092727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11830C7" w14:textId="77777777" w:rsidR="00092727" w:rsidRPr="009F3238" w:rsidRDefault="00092727" w:rsidP="00092727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092727" w:rsidRPr="009F3238" w:rsidSect="000D6C30">
          <w:headerReference w:type="default" r:id="rId17"/>
          <w:footerReference w:type="default" r:id="rId18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</w:p>
    <w:p w14:paraId="58140BB9" w14:textId="77777777" w:rsidR="00092727" w:rsidRPr="009F3238" w:rsidRDefault="00092727" w:rsidP="00092727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323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</w:t>
      </w:r>
      <w:r w:rsidRPr="009F323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</w:t>
      </w:r>
    </w:p>
    <w:tbl>
      <w:tblPr>
        <w:tblW w:w="5467" w:type="pct"/>
        <w:tblInd w:w="-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8"/>
        <w:gridCol w:w="992"/>
        <w:gridCol w:w="184"/>
        <w:gridCol w:w="1048"/>
        <w:gridCol w:w="183"/>
        <w:gridCol w:w="828"/>
        <w:gridCol w:w="179"/>
        <w:gridCol w:w="806"/>
        <w:gridCol w:w="179"/>
        <w:gridCol w:w="815"/>
        <w:gridCol w:w="179"/>
        <w:gridCol w:w="815"/>
        <w:gridCol w:w="179"/>
        <w:gridCol w:w="960"/>
        <w:gridCol w:w="179"/>
        <w:gridCol w:w="957"/>
        <w:gridCol w:w="179"/>
        <w:gridCol w:w="809"/>
        <w:gridCol w:w="179"/>
        <w:gridCol w:w="799"/>
        <w:gridCol w:w="179"/>
        <w:gridCol w:w="938"/>
        <w:gridCol w:w="179"/>
        <w:gridCol w:w="903"/>
      </w:tblGrid>
      <w:tr w:rsidR="00923396" w:rsidRPr="009F3238" w14:paraId="72EC022B" w14:textId="77777777" w:rsidTr="004B4B9A">
        <w:trPr>
          <w:cantSplit/>
          <w:trHeight w:val="136"/>
        </w:trPr>
        <w:tc>
          <w:tcPr>
            <w:tcW w:w="981" w:type="pct"/>
            <w:shd w:val="clear" w:color="auto" w:fill="auto"/>
          </w:tcPr>
          <w:p w14:paraId="14129259" w14:textId="77777777" w:rsidR="002A1C1E" w:rsidRPr="009F3238" w:rsidRDefault="002A1C1E" w:rsidP="0009272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706" w:type="pct"/>
            <w:gridSpan w:val="3"/>
            <w:shd w:val="clear" w:color="auto" w:fill="auto"/>
            <w:vAlign w:val="bottom"/>
          </w:tcPr>
          <w:p w14:paraId="27852784" w14:textId="1BF73B74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49BBDC" w14:textId="77777777" w:rsidR="002A1C1E" w:rsidRPr="009F3238" w:rsidRDefault="002A1C1E" w:rsidP="0009272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bottom"/>
          </w:tcPr>
          <w:p w14:paraId="39B8B6A5" w14:textId="6C51A74C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7E43BBF8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5" w:type="pct"/>
            <w:gridSpan w:val="3"/>
            <w:shd w:val="clear" w:color="auto" w:fill="auto"/>
            <w:vAlign w:val="bottom"/>
          </w:tcPr>
          <w:p w14:paraId="078F05BE" w14:textId="3CABAE79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14DC0C30" w14:textId="77777777" w:rsidR="002A1C1E" w:rsidRPr="009F3238" w:rsidRDefault="002A1C1E" w:rsidP="0009272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" w:type="pct"/>
            <w:gridSpan w:val="3"/>
            <w:vAlign w:val="bottom"/>
          </w:tcPr>
          <w:p w14:paraId="137296D8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2E11A886" w14:textId="77777777" w:rsidR="002A1C1E" w:rsidRPr="009F3238" w:rsidRDefault="002A1C1E" w:rsidP="0009272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8" w:type="pct"/>
            <w:gridSpan w:val="3"/>
            <w:shd w:val="clear" w:color="auto" w:fill="auto"/>
            <w:vAlign w:val="bottom"/>
          </w:tcPr>
          <w:p w14:paraId="767ADE2A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57" w:type="pct"/>
            <w:vAlign w:val="bottom"/>
          </w:tcPr>
          <w:p w14:paraId="62A9E804" w14:textId="77777777" w:rsidR="002A1C1E" w:rsidRPr="009F3238" w:rsidRDefault="002A1C1E" w:rsidP="0009272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2B36DDE9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</w:t>
            </w:r>
          </w:p>
        </w:tc>
      </w:tr>
      <w:tr w:rsidR="00923396" w:rsidRPr="009F3238" w14:paraId="3794970C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631C133F" w14:textId="44E73A26" w:rsidR="002A1C1E" w:rsidRPr="009F3238" w:rsidRDefault="004D14FF" w:rsidP="0009272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15" w:type="pct"/>
            <w:shd w:val="clear" w:color="auto" w:fill="auto"/>
          </w:tcPr>
          <w:p w14:paraId="471B39D1" w14:textId="1CDA818B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  <w:tc>
          <w:tcPr>
            <w:tcW w:w="58" w:type="pct"/>
            <w:shd w:val="clear" w:color="auto" w:fill="auto"/>
          </w:tcPr>
          <w:p w14:paraId="7A85F046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14:paraId="7F5F961A" w14:textId="2A475E56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8" w:type="pct"/>
            <w:shd w:val="clear" w:color="auto" w:fill="auto"/>
          </w:tcPr>
          <w:p w14:paraId="110E5A36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3" w:type="pct"/>
            <w:shd w:val="clear" w:color="auto" w:fill="auto"/>
          </w:tcPr>
          <w:p w14:paraId="6EA77958" w14:textId="456E61C6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  <w:tc>
          <w:tcPr>
            <w:tcW w:w="57" w:type="pct"/>
            <w:shd w:val="clear" w:color="auto" w:fill="auto"/>
          </w:tcPr>
          <w:p w14:paraId="29E719DC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21D7CE30" w14:textId="28266250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</w:tcPr>
          <w:p w14:paraId="6F0DC2EE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7DFC06D7" w14:textId="18AD96AF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  <w:tc>
          <w:tcPr>
            <w:tcW w:w="57" w:type="pct"/>
            <w:shd w:val="clear" w:color="auto" w:fill="auto"/>
          </w:tcPr>
          <w:p w14:paraId="489F52FA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233F17D0" w14:textId="35B971BC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</w:tcPr>
          <w:p w14:paraId="46815BFB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</w:tcPr>
          <w:p w14:paraId="7FEB40A8" w14:textId="7462C8B7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  <w:tc>
          <w:tcPr>
            <w:tcW w:w="57" w:type="pct"/>
          </w:tcPr>
          <w:p w14:paraId="7F1C7998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4" w:type="pct"/>
          </w:tcPr>
          <w:p w14:paraId="0271B322" w14:textId="7C88F82F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</w:tcPr>
          <w:p w14:paraId="5EF1DD04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14:paraId="7FB8CF19" w14:textId="5A4DC4FC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  <w:tc>
          <w:tcPr>
            <w:tcW w:w="57" w:type="pct"/>
            <w:shd w:val="clear" w:color="auto" w:fill="auto"/>
          </w:tcPr>
          <w:p w14:paraId="6FEDF175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16550D9E" w14:textId="0CA3B3BC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</w:tcPr>
          <w:p w14:paraId="57F82077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</w:tcPr>
          <w:p w14:paraId="65026CAA" w14:textId="602ABBD2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  <w:tc>
          <w:tcPr>
            <w:tcW w:w="57" w:type="pct"/>
            <w:shd w:val="clear" w:color="auto" w:fill="auto"/>
          </w:tcPr>
          <w:p w14:paraId="290FA421" w14:textId="77777777" w:rsidR="002A1C1E" w:rsidRPr="009F3238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58184ED1" w14:textId="2606A635" w:rsidR="002A1C1E" w:rsidRPr="009F3238" w:rsidRDefault="00B873FC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</w:tr>
      <w:tr w:rsidR="00F2277D" w:rsidRPr="009F3238" w14:paraId="5FF1DC24" w14:textId="77777777" w:rsidTr="00923396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31FD5D52" w14:textId="3B48425C" w:rsidR="00F2277D" w:rsidRPr="009F3238" w:rsidRDefault="00F2277D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F2277D" w:rsidRPr="009F3238" w14:paraId="1444A5F2" w14:textId="77777777" w:rsidTr="00923396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3226C447" w14:textId="5F7906F8" w:rsidR="00F2277D" w:rsidRPr="009F3238" w:rsidRDefault="00F2277D" w:rsidP="00F2277D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s/>
              </w:rPr>
              <w:t>ข้อมูลตามส่วนงานดำเนินงาน</w:t>
            </w:r>
          </w:p>
        </w:tc>
      </w:tr>
      <w:tr w:rsidR="00516C2A" w:rsidRPr="009F3238" w14:paraId="5FBC792B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15B70883" w14:textId="77777777" w:rsidR="00516C2A" w:rsidRPr="009F3238" w:rsidRDefault="00516C2A" w:rsidP="00516C2A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รายได้จากส่วนงานภายนอก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9CE40E3" w14:textId="188D9DD8" w:rsidR="00516C2A" w:rsidRPr="009F3238" w:rsidRDefault="00237C51" w:rsidP="00516C2A">
            <w:pPr>
              <w:spacing w:line="280" w:lineRule="exact"/>
              <w:jc w:val="right"/>
            </w:pPr>
            <w:r w:rsidRPr="009F3238">
              <w:t>21,546,734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89C2040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488E24A5" w14:textId="64D86458" w:rsidR="00516C2A" w:rsidRPr="009F3238" w:rsidRDefault="00B873FC" w:rsidP="00516C2A">
            <w:pPr>
              <w:spacing w:line="280" w:lineRule="exact"/>
              <w:jc w:val="right"/>
            </w:pPr>
            <w:r w:rsidRPr="009F3238">
              <w:t>21</w:t>
            </w:r>
            <w:r w:rsidR="00516C2A" w:rsidRPr="009F3238">
              <w:t>,</w:t>
            </w:r>
            <w:r w:rsidRPr="009F3238">
              <w:t>473</w:t>
            </w:r>
            <w:r w:rsidR="00516C2A" w:rsidRPr="009F3238">
              <w:t>,</w:t>
            </w:r>
            <w:r w:rsidRPr="009F3238">
              <w:t>109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020AF47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F0E865" w14:textId="23607B12" w:rsidR="00516C2A" w:rsidRPr="009F3238" w:rsidRDefault="004B4B9A" w:rsidP="00516C2A">
            <w:pPr>
              <w:spacing w:line="280" w:lineRule="exact"/>
              <w:jc w:val="right"/>
            </w:pPr>
            <w:r w:rsidRPr="009F3238">
              <w:t>2,500,787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5104DF9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D8C16C9" w14:textId="724D7944" w:rsidR="00516C2A" w:rsidRPr="009F3238" w:rsidRDefault="00B873FC" w:rsidP="00516C2A">
            <w:pPr>
              <w:spacing w:line="280" w:lineRule="exact"/>
              <w:jc w:val="right"/>
            </w:pPr>
            <w:r w:rsidRPr="009F3238">
              <w:t>2</w:t>
            </w:r>
            <w:r w:rsidR="00516C2A" w:rsidRPr="009F3238">
              <w:t>,</w:t>
            </w:r>
            <w:r w:rsidRPr="009F3238">
              <w:t>655</w:t>
            </w:r>
            <w:r w:rsidR="00516C2A" w:rsidRPr="009F3238">
              <w:t>,</w:t>
            </w:r>
            <w:r w:rsidRPr="009F3238">
              <w:t>939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252E1E1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0B04BCE" w14:textId="1824A511" w:rsidR="00516C2A" w:rsidRPr="009F3238" w:rsidRDefault="004B4B9A" w:rsidP="00516C2A">
            <w:pPr>
              <w:spacing w:line="280" w:lineRule="exact"/>
              <w:jc w:val="right"/>
            </w:pPr>
            <w:r w:rsidRPr="009F3238">
              <w:t>1,535,646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658FA38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E84351E" w14:textId="1C85FFCA" w:rsidR="00516C2A" w:rsidRPr="009F3238" w:rsidRDefault="00B873FC" w:rsidP="00516C2A">
            <w:pPr>
              <w:spacing w:line="280" w:lineRule="exact"/>
              <w:jc w:val="right"/>
            </w:pPr>
            <w:r w:rsidRPr="009F3238">
              <w:t>1</w:t>
            </w:r>
            <w:r w:rsidR="00516C2A" w:rsidRPr="009F3238">
              <w:t>,</w:t>
            </w:r>
            <w:r w:rsidRPr="009F3238">
              <w:t>481</w:t>
            </w:r>
            <w:r w:rsidR="00516C2A" w:rsidRPr="009F3238">
              <w:t>,</w:t>
            </w:r>
            <w:r w:rsidRPr="009F3238">
              <w:t>419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0F6CCFD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E0B05A" w14:textId="6977B369" w:rsidR="00516C2A" w:rsidRPr="009F3238" w:rsidRDefault="004B4B9A" w:rsidP="00516C2A">
            <w:pPr>
              <w:spacing w:line="280" w:lineRule="exact"/>
              <w:jc w:val="right"/>
            </w:pPr>
            <w:r w:rsidRPr="009F3238">
              <w:t>25,583,167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FDA4841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412E478" w14:textId="078066A1" w:rsidR="00516C2A" w:rsidRPr="009F3238" w:rsidRDefault="00B873FC" w:rsidP="00516C2A">
            <w:pPr>
              <w:spacing w:line="280" w:lineRule="exact"/>
              <w:jc w:val="right"/>
            </w:pPr>
            <w:r w:rsidRPr="009F3238">
              <w:t>25</w:t>
            </w:r>
            <w:r w:rsidR="00516C2A" w:rsidRPr="009F3238">
              <w:t>,</w:t>
            </w:r>
            <w:r w:rsidRPr="009F3238">
              <w:t>610</w:t>
            </w:r>
            <w:r w:rsidR="00516C2A" w:rsidRPr="009F3238">
              <w:t>,</w:t>
            </w:r>
            <w:r w:rsidRPr="009F3238">
              <w:t>467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3D39701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754B8CF" w14:textId="56AC531B" w:rsidR="00516C2A" w:rsidRPr="009F3238" w:rsidRDefault="004B4B9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842C6ED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4D630E2" w14:textId="5E77CB95" w:rsidR="00516C2A" w:rsidRPr="009F3238" w:rsidRDefault="00516C2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81E568B" w14:textId="77777777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EEB09DC" w14:textId="52A40306" w:rsidR="00516C2A" w:rsidRPr="009F3238" w:rsidRDefault="004B4B9A" w:rsidP="00516C2A">
            <w:pPr>
              <w:spacing w:line="280" w:lineRule="exact"/>
              <w:ind w:left="-36"/>
              <w:jc w:val="right"/>
            </w:pPr>
            <w:r w:rsidRPr="009F3238">
              <w:t>25,583,167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9E5FDF6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74C9352" w14:textId="395E62C1" w:rsidR="00516C2A" w:rsidRPr="009F3238" w:rsidRDefault="00B873FC" w:rsidP="00516C2A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t>25</w:t>
            </w:r>
            <w:r w:rsidR="00516C2A" w:rsidRPr="009F3238">
              <w:t>,</w:t>
            </w:r>
            <w:r w:rsidRPr="009F3238">
              <w:t>610</w:t>
            </w:r>
            <w:r w:rsidR="00516C2A" w:rsidRPr="009F3238">
              <w:t>,</w:t>
            </w:r>
            <w:r w:rsidRPr="009F3238">
              <w:t>467</w:t>
            </w:r>
          </w:p>
        </w:tc>
      </w:tr>
      <w:tr w:rsidR="00516C2A" w:rsidRPr="009F3238" w14:paraId="4B9F39DF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5C81524B" w14:textId="77777777" w:rsidR="00516C2A" w:rsidRPr="009F3238" w:rsidRDefault="00516C2A" w:rsidP="00516C2A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EE1C2" w14:textId="0BED2D3B" w:rsidR="00516C2A" w:rsidRPr="009F3238" w:rsidRDefault="00237C51" w:rsidP="00516C2A">
            <w:pPr>
              <w:spacing w:line="280" w:lineRule="exact"/>
              <w:jc w:val="right"/>
            </w:pPr>
            <w:r w:rsidRPr="009F3238">
              <w:t>98,583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4F67B980" w14:textId="77777777" w:rsidR="00516C2A" w:rsidRPr="009F3238" w:rsidRDefault="00516C2A" w:rsidP="00516C2A">
            <w:pPr>
              <w:spacing w:line="280" w:lineRule="exact"/>
              <w:jc w:val="right"/>
            </w:pPr>
            <w:r w:rsidRPr="009F3238">
              <w:t> 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3E29" w14:textId="6EF52E60" w:rsidR="00516C2A" w:rsidRPr="009F3238" w:rsidRDefault="00B873FC" w:rsidP="00516C2A">
            <w:pPr>
              <w:spacing w:line="280" w:lineRule="exact"/>
              <w:jc w:val="right"/>
            </w:pPr>
            <w:r w:rsidRPr="009F3238">
              <w:t>97</w:t>
            </w:r>
            <w:r w:rsidR="00516C2A" w:rsidRPr="009F3238">
              <w:t>,</w:t>
            </w:r>
            <w:r w:rsidRPr="009F3238">
              <w:t>422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2A11A2DB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17DFC" w14:textId="475E1EAE" w:rsidR="00516C2A" w:rsidRPr="009F3238" w:rsidRDefault="004B4B9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B6AD888" w14:textId="77777777" w:rsidR="00516C2A" w:rsidRPr="009F3238" w:rsidRDefault="00516C2A" w:rsidP="00516C2A">
            <w:pPr>
              <w:spacing w:line="280" w:lineRule="exact"/>
              <w:jc w:val="right"/>
            </w:pPr>
            <w:r w:rsidRPr="009F3238">
              <w:t> 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1A4C9" w14:textId="46F91283" w:rsidR="00516C2A" w:rsidRPr="009F3238" w:rsidRDefault="00516C2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1B8E06" w14:textId="77777777" w:rsidR="00516C2A" w:rsidRPr="009F3238" w:rsidRDefault="00516C2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433A0" w14:textId="50DD4CC0" w:rsidR="00516C2A" w:rsidRPr="009F3238" w:rsidRDefault="004B4B9A" w:rsidP="00516C2A">
            <w:pPr>
              <w:spacing w:line="280" w:lineRule="exact"/>
              <w:jc w:val="right"/>
            </w:pPr>
            <w:r w:rsidRPr="009F3238">
              <w:t>146,010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EDD6ADA" w14:textId="77777777" w:rsidR="00516C2A" w:rsidRPr="009F3238" w:rsidRDefault="00516C2A" w:rsidP="00516C2A">
            <w:pPr>
              <w:spacing w:line="280" w:lineRule="exact"/>
              <w:jc w:val="right"/>
            </w:pPr>
            <w:r w:rsidRPr="009F3238">
              <w:t> 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902FC" w14:textId="17C20A3A" w:rsidR="00516C2A" w:rsidRPr="009F3238" w:rsidRDefault="00B873FC" w:rsidP="00516C2A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t>137</w:t>
            </w:r>
            <w:r w:rsidR="00516C2A" w:rsidRPr="009F3238">
              <w:t>,</w:t>
            </w:r>
            <w:r w:rsidRPr="009F3238">
              <w:t>606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4D47CEE" w14:textId="77777777" w:rsidR="00516C2A" w:rsidRPr="009F3238" w:rsidRDefault="00516C2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87FC9" w14:textId="302AA5AD" w:rsidR="00516C2A" w:rsidRPr="009F3238" w:rsidRDefault="004B4B9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244,593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59B0E5F" w14:textId="77777777" w:rsidR="00516C2A" w:rsidRPr="009F3238" w:rsidRDefault="00516C2A" w:rsidP="00516C2A">
            <w:pPr>
              <w:spacing w:line="280" w:lineRule="exact"/>
              <w:jc w:val="right"/>
            </w:pPr>
            <w:r w:rsidRPr="009F3238">
              <w:t> 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32FE0" w14:textId="7908B6D8" w:rsidR="00516C2A" w:rsidRPr="009F3238" w:rsidRDefault="00B873FC" w:rsidP="00516C2A">
            <w:pPr>
              <w:spacing w:line="280" w:lineRule="exact"/>
              <w:jc w:val="right"/>
            </w:pPr>
            <w:r w:rsidRPr="009F3238">
              <w:rPr>
                <w:color w:val="000000"/>
              </w:rPr>
              <w:t>235</w:t>
            </w:r>
            <w:r w:rsidR="00516C2A" w:rsidRPr="009F3238">
              <w:rPr>
                <w:color w:val="000000"/>
              </w:rPr>
              <w:t>,</w:t>
            </w:r>
            <w:r w:rsidRPr="009F3238">
              <w:rPr>
                <w:color w:val="000000"/>
              </w:rPr>
              <w:t>028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BD0644A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44265" w14:textId="2BFD1557" w:rsidR="00516C2A" w:rsidRPr="009F3238" w:rsidRDefault="004B4B9A" w:rsidP="00516C2A">
            <w:pPr>
              <w:spacing w:line="280" w:lineRule="exact"/>
              <w:ind w:right="-34"/>
              <w:jc w:val="right"/>
            </w:pPr>
            <w:r w:rsidRPr="009F3238">
              <w:t>(244,593)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9422E3" w14:textId="77777777" w:rsidR="00516C2A" w:rsidRPr="009F3238" w:rsidRDefault="00516C2A" w:rsidP="00516C2A">
            <w:pPr>
              <w:spacing w:line="280" w:lineRule="exact"/>
              <w:jc w:val="right"/>
            </w:pPr>
            <w:r w:rsidRPr="009F3238">
              <w:t> 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B4498" w14:textId="74AE3C8B" w:rsidR="00516C2A" w:rsidRPr="009F3238" w:rsidRDefault="00516C2A" w:rsidP="00516C2A">
            <w:pPr>
              <w:spacing w:line="280" w:lineRule="exact"/>
              <w:ind w:right="-34"/>
              <w:jc w:val="right"/>
            </w:pPr>
            <w:r w:rsidRPr="009F3238">
              <w:t>(</w:t>
            </w:r>
            <w:r w:rsidR="00B873FC" w:rsidRPr="009F3238">
              <w:t>235</w:t>
            </w:r>
            <w:r w:rsidRPr="009F3238">
              <w:t>,</w:t>
            </w:r>
            <w:r w:rsidR="00B873FC" w:rsidRPr="009F3238">
              <w:t>028</w:t>
            </w:r>
            <w:r w:rsidRPr="009F3238"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D5344CC" w14:textId="77777777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32E2F" w14:textId="7914E3D4" w:rsidR="00516C2A" w:rsidRPr="009F3238" w:rsidRDefault="004B4B9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98FA660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rPr>
                <w:color w:val="000000"/>
              </w:rPr>
              <w:t> 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EA0E5" w14:textId="39F43F1B" w:rsidR="00516C2A" w:rsidRPr="009F3238" w:rsidRDefault="00516C2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516C2A" w:rsidRPr="009F3238" w14:paraId="7A42D566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367C0132" w14:textId="77777777" w:rsidR="00516C2A" w:rsidRPr="009F3238" w:rsidRDefault="00516C2A" w:rsidP="00516C2A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A531" w14:textId="24ECE808" w:rsidR="00516C2A" w:rsidRPr="009F3238" w:rsidRDefault="00237C51" w:rsidP="00516C2A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21,645,317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073C3454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20BB" w14:textId="7D63FB90" w:rsidR="00516C2A" w:rsidRPr="009F3238" w:rsidRDefault="00B873FC" w:rsidP="00516C2A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21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570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531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EE471D7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FF8A8" w14:textId="00CBDB72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2,500,787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D231DAC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624C1" w14:textId="0F427570" w:rsidR="00516C2A" w:rsidRPr="009F3238" w:rsidRDefault="00B873FC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655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939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32CCEB6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0AB6" w14:textId="54D637D7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1,681,656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4BEC5DB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91EF3" w14:textId="2E15EB08" w:rsidR="00516C2A" w:rsidRPr="009F3238" w:rsidRDefault="00B873FC" w:rsidP="00516C2A">
            <w:pPr>
              <w:spacing w:line="280" w:lineRule="exact"/>
              <w:ind w:right="-7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619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025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9E5398D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0A8DF" w14:textId="6F22B237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25,827,760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21B67E6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DCA2F" w14:textId="35B52799" w:rsidR="00516C2A" w:rsidRPr="009F3238" w:rsidRDefault="00B873FC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25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845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495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EF22890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B250F" w14:textId="27287EFA" w:rsidR="00516C2A" w:rsidRPr="009F3238" w:rsidRDefault="004B4B9A" w:rsidP="00516C2A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(244,593)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59976F4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56BEC" w14:textId="08993922" w:rsidR="00516C2A" w:rsidRPr="009F3238" w:rsidRDefault="00516C2A" w:rsidP="00516C2A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(</w:t>
            </w:r>
            <w:r w:rsidR="00B873FC" w:rsidRPr="009F3238">
              <w:rPr>
                <w:b/>
                <w:bCs/>
              </w:rPr>
              <w:t>235</w:t>
            </w:r>
            <w:r w:rsidRPr="009F3238">
              <w:rPr>
                <w:b/>
                <w:bCs/>
              </w:rPr>
              <w:t>,</w:t>
            </w:r>
            <w:r w:rsidR="00B873FC" w:rsidRPr="009F3238">
              <w:rPr>
                <w:b/>
                <w:bCs/>
              </w:rPr>
              <w:t>028</w:t>
            </w:r>
            <w:r w:rsidRPr="009F3238">
              <w:rPr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2BA0B2E" w14:textId="77777777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EABB" w14:textId="31753660" w:rsidR="00516C2A" w:rsidRPr="009F3238" w:rsidRDefault="004B4B9A" w:rsidP="00516C2A">
            <w:pPr>
              <w:spacing w:line="280" w:lineRule="exact"/>
              <w:ind w:left="-36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25,583,167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978EE11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1A563" w14:textId="20973ACA" w:rsidR="00516C2A" w:rsidRPr="009F3238" w:rsidRDefault="00B873FC" w:rsidP="00516C2A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25</w:t>
            </w:r>
            <w:r w:rsidR="00516C2A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b/>
                <w:bCs/>
                <w:color w:val="000000"/>
              </w:rPr>
              <w:t>610</w:t>
            </w:r>
            <w:r w:rsidR="00516C2A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b/>
                <w:bCs/>
                <w:color w:val="000000"/>
              </w:rPr>
              <w:t>467</w:t>
            </w:r>
          </w:p>
        </w:tc>
      </w:tr>
      <w:tr w:rsidR="00516C2A" w:rsidRPr="009F3238" w14:paraId="3D7AB89D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7101B5CB" w14:textId="77777777" w:rsidR="00516C2A" w:rsidRPr="009F3238" w:rsidRDefault="00516C2A" w:rsidP="00516C2A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69A823CE" w14:textId="2F8E4C34" w:rsidR="00516C2A" w:rsidRPr="009F3238" w:rsidRDefault="00237C51" w:rsidP="00516C2A">
            <w:pPr>
              <w:spacing w:line="280" w:lineRule="exact"/>
              <w:ind w:right="-69"/>
              <w:jc w:val="right"/>
            </w:pPr>
            <w:r w:rsidRPr="009F3238">
              <w:t>(1,063,302)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727287CD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2ED0A7E1" w14:textId="01952014" w:rsidR="00516C2A" w:rsidRPr="009F3238" w:rsidRDefault="00516C2A" w:rsidP="00516C2A">
            <w:pPr>
              <w:spacing w:line="280" w:lineRule="exact"/>
              <w:ind w:right="-72"/>
              <w:jc w:val="right"/>
            </w:pPr>
            <w:r w:rsidRPr="009F3238">
              <w:t>(</w:t>
            </w:r>
            <w:r w:rsidR="00B873FC" w:rsidRPr="009F3238">
              <w:t>782</w:t>
            </w:r>
            <w:r w:rsidRPr="009F3238">
              <w:t>,</w:t>
            </w:r>
            <w:r w:rsidR="00B873FC" w:rsidRPr="009F3238">
              <w:t>851</w:t>
            </w:r>
            <w:r w:rsidRPr="009F3238">
              <w:t>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5C52581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73C7345" w14:textId="27AE5CE9" w:rsidR="00516C2A" w:rsidRPr="009F3238" w:rsidRDefault="004B4B9A" w:rsidP="00516C2A">
            <w:pPr>
              <w:spacing w:line="280" w:lineRule="exact"/>
              <w:ind w:right="-43"/>
              <w:jc w:val="right"/>
            </w:pPr>
            <w:r w:rsidRPr="009F3238">
              <w:t>(72,819)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51EFAC0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0868C0A" w14:textId="4606896D" w:rsidR="00516C2A" w:rsidRPr="009F3238" w:rsidRDefault="00516C2A" w:rsidP="00516C2A">
            <w:pPr>
              <w:spacing w:line="280" w:lineRule="exact"/>
              <w:ind w:right="-46"/>
              <w:jc w:val="right"/>
            </w:pPr>
            <w:r w:rsidRPr="009F3238">
              <w:t>(</w:t>
            </w:r>
            <w:r w:rsidR="00B873FC" w:rsidRPr="009F3238">
              <w:t>74</w:t>
            </w:r>
            <w:r w:rsidRPr="009F3238">
              <w:t>,</w:t>
            </w:r>
            <w:r w:rsidR="00B873FC" w:rsidRPr="009F3238">
              <w:t>967</w:t>
            </w:r>
            <w:r w:rsidRPr="009F3238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4B731E1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3013AD7" w14:textId="392927FF" w:rsidR="00516C2A" w:rsidRPr="009F3238" w:rsidRDefault="004B4B9A" w:rsidP="00516C2A">
            <w:pPr>
              <w:spacing w:line="280" w:lineRule="exact"/>
              <w:ind w:right="-34"/>
              <w:jc w:val="right"/>
            </w:pPr>
            <w:r w:rsidRPr="009F3238">
              <w:t>(148,452)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13B0320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FF3C53C" w14:textId="792B122C" w:rsidR="00516C2A" w:rsidRPr="009F3238" w:rsidRDefault="00516C2A" w:rsidP="00516C2A">
            <w:pPr>
              <w:spacing w:line="280" w:lineRule="exact"/>
              <w:ind w:right="-52"/>
              <w:jc w:val="right"/>
            </w:pPr>
            <w:r w:rsidRPr="009F3238">
              <w:t>(</w:t>
            </w:r>
            <w:r w:rsidR="00B873FC" w:rsidRPr="009F3238">
              <w:t>131</w:t>
            </w:r>
            <w:r w:rsidRPr="009F3238">
              <w:t>,</w:t>
            </w:r>
            <w:r w:rsidR="00B873FC" w:rsidRPr="009F3238">
              <w:t>207</w:t>
            </w:r>
            <w:r w:rsidRPr="009F3238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5E25AC6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B22E37" w14:textId="211BD60D" w:rsidR="00516C2A" w:rsidRPr="009F3238" w:rsidRDefault="004B4B9A" w:rsidP="00516C2A">
            <w:pPr>
              <w:spacing w:line="280" w:lineRule="exact"/>
              <w:ind w:right="-34"/>
              <w:jc w:val="right"/>
            </w:pPr>
            <w:r w:rsidRPr="009F3238">
              <w:t>(1,284,573)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2A3D397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51F91901" w14:textId="6CE30180" w:rsidR="00516C2A" w:rsidRPr="009F3238" w:rsidRDefault="00516C2A" w:rsidP="00516C2A">
            <w:pPr>
              <w:spacing w:line="280" w:lineRule="exact"/>
              <w:ind w:right="-45"/>
              <w:jc w:val="right"/>
            </w:pPr>
            <w:r w:rsidRPr="009F3238">
              <w:t>(</w:t>
            </w:r>
            <w:r w:rsidR="00B873FC" w:rsidRPr="009F3238">
              <w:t>989</w:t>
            </w:r>
            <w:r w:rsidRPr="009F3238">
              <w:t>,</w:t>
            </w:r>
            <w:r w:rsidR="00B873FC" w:rsidRPr="009F3238">
              <w:t>025</w:t>
            </w:r>
            <w:r w:rsidRPr="009F3238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410A56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6367051" w14:textId="579C0487" w:rsidR="00516C2A" w:rsidRPr="009F3238" w:rsidRDefault="004B4B9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17F9C8F" w14:textId="77777777" w:rsidR="00516C2A" w:rsidRPr="009F3238" w:rsidRDefault="00516C2A" w:rsidP="00516C2A">
            <w:pPr>
              <w:spacing w:line="280" w:lineRule="exact"/>
              <w:jc w:val="right"/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7A5D838" w14:textId="36DFB0BA" w:rsidR="00516C2A" w:rsidRPr="009F3238" w:rsidRDefault="00516C2A" w:rsidP="00516C2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0648DA7" w14:textId="77777777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C9AE0B6" w14:textId="78B3CC2D" w:rsidR="00516C2A" w:rsidRPr="009F3238" w:rsidRDefault="004B4B9A" w:rsidP="00516C2A">
            <w:pPr>
              <w:spacing w:line="280" w:lineRule="exact"/>
              <w:ind w:right="-40"/>
              <w:jc w:val="right"/>
              <w:rPr>
                <w:color w:val="000000"/>
              </w:rPr>
            </w:pPr>
            <w:r w:rsidRPr="009F3238">
              <w:rPr>
                <w:color w:val="000000"/>
              </w:rPr>
              <w:t>(1,284,573)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CAB83EE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AF11335" w14:textId="0A36C2A3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color w:val="000000"/>
              </w:rPr>
              <w:t>(</w:t>
            </w:r>
            <w:r w:rsidR="00B873FC" w:rsidRPr="009F3238">
              <w:rPr>
                <w:rFonts w:cs="Angsana New"/>
                <w:color w:val="000000"/>
                <w:lang w:bidi="th-TH"/>
              </w:rPr>
              <w:t>989</w:t>
            </w:r>
            <w:r w:rsidRPr="009F3238">
              <w:rPr>
                <w:color w:val="000000"/>
              </w:rPr>
              <w:t>,</w:t>
            </w:r>
            <w:r w:rsidR="00B873FC" w:rsidRPr="009F3238">
              <w:rPr>
                <w:rFonts w:cs="Angsana New"/>
                <w:color w:val="000000"/>
                <w:lang w:bidi="th-TH"/>
              </w:rPr>
              <w:t>025</w:t>
            </w:r>
            <w:r w:rsidRPr="009F3238">
              <w:rPr>
                <w:color w:val="000000"/>
              </w:rPr>
              <w:t>)</w:t>
            </w:r>
          </w:p>
        </w:tc>
      </w:tr>
      <w:tr w:rsidR="00516C2A" w:rsidRPr="009F3238" w14:paraId="1B922C00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2809294A" w14:textId="1BE924C8" w:rsidR="00516C2A" w:rsidRPr="009F3238" w:rsidRDefault="00516C2A" w:rsidP="00516C2A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81D5F3" w14:textId="010E43CE" w:rsidR="00516C2A" w:rsidRPr="009F3238" w:rsidRDefault="00237C51" w:rsidP="00516C2A">
            <w:pPr>
              <w:spacing w:line="280" w:lineRule="exact"/>
              <w:ind w:right="-15"/>
              <w:jc w:val="right"/>
              <w:rPr>
                <w:b/>
                <w:bCs/>
                <w:cs/>
              </w:rPr>
            </w:pPr>
            <w:r w:rsidRPr="009F3238">
              <w:rPr>
                <w:b/>
                <w:bCs/>
              </w:rPr>
              <w:t>3,489,583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49F98B7E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3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92DCE" w14:textId="3CE4D980" w:rsidR="00516C2A" w:rsidRPr="009F3238" w:rsidRDefault="00B873FC" w:rsidP="00516C2A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3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361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997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2F0EF7D3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463822" w14:textId="672F2ED6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128,945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E4726D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06A606" w14:textId="3CDFBEE4" w:rsidR="00516C2A" w:rsidRPr="009F3238" w:rsidRDefault="00B873FC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208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817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11C19A1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103371" w14:textId="7AF022E5" w:rsidR="00516C2A" w:rsidRPr="009F3238" w:rsidRDefault="004B4B9A" w:rsidP="00516C2A">
            <w:pPr>
              <w:spacing w:line="280" w:lineRule="exact"/>
              <w:ind w:hanging="12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164,965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E925CEE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03D8FF" w14:textId="6065F492" w:rsidR="00516C2A" w:rsidRPr="009F3238" w:rsidRDefault="00B873FC" w:rsidP="00516C2A">
            <w:pPr>
              <w:spacing w:line="280" w:lineRule="exact"/>
              <w:ind w:right="-7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80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249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EA893DD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D84022" w14:textId="43EF841E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3,783,493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A214260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30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FC3789" w14:textId="3A54D17B" w:rsidR="00516C2A" w:rsidRPr="009F3238" w:rsidRDefault="00B873FC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3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651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063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EEB7ABA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D02A5C" w14:textId="1766825E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13,604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EF5B767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89DC28" w14:textId="491E1C60" w:rsidR="00516C2A" w:rsidRPr="009F3238" w:rsidRDefault="00B873FC" w:rsidP="00516C2A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14</w:t>
            </w:r>
            <w:r w:rsidR="00516C2A" w:rsidRPr="009F3238">
              <w:rPr>
                <w:b/>
                <w:bCs/>
              </w:rPr>
              <w:t>,</w:t>
            </w:r>
            <w:r w:rsidRPr="009F3238">
              <w:rPr>
                <w:b/>
                <w:bCs/>
              </w:rPr>
              <w:t>753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ACFE08B" w14:textId="77777777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53E6118E" w14:textId="24ACC93E" w:rsidR="00516C2A" w:rsidRPr="009F3238" w:rsidRDefault="004B4B9A" w:rsidP="00516C2A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3,797,097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C3C655B" w14:textId="77777777" w:rsidR="00516C2A" w:rsidRPr="009F3238" w:rsidRDefault="00516C2A" w:rsidP="00516C2A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40915B1" w14:textId="343BB5BC" w:rsidR="00516C2A" w:rsidRPr="009F3238" w:rsidRDefault="00B873FC" w:rsidP="00516C2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  <w:r w:rsidRPr="009F3238">
              <w:rPr>
                <w:rFonts w:cs="Angsana New"/>
                <w:b/>
                <w:bCs/>
                <w:color w:val="000000"/>
                <w:lang w:bidi="th-TH"/>
              </w:rPr>
              <w:t>3</w:t>
            </w:r>
            <w:r w:rsidR="00516C2A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rFonts w:cs="Angsana New"/>
                <w:b/>
                <w:bCs/>
                <w:color w:val="000000"/>
                <w:lang w:bidi="th-TH"/>
              </w:rPr>
              <w:t>665</w:t>
            </w:r>
            <w:r w:rsidR="00516C2A" w:rsidRPr="009F3238">
              <w:rPr>
                <w:b/>
                <w:bCs/>
                <w:color w:val="000000"/>
              </w:rPr>
              <w:t>,</w:t>
            </w:r>
            <w:r w:rsidRPr="009F3238">
              <w:rPr>
                <w:rFonts w:cs="Angsana New"/>
                <w:b/>
                <w:bCs/>
                <w:color w:val="000000"/>
                <w:lang w:bidi="th-TH"/>
              </w:rPr>
              <w:t>816</w:t>
            </w:r>
          </w:p>
        </w:tc>
      </w:tr>
      <w:tr w:rsidR="00984DA4" w:rsidRPr="009F3238" w14:paraId="0204EDBA" w14:textId="77777777" w:rsidTr="004B4B9A">
        <w:trPr>
          <w:cantSplit/>
          <w:trHeight w:val="113"/>
        </w:trPr>
        <w:tc>
          <w:tcPr>
            <w:tcW w:w="981" w:type="pct"/>
            <w:shd w:val="clear" w:color="auto" w:fill="auto"/>
          </w:tcPr>
          <w:p w14:paraId="41891177" w14:textId="77777777" w:rsidR="00984DA4" w:rsidRPr="009F3238" w:rsidRDefault="00984DA4" w:rsidP="00984DA4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426FC6F1" w14:textId="77777777" w:rsidR="00984DA4" w:rsidRPr="009F3238" w:rsidRDefault="00984DA4" w:rsidP="00984DA4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52FD4AE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26FEFBD7" w14:textId="77777777" w:rsidR="00984DA4" w:rsidRPr="009F3238" w:rsidRDefault="00984DA4" w:rsidP="00984DA4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1F103EC6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44F956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A1E360D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40C7A73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DC24C92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20038C1" w14:textId="77777777" w:rsidR="00984DA4" w:rsidRPr="009F3238" w:rsidRDefault="00984DA4" w:rsidP="00984DA4">
            <w:pPr>
              <w:spacing w:line="20" w:lineRule="exact"/>
              <w:ind w:hanging="12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D8E3B67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489987D" w14:textId="77777777" w:rsidR="00984DA4" w:rsidRPr="009F3238" w:rsidRDefault="00984DA4" w:rsidP="00984DA4">
            <w:pPr>
              <w:spacing w:line="20" w:lineRule="exact"/>
              <w:ind w:right="-7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DABC47B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9D910D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4D28EEB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3CC19621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9A931C6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AE76534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A22416D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F34BBA7" w14:textId="77777777" w:rsidR="00984DA4" w:rsidRPr="009F3238" w:rsidRDefault="00984DA4" w:rsidP="00984DA4">
            <w:pPr>
              <w:spacing w:line="20" w:lineRule="exact"/>
              <w:ind w:right="-34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50FD354" w14:textId="77777777" w:rsidR="00984DA4" w:rsidRPr="009F3238" w:rsidRDefault="00984DA4" w:rsidP="00984DA4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B2B194E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F768C5D" w14:textId="77777777" w:rsidR="00984DA4" w:rsidRPr="009F3238" w:rsidRDefault="00984DA4" w:rsidP="00984DA4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1F3D37C" w14:textId="77777777" w:rsidR="00984DA4" w:rsidRPr="009F3238" w:rsidRDefault="00984DA4" w:rsidP="00984DA4">
            <w:pPr>
              <w:pStyle w:val="acctfourfigures"/>
              <w:tabs>
                <w:tab w:val="clear" w:pos="765"/>
              </w:tabs>
              <w:spacing w:line="20" w:lineRule="exact"/>
              <w:ind w:left="-169"/>
              <w:contextualSpacing/>
              <w:jc w:val="right"/>
              <w:rPr>
                <w:rFonts w:cs="Angsana New"/>
                <w:b/>
                <w:bCs/>
                <w:color w:val="000000"/>
                <w:sz w:val="6"/>
                <w:szCs w:val="6"/>
                <w:lang w:bidi="th-TH"/>
              </w:rPr>
            </w:pPr>
          </w:p>
        </w:tc>
      </w:tr>
      <w:tr w:rsidR="00923396" w:rsidRPr="009F3238" w14:paraId="7B9FD34A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51AEC9DA" w14:textId="77777777" w:rsidR="002A1C1E" w:rsidRPr="009F3238" w:rsidRDefault="002A1C1E" w:rsidP="002A1C1E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9827F78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E60FF2D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4A2A405B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1F3C92F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07A0005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35F8188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1F8FD58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81C08FC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6919AAA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AE753FB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78DB76D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2C29229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B7BAE5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489CB57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454AB4E0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E09E145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C14037C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6D689B5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F6DC08A" w14:textId="77777777" w:rsidR="002A1C1E" w:rsidRPr="009F3238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0805B87" w14:textId="77777777" w:rsidR="002A1C1E" w:rsidRPr="009F3238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7442B61" w14:textId="77777777" w:rsidR="002A1C1E" w:rsidRPr="009F3238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40D9D8" w14:textId="77777777" w:rsidR="002A1C1E" w:rsidRPr="009F3238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F1F063" w14:textId="77777777" w:rsidR="002A1C1E" w:rsidRPr="009F3238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</w:tr>
      <w:tr w:rsidR="00516C2A" w:rsidRPr="009F3238" w14:paraId="43E69F46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D79A91B" w14:textId="77777777" w:rsidR="00516C2A" w:rsidRPr="009F3238" w:rsidRDefault="00516C2A" w:rsidP="00516C2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rtl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F5947F2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1F2A18A2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2CFFD34C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6D59D948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AF194B8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0E33089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6C9BB80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2B257F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64A46AF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A86A7B4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ADC6F3F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5A488F9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5F0CFE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3820EAB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7F7977E8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1FA028E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F40E46B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787A6D4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A17D135" w14:textId="77777777" w:rsidR="00516C2A" w:rsidRPr="009F3238" w:rsidRDefault="00516C2A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C1AEF4" w14:textId="77777777" w:rsidR="00516C2A" w:rsidRPr="009F3238" w:rsidRDefault="00516C2A" w:rsidP="00516C2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61922B" w14:textId="13B122C6" w:rsidR="00516C2A" w:rsidRPr="009F3238" w:rsidRDefault="004B4B9A" w:rsidP="00516C2A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rPr>
                <w:color w:val="000000"/>
              </w:rPr>
              <w:t>47,596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531590F" w14:textId="77777777" w:rsidR="00516C2A" w:rsidRPr="009F3238" w:rsidRDefault="00516C2A" w:rsidP="00516C2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325B55" w14:textId="00E905B0" w:rsidR="00516C2A" w:rsidRPr="009F3238" w:rsidRDefault="00B873FC" w:rsidP="00516C2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color w:val="000000"/>
                <w:lang w:bidi="th-TH"/>
              </w:rPr>
              <w:t>147</w:t>
            </w:r>
            <w:r w:rsidR="00516C2A" w:rsidRPr="009F3238">
              <w:rPr>
                <w:color w:val="000000"/>
              </w:rPr>
              <w:t>,</w:t>
            </w:r>
            <w:r w:rsidRPr="009F3238">
              <w:rPr>
                <w:rFonts w:cs="Angsana New"/>
                <w:color w:val="000000"/>
                <w:lang w:bidi="th-TH"/>
              </w:rPr>
              <w:t>762</w:t>
            </w:r>
          </w:p>
        </w:tc>
      </w:tr>
      <w:tr w:rsidR="003A48ED" w:rsidRPr="009F3238" w14:paraId="4033F496" w14:textId="77777777" w:rsidTr="004B4B9A">
        <w:trPr>
          <w:cantSplit/>
          <w:trHeight w:val="173"/>
        </w:trPr>
        <w:tc>
          <w:tcPr>
            <w:tcW w:w="2008" w:type="pct"/>
            <w:gridSpan w:val="6"/>
            <w:shd w:val="clear" w:color="auto" w:fill="auto"/>
            <w:vAlign w:val="center"/>
          </w:tcPr>
          <w:p w14:paraId="4DA45046" w14:textId="33AE7AB7" w:rsidR="003A48ED" w:rsidRPr="009F3238" w:rsidRDefault="003A48ED" w:rsidP="003A48ED">
            <w:pPr>
              <w:spacing w:line="280" w:lineRule="exact"/>
              <w:rPr>
                <w:color w:val="000000"/>
              </w:rPr>
            </w:pPr>
            <w:r w:rsidRPr="009F3238">
              <w:rPr>
                <w:rFonts w:asciiTheme="majorBidi" w:hAnsiTheme="majorBidi" w:cstheme="majorBidi" w:hint="cs"/>
                <w:cs/>
              </w:rPr>
              <w:t>กำไรจากการปรับมูลค่าเงินลงทุนที่รับรู้จากการวัดมูลค่ายุติธรรมของส่วนได้เสียที่ถืออยู่ก่อน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3A87189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0186205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2753E13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6DB13BB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D90A296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0BA0A11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C210326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827B87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DC9E91F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5601267F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52EC6FC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E9453C9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B5F4699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12429BC" w14:textId="77777777" w:rsidR="003A48ED" w:rsidRPr="009F3238" w:rsidRDefault="003A48ED" w:rsidP="00516C2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361D616" w14:textId="77777777" w:rsidR="003A48ED" w:rsidRPr="009F3238" w:rsidRDefault="003A48ED" w:rsidP="00516C2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5EB3BA" w14:textId="0D8FB1D7" w:rsidR="003A48ED" w:rsidRPr="009F3238" w:rsidRDefault="004B4B9A" w:rsidP="00516C2A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rPr>
                <w:color w:val="000000"/>
              </w:rPr>
              <w:t>36,182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B21C714" w14:textId="77777777" w:rsidR="003A48ED" w:rsidRPr="009F3238" w:rsidRDefault="003A48ED" w:rsidP="00516C2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9DF224F" w14:textId="243AE7B3" w:rsidR="003A48ED" w:rsidRPr="009F3238" w:rsidRDefault="003A48ED" w:rsidP="003A48ED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371550" w:rsidRPr="009F3238" w14:paraId="4A21B17A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668A88EE" w14:textId="69B17CB9" w:rsidR="00371550" w:rsidRPr="009F3238" w:rsidRDefault="003A48ED" w:rsidP="00E861A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BB3F271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7168CD09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5C8ED95D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6F35B1CE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9F310B0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CD41CA8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05C4872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F544184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E62216B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5A8F61E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DF69446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7A2FDD2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F04A90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7695804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4F628C43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2ABB505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04C29A7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4E6C548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42B3E4A" w14:textId="77777777" w:rsidR="00371550" w:rsidRPr="009F3238" w:rsidRDefault="00371550" w:rsidP="00371550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A015C47" w14:textId="77777777" w:rsidR="00371550" w:rsidRPr="009F3238" w:rsidRDefault="00371550" w:rsidP="0037155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13DB687" w14:textId="5CA64983" w:rsidR="00371550" w:rsidRPr="009F3238" w:rsidRDefault="004B4B9A" w:rsidP="00371550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rPr>
                <w:color w:val="000000"/>
              </w:rPr>
              <w:t>52,764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79055B9" w14:textId="77777777" w:rsidR="00371550" w:rsidRPr="009F3238" w:rsidRDefault="00371550" w:rsidP="0037155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7357DA4" w14:textId="630ECB6D" w:rsidR="00371550" w:rsidRPr="009F3238" w:rsidRDefault="00371550" w:rsidP="00371550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4B4B9A" w:rsidRPr="009F3238" w14:paraId="70AC91FF" w14:textId="77777777" w:rsidTr="004B4B9A">
        <w:trPr>
          <w:cantSplit/>
          <w:trHeight w:val="276"/>
        </w:trPr>
        <w:tc>
          <w:tcPr>
            <w:tcW w:w="1296" w:type="pct"/>
            <w:gridSpan w:val="2"/>
            <w:shd w:val="clear" w:color="auto" w:fill="auto"/>
            <w:vAlign w:val="center"/>
          </w:tcPr>
          <w:p w14:paraId="017920A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EE5EFBF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762B46C1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754653AE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60542A8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2DAF808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56A0BF2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0590FDE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3C28008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7B67837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E2EB07F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035BBCD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E10027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3CFA305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FADE244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CCE1050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8549D16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11B2E87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AD4F392" w14:textId="7777777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690EBB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50AF0CB1" w14:textId="23D838BF" w:rsidR="004B4B9A" w:rsidRPr="009F3238" w:rsidRDefault="004B4B9A" w:rsidP="004B4B9A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686B3E5" w14:textId="77777777" w:rsidR="004B4B9A" w:rsidRPr="009F3238" w:rsidRDefault="004B4B9A" w:rsidP="004B4B9A">
            <w:pPr>
              <w:pStyle w:val="acctfourfigures"/>
              <w:spacing w:line="280" w:lineRule="exact"/>
              <w:ind w:right="-229"/>
              <w:contextualSpacing/>
              <w:jc w:val="center"/>
              <w:rPr>
                <w:rFonts w:cs="Angsana New"/>
                <w:color w:val="000000"/>
                <w:szCs w:val="24"/>
                <w:lang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8B050FA" w14:textId="2EF582B4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9F3238">
              <w:rPr>
                <w:rFonts w:cs="Angsana New"/>
                <w:color w:val="000000"/>
                <w:lang w:bidi="th-TH"/>
              </w:rPr>
              <w:t>53</w:t>
            </w:r>
            <w:r w:rsidRPr="009F3238">
              <w:rPr>
                <w:color w:val="000000"/>
              </w:rPr>
              <w:t>,</w:t>
            </w:r>
            <w:r w:rsidRPr="009F3238">
              <w:rPr>
                <w:rFonts w:cs="Angsana New"/>
                <w:color w:val="000000"/>
                <w:lang w:bidi="th-TH"/>
              </w:rPr>
              <w:t>822</w:t>
            </w:r>
          </w:p>
        </w:tc>
      </w:tr>
      <w:tr w:rsidR="004B4B9A" w:rsidRPr="009F3238" w14:paraId="3E25637D" w14:textId="77777777" w:rsidTr="004B4B9A">
        <w:trPr>
          <w:cantSplit/>
          <w:trHeight w:val="173"/>
        </w:trPr>
        <w:tc>
          <w:tcPr>
            <w:tcW w:w="1296" w:type="pct"/>
            <w:gridSpan w:val="2"/>
            <w:shd w:val="clear" w:color="auto" w:fill="auto"/>
          </w:tcPr>
          <w:p w14:paraId="2769D9A7" w14:textId="7CB66B1C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2CF9271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1031CA6D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2F751D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4ACB83E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251325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65C2638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32F987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69B78F3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57BD200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A342E07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ED6AF31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DC24D4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21A5496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172BCB2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1D1D51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5FA5BDB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A2B994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DB60E2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49A829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0C51D5D" w14:textId="316CCAB7" w:rsidR="004B4B9A" w:rsidRPr="009F3238" w:rsidRDefault="004B4B9A" w:rsidP="004B4B9A">
            <w:pPr>
              <w:spacing w:line="280" w:lineRule="exact"/>
              <w:jc w:val="right"/>
              <w:rPr>
                <w:color w:val="000000"/>
                <w:cs/>
              </w:rPr>
            </w:pPr>
            <w:r w:rsidRPr="009F3238">
              <w:rPr>
                <w:color w:val="000000"/>
              </w:rPr>
              <w:t>3,346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50444E9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FD48D77" w14:textId="229B0CC1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rtl/>
                <w:cs/>
              </w:rPr>
            </w:pPr>
            <w:r w:rsidRPr="009F3238">
              <w:rPr>
                <w:rFonts w:cs="Angsana New"/>
                <w:szCs w:val="24"/>
                <w:lang w:bidi="th-TH"/>
              </w:rPr>
              <w:t>28</w:t>
            </w:r>
            <w:r w:rsidRPr="009F3238">
              <w:rPr>
                <w:rFonts w:cs="Angsana New"/>
                <w:szCs w:val="24"/>
              </w:rPr>
              <w:t>,</w:t>
            </w:r>
            <w:r w:rsidRPr="009F3238">
              <w:rPr>
                <w:rFonts w:cs="Angsana New"/>
                <w:szCs w:val="24"/>
                <w:lang w:bidi="th-TH"/>
              </w:rPr>
              <w:t>393</w:t>
            </w:r>
          </w:p>
        </w:tc>
      </w:tr>
      <w:tr w:rsidR="004B4B9A" w:rsidRPr="009F3238" w14:paraId="3FA8624E" w14:textId="77777777" w:rsidTr="004B4B9A">
        <w:trPr>
          <w:cantSplit/>
          <w:trHeight w:val="173"/>
        </w:trPr>
        <w:tc>
          <w:tcPr>
            <w:tcW w:w="1296" w:type="pct"/>
            <w:gridSpan w:val="2"/>
            <w:shd w:val="clear" w:color="auto" w:fill="auto"/>
            <w:vAlign w:val="center"/>
          </w:tcPr>
          <w:p w14:paraId="3B6698B0" w14:textId="2A293A80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ขาดทุนจากการ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จำหน่ายและ</w:t>
            </w: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ตัดจำหน่ายสินทรัพย์ไม่มีตัวตน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FC6F74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144C94F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8FBFA8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5C63633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1A2EBA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77F542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ACB8FE4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E5BFB44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9C326A9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EAEFBC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9FD1D8F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90DFC1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8C5811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B1B64FB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FDE51A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B4AC9EB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313468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DB45353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ED4CF3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FADF026" w14:textId="35A9AB64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cs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(2)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EE2D4E5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F0E2F07" w14:textId="3F99D456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cs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(192)</w:t>
            </w:r>
          </w:p>
        </w:tc>
      </w:tr>
      <w:tr w:rsidR="004B4B9A" w:rsidRPr="009F3238" w14:paraId="63F1473A" w14:textId="77777777" w:rsidTr="004B4B9A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479EDD93" w14:textId="7D3813EB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Cs w:val="24"/>
                <w:lang w:bidi="th-TH"/>
              </w:rPr>
            </w:pPr>
            <w:r w:rsidRPr="009F3238">
              <w:rPr>
                <w:rFonts w:asciiTheme="majorBidi" w:hAnsiTheme="majorBidi" w:cs="Angsana New"/>
                <w:szCs w:val="24"/>
                <w:lang w:bidi="th-TH"/>
              </w:rPr>
              <w:t>(</w:t>
            </w:r>
            <w:r w:rsidRPr="009F3238">
              <w:rPr>
                <w:rFonts w:asciiTheme="majorBidi" w:hAnsiTheme="majorBidi" w:cs="Angsana New" w:hint="cs"/>
                <w:szCs w:val="24"/>
                <w:cs/>
                <w:lang w:bidi="th-TH"/>
              </w:rPr>
              <w:t>ขาดทุน) กลับรายการ</w:t>
            </w:r>
            <w:r w:rsidRPr="009F3238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4A72226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AD5EC2B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D1D15D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B59A8E9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9B1E177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8235E8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ED779F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2412D2CC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2DB341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2C9B8F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587034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BD537A8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DC50DC9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1BAEA52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6016C95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FAF4D3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31526E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6340293" w14:textId="4920FE29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9F3238">
              <w:rPr>
                <w:rFonts w:cs="Angsana New"/>
                <w:szCs w:val="24"/>
              </w:rPr>
              <w:t>3,277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453BF94" w14:textId="77777777" w:rsidR="004B4B9A" w:rsidRPr="009F3238" w:rsidRDefault="004B4B9A" w:rsidP="004B4B9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BE98C79" w14:textId="72F1123B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color w:val="000000"/>
                <w:szCs w:val="24"/>
                <w:lang w:bidi="th-TH"/>
              </w:rPr>
            </w:pPr>
            <w:r w:rsidRPr="009F3238">
              <w:rPr>
                <w:rFonts w:cs="Angsana New"/>
                <w:color w:val="000000"/>
                <w:szCs w:val="24"/>
                <w:lang w:bidi="th-TH"/>
              </w:rPr>
              <w:t>(</w:t>
            </w:r>
            <w:r w:rsidRPr="009F3238">
              <w:rPr>
                <w:rFonts w:cs="Angsana New"/>
                <w:szCs w:val="24"/>
                <w:lang w:bidi="th-TH"/>
              </w:rPr>
              <w:t>12</w:t>
            </w:r>
            <w:r w:rsidRPr="009F3238">
              <w:rPr>
                <w:rFonts w:cs="Angsana New"/>
                <w:color w:val="000000"/>
                <w:szCs w:val="24"/>
                <w:lang w:bidi="th-TH"/>
              </w:rPr>
              <w:t>,319)</w:t>
            </w:r>
          </w:p>
        </w:tc>
      </w:tr>
      <w:tr w:rsidR="004B4B9A" w:rsidRPr="009F3238" w14:paraId="0530990A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A467395" w14:textId="78E2569A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(ขาดทุน) จากอัตราแลกเปลี่ยน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BCCEA1B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3DD285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41C2017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ABE570B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31E18AB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4A4F92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7F79E1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177F2E7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1AE6401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3F5D4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BE9F0E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CC1A8D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390D78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A8A39F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E99B4E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BCAC0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161F3F7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7D1717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8FA006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ED342C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F758E5" w14:textId="259235C6" w:rsidR="004B4B9A" w:rsidRPr="009F3238" w:rsidRDefault="00C308CC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9F3238">
              <w:rPr>
                <w:rFonts w:cs="Angsana New"/>
                <w:szCs w:val="24"/>
              </w:rPr>
              <w:t>15,034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B1A2C0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17AC0E" w14:textId="64B03154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</w:rPr>
            </w:pPr>
            <w:r w:rsidRPr="009F3238">
              <w:rPr>
                <w:rFonts w:cs="Angsana New"/>
                <w:szCs w:val="24"/>
              </w:rPr>
              <w:t>(</w:t>
            </w:r>
            <w:r w:rsidRPr="009F3238">
              <w:rPr>
                <w:rFonts w:cs="Angsana New"/>
                <w:szCs w:val="24"/>
                <w:lang w:bidi="th-TH"/>
              </w:rPr>
              <w:t>18</w:t>
            </w:r>
            <w:r w:rsidRPr="009F3238">
              <w:rPr>
                <w:rFonts w:cs="Angsana New"/>
                <w:szCs w:val="24"/>
              </w:rPr>
              <w:t>,</w:t>
            </w:r>
            <w:r w:rsidRPr="009F3238">
              <w:rPr>
                <w:rFonts w:cs="Angsana New"/>
                <w:szCs w:val="24"/>
                <w:lang w:bidi="th-TH"/>
              </w:rPr>
              <w:t>762</w:t>
            </w:r>
            <w:r w:rsidRPr="009F3238">
              <w:rPr>
                <w:rFonts w:cs="Angsana New"/>
                <w:szCs w:val="24"/>
              </w:rPr>
              <w:t>)</w:t>
            </w:r>
          </w:p>
        </w:tc>
      </w:tr>
      <w:tr w:rsidR="004B4B9A" w:rsidRPr="009F3238" w14:paraId="1B70DCF9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46BC32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52AF46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EE0A1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760556C3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5DE6B5A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0C946EC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4B27C70" w14:textId="77777777" w:rsidR="004B4B9A" w:rsidRPr="009F3238" w:rsidRDefault="004B4B9A" w:rsidP="004B4B9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E5CB11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50209C9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A3E1C5F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BD30C68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A8FA57C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3CC4643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EA80C27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E72098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0DA1467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4D7B33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C7C2DD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2F6800B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59B0D05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84F6FBA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7E1699" w14:textId="700027F4" w:rsidR="004B4B9A" w:rsidRPr="009F3238" w:rsidRDefault="008A4637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9F3238">
              <w:rPr>
                <w:rFonts w:cs="Angsana New"/>
                <w:szCs w:val="24"/>
              </w:rPr>
              <w:t>134,609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235D83A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B51198" w14:textId="535C6C54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134</w:t>
            </w:r>
            <w:r w:rsidRPr="009F3238">
              <w:rPr>
                <w:rFonts w:cs="Angsana New"/>
                <w:szCs w:val="24"/>
              </w:rPr>
              <w:t>,</w:t>
            </w:r>
            <w:r w:rsidRPr="009F3238">
              <w:rPr>
                <w:rFonts w:cs="Angsana New"/>
                <w:szCs w:val="24"/>
                <w:lang w:bidi="th-TH"/>
              </w:rPr>
              <w:t>089</w:t>
            </w:r>
          </w:p>
        </w:tc>
      </w:tr>
      <w:tr w:rsidR="004B4B9A" w:rsidRPr="009F3238" w14:paraId="7569BF2F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53D9ED8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315" w:type="pct"/>
            <w:shd w:val="clear" w:color="auto" w:fill="auto"/>
          </w:tcPr>
          <w:p w14:paraId="6A7A79A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7992606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14:paraId="49549CC8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4E0F6E03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</w:tcPr>
          <w:p w14:paraId="40FC3C43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27A0A1A5" w14:textId="77777777" w:rsidR="004B4B9A" w:rsidRPr="009F3238" w:rsidRDefault="004B4B9A" w:rsidP="004B4B9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5865FF7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5C069833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0409D52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84370AC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1E4623BE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3D5FEC7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14:paraId="0FD8B47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78F781F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FFF6A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67A66A1D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14:paraId="7641C7A1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</w:tcPr>
          <w:p w14:paraId="5494574F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59E65A3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5202574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D49D0CB" w14:textId="5109BACB" w:rsidR="004B4B9A" w:rsidRPr="009F3238" w:rsidRDefault="008A4637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(65,383)</w:t>
            </w:r>
          </w:p>
        </w:tc>
        <w:tc>
          <w:tcPr>
            <w:tcW w:w="57" w:type="pct"/>
            <w:shd w:val="clear" w:color="auto" w:fill="auto"/>
          </w:tcPr>
          <w:p w14:paraId="43DBED1D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72444A1" w14:textId="75B95CE8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cs/>
                <w:lang w:bidi="th-TH"/>
              </w:rPr>
              <w:t>(</w:t>
            </w:r>
            <w:r w:rsidRPr="009F3238">
              <w:rPr>
                <w:rFonts w:cs="Angsana New"/>
                <w:szCs w:val="24"/>
                <w:lang w:bidi="th-TH"/>
              </w:rPr>
              <w:t>12,757</w:t>
            </w:r>
            <w:r w:rsidRPr="009F3238">
              <w:rPr>
                <w:rFonts w:cs="Angsana New"/>
                <w:szCs w:val="24"/>
                <w:cs/>
                <w:lang w:bidi="th-TH"/>
              </w:rPr>
              <w:t>)</w:t>
            </w:r>
          </w:p>
        </w:tc>
      </w:tr>
      <w:tr w:rsidR="004B4B9A" w:rsidRPr="009F3238" w14:paraId="253AF70E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74D8611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C11824D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C0A0CF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16E60110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C390D1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99758C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357C44" w14:textId="77777777" w:rsidR="004B4B9A" w:rsidRPr="009F3238" w:rsidRDefault="004B4B9A" w:rsidP="004B4B9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4ED42D3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2977E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AE9142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B64015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CC53666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C4DFEB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B30E84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4BC5A2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BE9A99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E1C32F0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ADB11A7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412629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B61BB5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F5D37F8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921FF" w14:textId="7D4FE106" w:rsidR="004B4B9A" w:rsidRPr="009F3238" w:rsidRDefault="008A4637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(587,374)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DA2C0C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89E3B" w14:textId="7F41B9D6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cs/>
                <w:lang w:bidi="th-TH"/>
              </w:rPr>
              <w:t>(</w:t>
            </w:r>
            <w:r w:rsidRPr="009F3238">
              <w:rPr>
                <w:rFonts w:cs="Angsana New"/>
                <w:szCs w:val="24"/>
                <w:lang w:bidi="th-TH"/>
              </w:rPr>
              <w:t>717,928</w:t>
            </w:r>
            <w:r w:rsidRPr="009F3238">
              <w:rPr>
                <w:rFonts w:cs="Angsana New"/>
                <w:szCs w:val="24"/>
                <w:cs/>
                <w:lang w:bidi="th-TH"/>
              </w:rPr>
              <w:t>)</w:t>
            </w:r>
          </w:p>
        </w:tc>
      </w:tr>
      <w:tr w:rsidR="004B4B9A" w:rsidRPr="009F3238" w14:paraId="3AAA804D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6224A1B6" w14:textId="0AB619AB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25CA3D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706A8C8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4585B82E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5F7870A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4046BA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A33B36" w14:textId="77777777" w:rsidR="004B4B9A" w:rsidRPr="009F3238" w:rsidRDefault="004B4B9A" w:rsidP="004B4B9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59237A88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208D2C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8D49BB1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658C73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5C9E5A0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D7B20C4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2F9E7F7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44ADBF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DCA4903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5FBCA7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37D50DDD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3819DCC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E8F4BA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568734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DDCE9" w14:textId="31280AFA" w:rsidR="004B4B9A" w:rsidRPr="009F3238" w:rsidRDefault="008A4637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9F3238">
              <w:rPr>
                <w:rFonts w:cs="Angsana New"/>
                <w:b/>
                <w:bCs/>
                <w:szCs w:val="24"/>
              </w:rPr>
              <w:t>3,437,146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60BCC6" w14:textId="77777777" w:rsidR="004B4B9A" w:rsidRPr="009F3238" w:rsidRDefault="004B4B9A" w:rsidP="004B4B9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6C182" w14:textId="2220256B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9F3238">
              <w:rPr>
                <w:rFonts w:cs="Angsana New"/>
                <w:b/>
                <w:bCs/>
                <w:szCs w:val="24"/>
                <w:lang w:bidi="th-TH"/>
              </w:rPr>
              <w:t>3</w:t>
            </w:r>
            <w:r w:rsidRPr="009F3238">
              <w:rPr>
                <w:rFonts w:cs="Angsana New"/>
                <w:b/>
                <w:bCs/>
                <w:szCs w:val="24"/>
              </w:rPr>
              <w:t>,</w:t>
            </w:r>
            <w:r w:rsidRPr="009F3238">
              <w:rPr>
                <w:rFonts w:cs="Angsana New"/>
                <w:b/>
                <w:bCs/>
                <w:szCs w:val="24"/>
                <w:lang w:bidi="th-TH"/>
              </w:rPr>
              <w:t>267</w:t>
            </w:r>
            <w:r w:rsidRPr="009F3238">
              <w:rPr>
                <w:rFonts w:cs="Angsana New"/>
                <w:b/>
                <w:bCs/>
                <w:szCs w:val="24"/>
              </w:rPr>
              <w:t>,</w:t>
            </w:r>
            <w:r w:rsidRPr="009F3238">
              <w:rPr>
                <w:rFonts w:cs="Angsana New"/>
                <w:b/>
                <w:bCs/>
                <w:szCs w:val="24"/>
                <w:lang w:bidi="th-TH"/>
              </w:rPr>
              <w:t>924</w:t>
            </w:r>
          </w:p>
        </w:tc>
      </w:tr>
      <w:tr w:rsidR="004B4B9A" w:rsidRPr="009F3238" w14:paraId="2338D55A" w14:textId="77777777" w:rsidTr="004B4B9A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16E6CF2D" w14:textId="61E427D5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cs="Angsana New"/>
                <w:szCs w:val="24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บวก (หัก)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FA6BEAD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AEDB7B5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CAD71D1" w14:textId="77777777" w:rsidR="004B4B9A" w:rsidRPr="009F3238" w:rsidRDefault="004B4B9A" w:rsidP="004B4B9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4F461AD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540256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7EA8AF1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E0F007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F652A64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717FCBF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704121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7F7BDB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4BF7DD6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4B6F8F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6037B3E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9BDF81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CDA138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52B2C2E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C544" w14:textId="3940ADDF" w:rsidR="004B4B9A" w:rsidRPr="009F3238" w:rsidRDefault="008A4637" w:rsidP="00C63047">
            <w:pPr>
              <w:pStyle w:val="acctfourfigures"/>
              <w:tabs>
                <w:tab w:val="clear" w:pos="765"/>
              </w:tabs>
              <w:spacing w:line="280" w:lineRule="exact"/>
              <w:ind w:left="-169" w:right="6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67,167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37E9266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344F3" w14:textId="5E4D6F78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(8,915)</w:t>
            </w:r>
          </w:p>
        </w:tc>
      </w:tr>
      <w:tr w:rsidR="004B4B9A" w:rsidRPr="009F3238" w14:paraId="2866AFAF" w14:textId="77777777" w:rsidTr="004B4B9A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565DA494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กำไรสุทธิ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ส่วนที่เป็นของบริษัท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617F952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68A2619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2CE495FA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85A6C43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F83B61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10AC771" w14:textId="77777777" w:rsidR="004B4B9A" w:rsidRPr="009F3238" w:rsidRDefault="004B4B9A" w:rsidP="004B4B9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591ED4D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A49861B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1AA793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F866A0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B8604CE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F733643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41B7199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E1B7A6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D4F3692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2ED3BA8" w14:textId="77777777" w:rsidR="004B4B9A" w:rsidRPr="009F3238" w:rsidRDefault="004B4B9A" w:rsidP="004B4B9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21673D8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267212C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97090FE" w14:textId="77777777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E772B5A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6F5B0" w14:textId="1F2D8A86" w:rsidR="004B4B9A" w:rsidRPr="009F3238" w:rsidRDefault="008A4637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9F3238">
              <w:rPr>
                <w:rFonts w:cs="Angsana New"/>
                <w:b/>
                <w:bCs/>
                <w:szCs w:val="24"/>
              </w:rPr>
              <w:t>3,504,313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7CC1A2F" w14:textId="77777777" w:rsidR="004B4B9A" w:rsidRPr="009F3238" w:rsidRDefault="004B4B9A" w:rsidP="004B4B9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54E3A" w14:textId="2BF76591" w:rsidR="004B4B9A" w:rsidRPr="009F3238" w:rsidRDefault="004B4B9A" w:rsidP="004B4B9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9F3238">
              <w:rPr>
                <w:rFonts w:cs="Angsana New"/>
                <w:b/>
                <w:bCs/>
                <w:szCs w:val="24"/>
                <w:lang w:bidi="th-TH"/>
              </w:rPr>
              <w:t>3</w:t>
            </w:r>
            <w:r w:rsidRPr="009F3238">
              <w:rPr>
                <w:rFonts w:cs="Angsana New"/>
                <w:b/>
                <w:bCs/>
                <w:szCs w:val="24"/>
              </w:rPr>
              <w:t>,</w:t>
            </w:r>
            <w:r w:rsidRPr="009F3238">
              <w:rPr>
                <w:rFonts w:cs="Angsana New"/>
                <w:b/>
                <w:bCs/>
                <w:szCs w:val="24"/>
                <w:lang w:bidi="th-TH"/>
              </w:rPr>
              <w:t>259</w:t>
            </w:r>
            <w:r w:rsidRPr="009F3238">
              <w:rPr>
                <w:rFonts w:cs="Angsana New"/>
                <w:b/>
                <w:bCs/>
                <w:szCs w:val="24"/>
              </w:rPr>
              <w:t>,</w:t>
            </w:r>
            <w:r w:rsidRPr="009F3238">
              <w:rPr>
                <w:rFonts w:cs="Angsana New"/>
                <w:b/>
                <w:bCs/>
                <w:szCs w:val="24"/>
                <w:lang w:bidi="th-TH"/>
              </w:rPr>
              <w:t>009</w:t>
            </w:r>
          </w:p>
        </w:tc>
      </w:tr>
    </w:tbl>
    <w:p w14:paraId="3CEA2348" w14:textId="77777777" w:rsidR="00E12D11" w:rsidRPr="009F3238" w:rsidRDefault="00E12D11" w:rsidP="00092727">
      <w:pPr>
        <w:ind w:left="540"/>
        <w:rPr>
          <w:b/>
          <w:bCs/>
          <w:i/>
          <w:iCs/>
          <w:sz w:val="30"/>
          <w:szCs w:val="30"/>
        </w:rPr>
      </w:pPr>
    </w:p>
    <w:p w14:paraId="5D48A78C" w14:textId="77777777" w:rsidR="00BD4322" w:rsidRPr="009F3238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9F3238" w:rsidSect="00A11119">
          <w:headerReference w:type="default" r:id="rId19"/>
          <w:footerReference w:type="default" r:id="rId20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67A6F27D" w14:textId="365AEDF2" w:rsidR="00092727" w:rsidRPr="009F3238" w:rsidRDefault="00092727" w:rsidP="00D356B5">
      <w:pPr>
        <w:ind w:left="539" w:right="448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การจำแนกรายได้</w:t>
      </w:r>
    </w:p>
    <w:p w14:paraId="596739F9" w14:textId="77777777" w:rsidR="00D356B5" w:rsidRPr="009F3238" w:rsidRDefault="00D356B5" w:rsidP="00D356B5">
      <w:pPr>
        <w:ind w:left="539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0AB1932F" w14:textId="34A01187" w:rsidR="00092727" w:rsidRPr="009F3238" w:rsidRDefault="00092727" w:rsidP="005444FB">
      <w:pPr>
        <w:tabs>
          <w:tab w:val="left" w:pos="540"/>
        </w:tabs>
        <w:spacing w:line="240" w:lineRule="auto"/>
        <w:ind w:left="539" w:right="-45"/>
        <w:rPr>
          <w:rFonts w:asciiTheme="majorBidi" w:hAnsiTheme="majorBidi" w:cstheme="majorBidi"/>
          <w:spacing w:val="8"/>
          <w:sz w:val="30"/>
          <w:szCs w:val="30"/>
        </w:rPr>
      </w:pPr>
      <w:r w:rsidRPr="009F3238">
        <w:rPr>
          <w:rFonts w:asciiTheme="majorBidi" w:hAnsiTheme="majorBidi" w:cstheme="majorBidi" w:hint="cs"/>
          <w:spacing w:val="8"/>
          <w:sz w:val="30"/>
          <w:szCs w:val="30"/>
          <w:cs/>
        </w:rPr>
        <w:t>การดำเนินงาน</w:t>
      </w:r>
      <w:r w:rsidRPr="009F3238">
        <w:rPr>
          <w:rFonts w:hint="cs"/>
          <w:sz w:val="30"/>
          <w:szCs w:val="30"/>
          <w:cs/>
        </w:rPr>
        <w:t>และ</w:t>
      </w:r>
      <w:r w:rsidRPr="009F3238">
        <w:rPr>
          <w:rFonts w:asciiTheme="majorBidi" w:hAnsiTheme="majorBidi" w:cstheme="majorBidi"/>
          <w:spacing w:val="8"/>
          <w:sz w:val="30"/>
          <w:szCs w:val="30"/>
          <w:cs/>
        </w:rPr>
        <w:t>ร</w:t>
      </w:r>
      <w:r w:rsidRPr="009F3238">
        <w:rPr>
          <w:spacing w:val="8"/>
          <w:sz w:val="30"/>
          <w:szCs w:val="30"/>
          <w:cs/>
        </w:rPr>
        <w:t>ายได้หลักของกลุ่มบริษัท</w:t>
      </w:r>
      <w:r w:rsidRPr="009F3238">
        <w:rPr>
          <w:rFonts w:hint="cs"/>
          <w:spacing w:val="8"/>
          <w:sz w:val="30"/>
          <w:szCs w:val="30"/>
          <w:cs/>
        </w:rPr>
        <w:t>และ</w:t>
      </w:r>
      <w:r w:rsidRPr="009F3238">
        <w:rPr>
          <w:spacing w:val="8"/>
          <w:sz w:val="30"/>
          <w:szCs w:val="30"/>
          <w:cs/>
        </w:rPr>
        <w:t>บริษัทได้มาจากสัญญาที่ทำกับลูกค้า</w:t>
      </w:r>
    </w:p>
    <w:p w14:paraId="2E2B377A" w14:textId="77777777" w:rsidR="00D356B5" w:rsidRPr="009F3238" w:rsidRDefault="00D356B5" w:rsidP="00D356B5">
      <w:pPr>
        <w:tabs>
          <w:tab w:val="left" w:pos="540"/>
        </w:tabs>
        <w:spacing w:line="240" w:lineRule="auto"/>
        <w:ind w:left="539" w:right="-45"/>
        <w:rPr>
          <w:rFonts w:asciiTheme="majorBidi" w:hAnsiTheme="majorBidi" w:cstheme="majorBidi"/>
          <w:sz w:val="30"/>
          <w:szCs w:val="30"/>
          <w:shd w:val="clear" w:color="auto" w:fill="FFFF00"/>
          <w:cs/>
        </w:rPr>
      </w:pPr>
    </w:p>
    <w:p w14:paraId="59682985" w14:textId="01547781" w:rsidR="00092727" w:rsidRPr="009F3238" w:rsidRDefault="00092727" w:rsidP="00B57E38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  <w:r w:rsidRPr="009F3238">
        <w:rPr>
          <w:sz w:val="30"/>
          <w:szCs w:val="30"/>
          <w:cs/>
        </w:rPr>
        <w:t>ตารางต่อไปนี้</w:t>
      </w:r>
      <w:r w:rsidRPr="009F3238">
        <w:rPr>
          <w:rFonts w:asciiTheme="majorBidi" w:hAnsiTheme="majorBidi" w:cstheme="majorBidi"/>
          <w:sz w:val="30"/>
          <w:szCs w:val="30"/>
          <w:cs/>
        </w:rPr>
        <w:t>แสดง</w:t>
      </w:r>
      <w:r w:rsidRPr="009F3238">
        <w:rPr>
          <w:sz w:val="30"/>
          <w:szCs w:val="30"/>
          <w:cs/>
        </w:rPr>
        <w:t>ข้อมูลรายได้ที่ถูก</w:t>
      </w:r>
      <w:r w:rsidRPr="009F3238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9F3238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20795014" w14:textId="77777777" w:rsidR="000301C0" w:rsidRPr="009F3238" w:rsidRDefault="000301C0" w:rsidP="00B57E38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</w:p>
    <w:tbl>
      <w:tblPr>
        <w:tblW w:w="4825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2"/>
        <w:gridCol w:w="242"/>
        <w:gridCol w:w="1404"/>
        <w:gridCol w:w="264"/>
        <w:gridCol w:w="1408"/>
      </w:tblGrid>
      <w:tr w:rsidR="00092727" w:rsidRPr="009F3238" w14:paraId="14E3485F" w14:textId="77777777" w:rsidTr="000927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0C0DBD0B" w14:textId="05915F72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061A0DCA" w14:textId="77777777" w:rsidR="00092727" w:rsidRPr="009F3238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2" w:type="pct"/>
            <w:gridSpan w:val="3"/>
            <w:vAlign w:val="bottom"/>
          </w:tcPr>
          <w:p w14:paraId="308FBA1A" w14:textId="77777777" w:rsidR="00092727" w:rsidRPr="009F3238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092727" w:rsidRPr="009F3238" w14:paraId="1EF19667" w14:textId="77777777" w:rsidTr="00092727">
        <w:trPr>
          <w:cantSplit/>
          <w:trHeight w:val="196"/>
          <w:tblHeader/>
        </w:trPr>
        <w:tc>
          <w:tcPr>
            <w:tcW w:w="3218" w:type="pct"/>
            <w:shd w:val="clear" w:color="auto" w:fill="auto"/>
          </w:tcPr>
          <w:p w14:paraId="6E5C1E94" w14:textId="77777777" w:rsidR="00092727" w:rsidRPr="009F3238" w:rsidRDefault="00092727" w:rsidP="000927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F0E0B33" w14:textId="77777777" w:rsidR="00092727" w:rsidRPr="009F3238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14:paraId="38D0920C" w14:textId="0E041D41" w:rsidR="00092727" w:rsidRPr="009F3238" w:rsidRDefault="00B873FC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347FAD21" w14:textId="77777777" w:rsidR="00092727" w:rsidRPr="009F3238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14:paraId="21218B81" w14:textId="77CD217D" w:rsidR="00092727" w:rsidRPr="009F3238" w:rsidRDefault="00B873FC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92727" w:rsidRPr="009F3238" w14:paraId="03A0E6E6" w14:textId="77777777" w:rsidTr="000927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3523AC49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0" w:type="pct"/>
          </w:tcPr>
          <w:p w14:paraId="34952F35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52" w:type="pct"/>
            <w:gridSpan w:val="3"/>
          </w:tcPr>
          <w:p w14:paraId="5A40D10E" w14:textId="77777777" w:rsidR="00092727" w:rsidRPr="009F3238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92727" w:rsidRPr="009F3238" w14:paraId="252444C2" w14:textId="77777777" w:rsidTr="000927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4EC6ACBE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9F32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" w:type="pct"/>
          </w:tcPr>
          <w:p w14:paraId="36DDCECA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652E615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6551B780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</w:tcPr>
          <w:p w14:paraId="0AF99DB8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1F38" w:rsidRPr="009F3238" w14:paraId="0FFD917A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7B6E80B1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94C0BAC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568AB9C" w14:textId="56A27BDC" w:rsidR="006C1F38" w:rsidRPr="009F3238" w:rsidRDefault="00F73351" w:rsidP="006C1F38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,913,079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B8C6F9E" w14:textId="77777777" w:rsidR="006C1F38" w:rsidRPr="009F3238" w:rsidRDefault="006C1F38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45A2C21C" w14:textId="1DCE1242" w:rsidR="006C1F38" w:rsidRPr="009F3238" w:rsidRDefault="00B873FC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6C1F38" w:rsidRPr="009F3238" w14:paraId="4EDFDE78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0DC2BEFA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3254581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20AF" w14:textId="15852D4B" w:rsidR="006C1F38" w:rsidRPr="009F3238" w:rsidRDefault="00F73351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3,670,088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F3AA39B" w14:textId="77777777" w:rsidR="006C1F38" w:rsidRPr="009F3238" w:rsidRDefault="006C1F38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34D78" w14:textId="46B33B37" w:rsidR="006C1F38" w:rsidRPr="009F3238" w:rsidRDefault="00B873FC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6C1F38" w:rsidRPr="009F3238" w14:paraId="16D2450C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7D666E64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9F323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DA5F97F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61710D" w14:textId="31274800" w:rsidR="006C1F38" w:rsidRPr="009F3238" w:rsidRDefault="00F73351" w:rsidP="006C1F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25,583,167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C3AD97E" w14:textId="77777777" w:rsidR="006C1F38" w:rsidRPr="009F3238" w:rsidRDefault="006C1F38" w:rsidP="006C1F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B65B1D" w14:textId="0F5FE93F" w:rsidR="006C1F38" w:rsidRPr="009F3238" w:rsidRDefault="00B873FC" w:rsidP="006C1F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C1F38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6C1F38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</w:tr>
      <w:tr w:rsidR="00092727" w:rsidRPr="009F3238" w14:paraId="41523244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1BAFAB36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3D4805E4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754" w:type="pct"/>
            <w:tcBorders>
              <w:top w:val="double" w:sz="4" w:space="0" w:color="auto"/>
            </w:tcBorders>
            <w:shd w:val="clear" w:color="auto" w:fill="auto"/>
          </w:tcPr>
          <w:p w14:paraId="0F16DC6A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B128726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auto"/>
          </w:tcPr>
          <w:p w14:paraId="10D7C94C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092727" w:rsidRPr="009F3238" w14:paraId="3315D41D" w14:textId="77777777" w:rsidTr="00092727">
        <w:trPr>
          <w:cantSplit/>
          <w:trHeight w:val="180"/>
          <w:tblHeader/>
        </w:trPr>
        <w:tc>
          <w:tcPr>
            <w:tcW w:w="3218" w:type="pct"/>
            <w:shd w:val="clear" w:color="auto" w:fill="auto"/>
          </w:tcPr>
          <w:p w14:paraId="095F2363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30" w:type="pct"/>
          </w:tcPr>
          <w:p w14:paraId="21DD47C9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14:paraId="4117B40D" w14:textId="77777777" w:rsidR="00092727" w:rsidRPr="003B1B3E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631BE2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14:paraId="063179AF" w14:textId="77777777" w:rsidR="00092727" w:rsidRPr="009F323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6C1F38" w:rsidRPr="009F3238" w14:paraId="5050EEA8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67773672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370B26A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75798823" w14:textId="573D44BD" w:rsidR="006C1F38" w:rsidRPr="003B1B3E" w:rsidRDefault="00F73351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9159C8" w:rsidRPr="003B1B3E">
              <w:rPr>
                <w:rFonts w:asciiTheme="majorBidi" w:hAnsiTheme="majorBidi" w:cstheme="majorBidi"/>
                <w:sz w:val="30"/>
                <w:szCs w:val="30"/>
              </w:rPr>
              <w:t>45,082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2689BAD" w14:textId="77777777" w:rsidR="006C1F38" w:rsidRPr="009F3238" w:rsidRDefault="006C1F38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12292A85" w14:textId="6DCFD4BA" w:rsidR="006C1F38" w:rsidRPr="009F3238" w:rsidRDefault="00B873FC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6C1F38" w:rsidRPr="009F3238" w14:paraId="7E4C775A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4BE081AA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EDB4067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2B3F7" w14:textId="37E2F52D" w:rsidR="006C1F38" w:rsidRPr="003B1B3E" w:rsidRDefault="00F73351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9159C8" w:rsidRPr="003B1B3E">
              <w:rPr>
                <w:rFonts w:asciiTheme="majorBidi" w:hAnsiTheme="majorBidi" w:cstheme="majorBidi"/>
                <w:sz w:val="30"/>
                <w:szCs w:val="30"/>
              </w:rPr>
              <w:t>74,222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5FEF101" w14:textId="77777777" w:rsidR="006C1F38" w:rsidRPr="009F3238" w:rsidRDefault="006C1F38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0B13F" w14:textId="59CCC2EB" w:rsidR="006C1F38" w:rsidRPr="009F3238" w:rsidRDefault="00B873FC" w:rsidP="006C1F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="006C1F38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6C1F38" w:rsidRPr="009F3238" w14:paraId="11F44583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568BC41C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AEF5AAF" w14:textId="77777777" w:rsidR="006C1F38" w:rsidRPr="009F3238" w:rsidRDefault="006C1F38" w:rsidP="006C1F3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76D6B8" w14:textId="2E1E45AF" w:rsidR="006C1F38" w:rsidRPr="009F3238" w:rsidRDefault="00F73351" w:rsidP="006C1F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19,819,304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918474D" w14:textId="77777777" w:rsidR="006C1F38" w:rsidRPr="009F3238" w:rsidRDefault="006C1F38" w:rsidP="006C1F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45BD8" w14:textId="354E9C73" w:rsidR="006C1F38" w:rsidRPr="009F3238" w:rsidRDefault="00B873FC" w:rsidP="006C1F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6C1F38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  <w:r w:rsidR="006C1F38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</w:tr>
    </w:tbl>
    <w:p w14:paraId="17D3FCCA" w14:textId="77777777" w:rsidR="003D1F48" w:rsidRPr="009F3238" w:rsidRDefault="003D1F48" w:rsidP="00B57E38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</w:p>
    <w:p w14:paraId="35541BB3" w14:textId="6702671C" w:rsidR="00BD55C1" w:rsidRPr="009F3238" w:rsidRDefault="00BD55C1" w:rsidP="005444FB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D725C8F" w14:textId="77C94B6E" w:rsidR="00F33D87" w:rsidRPr="009F3238" w:rsidRDefault="00F33D87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79367146" w14:textId="6C7D3215" w:rsidR="00DF4207" w:rsidRPr="009F3238" w:rsidRDefault="00DF4207" w:rsidP="00DF4207">
      <w:pPr>
        <w:ind w:left="540" w:right="-45"/>
        <w:jc w:val="thaiDistribute"/>
        <w:rPr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8A488FC" w14:textId="77777777" w:rsidR="00DF4207" w:rsidRPr="009F3238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1B27FD72" w14:textId="0887D5F7" w:rsidR="00DF4207" w:rsidRPr="009F3238" w:rsidRDefault="00DF4207" w:rsidP="00DF4207">
      <w:pPr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9F3238">
        <w:rPr>
          <w:rFonts w:hint="cs"/>
          <w:sz w:val="30"/>
          <w:szCs w:val="30"/>
          <w:cs/>
        </w:rPr>
        <w:t>เกี่ยวกับ</w:t>
      </w:r>
      <w:r w:rsidR="00EA268B" w:rsidRPr="009F3238">
        <w:rPr>
          <w:rFonts w:hint="cs"/>
          <w:sz w:val="30"/>
          <w:szCs w:val="30"/>
          <w:cs/>
        </w:rPr>
        <w:t>การ</w:t>
      </w:r>
      <w:r w:rsidRPr="009F3238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 w:rsidRPr="009F3238">
        <w:rPr>
          <w:rFonts w:hint="cs"/>
          <w:sz w:val="30"/>
          <w:szCs w:val="30"/>
          <w:cs/>
        </w:rPr>
        <w:t>การ</w:t>
      </w:r>
      <w:r w:rsidRPr="009F3238">
        <w:rPr>
          <w:rFonts w:hint="cs"/>
          <w:sz w:val="30"/>
          <w:szCs w:val="30"/>
          <w:cs/>
        </w:rPr>
        <w:t xml:space="preserve">วิจัยและพัฒนา </w:t>
      </w:r>
      <w:r w:rsidR="005041F3" w:rsidRPr="009F3238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9F3238">
        <w:rPr>
          <w:sz w:val="30"/>
          <w:szCs w:val="30"/>
          <w:cs/>
        </w:rPr>
        <w:br/>
      </w:r>
      <w:r w:rsidR="005041F3" w:rsidRPr="009F3238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9F3238">
        <w:rPr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9F3238">
        <w:rPr>
          <w:sz w:val="30"/>
          <w:szCs w:val="30"/>
        </w:rPr>
        <w:t>/</w:t>
      </w:r>
      <w:r w:rsidRPr="009F3238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2B3368D" w14:textId="6040C173" w:rsidR="00F33D87" w:rsidRPr="009F3238" w:rsidRDefault="00CF61EC" w:rsidP="00CF61EC">
      <w:pPr>
        <w:spacing w:line="240" w:lineRule="auto"/>
        <w:rPr>
          <w:sz w:val="30"/>
          <w:szCs w:val="30"/>
        </w:rPr>
      </w:pPr>
      <w:r w:rsidRPr="009F3238">
        <w:rPr>
          <w:sz w:val="30"/>
          <w:szCs w:val="30"/>
          <w:cs/>
        </w:rPr>
        <w:br w:type="page"/>
      </w:r>
    </w:p>
    <w:p w14:paraId="078F7F89" w14:textId="3FBF30F5" w:rsidR="00006B50" w:rsidRPr="009F3238" w:rsidRDefault="00006B50" w:rsidP="00DF4207">
      <w:pPr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77777777" w:rsidR="00006B50" w:rsidRPr="009F3238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270"/>
        <w:gridCol w:w="1046"/>
        <w:gridCol w:w="236"/>
        <w:gridCol w:w="1062"/>
        <w:gridCol w:w="270"/>
        <w:gridCol w:w="1080"/>
        <w:gridCol w:w="270"/>
        <w:gridCol w:w="1080"/>
        <w:gridCol w:w="270"/>
        <w:gridCol w:w="1053"/>
      </w:tblGrid>
      <w:tr w:rsidR="00F33D87" w:rsidRPr="009F3238" w14:paraId="61D7F8D1" w14:textId="77777777" w:rsidTr="000301C0">
        <w:tc>
          <w:tcPr>
            <w:tcW w:w="1980" w:type="dxa"/>
          </w:tcPr>
          <w:p w14:paraId="74A89C2F" w14:textId="77777777" w:rsidR="00F33D87" w:rsidRPr="009F3238" w:rsidRDefault="00F33D87" w:rsidP="00FD44E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7" w:type="dxa"/>
            <w:gridSpan w:val="11"/>
          </w:tcPr>
          <w:p w14:paraId="037CB27C" w14:textId="77777777" w:rsidR="00F33D87" w:rsidRPr="009F3238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3D87" w:rsidRPr="009F3238" w14:paraId="2703D734" w14:textId="77777777" w:rsidTr="000301C0">
        <w:tc>
          <w:tcPr>
            <w:tcW w:w="1980" w:type="dxa"/>
          </w:tcPr>
          <w:p w14:paraId="3571457D" w14:textId="77777777" w:rsidR="00F33D87" w:rsidRPr="009F3238" w:rsidRDefault="00F33D87" w:rsidP="00FD44E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tcBorders>
              <w:bottom w:val="single" w:sz="4" w:space="0" w:color="auto"/>
            </w:tcBorders>
          </w:tcPr>
          <w:p w14:paraId="5583A4E6" w14:textId="6D3EFFA5" w:rsidR="00F33D87" w:rsidRPr="009F3238" w:rsidRDefault="00B873FC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659F940" w14:textId="77777777" w:rsidR="00F33D87" w:rsidRPr="009F3238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3" w:type="dxa"/>
            <w:gridSpan w:val="5"/>
            <w:tcBorders>
              <w:bottom w:val="single" w:sz="4" w:space="0" w:color="auto"/>
            </w:tcBorders>
          </w:tcPr>
          <w:p w14:paraId="34BBE318" w14:textId="1719F46F" w:rsidR="00F33D87" w:rsidRPr="009F3238" w:rsidRDefault="00B873FC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A268B" w:rsidRPr="009F3238" w14:paraId="76E125DE" w14:textId="77777777" w:rsidTr="000301C0">
        <w:tc>
          <w:tcPr>
            <w:tcW w:w="1980" w:type="dxa"/>
          </w:tcPr>
          <w:p w14:paraId="5963A44E" w14:textId="6B2D965E" w:rsidR="00EA268B" w:rsidRPr="009F3238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329F0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CC1B7" w14:textId="77777777" w:rsidR="00EA268B" w:rsidRPr="009F3238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6F0680B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9F3238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4F8FB" w14:textId="77777777" w:rsidR="00EA268B" w:rsidRPr="009F3238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9F3238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9F3238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1AB6227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392" w:rsidRPr="009F3238" w14:paraId="461825AA" w14:textId="77777777" w:rsidTr="000301C0">
        <w:tc>
          <w:tcPr>
            <w:tcW w:w="1980" w:type="dxa"/>
          </w:tcPr>
          <w:p w14:paraId="36769C3A" w14:textId="034D9643" w:rsidR="00530392" w:rsidRPr="009F3238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990" w:type="dxa"/>
          </w:tcPr>
          <w:p w14:paraId="7F542A2B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270" w:type="dxa"/>
          </w:tcPr>
          <w:p w14:paraId="5AE2B04D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45925D67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FDDD31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1B789D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F1ABD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92B47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1E9A74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392" w:rsidRPr="009F3238" w14:paraId="18A28FE9" w14:textId="77777777" w:rsidTr="000301C0">
        <w:tc>
          <w:tcPr>
            <w:tcW w:w="1980" w:type="dxa"/>
          </w:tcPr>
          <w:p w14:paraId="2769B636" w14:textId="29CBEFCD" w:rsidR="00530392" w:rsidRPr="009F3238" w:rsidRDefault="00B873FC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30392"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30392"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1D800C16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45C72FF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9B473A7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F324B0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4D3D9D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8A779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9F3238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C5BCBB3" w14:textId="77777777" w:rsidR="00530392" w:rsidRPr="009F3238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268B" w:rsidRPr="009F3238" w14:paraId="37FB7878" w14:textId="77777777" w:rsidTr="000301C0">
        <w:tc>
          <w:tcPr>
            <w:tcW w:w="1980" w:type="dxa"/>
          </w:tcPr>
          <w:p w14:paraId="2F77971E" w14:textId="77777777" w:rsidR="00EA268B" w:rsidRPr="009F3238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27" w:type="dxa"/>
            <w:gridSpan w:val="11"/>
            <w:vAlign w:val="bottom"/>
          </w:tcPr>
          <w:p w14:paraId="19ED1997" w14:textId="77777777" w:rsidR="00EA268B" w:rsidRPr="009F3238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C1F38" w:rsidRPr="009F3238" w14:paraId="70B7D061" w14:textId="77777777" w:rsidTr="000301C0">
        <w:tc>
          <w:tcPr>
            <w:tcW w:w="1980" w:type="dxa"/>
          </w:tcPr>
          <w:p w14:paraId="4549596D" w14:textId="58C67BF2" w:rsidR="006C1F38" w:rsidRPr="009F3238" w:rsidRDefault="006C1F38" w:rsidP="006C1F38">
            <w:pPr>
              <w:tabs>
                <w:tab w:val="left" w:pos="540"/>
              </w:tabs>
              <w:spacing w:line="320" w:lineRule="exact"/>
              <w:ind w:left="138" w:hanging="138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9F88F87" w14:textId="787C9623" w:rsidR="006C1F38" w:rsidRPr="009F3238" w:rsidRDefault="001A3E02" w:rsidP="006C1F38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1,887,538</w:t>
            </w:r>
          </w:p>
        </w:tc>
        <w:tc>
          <w:tcPr>
            <w:tcW w:w="270" w:type="dxa"/>
            <w:vAlign w:val="bottom"/>
          </w:tcPr>
          <w:p w14:paraId="3FA6FB38" w14:textId="77777777" w:rsidR="006C1F38" w:rsidRPr="009F3238" w:rsidRDefault="006C1F38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14:paraId="040070A2" w14:textId="796E6F80" w:rsidR="006C1F38" w:rsidRPr="009F3238" w:rsidRDefault="001A3E02" w:rsidP="006C1F38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23,695,629</w:t>
            </w:r>
          </w:p>
        </w:tc>
        <w:tc>
          <w:tcPr>
            <w:tcW w:w="236" w:type="dxa"/>
            <w:vAlign w:val="bottom"/>
          </w:tcPr>
          <w:p w14:paraId="1FEDAFCD" w14:textId="77777777" w:rsidR="006C1F38" w:rsidRPr="009F3238" w:rsidRDefault="006C1F38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C7E00BE" w14:textId="3837BF76" w:rsidR="006C1F38" w:rsidRPr="009F3238" w:rsidRDefault="001A3E02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25,583,167</w:t>
            </w:r>
          </w:p>
        </w:tc>
        <w:tc>
          <w:tcPr>
            <w:tcW w:w="270" w:type="dxa"/>
            <w:vAlign w:val="bottom"/>
          </w:tcPr>
          <w:p w14:paraId="08EF7ED9" w14:textId="77777777" w:rsidR="006C1F38" w:rsidRPr="009F3238" w:rsidRDefault="006C1F38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E20E31" w14:textId="5DBD6BE4" w:rsidR="006C1F38" w:rsidRPr="009F3238" w:rsidRDefault="00B873FC" w:rsidP="006C1F38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575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225</w:t>
            </w:r>
          </w:p>
        </w:tc>
        <w:tc>
          <w:tcPr>
            <w:tcW w:w="270" w:type="dxa"/>
            <w:vAlign w:val="bottom"/>
          </w:tcPr>
          <w:p w14:paraId="094752F5" w14:textId="77777777" w:rsidR="006C1F38" w:rsidRPr="009F3238" w:rsidRDefault="006C1F38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463CBA" w14:textId="6F6486EC" w:rsidR="006C1F38" w:rsidRPr="009F3238" w:rsidRDefault="00B873FC" w:rsidP="006C1F38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24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035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71945620" w14:textId="77777777" w:rsidR="006C1F38" w:rsidRPr="009F3238" w:rsidRDefault="006C1F38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62B9106B" w14:textId="3ECCAECD" w:rsidR="006C1F38" w:rsidRPr="009F3238" w:rsidRDefault="00B873FC" w:rsidP="006C1F38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610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467</w:t>
            </w:r>
          </w:p>
        </w:tc>
      </w:tr>
    </w:tbl>
    <w:p w14:paraId="6F463D3F" w14:textId="53240C45" w:rsidR="00F33D87" w:rsidRPr="009F3238" w:rsidRDefault="00F33D87" w:rsidP="00DF4207">
      <w:pPr>
        <w:ind w:left="540"/>
        <w:jc w:val="thaiDistribute"/>
        <w:rPr>
          <w:sz w:val="30"/>
          <w:szCs w:val="30"/>
        </w:rPr>
      </w:pPr>
    </w:p>
    <w:p w14:paraId="1DFBB764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รายได้อื่น</w:t>
      </w:r>
    </w:p>
    <w:p w14:paraId="5CB72B67" w14:textId="77777777" w:rsidR="00092727" w:rsidRPr="009F3238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522" w:type="dxa"/>
        <w:tblInd w:w="576" w:type="dxa"/>
        <w:tblLook w:val="01E0" w:firstRow="1" w:lastRow="1" w:firstColumn="1" w:lastColumn="1" w:noHBand="0" w:noVBand="0"/>
      </w:tblPr>
      <w:tblGrid>
        <w:gridCol w:w="4139"/>
        <w:gridCol w:w="850"/>
        <w:gridCol w:w="1018"/>
        <w:gridCol w:w="243"/>
        <w:gridCol w:w="934"/>
        <w:gridCol w:w="278"/>
        <w:gridCol w:w="891"/>
        <w:gridCol w:w="278"/>
        <w:gridCol w:w="891"/>
      </w:tblGrid>
      <w:tr w:rsidR="00304D39" w:rsidRPr="009F3238" w14:paraId="4DDA5EDB" w14:textId="77777777" w:rsidTr="00E178D4">
        <w:tc>
          <w:tcPr>
            <w:tcW w:w="4139" w:type="dxa"/>
            <w:shd w:val="clear" w:color="auto" w:fill="auto"/>
          </w:tcPr>
          <w:p w14:paraId="7A08F178" w14:textId="77777777" w:rsidR="00304D39" w:rsidRPr="009F3238" w:rsidRDefault="00304D39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50" w:type="dxa"/>
          </w:tcPr>
          <w:p w14:paraId="03EBC797" w14:textId="77777777" w:rsidR="00304D39" w:rsidRPr="009F3238" w:rsidRDefault="00304D39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195" w:type="dxa"/>
            <w:gridSpan w:val="3"/>
          </w:tcPr>
          <w:p w14:paraId="44248DBE" w14:textId="5DD9B46E" w:rsidR="00304D39" w:rsidRPr="009F3238" w:rsidRDefault="00304D39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495E8352" w14:textId="77777777" w:rsidR="00304D39" w:rsidRPr="009F3238" w:rsidRDefault="00304D39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60" w:type="dxa"/>
            <w:gridSpan w:val="3"/>
          </w:tcPr>
          <w:p w14:paraId="49E0BDB3" w14:textId="77777777" w:rsidR="00304D39" w:rsidRPr="009F3238" w:rsidRDefault="00304D39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D39" w:rsidRPr="009F3238" w14:paraId="170E5504" w14:textId="77777777" w:rsidTr="00E178D4">
        <w:tc>
          <w:tcPr>
            <w:tcW w:w="4139" w:type="dxa"/>
          </w:tcPr>
          <w:p w14:paraId="4D75E7CD" w14:textId="77777777" w:rsidR="00304D39" w:rsidRPr="009F3238" w:rsidRDefault="00304D39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55A4E3B6" w14:textId="3619FA47" w:rsidR="00304D39" w:rsidRPr="009F3238" w:rsidRDefault="00304D39" w:rsidP="00E178D4">
            <w:pPr>
              <w:ind w:left="-108" w:right="-108"/>
              <w:jc w:val="center"/>
              <w:rPr>
                <w:i/>
                <w:iCs/>
                <w:spacing w:val="-2"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3F4A810F" w14:textId="0754A75A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5F145" w14:textId="77777777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E45AF39" w14:textId="60834D7C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278" w:type="dxa"/>
            <w:shd w:val="clear" w:color="auto" w:fill="auto"/>
          </w:tcPr>
          <w:p w14:paraId="725FD84C" w14:textId="77777777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61F9DD75" w14:textId="4DBB14A6" w:rsidR="00304D39" w:rsidRPr="009F3238" w:rsidRDefault="00304D39" w:rsidP="00092727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9B1C977" w14:textId="77777777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48AACA7" w14:textId="233D60CA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304D39" w:rsidRPr="009F3238" w14:paraId="0F1145DE" w14:textId="77777777" w:rsidTr="00E178D4">
        <w:tc>
          <w:tcPr>
            <w:tcW w:w="4139" w:type="dxa"/>
          </w:tcPr>
          <w:p w14:paraId="1BE045D5" w14:textId="77777777" w:rsidR="00304D39" w:rsidRPr="009F3238" w:rsidRDefault="00304D39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474345F5" w14:textId="77777777" w:rsidR="00304D39" w:rsidRPr="009F3238" w:rsidRDefault="00304D39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3" w:type="dxa"/>
            <w:gridSpan w:val="7"/>
          </w:tcPr>
          <w:p w14:paraId="05E3CBE2" w14:textId="31C0A9EA" w:rsidR="00304D39" w:rsidRPr="009F3238" w:rsidRDefault="00304D39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D39" w:rsidRPr="009F3238" w14:paraId="1E5CAA67" w14:textId="77777777" w:rsidTr="00E178D4">
        <w:trPr>
          <w:trHeight w:val="209"/>
        </w:trPr>
        <w:tc>
          <w:tcPr>
            <w:tcW w:w="4139" w:type="dxa"/>
          </w:tcPr>
          <w:p w14:paraId="425E02FA" w14:textId="77777777" w:rsidR="00304D39" w:rsidRPr="009F3238" w:rsidRDefault="00304D39" w:rsidP="006C1F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850" w:type="dxa"/>
          </w:tcPr>
          <w:p w14:paraId="6F39D9AF" w14:textId="77777777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2BA4F66E" w14:textId="7ADF9A92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64,243</w:t>
            </w:r>
          </w:p>
        </w:tc>
        <w:tc>
          <w:tcPr>
            <w:tcW w:w="243" w:type="dxa"/>
          </w:tcPr>
          <w:p w14:paraId="728EA9FB" w14:textId="77777777" w:rsidR="00304D39" w:rsidRPr="009F3238" w:rsidRDefault="00304D39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661C0216" w14:textId="3CE635E3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107,880</w:t>
            </w:r>
          </w:p>
        </w:tc>
        <w:tc>
          <w:tcPr>
            <w:tcW w:w="278" w:type="dxa"/>
          </w:tcPr>
          <w:p w14:paraId="5B88E23A" w14:textId="77777777" w:rsidR="00304D39" w:rsidRPr="009F3238" w:rsidRDefault="00304D39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2D5BBBEA" w14:textId="247A5684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68,861</w:t>
            </w:r>
          </w:p>
        </w:tc>
        <w:tc>
          <w:tcPr>
            <w:tcW w:w="278" w:type="dxa"/>
          </w:tcPr>
          <w:p w14:paraId="3344C89D" w14:textId="77777777" w:rsidR="00304D39" w:rsidRPr="009F3238" w:rsidRDefault="00304D39" w:rsidP="006C1F38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70D1093F" w14:textId="75FABDF8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104,602</w:t>
            </w:r>
          </w:p>
        </w:tc>
      </w:tr>
      <w:tr w:rsidR="00840A8C" w:rsidRPr="009F3238" w14:paraId="687605E2" w14:textId="77777777" w:rsidTr="000D19B7">
        <w:trPr>
          <w:trHeight w:val="209"/>
        </w:trPr>
        <w:tc>
          <w:tcPr>
            <w:tcW w:w="4139" w:type="dxa"/>
          </w:tcPr>
          <w:p w14:paraId="7120A886" w14:textId="77777777" w:rsidR="00840A8C" w:rsidRPr="009F3238" w:rsidRDefault="00840A8C" w:rsidP="000D19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vAlign w:val="bottom"/>
          </w:tcPr>
          <w:p w14:paraId="0CEE0702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18" w:type="dxa"/>
          </w:tcPr>
          <w:p w14:paraId="228F819D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52,764</w:t>
            </w:r>
          </w:p>
        </w:tc>
        <w:tc>
          <w:tcPr>
            <w:tcW w:w="243" w:type="dxa"/>
          </w:tcPr>
          <w:p w14:paraId="766C2C1D" w14:textId="77777777" w:rsidR="00840A8C" w:rsidRPr="009F3238" w:rsidRDefault="00840A8C" w:rsidP="000D19B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2EE54AB3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0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2D6F79BD" w14:textId="77777777" w:rsidR="00840A8C" w:rsidRPr="009F3238" w:rsidRDefault="00840A8C" w:rsidP="000D19B7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289E10CB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52F6FA03" w14:textId="77777777" w:rsidR="00840A8C" w:rsidRPr="009F3238" w:rsidRDefault="00840A8C" w:rsidP="000D19B7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67E21CC1" w14:textId="77777777" w:rsidR="00840A8C" w:rsidRPr="009F3238" w:rsidRDefault="00840A8C" w:rsidP="000D19B7">
            <w:pPr>
              <w:pStyle w:val="acctfourfigures"/>
              <w:tabs>
                <w:tab w:val="clear" w:pos="765"/>
                <w:tab w:val="left" w:pos="316"/>
              </w:tabs>
              <w:spacing w:line="240" w:lineRule="atLeast"/>
              <w:ind w:left="-79" w:right="-9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840A8C" w:rsidRPr="009F3238" w14:paraId="6E9806FA" w14:textId="77777777" w:rsidTr="000D19B7">
        <w:trPr>
          <w:trHeight w:val="209"/>
        </w:trPr>
        <w:tc>
          <w:tcPr>
            <w:tcW w:w="4139" w:type="dxa"/>
          </w:tcPr>
          <w:p w14:paraId="0C663299" w14:textId="77777777" w:rsidR="00840A8C" w:rsidRPr="009F3238" w:rsidRDefault="00840A8C" w:rsidP="000D19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850" w:type="dxa"/>
          </w:tcPr>
          <w:p w14:paraId="47AFD4A6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3F7DBF91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37,700</w:t>
            </w:r>
          </w:p>
        </w:tc>
        <w:tc>
          <w:tcPr>
            <w:tcW w:w="243" w:type="dxa"/>
            <w:vAlign w:val="bottom"/>
          </w:tcPr>
          <w:p w14:paraId="562B00A8" w14:textId="77777777" w:rsidR="00840A8C" w:rsidRPr="009F3238" w:rsidRDefault="00840A8C" w:rsidP="000D19B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4AC504D9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46,269</w:t>
            </w:r>
          </w:p>
        </w:tc>
        <w:tc>
          <w:tcPr>
            <w:tcW w:w="278" w:type="dxa"/>
          </w:tcPr>
          <w:p w14:paraId="0357CE2E" w14:textId="77777777" w:rsidR="00840A8C" w:rsidRPr="009F3238" w:rsidRDefault="00840A8C" w:rsidP="000D19B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5A8D69EA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19,702</w:t>
            </w:r>
          </w:p>
        </w:tc>
        <w:tc>
          <w:tcPr>
            <w:tcW w:w="278" w:type="dxa"/>
            <w:vAlign w:val="bottom"/>
          </w:tcPr>
          <w:p w14:paraId="7E25207A" w14:textId="77777777" w:rsidR="00840A8C" w:rsidRPr="009F3238" w:rsidRDefault="00840A8C" w:rsidP="000D19B7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715BECCA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26,144</w:t>
            </w:r>
          </w:p>
        </w:tc>
      </w:tr>
      <w:tr w:rsidR="00840A8C" w:rsidRPr="009F3238" w14:paraId="553FAEC9" w14:textId="77777777" w:rsidTr="000D19B7">
        <w:trPr>
          <w:trHeight w:val="209"/>
        </w:trPr>
        <w:tc>
          <w:tcPr>
            <w:tcW w:w="4139" w:type="dxa"/>
          </w:tcPr>
          <w:p w14:paraId="59509FED" w14:textId="77777777" w:rsidR="00840A8C" w:rsidRPr="009F3238" w:rsidRDefault="00840A8C" w:rsidP="000D19B7">
            <w:pPr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F323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กำไรจากการปรับมูลค่าเงินลงทุนที่รับรู้จาก</w:t>
            </w:r>
          </w:p>
          <w:p w14:paraId="051431B9" w14:textId="77777777" w:rsidR="00840A8C" w:rsidRPr="009F3238" w:rsidRDefault="00840A8C" w:rsidP="000D19B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 xml:space="preserve">   </w:t>
            </w:r>
            <w:r w:rsidRPr="009F323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การวัดมูลค่ายุติธรรมของส่วนได้เสียที่ถืออยู่ก่อน</w:t>
            </w:r>
          </w:p>
        </w:tc>
        <w:tc>
          <w:tcPr>
            <w:tcW w:w="850" w:type="dxa"/>
            <w:vAlign w:val="bottom"/>
          </w:tcPr>
          <w:p w14:paraId="72C44BE3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18" w:type="dxa"/>
            <w:vAlign w:val="bottom"/>
          </w:tcPr>
          <w:p w14:paraId="6FA040D1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36,182</w:t>
            </w:r>
          </w:p>
        </w:tc>
        <w:tc>
          <w:tcPr>
            <w:tcW w:w="243" w:type="dxa"/>
            <w:vAlign w:val="bottom"/>
          </w:tcPr>
          <w:p w14:paraId="71E38DC8" w14:textId="77777777" w:rsidR="00840A8C" w:rsidRPr="009F3238" w:rsidRDefault="00840A8C" w:rsidP="000D19B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1C3153C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0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74128811" w14:textId="77777777" w:rsidR="00840A8C" w:rsidRPr="009F3238" w:rsidRDefault="00840A8C" w:rsidP="000D19B7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05FAFC40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08ABD156" w14:textId="77777777" w:rsidR="00840A8C" w:rsidRPr="009F3238" w:rsidRDefault="00840A8C" w:rsidP="000D19B7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428A788E" w14:textId="77777777" w:rsidR="00840A8C" w:rsidRPr="009F3238" w:rsidRDefault="00840A8C" w:rsidP="000D19B7">
            <w:pPr>
              <w:pStyle w:val="acctfourfigures"/>
              <w:tabs>
                <w:tab w:val="clear" w:pos="765"/>
                <w:tab w:val="left" w:pos="316"/>
              </w:tabs>
              <w:spacing w:line="240" w:lineRule="atLeast"/>
              <w:ind w:left="-79" w:right="-9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840A8C" w:rsidRPr="009F3238" w14:paraId="261B7C5B" w14:textId="77777777" w:rsidTr="000D19B7">
        <w:trPr>
          <w:trHeight w:val="209"/>
        </w:trPr>
        <w:tc>
          <w:tcPr>
            <w:tcW w:w="4139" w:type="dxa"/>
          </w:tcPr>
          <w:p w14:paraId="69C04C0D" w14:textId="77777777" w:rsidR="00840A8C" w:rsidRPr="009F3238" w:rsidRDefault="00840A8C" w:rsidP="000D19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50" w:type="dxa"/>
          </w:tcPr>
          <w:p w14:paraId="11327933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58605146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30,329</w:t>
            </w:r>
          </w:p>
        </w:tc>
        <w:tc>
          <w:tcPr>
            <w:tcW w:w="243" w:type="dxa"/>
          </w:tcPr>
          <w:p w14:paraId="021AC9AB" w14:textId="77777777" w:rsidR="00840A8C" w:rsidRPr="009F3238" w:rsidRDefault="00840A8C" w:rsidP="000D19B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58B7536D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35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370</w:t>
            </w:r>
          </w:p>
        </w:tc>
        <w:tc>
          <w:tcPr>
            <w:tcW w:w="278" w:type="dxa"/>
          </w:tcPr>
          <w:p w14:paraId="0C08602F" w14:textId="77777777" w:rsidR="00840A8C" w:rsidRPr="009F3238" w:rsidRDefault="00840A8C" w:rsidP="000D19B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385E9E8D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30,329</w:t>
            </w:r>
          </w:p>
        </w:tc>
        <w:tc>
          <w:tcPr>
            <w:tcW w:w="278" w:type="dxa"/>
          </w:tcPr>
          <w:p w14:paraId="20F558E6" w14:textId="77777777" w:rsidR="00840A8C" w:rsidRPr="009F3238" w:rsidRDefault="00840A8C" w:rsidP="000D19B7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7F602294" w14:textId="77777777" w:rsidR="00840A8C" w:rsidRPr="009F3238" w:rsidRDefault="00840A8C" w:rsidP="000D19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35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370</w:t>
            </w:r>
          </w:p>
        </w:tc>
      </w:tr>
      <w:tr w:rsidR="00304D39" w:rsidRPr="009F3238" w14:paraId="33D6716B" w14:textId="77777777" w:rsidTr="00E178D4">
        <w:trPr>
          <w:trHeight w:val="209"/>
        </w:trPr>
        <w:tc>
          <w:tcPr>
            <w:tcW w:w="4139" w:type="dxa"/>
          </w:tcPr>
          <w:p w14:paraId="2E3AE227" w14:textId="59839932" w:rsidR="00304D39" w:rsidRPr="009F3238" w:rsidRDefault="00304D39" w:rsidP="006C1F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850" w:type="dxa"/>
          </w:tcPr>
          <w:p w14:paraId="381CA119" w14:textId="77777777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2402CE1B" w14:textId="1960F827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21,357</w:t>
            </w:r>
          </w:p>
        </w:tc>
        <w:tc>
          <w:tcPr>
            <w:tcW w:w="243" w:type="dxa"/>
          </w:tcPr>
          <w:p w14:paraId="1AA9B6C8" w14:textId="77777777" w:rsidR="00304D39" w:rsidRPr="009F3238" w:rsidRDefault="00304D39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7BD5C961" w14:textId="323A5169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82,449</w:t>
            </w:r>
          </w:p>
        </w:tc>
        <w:tc>
          <w:tcPr>
            <w:tcW w:w="278" w:type="dxa"/>
          </w:tcPr>
          <w:p w14:paraId="539B8D51" w14:textId="77777777" w:rsidR="00304D39" w:rsidRPr="009F3238" w:rsidRDefault="00304D39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118938AA" w14:textId="2A2C1BD9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15,258</w:t>
            </w:r>
          </w:p>
        </w:tc>
        <w:tc>
          <w:tcPr>
            <w:tcW w:w="278" w:type="dxa"/>
          </w:tcPr>
          <w:p w14:paraId="584F9C3C" w14:textId="77777777" w:rsidR="00304D39" w:rsidRPr="009F3238" w:rsidRDefault="00304D39" w:rsidP="006C1F38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012998C5" w14:textId="5216D516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40,135</w:t>
            </w:r>
          </w:p>
        </w:tc>
      </w:tr>
      <w:tr w:rsidR="00304D39" w:rsidRPr="009F3238" w14:paraId="3B19B4EC" w14:textId="77777777" w:rsidTr="00E178D4">
        <w:trPr>
          <w:trHeight w:val="209"/>
        </w:trPr>
        <w:tc>
          <w:tcPr>
            <w:tcW w:w="4139" w:type="dxa"/>
          </w:tcPr>
          <w:p w14:paraId="06B34DD6" w14:textId="02D13938" w:rsidR="00304D39" w:rsidRPr="009F3238" w:rsidRDefault="00304D39" w:rsidP="009B7D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850" w:type="dxa"/>
          </w:tcPr>
          <w:p w14:paraId="404484B6" w14:textId="77777777" w:rsidR="00304D39" w:rsidRPr="009F3238" w:rsidRDefault="00304D39" w:rsidP="009B7D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27BDB587" w14:textId="598AE372" w:rsidR="00304D39" w:rsidRPr="009F3238" w:rsidRDefault="00304D39" w:rsidP="009B7D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15,034</w:t>
            </w:r>
          </w:p>
        </w:tc>
        <w:tc>
          <w:tcPr>
            <w:tcW w:w="243" w:type="dxa"/>
          </w:tcPr>
          <w:p w14:paraId="33E9CB05" w14:textId="77777777" w:rsidR="00304D39" w:rsidRPr="009F3238" w:rsidRDefault="00304D39" w:rsidP="009B7D54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2B1E4387" w14:textId="0591F4A4" w:rsidR="00304D39" w:rsidRPr="009F3238" w:rsidRDefault="00304D39" w:rsidP="00D64C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0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43115B2C" w14:textId="77777777" w:rsidR="00304D39" w:rsidRPr="009F3238" w:rsidRDefault="00304D39" w:rsidP="009B7D5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0BE38B9E" w14:textId="4D84CEDF" w:rsidR="00304D39" w:rsidRPr="009F3238" w:rsidRDefault="00304D39" w:rsidP="009B7D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18,432</w:t>
            </w:r>
          </w:p>
        </w:tc>
        <w:tc>
          <w:tcPr>
            <w:tcW w:w="278" w:type="dxa"/>
          </w:tcPr>
          <w:p w14:paraId="336FDDB4" w14:textId="77777777" w:rsidR="00304D39" w:rsidRPr="009F3238" w:rsidRDefault="00304D39" w:rsidP="009B7D54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659909CC" w14:textId="287B6D52" w:rsidR="00304D39" w:rsidRPr="009F3238" w:rsidRDefault="00304D39" w:rsidP="00D64C75">
            <w:pPr>
              <w:pStyle w:val="acctfourfigures"/>
              <w:tabs>
                <w:tab w:val="clear" w:pos="765"/>
                <w:tab w:val="left" w:pos="316"/>
              </w:tabs>
              <w:spacing w:line="240" w:lineRule="atLeast"/>
              <w:ind w:left="-79" w:right="-9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304D39" w:rsidRPr="009F3238" w14:paraId="4F2A318A" w14:textId="77777777" w:rsidTr="00E178D4">
        <w:trPr>
          <w:trHeight w:val="209"/>
        </w:trPr>
        <w:tc>
          <w:tcPr>
            <w:tcW w:w="4139" w:type="dxa"/>
          </w:tcPr>
          <w:p w14:paraId="6401F646" w14:textId="35D1AA35" w:rsidR="00304D39" w:rsidRPr="009F3238" w:rsidRDefault="00304D39" w:rsidP="006C1F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850" w:type="dxa"/>
          </w:tcPr>
          <w:p w14:paraId="75538786" w14:textId="77777777" w:rsidR="00304D39" w:rsidRPr="009F3238" w:rsidRDefault="00304D39" w:rsidP="00315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3A51D8DC" w14:textId="1FA418AE" w:rsidR="00304D39" w:rsidRPr="009F3238" w:rsidRDefault="00304D39" w:rsidP="00315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3,162</w:t>
            </w:r>
          </w:p>
        </w:tc>
        <w:tc>
          <w:tcPr>
            <w:tcW w:w="243" w:type="dxa"/>
          </w:tcPr>
          <w:p w14:paraId="70F94C4E" w14:textId="77777777" w:rsidR="00304D39" w:rsidRPr="009F3238" w:rsidRDefault="00304D39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26F14B1E" w14:textId="79043897" w:rsidR="00304D39" w:rsidRPr="009F3238" w:rsidRDefault="00304D39" w:rsidP="00D64C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0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11DB7E44" w14:textId="77777777" w:rsidR="00304D39" w:rsidRPr="009F3238" w:rsidRDefault="00304D39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2C87AB4E" w14:textId="2D1340D9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169,018</w:t>
            </w:r>
          </w:p>
        </w:tc>
        <w:tc>
          <w:tcPr>
            <w:tcW w:w="278" w:type="dxa"/>
          </w:tcPr>
          <w:p w14:paraId="6BC39671" w14:textId="77777777" w:rsidR="00304D39" w:rsidRPr="009F3238" w:rsidRDefault="00304D39" w:rsidP="006C1F38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496F555A" w14:textId="0EDBF4E2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105,444</w:t>
            </w:r>
          </w:p>
        </w:tc>
      </w:tr>
      <w:tr w:rsidR="00304D39" w:rsidRPr="009F3238" w14:paraId="3405C9AC" w14:textId="77777777" w:rsidTr="00E178D4">
        <w:tc>
          <w:tcPr>
            <w:tcW w:w="4139" w:type="dxa"/>
          </w:tcPr>
          <w:p w14:paraId="0FF74C8A" w14:textId="29EE96CA" w:rsidR="00304D39" w:rsidRPr="009F3238" w:rsidRDefault="00304D39" w:rsidP="006C1F38">
            <w:pPr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62AFC428" w14:textId="77777777" w:rsidR="00304D39" w:rsidRPr="009F3238" w:rsidRDefault="00304D39" w:rsidP="00C041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1D400BC6" w14:textId="2083285A" w:rsidR="00304D39" w:rsidRPr="009F3238" w:rsidRDefault="00304D39" w:rsidP="00C041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96,665</w:t>
            </w:r>
          </w:p>
        </w:tc>
        <w:tc>
          <w:tcPr>
            <w:tcW w:w="243" w:type="dxa"/>
          </w:tcPr>
          <w:p w14:paraId="3D1062E7" w14:textId="77777777" w:rsidR="00304D39" w:rsidRPr="009F3238" w:rsidRDefault="00304D39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38AF05B2" w14:textId="78A92D0E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87,821</w:t>
            </w:r>
          </w:p>
        </w:tc>
        <w:tc>
          <w:tcPr>
            <w:tcW w:w="278" w:type="dxa"/>
          </w:tcPr>
          <w:p w14:paraId="2D7A45F9" w14:textId="77777777" w:rsidR="00304D39" w:rsidRPr="009F3238" w:rsidRDefault="00304D39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46DB1FCC" w14:textId="4860F183" w:rsidR="00304D39" w:rsidRPr="009F3238" w:rsidRDefault="00304D39" w:rsidP="009B7D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88,277</w:t>
            </w:r>
          </w:p>
        </w:tc>
        <w:tc>
          <w:tcPr>
            <w:tcW w:w="278" w:type="dxa"/>
          </w:tcPr>
          <w:p w14:paraId="5F5FB3BE" w14:textId="77777777" w:rsidR="00304D39" w:rsidRPr="009F3238" w:rsidRDefault="00304D39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757F69AB" w14:textId="7F4A7659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51,234</w:t>
            </w:r>
          </w:p>
        </w:tc>
      </w:tr>
      <w:tr w:rsidR="00304D39" w:rsidRPr="009F3238" w14:paraId="742794C0" w14:textId="77777777" w:rsidTr="00E178D4">
        <w:tc>
          <w:tcPr>
            <w:tcW w:w="4139" w:type="dxa"/>
          </w:tcPr>
          <w:p w14:paraId="3114F9CA" w14:textId="5EB54197" w:rsidR="00304D39" w:rsidRPr="009F3238" w:rsidRDefault="00304D39" w:rsidP="006C1F38">
            <w:pPr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3D9AD1ED" w14:textId="77777777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0C052CF8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357,436</w:t>
            </w:r>
          </w:p>
        </w:tc>
        <w:tc>
          <w:tcPr>
            <w:tcW w:w="243" w:type="dxa"/>
          </w:tcPr>
          <w:p w14:paraId="2836B377" w14:textId="77777777" w:rsidR="00304D39" w:rsidRPr="009F3238" w:rsidRDefault="00304D39" w:rsidP="006C1F38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5ADA5380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359,789</w:t>
            </w:r>
          </w:p>
        </w:tc>
        <w:tc>
          <w:tcPr>
            <w:tcW w:w="278" w:type="dxa"/>
          </w:tcPr>
          <w:p w14:paraId="01F2E8A0" w14:textId="77777777" w:rsidR="00304D39" w:rsidRPr="009F3238" w:rsidRDefault="00304D39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7B644FC4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409,877</w:t>
            </w:r>
          </w:p>
        </w:tc>
        <w:tc>
          <w:tcPr>
            <w:tcW w:w="278" w:type="dxa"/>
          </w:tcPr>
          <w:p w14:paraId="5D86CDBB" w14:textId="77777777" w:rsidR="00304D39" w:rsidRPr="009F3238" w:rsidRDefault="00304D39" w:rsidP="006C1F38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3591226C" w:rsidR="00304D39" w:rsidRPr="009F3238" w:rsidRDefault="00304D3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362,929</w:t>
            </w:r>
          </w:p>
        </w:tc>
      </w:tr>
    </w:tbl>
    <w:p w14:paraId="3DC58511" w14:textId="0E1F48EF" w:rsidR="00E861A1" w:rsidRPr="009F3238" w:rsidRDefault="00E861A1" w:rsidP="00D35A56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613DC194" w14:textId="77777777" w:rsidR="00E861A1" w:rsidRPr="009F3238" w:rsidRDefault="00E861A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/>
          <w:i/>
          <w:iCs/>
          <w:cs/>
        </w:rPr>
        <w:br w:type="page"/>
      </w:r>
    </w:p>
    <w:p w14:paraId="49838D9D" w14:textId="6722D155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9F3238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9F3238" w14:paraId="6E2B0621" w14:textId="77777777" w:rsidTr="00092727">
        <w:tc>
          <w:tcPr>
            <w:tcW w:w="3400" w:type="dxa"/>
            <w:shd w:val="clear" w:color="auto" w:fill="auto"/>
          </w:tcPr>
          <w:p w14:paraId="67641F6B" w14:textId="77777777" w:rsidR="00092727" w:rsidRPr="009F3238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9F3238" w14:paraId="1A9C4207" w14:textId="77777777" w:rsidTr="00092727">
        <w:tc>
          <w:tcPr>
            <w:tcW w:w="3400" w:type="dxa"/>
          </w:tcPr>
          <w:p w14:paraId="03971FD2" w14:textId="77777777" w:rsidR="00092727" w:rsidRPr="009F3238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092727" w:rsidRPr="009F3238" w:rsidRDefault="00092727" w:rsidP="00092727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9F3238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C75AEA3" w14:textId="690845C4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9B96754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BDB942" w14:textId="4C69CCBC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791E93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96C226" w14:textId="5FFA59D5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8A2EFFD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5DDDA1FD" w14:textId="373A583D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2562</w:t>
            </w:r>
          </w:p>
        </w:tc>
      </w:tr>
      <w:tr w:rsidR="00092727" w:rsidRPr="009F3238" w14:paraId="20A6788A" w14:textId="77777777" w:rsidTr="00092727">
        <w:tc>
          <w:tcPr>
            <w:tcW w:w="3400" w:type="dxa"/>
          </w:tcPr>
          <w:p w14:paraId="779DB538" w14:textId="77777777" w:rsidR="00092727" w:rsidRPr="009F3238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F38" w:rsidRPr="009F3238" w14:paraId="3F79DB6E" w14:textId="77777777" w:rsidTr="00092727">
        <w:tc>
          <w:tcPr>
            <w:tcW w:w="3400" w:type="dxa"/>
          </w:tcPr>
          <w:p w14:paraId="2D6B0BD1" w14:textId="77777777" w:rsidR="006C1F38" w:rsidRPr="009F3238" w:rsidRDefault="006C1F38" w:rsidP="006C1F38">
            <w:pPr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05620BF5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2,228,724</w:t>
            </w:r>
          </w:p>
        </w:tc>
        <w:tc>
          <w:tcPr>
            <w:tcW w:w="270" w:type="dxa"/>
          </w:tcPr>
          <w:p w14:paraId="794A1CEB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0C782ABE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219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347</w:t>
            </w:r>
          </w:p>
        </w:tc>
        <w:tc>
          <w:tcPr>
            <w:tcW w:w="236" w:type="dxa"/>
          </w:tcPr>
          <w:p w14:paraId="75CFFCA2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19F5AA76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1,323,161</w:t>
            </w:r>
          </w:p>
        </w:tc>
        <w:tc>
          <w:tcPr>
            <w:tcW w:w="270" w:type="dxa"/>
          </w:tcPr>
          <w:p w14:paraId="1231A9C3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30323D6F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360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446</w:t>
            </w:r>
          </w:p>
        </w:tc>
      </w:tr>
      <w:tr w:rsidR="006C1F38" w:rsidRPr="009F3238" w14:paraId="2A061520" w14:textId="77777777" w:rsidTr="008A09A8">
        <w:tc>
          <w:tcPr>
            <w:tcW w:w="3400" w:type="dxa"/>
          </w:tcPr>
          <w:p w14:paraId="40E3DFC8" w14:textId="77777777" w:rsidR="006C1F38" w:rsidRPr="009F3238" w:rsidRDefault="006C1F38" w:rsidP="006C1F38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9F3238">
              <w:rPr>
                <w:rFonts w:hint="cs"/>
                <w:sz w:val="30"/>
                <w:szCs w:val="30"/>
                <w:cs/>
              </w:rPr>
              <w:t>ำ</w:t>
            </w:r>
            <w:r w:rsidRPr="009F3238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0CC6D0" w14:textId="6E0EFB75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3B2059"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233D428" w14:textId="07F41C8E" w:rsidR="006C1F38" w:rsidRPr="009F3238" w:rsidRDefault="00DA77F7" w:rsidP="00DA77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98</w:t>
            </w:r>
            <w:r w:rsidR="001A3E02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627</w:t>
            </w:r>
          </w:p>
        </w:tc>
        <w:tc>
          <w:tcPr>
            <w:tcW w:w="270" w:type="dxa"/>
          </w:tcPr>
          <w:p w14:paraId="795EDE04" w14:textId="77777777" w:rsidR="006C1F38" w:rsidRPr="009F3238" w:rsidRDefault="006C1F38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6CB5D925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149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572</w:t>
            </w:r>
          </w:p>
        </w:tc>
        <w:tc>
          <w:tcPr>
            <w:tcW w:w="236" w:type="dxa"/>
          </w:tcPr>
          <w:p w14:paraId="6BA79C58" w14:textId="77777777" w:rsidR="006C1F38" w:rsidRPr="009F3238" w:rsidRDefault="006C1F38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825CF10" w14:textId="1D123CF1" w:rsidR="006C1F38" w:rsidRPr="009F3238" w:rsidRDefault="001A3E02" w:rsidP="00DA77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DA77F7"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DA77F7" w:rsidRPr="009F3238">
              <w:rPr>
                <w:rFonts w:cs="Angsana New"/>
                <w:sz w:val="30"/>
                <w:szCs w:val="30"/>
                <w:lang w:bidi="th-TH"/>
              </w:rPr>
              <w:t>733</w:t>
            </w:r>
          </w:p>
        </w:tc>
        <w:tc>
          <w:tcPr>
            <w:tcW w:w="270" w:type="dxa"/>
          </w:tcPr>
          <w:p w14:paraId="7D854C49" w14:textId="77777777" w:rsidR="006C1F38" w:rsidRPr="009F3238" w:rsidRDefault="006C1F38" w:rsidP="006C1F3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7DCC848D" w14:textId="31670F62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117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970</w:t>
            </w:r>
          </w:p>
        </w:tc>
      </w:tr>
      <w:tr w:rsidR="006C1F38" w:rsidRPr="009F3238" w14:paraId="0A3EF3FF" w14:textId="77777777" w:rsidTr="008A09A8">
        <w:tc>
          <w:tcPr>
            <w:tcW w:w="3400" w:type="dxa"/>
          </w:tcPr>
          <w:p w14:paraId="466548DD" w14:textId="77777777" w:rsidR="006C1F38" w:rsidRPr="009F3238" w:rsidRDefault="006C1F38" w:rsidP="006C1F38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โครงการสมทบเงินที่</w:t>
            </w:r>
            <w:r w:rsidRPr="009F3238">
              <w:rPr>
                <w:rFonts w:hint="cs"/>
                <w:sz w:val="30"/>
                <w:szCs w:val="30"/>
                <w:cs/>
              </w:rPr>
              <w:t>กำ</w:t>
            </w:r>
            <w:r w:rsidRPr="009F3238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</w:tcPr>
          <w:p w14:paraId="36A910C4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1D716C7B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68,306</w:t>
            </w:r>
          </w:p>
        </w:tc>
        <w:tc>
          <w:tcPr>
            <w:tcW w:w="270" w:type="dxa"/>
          </w:tcPr>
          <w:p w14:paraId="66D39A69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1A66F8C1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60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948</w:t>
            </w:r>
          </w:p>
        </w:tc>
        <w:tc>
          <w:tcPr>
            <w:tcW w:w="236" w:type="dxa"/>
          </w:tcPr>
          <w:p w14:paraId="1187F22F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6046744B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42,642</w:t>
            </w:r>
          </w:p>
        </w:tc>
        <w:tc>
          <w:tcPr>
            <w:tcW w:w="270" w:type="dxa"/>
          </w:tcPr>
          <w:p w14:paraId="0D734BB6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1C4E9215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38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247</w:t>
            </w:r>
          </w:p>
        </w:tc>
      </w:tr>
      <w:tr w:rsidR="006C1F38" w:rsidRPr="009F3238" w14:paraId="267329B5" w14:textId="77777777" w:rsidTr="008A09A8">
        <w:tc>
          <w:tcPr>
            <w:tcW w:w="3400" w:type="dxa"/>
          </w:tcPr>
          <w:p w14:paraId="2C2346D8" w14:textId="77777777" w:rsidR="006C1F38" w:rsidRPr="009F3238" w:rsidRDefault="006C1F38" w:rsidP="006C1F38">
            <w:pPr>
              <w:ind w:left="252" w:hanging="252"/>
              <w:rPr>
                <w:sz w:val="30"/>
                <w:szCs w:val="38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  <w:shd w:val="clear" w:color="auto" w:fill="auto"/>
          </w:tcPr>
          <w:p w14:paraId="606191B3" w14:textId="3C08867F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3B2059"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0</w:t>
            </w:r>
          </w:p>
        </w:tc>
        <w:tc>
          <w:tcPr>
            <w:tcW w:w="993" w:type="dxa"/>
            <w:vAlign w:val="bottom"/>
          </w:tcPr>
          <w:p w14:paraId="1A1F79F0" w14:textId="02F48168" w:rsidR="006C1F38" w:rsidRPr="009F3238" w:rsidRDefault="001A3E02" w:rsidP="00DA77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DA77F7" w:rsidRPr="009F3238">
              <w:rPr>
                <w:rFonts w:cs="Angsana New"/>
                <w:sz w:val="30"/>
                <w:szCs w:val="30"/>
                <w:lang w:bidi="th-TH"/>
              </w:rPr>
              <w:t>9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DA77F7" w:rsidRPr="009F3238">
              <w:rPr>
                <w:rFonts w:cs="Angsana New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  <w:vAlign w:val="bottom"/>
          </w:tcPr>
          <w:p w14:paraId="4495B3F8" w14:textId="77777777" w:rsidR="006C1F38" w:rsidRPr="009F3238" w:rsidRDefault="006C1F38" w:rsidP="006C1F3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419D8627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65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326</w:t>
            </w:r>
          </w:p>
        </w:tc>
        <w:tc>
          <w:tcPr>
            <w:tcW w:w="236" w:type="dxa"/>
            <w:vAlign w:val="bottom"/>
          </w:tcPr>
          <w:p w14:paraId="548F83B8" w14:textId="77777777" w:rsidR="006C1F38" w:rsidRPr="009F3238" w:rsidRDefault="006C1F38" w:rsidP="006C1F3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6DEE0F5A" w:rsidR="006C1F38" w:rsidRPr="009F3238" w:rsidRDefault="00DA77F7" w:rsidP="00DA77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1A3E02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090</w:t>
            </w:r>
          </w:p>
        </w:tc>
        <w:tc>
          <w:tcPr>
            <w:tcW w:w="270" w:type="dxa"/>
            <w:vAlign w:val="bottom"/>
          </w:tcPr>
          <w:p w14:paraId="103D0B7D" w14:textId="77777777" w:rsidR="006C1F38" w:rsidRPr="009F3238" w:rsidRDefault="006C1F38" w:rsidP="006C1F3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113AC838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390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6C1F38" w:rsidRPr="009F3238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77777777" w:rsidR="006C1F38" w:rsidRPr="009F3238" w:rsidRDefault="006C1F38" w:rsidP="006C1F38">
            <w:pPr>
              <w:rPr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89" w:type="dxa"/>
          </w:tcPr>
          <w:p w14:paraId="314CE18D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06E8A20F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271,05</w:t>
            </w:r>
            <w:r w:rsidR="00E70272" w:rsidRPr="009F3238">
              <w:rPr>
                <w:rFonts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6DB5E3A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70676155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225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535</w:t>
            </w:r>
          </w:p>
        </w:tc>
        <w:tc>
          <w:tcPr>
            <w:tcW w:w="236" w:type="dxa"/>
          </w:tcPr>
          <w:p w14:paraId="6E7A9CCB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421D2697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102,895</w:t>
            </w:r>
          </w:p>
        </w:tc>
        <w:tc>
          <w:tcPr>
            <w:tcW w:w="270" w:type="dxa"/>
          </w:tcPr>
          <w:p w14:paraId="13D95090" w14:textId="77777777" w:rsidR="006C1F38" w:rsidRPr="009F3238" w:rsidRDefault="006C1F38" w:rsidP="006C1F3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6EAD4EF3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87</w:t>
            </w:r>
            <w:r w:rsidR="006C1F38" w:rsidRPr="009F3238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984</w:t>
            </w:r>
          </w:p>
        </w:tc>
      </w:tr>
      <w:tr w:rsidR="006C1F38" w:rsidRPr="009F3238" w14:paraId="269FD28E" w14:textId="77777777" w:rsidTr="00092727">
        <w:tc>
          <w:tcPr>
            <w:tcW w:w="3400" w:type="dxa"/>
          </w:tcPr>
          <w:p w14:paraId="1E256BA1" w14:textId="77777777" w:rsidR="006C1F38" w:rsidRPr="009F3238" w:rsidRDefault="006C1F38" w:rsidP="006C1F38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C9ECDDE" w14:textId="335F5A19" w:rsidR="006C1F38" w:rsidRPr="009F3238" w:rsidRDefault="003B2059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620AFBDE" w:rsidR="006C1F38" w:rsidRPr="009F3238" w:rsidRDefault="001A3E02" w:rsidP="00DA77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2,68</w:t>
            </w:r>
            <w:r w:rsidR="00DA77F7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A77F7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070</w:t>
            </w:r>
          </w:p>
        </w:tc>
        <w:tc>
          <w:tcPr>
            <w:tcW w:w="270" w:type="dxa"/>
          </w:tcPr>
          <w:p w14:paraId="7696EA8D" w14:textId="77777777" w:rsidR="006C1F38" w:rsidRPr="009F3238" w:rsidRDefault="006C1F38" w:rsidP="006C1F3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5A7D5D3A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6C1F38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720</w:t>
            </w:r>
            <w:r w:rsidR="006C1F38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728</w:t>
            </w:r>
          </w:p>
        </w:tc>
        <w:tc>
          <w:tcPr>
            <w:tcW w:w="236" w:type="dxa"/>
          </w:tcPr>
          <w:p w14:paraId="25D3D0E5" w14:textId="77777777" w:rsidR="006C1F38" w:rsidRPr="009F3238" w:rsidRDefault="006C1F38" w:rsidP="006C1F3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620BE951" w:rsidR="006C1F38" w:rsidRPr="009F3238" w:rsidRDefault="001A3E02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1,547,521</w:t>
            </w:r>
          </w:p>
        </w:tc>
        <w:tc>
          <w:tcPr>
            <w:tcW w:w="270" w:type="dxa"/>
          </w:tcPr>
          <w:p w14:paraId="3F6E13B5" w14:textId="77777777" w:rsidR="006C1F38" w:rsidRPr="009F3238" w:rsidRDefault="006C1F38" w:rsidP="006C1F3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15CF5F34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6C1F38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604</w:t>
            </w:r>
            <w:r w:rsidR="006C1F38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647</w:t>
            </w:r>
          </w:p>
        </w:tc>
      </w:tr>
    </w:tbl>
    <w:p w14:paraId="5C5D60EF" w14:textId="77777777" w:rsidR="00092727" w:rsidRPr="009F3238" w:rsidRDefault="00092727" w:rsidP="00092727">
      <w:pPr>
        <w:ind w:left="540"/>
        <w:rPr>
          <w:i/>
          <w:iCs/>
          <w:sz w:val="30"/>
          <w:szCs w:val="30"/>
        </w:rPr>
      </w:pPr>
    </w:p>
    <w:p w14:paraId="4C4E75C3" w14:textId="77777777" w:rsidR="00092727" w:rsidRPr="009F3238" w:rsidRDefault="00092727" w:rsidP="00092727">
      <w:pPr>
        <w:ind w:left="540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โครงการสมทบเงินที่</w:t>
      </w:r>
      <w:r w:rsidRPr="009F3238">
        <w:rPr>
          <w:rFonts w:hint="cs"/>
          <w:i/>
          <w:iCs/>
          <w:sz w:val="30"/>
          <w:szCs w:val="30"/>
          <w:cs/>
        </w:rPr>
        <w:t>กำ</w:t>
      </w:r>
      <w:r w:rsidRPr="009F3238">
        <w:rPr>
          <w:i/>
          <w:iCs/>
          <w:sz w:val="30"/>
          <w:szCs w:val="30"/>
          <w:cs/>
        </w:rPr>
        <w:t>หนดไว้</w:t>
      </w:r>
    </w:p>
    <w:p w14:paraId="7908A057" w14:textId="77777777" w:rsidR="00092727" w:rsidRPr="009F3238" w:rsidRDefault="00092727" w:rsidP="00092727">
      <w:pPr>
        <w:ind w:left="540"/>
        <w:rPr>
          <w:i/>
          <w:iCs/>
          <w:sz w:val="20"/>
          <w:szCs w:val="20"/>
        </w:rPr>
      </w:pPr>
    </w:p>
    <w:p w14:paraId="66258E6E" w14:textId="39535521" w:rsidR="00DE6CA6" w:rsidRPr="009F3238" w:rsidRDefault="00092727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  <w:cs/>
        </w:rPr>
        <w:t>และบริษัท</w:t>
      </w:r>
      <w:r w:rsidRPr="009F3238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9F3238">
        <w:rPr>
          <w:rFonts w:hint="cs"/>
          <w:sz w:val="30"/>
          <w:szCs w:val="30"/>
          <w:cs/>
        </w:rPr>
        <w:t>และบริษัท</w:t>
      </w:r>
      <w:r w:rsidRPr="009F3238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ถึงอัตราร้อยละ </w:t>
      </w:r>
      <w:r w:rsidR="00B873FC" w:rsidRPr="009F3238">
        <w:rPr>
          <w:sz w:val="30"/>
          <w:szCs w:val="30"/>
        </w:rPr>
        <w:t>15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ของเงินเดือนทุกเดือน และกลุ่มบริษัท</w:t>
      </w:r>
      <w:r w:rsidRPr="009F3238">
        <w:rPr>
          <w:rFonts w:hint="cs"/>
          <w:sz w:val="30"/>
          <w:szCs w:val="30"/>
          <w:cs/>
        </w:rPr>
        <w:t>และบริษัท</w:t>
      </w:r>
      <w:r w:rsidRPr="009F3238">
        <w:rPr>
          <w:sz w:val="30"/>
          <w:szCs w:val="30"/>
          <w:cs/>
        </w:rPr>
        <w:t>จ่ายสมทบในอัตราร้อยละ</w:t>
      </w:r>
      <w:r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ถึงอัตราร้อยละ </w:t>
      </w:r>
      <w:r w:rsidR="00B873FC" w:rsidRPr="009F3238">
        <w:rPr>
          <w:sz w:val="30"/>
          <w:szCs w:val="30"/>
        </w:rPr>
        <w:t>5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ของเงินเดือนของพนักงานทุกเดือน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562B88" w14:textId="77777777" w:rsidR="00DE6CA6" w:rsidRPr="009F3238" w:rsidRDefault="00DE6CA6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</w:p>
    <w:p w14:paraId="51D0C2CB" w14:textId="77777777" w:rsidR="00DE6CA6" w:rsidRPr="009F3238" w:rsidRDefault="00DE6CA6" w:rsidP="00DE6CA6">
      <w:pPr>
        <w:ind w:left="540"/>
        <w:rPr>
          <w:i/>
          <w:iCs/>
          <w:sz w:val="30"/>
          <w:szCs w:val="30"/>
          <w:cs/>
        </w:rPr>
      </w:pPr>
      <w:r w:rsidRPr="009F3238">
        <w:rPr>
          <w:rFonts w:hint="cs"/>
          <w:i/>
          <w:iCs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</w:t>
      </w:r>
    </w:p>
    <w:p w14:paraId="50CDBD09" w14:textId="77777777" w:rsidR="00DE6CA6" w:rsidRPr="009F3238" w:rsidRDefault="00DE6CA6" w:rsidP="00DE6CA6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7FD9F38F" w14:textId="1518B1A0" w:rsidR="00DE6CA6" w:rsidRPr="009F3238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ในเดือนเมษายน </w:t>
      </w:r>
      <w:r w:rsidR="00B873FC" w:rsidRPr="009F3238">
        <w:rPr>
          <w:rFonts w:asciiTheme="majorBidi" w:hAnsiTheme="majorBidi" w:cstheme="majorBidi"/>
          <w:sz w:val="30"/>
          <w:szCs w:val="30"/>
        </w:rPr>
        <w:t>2563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กลุ่มบริษัทได้เริ่มจ่ายเงินสมทบเข้า</w:t>
      </w:r>
      <w:r w:rsidRPr="009F3238">
        <w:rPr>
          <w:rFonts w:asciiTheme="majorBidi" w:hAnsiTheme="majorBidi" w:cs="Angsana New"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 (</w:t>
      </w:r>
      <w:r w:rsidRPr="009F3238">
        <w:rPr>
          <w:rFonts w:asciiTheme="majorBidi" w:hAnsiTheme="majorBidi" w:cstheme="majorBidi"/>
          <w:sz w:val="30"/>
          <w:szCs w:val="30"/>
        </w:rPr>
        <w:t>EJIP)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ซึ่งเป็นไปตามหลักเกณฑ์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9F3238">
        <w:rPr>
          <w:rFonts w:asciiTheme="majorBidi" w:hAnsiTheme="majorBidi" w:cs="Angsana New"/>
          <w:sz w:val="30"/>
          <w:szCs w:val="30"/>
          <w:cs/>
          <w:lang w:val="th-TH"/>
        </w:rPr>
        <w:t xml:space="preserve">โครงการ EJIP 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17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2562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โดยมีรายละเอียดดังนี้</w:t>
      </w:r>
      <w:r w:rsidRPr="009F3238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6761A75D" w14:textId="77777777" w:rsidR="00DE6CA6" w:rsidRPr="009F3238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DE6CA6" w:rsidRPr="009F3238" w14:paraId="632E01F1" w14:textId="77777777" w:rsidTr="009929E0">
        <w:trPr>
          <w:tblHeader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2B6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7C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รายละเอียดของโครงการ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EJIP</w:t>
            </w:r>
          </w:p>
        </w:tc>
      </w:tr>
      <w:tr w:rsidR="00DE6CA6" w:rsidRPr="009F3238" w14:paraId="2A4C8F9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68D8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EB1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DE6CA6" w:rsidRPr="009F3238" w14:paraId="56FE2F3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8C7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โครงการ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323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รวม 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5F7" w14:textId="257596B3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เมษายน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ถึง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มีนาคม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DE6CA6" w:rsidRPr="009F3238" w14:paraId="758B066C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78B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A086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DE6CA6" w:rsidRPr="009F3238" w14:paraId="14AF561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63F4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ระยะเวลา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842" w14:textId="143D6AC2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ตั้งแต่เดือนเมษายน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DE6CA6" w:rsidRPr="009F3238" w14:paraId="4D5AEF1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415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รูปแบบ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E288" w14:textId="2AFCC177" w:rsidR="00DE6CA6" w:rsidRPr="009F3238" w:rsidRDefault="00DE6CA6" w:rsidP="003A23D8">
            <w:pPr>
              <w:pStyle w:val="ListParagraph"/>
              <w:numPr>
                <w:ilvl w:val="0"/>
                <w:numId w:val="33"/>
              </w:numPr>
              <w:spacing w:before="240"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-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20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50</w:t>
            </w: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4D19717E" w14:textId="5D871B8E" w:rsidR="00DE6CA6" w:rsidRPr="009F3238" w:rsidRDefault="00DE6CA6" w:rsidP="003A23D8">
            <w:pPr>
              <w:pStyle w:val="ListParagraph"/>
              <w:numPr>
                <w:ilvl w:val="0"/>
                <w:numId w:val="33"/>
              </w:numPr>
              <w:spacing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บริษัทจะจ่ายเงินสมทบให้ในอัตราร้อยละ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-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125</w:t>
            </w: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6423D2CD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DE6CA6" w:rsidRPr="009F3238" w14:paraId="11A27D5C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3A46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เงื่อนไข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การถือครองหลักทรัพย์ 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A3E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ผู้เข้าร่วมโครงการมีสิทธิขายหุ้น 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 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OSP-R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DE6CA6" w:rsidRPr="009F3238" w14:paraId="3EE84496" w14:textId="77777777" w:rsidTr="009929E0">
              <w:tc>
                <w:tcPr>
                  <w:tcW w:w="2867" w:type="dxa"/>
                  <w:hideMark/>
                </w:tcPr>
                <w:p w14:paraId="66D4AC0E" w14:textId="77777777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  <w:t>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07D985A2" w14:textId="77777777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9F3238" w14:paraId="68F82211" w14:textId="77777777" w:rsidTr="009929E0">
              <w:tc>
                <w:tcPr>
                  <w:tcW w:w="2867" w:type="dxa"/>
                  <w:hideMark/>
                </w:tcPr>
                <w:p w14:paraId="6F9BF2D3" w14:textId="5D3FEC6A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2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-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3</w:t>
                  </w:r>
                  <w:r w:rsidRPr="009F3238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4CBF7BAB" w14:textId="77777777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9F3238" w14:paraId="5E5B65C0" w14:textId="77777777" w:rsidTr="009929E0">
              <w:tc>
                <w:tcPr>
                  <w:tcW w:w="2867" w:type="dxa"/>
                  <w:hideMark/>
                </w:tcPr>
                <w:p w14:paraId="123FC2F1" w14:textId="03E94071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4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33264615" w14:textId="2F40C9BC" w:rsidR="00DE6CA6" w:rsidRPr="009F3238" w:rsidRDefault="00DE6CA6" w:rsidP="009929E0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สามารถขายได้จำนวนร้อยละ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100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ของจำนวนหุ้นของปีที่ซื้อสะสม</w:t>
                  </w:r>
                </w:p>
              </w:tc>
            </w:tr>
          </w:tbl>
          <w:p w14:paraId="735B5395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โดยเงื่อนไขข้างต้นไม่รวมในกรณีที่ผู้เข้าร่วมโครงการพ้นสภาพจากการเป็นพนักงานของกลุ่มบริษัท ซึ่งเป็นไปตามเงื่อนไขในสัญญาระหว่างกลุ่มบริษัท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ผู้เข้าร่วมโครงการและตัวแทนดำเนินการ</w:t>
            </w:r>
          </w:p>
        </w:tc>
      </w:tr>
    </w:tbl>
    <w:p w14:paraId="168FE15C" w14:textId="77777777" w:rsidR="00E861A1" w:rsidRPr="009F3238" w:rsidRDefault="00E861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i/>
          <w:iCs/>
          <w:cs/>
        </w:rPr>
        <w:br w:type="page"/>
      </w:r>
    </w:p>
    <w:p w14:paraId="7485E022" w14:textId="331DBAB1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ค่าใช้จ่ายตามลักษณะ</w:t>
      </w:r>
    </w:p>
    <w:p w14:paraId="4EF47901" w14:textId="77777777" w:rsidR="00092727" w:rsidRPr="009F3238" w:rsidRDefault="00092727" w:rsidP="00092727">
      <w:pPr>
        <w:rPr>
          <w:rFonts w:asciiTheme="majorBidi" w:hAnsi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9F3238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9F3238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9F3238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9F3238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9F3238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F3238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092727" w:rsidRPr="009F3238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092727" w:rsidRPr="009F3238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092727" w:rsidRPr="009F3238" w:rsidRDefault="00092727" w:rsidP="00EA268B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9F3238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7F04C293" w:rsidR="00092727" w:rsidRPr="009F3238" w:rsidRDefault="00B873FC" w:rsidP="00092727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26484433" w:rsidR="00092727" w:rsidRPr="009F3238" w:rsidRDefault="00B873FC" w:rsidP="00EA268B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1B895301" w:rsidR="00092727" w:rsidRPr="009F3238" w:rsidRDefault="00B873FC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45E4C13E" w:rsidR="00092727" w:rsidRPr="009F3238" w:rsidRDefault="00B873FC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2562</w:t>
            </w:r>
          </w:p>
        </w:tc>
      </w:tr>
      <w:tr w:rsidR="00092727" w:rsidRPr="009F3238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9F3238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9F3238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9F3238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9F3238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C1F38" w:rsidRPr="009F3238" w14:paraId="11D202F1" w14:textId="77777777" w:rsidTr="00F34A86">
        <w:trPr>
          <w:trHeight w:val="632"/>
        </w:trPr>
        <w:tc>
          <w:tcPr>
            <w:tcW w:w="3060" w:type="dxa"/>
          </w:tcPr>
          <w:p w14:paraId="61AA2A96" w14:textId="390BD694" w:rsidR="006C1F38" w:rsidRPr="009F3238" w:rsidRDefault="006C1F38" w:rsidP="006C1F38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9F3238">
              <w:rPr>
                <w:rFonts w:ascii="AngsanaUPC" w:hAnsi="AngsanaUPC" w:cs="AngsanaUPC"/>
                <w:sz w:val="28"/>
                <w:szCs w:val="28"/>
                <w:cs/>
              </w:rPr>
              <w:br/>
              <w:t>และสินค้าระห</w:t>
            </w:r>
            <w:r w:rsidRPr="009F3238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0EB86" w14:textId="3057A2F0" w:rsidR="006C1F38" w:rsidRPr="009F3238" w:rsidRDefault="004E5116" w:rsidP="006C1F38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(94,169)</w:t>
            </w:r>
          </w:p>
        </w:tc>
        <w:tc>
          <w:tcPr>
            <w:tcW w:w="270" w:type="dxa"/>
            <w:vAlign w:val="bottom"/>
          </w:tcPr>
          <w:p w14:paraId="75B86D36" w14:textId="77777777" w:rsidR="006C1F38" w:rsidRPr="009F3238" w:rsidRDefault="006C1F38" w:rsidP="006C1F38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7D00E52E" w:rsidR="006C1F38" w:rsidRPr="009F3238" w:rsidRDefault="006C1F38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</w:t>
            </w:r>
            <w:r w:rsidR="00B873FC" w:rsidRPr="009F3238">
              <w:rPr>
                <w:sz w:val="28"/>
                <w:szCs w:val="28"/>
              </w:rPr>
              <w:t>140</w:t>
            </w:r>
            <w:r w:rsidRPr="009F3238">
              <w:rPr>
                <w:sz w:val="28"/>
                <w:szCs w:val="28"/>
              </w:rPr>
              <w:t>,</w:t>
            </w:r>
            <w:r w:rsidR="00B873FC" w:rsidRPr="009F3238">
              <w:rPr>
                <w:sz w:val="28"/>
                <w:szCs w:val="28"/>
              </w:rPr>
              <w:t>264</w:t>
            </w:r>
            <w:r w:rsidRPr="009F323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58931F" w14:textId="77777777" w:rsidR="006C1F38" w:rsidRPr="009F3238" w:rsidRDefault="006C1F38" w:rsidP="006C1F38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110CD7" w14:textId="46751DA0" w:rsidR="006C1F38" w:rsidRPr="009F3238" w:rsidRDefault="00596D73" w:rsidP="00596D7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112,76</w:t>
            </w:r>
            <w:r w:rsidR="00366162" w:rsidRPr="009F3238">
              <w:rPr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30266242" w14:textId="77777777" w:rsidR="006C1F38" w:rsidRPr="009F3238" w:rsidRDefault="006C1F38" w:rsidP="006C1F38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0C999FB1" w:rsidR="006C1F38" w:rsidRPr="009F3238" w:rsidRDefault="006C1F38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(</w:t>
            </w:r>
            <w:r w:rsidR="00B873FC" w:rsidRPr="009F3238">
              <w:rPr>
                <w:sz w:val="28"/>
                <w:szCs w:val="28"/>
              </w:rPr>
              <w:t>136</w:t>
            </w:r>
            <w:r w:rsidRPr="009F3238">
              <w:rPr>
                <w:sz w:val="28"/>
                <w:szCs w:val="28"/>
              </w:rPr>
              <w:t>,</w:t>
            </w:r>
            <w:r w:rsidR="00B873FC" w:rsidRPr="009F3238">
              <w:rPr>
                <w:sz w:val="28"/>
                <w:szCs w:val="28"/>
              </w:rPr>
              <w:t>532</w:t>
            </w:r>
            <w:r w:rsidRPr="009F3238">
              <w:rPr>
                <w:sz w:val="28"/>
                <w:szCs w:val="28"/>
              </w:rPr>
              <w:t>)</w:t>
            </w:r>
          </w:p>
        </w:tc>
      </w:tr>
      <w:tr w:rsidR="006C1F38" w:rsidRPr="009F3238" w14:paraId="0F107569" w14:textId="77777777" w:rsidTr="00F34A86">
        <w:trPr>
          <w:trHeight w:val="192"/>
        </w:trPr>
        <w:tc>
          <w:tcPr>
            <w:tcW w:w="3060" w:type="dxa"/>
          </w:tcPr>
          <w:p w14:paraId="40C791B2" w14:textId="77777777" w:rsidR="006C1F38" w:rsidRPr="009F3238" w:rsidRDefault="006C1F38" w:rsidP="006C1F3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8B0A4" w14:textId="7D8DEE41" w:rsidR="006C1F38" w:rsidRPr="003B1B3E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13,</w:t>
            </w:r>
            <w:r w:rsidR="008069E6" w:rsidRPr="003B1B3E">
              <w:rPr>
                <w:sz w:val="28"/>
                <w:szCs w:val="28"/>
              </w:rPr>
              <w:t>531,910</w:t>
            </w:r>
          </w:p>
        </w:tc>
        <w:tc>
          <w:tcPr>
            <w:tcW w:w="270" w:type="dxa"/>
            <w:vAlign w:val="bottom"/>
          </w:tcPr>
          <w:p w14:paraId="0EFD4CC9" w14:textId="77777777" w:rsidR="006C1F38" w:rsidRPr="009F3238" w:rsidRDefault="006C1F38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37ED4129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13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737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152</w:t>
            </w:r>
          </w:p>
        </w:tc>
        <w:tc>
          <w:tcPr>
            <w:tcW w:w="270" w:type="dxa"/>
            <w:vAlign w:val="bottom"/>
          </w:tcPr>
          <w:p w14:paraId="51801128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F19AD" w14:textId="738F1AD5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13,123,193</w:t>
            </w:r>
          </w:p>
        </w:tc>
        <w:tc>
          <w:tcPr>
            <w:tcW w:w="270" w:type="dxa"/>
            <w:vAlign w:val="bottom"/>
          </w:tcPr>
          <w:p w14:paraId="7928DC22" w14:textId="77777777" w:rsidR="006C1F38" w:rsidRPr="009F3238" w:rsidRDefault="006C1F38" w:rsidP="006C1F38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57B43743" w:rsidR="006C1F38" w:rsidRPr="009F3238" w:rsidRDefault="00B873FC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13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067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093</w:t>
            </w:r>
          </w:p>
        </w:tc>
      </w:tr>
      <w:tr w:rsidR="006C1F38" w:rsidRPr="009F3238" w14:paraId="2C721908" w14:textId="77777777" w:rsidTr="00F34A86">
        <w:trPr>
          <w:trHeight w:val="192"/>
        </w:trPr>
        <w:tc>
          <w:tcPr>
            <w:tcW w:w="3060" w:type="dxa"/>
          </w:tcPr>
          <w:p w14:paraId="034E2951" w14:textId="77777777" w:rsidR="006C1F38" w:rsidRPr="009F3238" w:rsidRDefault="006C1F38" w:rsidP="006C1F3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6893C231" w14:textId="1A89C773" w:rsidR="006C1F38" w:rsidRPr="009F3238" w:rsidRDefault="00B873FC" w:rsidP="00FB20F5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i/>
                <w:iCs/>
                <w:sz w:val="28"/>
                <w:szCs w:val="28"/>
              </w:rPr>
              <w:t>2</w:t>
            </w:r>
            <w:r w:rsidR="003B2059" w:rsidRPr="009F3238">
              <w:rPr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78DD3BC" w14:textId="23D93593" w:rsidR="006C1F38" w:rsidRPr="003B1B3E" w:rsidRDefault="004E5116" w:rsidP="00DA77F7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  <w:cs/>
              </w:rPr>
              <w:t>2</w:t>
            </w:r>
            <w:r w:rsidRPr="003B1B3E">
              <w:rPr>
                <w:sz w:val="28"/>
                <w:szCs w:val="28"/>
              </w:rPr>
              <w:t>,</w:t>
            </w:r>
            <w:r w:rsidRPr="003B1B3E">
              <w:rPr>
                <w:sz w:val="28"/>
                <w:szCs w:val="28"/>
                <w:cs/>
              </w:rPr>
              <w:t>68</w:t>
            </w:r>
            <w:r w:rsidR="00DA77F7" w:rsidRPr="003B1B3E">
              <w:rPr>
                <w:sz w:val="28"/>
                <w:szCs w:val="28"/>
              </w:rPr>
              <w:t>6</w:t>
            </w:r>
            <w:r w:rsidRPr="003B1B3E">
              <w:rPr>
                <w:sz w:val="28"/>
                <w:szCs w:val="28"/>
              </w:rPr>
              <w:t>,</w:t>
            </w:r>
            <w:r w:rsidR="00DA77F7" w:rsidRPr="003B1B3E">
              <w:rPr>
                <w:sz w:val="28"/>
                <w:szCs w:val="28"/>
              </w:rPr>
              <w:t>070</w:t>
            </w:r>
          </w:p>
        </w:tc>
        <w:tc>
          <w:tcPr>
            <w:tcW w:w="270" w:type="dxa"/>
          </w:tcPr>
          <w:p w14:paraId="67007610" w14:textId="77777777" w:rsidR="006C1F38" w:rsidRPr="009F3238" w:rsidRDefault="006C1F38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6A4CEA6E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720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728</w:t>
            </w:r>
          </w:p>
        </w:tc>
        <w:tc>
          <w:tcPr>
            <w:tcW w:w="270" w:type="dxa"/>
          </w:tcPr>
          <w:p w14:paraId="75224EB7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6A154F34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1,547,521</w:t>
            </w:r>
          </w:p>
        </w:tc>
        <w:tc>
          <w:tcPr>
            <w:tcW w:w="270" w:type="dxa"/>
          </w:tcPr>
          <w:p w14:paraId="73A06522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38C0BA4B" w:rsidR="006C1F38" w:rsidRPr="009F3238" w:rsidRDefault="00B873FC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604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647</w:t>
            </w:r>
          </w:p>
        </w:tc>
      </w:tr>
      <w:tr w:rsidR="006C1F38" w:rsidRPr="009F3238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6C1F38" w:rsidRPr="009F3238" w:rsidRDefault="006C1F38" w:rsidP="006C1F3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71743F45" w:rsidR="006C1F38" w:rsidRPr="003B1B3E" w:rsidRDefault="00596D73" w:rsidP="00DA77F7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1,49</w:t>
            </w:r>
            <w:r w:rsidR="00DA77F7" w:rsidRPr="003B1B3E">
              <w:rPr>
                <w:sz w:val="28"/>
                <w:szCs w:val="28"/>
              </w:rPr>
              <w:t>6</w:t>
            </w:r>
            <w:r w:rsidRPr="003B1B3E">
              <w:rPr>
                <w:sz w:val="28"/>
                <w:szCs w:val="28"/>
              </w:rPr>
              <w:t>,</w:t>
            </w:r>
            <w:r w:rsidR="00DA77F7" w:rsidRPr="003B1B3E">
              <w:rPr>
                <w:sz w:val="28"/>
                <w:szCs w:val="28"/>
              </w:rPr>
              <w:t>027</w:t>
            </w:r>
          </w:p>
        </w:tc>
        <w:tc>
          <w:tcPr>
            <w:tcW w:w="270" w:type="dxa"/>
          </w:tcPr>
          <w:p w14:paraId="03FF0C0A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2A8200FE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451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6DD0F7E0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2F10BA0D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1,277,212</w:t>
            </w:r>
          </w:p>
        </w:tc>
        <w:tc>
          <w:tcPr>
            <w:tcW w:w="270" w:type="dxa"/>
          </w:tcPr>
          <w:p w14:paraId="2C20659A" w14:textId="77777777" w:rsidR="006C1F38" w:rsidRPr="009F3238" w:rsidRDefault="006C1F38" w:rsidP="006C1F38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0C5999F4" w:rsidR="006C1F38" w:rsidRPr="009F3238" w:rsidRDefault="00B873FC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345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265</w:t>
            </w:r>
          </w:p>
        </w:tc>
      </w:tr>
      <w:tr w:rsidR="006C1F38" w:rsidRPr="009F3238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6C1F38" w:rsidRPr="009F3238" w:rsidRDefault="006C1F38" w:rsidP="006C1F3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76D104EF" w:rsidR="006C1F38" w:rsidRPr="003B1B3E" w:rsidRDefault="004E5116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1,284,573</w:t>
            </w:r>
          </w:p>
        </w:tc>
        <w:tc>
          <w:tcPr>
            <w:tcW w:w="270" w:type="dxa"/>
          </w:tcPr>
          <w:p w14:paraId="511C81E7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307681EA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989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025</w:t>
            </w:r>
          </w:p>
        </w:tc>
        <w:tc>
          <w:tcPr>
            <w:tcW w:w="270" w:type="dxa"/>
          </w:tcPr>
          <w:p w14:paraId="7F9C748F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60B6A64B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631,715</w:t>
            </w:r>
          </w:p>
        </w:tc>
        <w:tc>
          <w:tcPr>
            <w:tcW w:w="270" w:type="dxa"/>
          </w:tcPr>
          <w:p w14:paraId="541E5FFF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47557615" w:rsidR="006C1F38" w:rsidRPr="009F3238" w:rsidRDefault="00B873FC" w:rsidP="006C1F38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531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240</w:t>
            </w:r>
          </w:p>
        </w:tc>
      </w:tr>
      <w:tr w:rsidR="006C1F38" w:rsidRPr="009F3238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6C1F38" w:rsidRPr="009F3238" w:rsidRDefault="006C1F38" w:rsidP="006C1F38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53AC3C94" w:rsidR="006C1F38" w:rsidRPr="003B1B3E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883,898</w:t>
            </w:r>
          </w:p>
        </w:tc>
        <w:tc>
          <w:tcPr>
            <w:tcW w:w="270" w:type="dxa"/>
          </w:tcPr>
          <w:p w14:paraId="1C95E4C7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61464541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906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734</w:t>
            </w:r>
          </w:p>
        </w:tc>
        <w:tc>
          <w:tcPr>
            <w:tcW w:w="270" w:type="dxa"/>
          </w:tcPr>
          <w:p w14:paraId="0518D5CC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68450411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216,065</w:t>
            </w:r>
          </w:p>
        </w:tc>
        <w:tc>
          <w:tcPr>
            <w:tcW w:w="270" w:type="dxa"/>
          </w:tcPr>
          <w:p w14:paraId="257DC9D0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097294F6" w:rsidR="006C1F38" w:rsidRPr="009F3238" w:rsidRDefault="00B873FC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227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595</w:t>
            </w:r>
          </w:p>
        </w:tc>
      </w:tr>
      <w:tr w:rsidR="006C1F38" w:rsidRPr="009F3238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6C1F38" w:rsidRPr="009F3238" w:rsidRDefault="006C1F38" w:rsidP="006C1F38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43E213FF" w:rsidR="006C1F38" w:rsidRPr="003B1B3E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610,323</w:t>
            </w:r>
          </w:p>
        </w:tc>
        <w:tc>
          <w:tcPr>
            <w:tcW w:w="270" w:type="dxa"/>
          </w:tcPr>
          <w:p w14:paraId="7AE36603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29C9E930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565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351</w:t>
            </w:r>
          </w:p>
        </w:tc>
        <w:tc>
          <w:tcPr>
            <w:tcW w:w="270" w:type="dxa"/>
          </w:tcPr>
          <w:p w14:paraId="65FD168B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7A08CF00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302,260</w:t>
            </w:r>
          </w:p>
        </w:tc>
        <w:tc>
          <w:tcPr>
            <w:tcW w:w="270" w:type="dxa"/>
          </w:tcPr>
          <w:p w14:paraId="4D6BD8E3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5B6FF26F" w:rsidR="006C1F38" w:rsidRPr="009F3238" w:rsidRDefault="00B873FC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319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912</w:t>
            </w:r>
          </w:p>
        </w:tc>
      </w:tr>
      <w:tr w:rsidR="006C1F38" w:rsidRPr="009F3238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77777777" w:rsidR="006C1F38" w:rsidRPr="009F3238" w:rsidRDefault="006C1F38" w:rsidP="006C1F38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39E73C8D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6C959450" w:rsidR="006C1F38" w:rsidRPr="003B1B3E" w:rsidRDefault="00AD7B18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1,</w:t>
            </w:r>
            <w:r w:rsidR="008069E6" w:rsidRPr="003B1B3E">
              <w:rPr>
                <w:sz w:val="28"/>
                <w:szCs w:val="28"/>
              </w:rPr>
              <w:t>865,856</w:t>
            </w:r>
          </w:p>
        </w:tc>
        <w:tc>
          <w:tcPr>
            <w:tcW w:w="270" w:type="dxa"/>
          </w:tcPr>
          <w:p w14:paraId="719238DB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73824ED2" w:rsidR="006C1F38" w:rsidRPr="009F3238" w:rsidRDefault="00B873FC" w:rsidP="006C1F3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122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14:paraId="2C884BC8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68A716A0" w:rsidR="006C1F38" w:rsidRPr="009F3238" w:rsidRDefault="00596D73" w:rsidP="006C1F3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1,375,47</w:t>
            </w:r>
            <w:r w:rsidR="00447593" w:rsidRPr="009F3238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DDD8218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582F97D8" w:rsidR="006C1F38" w:rsidRPr="009F3238" w:rsidRDefault="00B873FC" w:rsidP="006C1F3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469</w:t>
            </w:r>
            <w:r w:rsidR="006C1F38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136</w:t>
            </w:r>
          </w:p>
        </w:tc>
      </w:tr>
      <w:tr w:rsidR="006C1F38" w:rsidRPr="009F3238" w14:paraId="6902DD35" w14:textId="77777777" w:rsidTr="00CA74A3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6C1F38" w:rsidRPr="009F3238" w:rsidRDefault="006C1F38" w:rsidP="006C1F38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6C1F38" w:rsidRPr="009F3238" w:rsidRDefault="006C1F38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8D0E" w14:textId="4E9539A6" w:rsidR="006C1F38" w:rsidRPr="009F3238" w:rsidRDefault="00596D73" w:rsidP="00DA77F7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</w:rPr>
              <w:t>22,264,</w:t>
            </w:r>
            <w:r w:rsidR="00DA77F7" w:rsidRPr="009F3238">
              <w:rPr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70" w:type="dxa"/>
            <w:vAlign w:val="bottom"/>
          </w:tcPr>
          <w:p w14:paraId="17FC470D" w14:textId="77777777" w:rsidR="006C1F38" w:rsidRPr="009F3238" w:rsidRDefault="006C1F38" w:rsidP="006C1F38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699E432B" w:rsidR="006C1F38" w:rsidRPr="009F3238" w:rsidRDefault="00B873FC" w:rsidP="006C1F38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22</w:t>
            </w:r>
            <w:r w:rsidR="006C1F38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352</w:t>
            </w:r>
            <w:r w:rsidR="006C1F38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2DA89F3F" w14:textId="77777777" w:rsidR="006C1F38" w:rsidRPr="009F3238" w:rsidRDefault="006C1F38" w:rsidP="006C1F38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1286" w14:textId="3364C47C" w:rsidR="006C1F38" w:rsidRPr="009F3238" w:rsidRDefault="00596D73" w:rsidP="006C1F38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18,586,206</w:t>
            </w:r>
          </w:p>
        </w:tc>
        <w:tc>
          <w:tcPr>
            <w:tcW w:w="270" w:type="dxa"/>
            <w:vAlign w:val="bottom"/>
          </w:tcPr>
          <w:p w14:paraId="39BD61F7" w14:textId="77777777" w:rsidR="006C1F38" w:rsidRPr="009F3238" w:rsidRDefault="006C1F38" w:rsidP="006C1F38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1641EEB" w14:textId="7B697E91" w:rsidR="006C1F38" w:rsidRPr="009F3238" w:rsidRDefault="00B873FC" w:rsidP="006C1F38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 w:rsidRPr="009F3238">
              <w:rPr>
                <w:b/>
                <w:bCs/>
                <w:sz w:val="28"/>
                <w:szCs w:val="28"/>
              </w:rPr>
              <w:t>18</w:t>
            </w:r>
            <w:r w:rsidR="006C1F38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b/>
                <w:bCs/>
                <w:sz w:val="28"/>
                <w:szCs w:val="28"/>
              </w:rPr>
              <w:t>428</w:t>
            </w:r>
            <w:r w:rsidR="006C1F38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b/>
                <w:bCs/>
                <w:sz w:val="28"/>
                <w:szCs w:val="28"/>
              </w:rPr>
              <w:t>356</w:t>
            </w:r>
          </w:p>
        </w:tc>
      </w:tr>
    </w:tbl>
    <w:p w14:paraId="2DED312B" w14:textId="5A8ACB76" w:rsidR="00DD622C" w:rsidRPr="009F3238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56F894C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3D489615" w14:textId="77777777" w:rsidR="00F77D08" w:rsidRPr="009F3238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021"/>
        <w:gridCol w:w="270"/>
        <w:gridCol w:w="1080"/>
        <w:gridCol w:w="270"/>
        <w:gridCol w:w="1080"/>
        <w:gridCol w:w="270"/>
        <w:gridCol w:w="1143"/>
      </w:tblGrid>
      <w:tr w:rsidR="00F77D08" w:rsidRPr="009F3238" w14:paraId="7CB5693F" w14:textId="77777777" w:rsidTr="005F27EB">
        <w:tc>
          <w:tcPr>
            <w:tcW w:w="4199" w:type="dxa"/>
            <w:gridSpan w:val="2"/>
          </w:tcPr>
          <w:p w14:paraId="6ACE1BF3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F3238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9F3238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9F3238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71" w:type="dxa"/>
            <w:gridSpan w:val="3"/>
          </w:tcPr>
          <w:p w14:paraId="00132ADF" w14:textId="77777777" w:rsidR="00F77D08" w:rsidRPr="009F3238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606E92" w14:textId="77777777" w:rsidR="00F77D08" w:rsidRPr="009F3238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607ED4C5" w14:textId="77777777" w:rsidR="00F77D08" w:rsidRPr="009F3238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366162" w:rsidRPr="009F3238" w14:paraId="75F36747" w14:textId="77777777" w:rsidTr="005F27EB">
        <w:tc>
          <w:tcPr>
            <w:tcW w:w="3235" w:type="dxa"/>
          </w:tcPr>
          <w:p w14:paraId="5693945D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6AFA500" w14:textId="0D444F62" w:rsidR="00F77D08" w:rsidRPr="009F3238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B59DC72" w14:textId="4AA64E6D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AED89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77EBC" w14:textId="6311065F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C359D3C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DBD58" w14:textId="4E87F0C7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5BBCE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EF2715A" w14:textId="66337CEF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2562</w:t>
            </w:r>
          </w:p>
        </w:tc>
      </w:tr>
      <w:tr w:rsidR="00F77D08" w:rsidRPr="009F3238" w14:paraId="321EC0FF" w14:textId="77777777" w:rsidTr="005F27EB">
        <w:tc>
          <w:tcPr>
            <w:tcW w:w="3235" w:type="dxa"/>
          </w:tcPr>
          <w:p w14:paraId="15CE09FA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1C6186FA" w14:textId="77777777" w:rsidR="00F77D08" w:rsidRPr="009F3238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center"/>
          </w:tcPr>
          <w:p w14:paraId="6483DF6A" w14:textId="77777777" w:rsidR="00F77D08" w:rsidRPr="009F3238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6162" w:rsidRPr="009F3238" w14:paraId="31E4764D" w14:textId="77777777" w:rsidTr="005F27EB">
        <w:tc>
          <w:tcPr>
            <w:tcW w:w="3235" w:type="dxa"/>
          </w:tcPr>
          <w:p w14:paraId="60DEC828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9F3238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5DB19859" w14:textId="77777777" w:rsidR="00F77D08" w:rsidRPr="009F3238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12E64CE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DDD779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03658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196DF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5DF19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CA61D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61D6CD2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366162" w:rsidRPr="009F3238" w14:paraId="457A9B16" w14:textId="77777777" w:rsidTr="005F27EB">
        <w:tc>
          <w:tcPr>
            <w:tcW w:w="3235" w:type="dxa"/>
          </w:tcPr>
          <w:p w14:paraId="249B42CA" w14:textId="77777777" w:rsidR="00CA74A3" w:rsidRPr="009F3238" w:rsidRDefault="00CA74A3" w:rsidP="00CA74A3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สำหรับงวดปัจจุบัน</w:t>
            </w:r>
            <w:r w:rsidRPr="009F3238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35DF88D" w14:textId="77777777" w:rsidR="00CA74A3" w:rsidRPr="009F3238" w:rsidRDefault="00CA74A3" w:rsidP="00CA74A3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1529C3" w14:textId="7ED68CAB" w:rsidR="00CA74A3" w:rsidRPr="009F3238" w:rsidRDefault="00366162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651,266</w:t>
            </w:r>
          </w:p>
        </w:tc>
        <w:tc>
          <w:tcPr>
            <w:tcW w:w="270" w:type="dxa"/>
            <w:shd w:val="clear" w:color="auto" w:fill="auto"/>
          </w:tcPr>
          <w:p w14:paraId="01F01774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0691F" w14:textId="0306EE23" w:rsidR="00CA74A3" w:rsidRPr="009F3238" w:rsidRDefault="00B873FC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739</w:t>
            </w:r>
            <w:r w:rsidR="00CA74A3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947</w:t>
            </w:r>
          </w:p>
        </w:tc>
        <w:tc>
          <w:tcPr>
            <w:tcW w:w="270" w:type="dxa"/>
          </w:tcPr>
          <w:p w14:paraId="5A8DBC01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258F2" w14:textId="650EC51A" w:rsidR="00CA74A3" w:rsidRPr="009F3238" w:rsidRDefault="00366162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316,78</w:t>
            </w:r>
            <w:r w:rsidR="00BF62A8" w:rsidRPr="009F3238">
              <w:rPr>
                <w:rFonts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CAE293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63171E" w14:textId="2CD99863" w:rsidR="00CA74A3" w:rsidRPr="009F3238" w:rsidRDefault="00B873FC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427</w:t>
            </w:r>
            <w:r w:rsidR="00CA74A3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859</w:t>
            </w:r>
          </w:p>
        </w:tc>
      </w:tr>
      <w:tr w:rsidR="00366162" w:rsidRPr="009F3238" w14:paraId="3514713A" w14:textId="77777777" w:rsidTr="005F27EB">
        <w:tc>
          <w:tcPr>
            <w:tcW w:w="3235" w:type="dxa"/>
          </w:tcPr>
          <w:p w14:paraId="0B9C75E2" w14:textId="77777777" w:rsidR="00CA74A3" w:rsidRPr="009F3238" w:rsidRDefault="00CA74A3" w:rsidP="00CA74A3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C631F3E" w14:textId="77777777" w:rsidR="00CA74A3" w:rsidRPr="009F3238" w:rsidRDefault="00CA74A3" w:rsidP="00CA74A3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B25395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D4E99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D2AC2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32E2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30336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EF2E1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28676B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66162" w:rsidRPr="009F3238" w14:paraId="4D02CFA2" w14:textId="77777777" w:rsidTr="005F27EB">
        <w:tc>
          <w:tcPr>
            <w:tcW w:w="3235" w:type="dxa"/>
            <w:shd w:val="clear" w:color="auto" w:fill="auto"/>
          </w:tcPr>
          <w:p w14:paraId="6C489390" w14:textId="77777777" w:rsidR="00CA74A3" w:rsidRPr="009F3238" w:rsidRDefault="00CA74A3" w:rsidP="00CA74A3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3751DED1" w14:textId="77777777" w:rsidR="00CA74A3" w:rsidRPr="009F3238" w:rsidRDefault="00CA74A3" w:rsidP="00CA74A3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DDDA28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70F65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64786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28B23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A50A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85D0D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D6B5A1" w14:textId="77777777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66162" w:rsidRPr="009F3238" w14:paraId="4E2F2550" w14:textId="77777777" w:rsidTr="005F27EB">
        <w:tc>
          <w:tcPr>
            <w:tcW w:w="3235" w:type="dxa"/>
            <w:shd w:val="clear" w:color="auto" w:fill="auto"/>
          </w:tcPr>
          <w:p w14:paraId="7FE45423" w14:textId="77777777" w:rsidR="00CA74A3" w:rsidRPr="009F3238" w:rsidRDefault="00CA74A3" w:rsidP="00CA74A3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9F3238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757CBE32" w14:textId="77777777" w:rsidR="00CA74A3" w:rsidRPr="009F3238" w:rsidRDefault="00CA74A3" w:rsidP="00CA74A3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6B31" w14:textId="6558AC43" w:rsidR="00CA74A3" w:rsidRPr="009F3238" w:rsidRDefault="00F1771B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(63,892</w:t>
            </w:r>
            <w:r w:rsidR="00366162" w:rsidRPr="009F323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B2075A" w14:textId="77777777" w:rsidR="00CA74A3" w:rsidRPr="009F3238" w:rsidRDefault="00CA74A3" w:rsidP="00CA74A3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C549" w14:textId="52D1CC31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22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019</w:t>
            </w:r>
            <w:r w:rsidRPr="009F323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2D6732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D5BD" w14:textId="0ECB21D9" w:rsidR="00CA74A3" w:rsidRPr="009F3238" w:rsidRDefault="00BF62A8" w:rsidP="00366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7,018</w:t>
            </w:r>
          </w:p>
        </w:tc>
        <w:tc>
          <w:tcPr>
            <w:tcW w:w="270" w:type="dxa"/>
            <w:shd w:val="clear" w:color="auto" w:fill="auto"/>
          </w:tcPr>
          <w:p w14:paraId="48006EB4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CE53" w14:textId="0E334878" w:rsidR="00CA74A3" w:rsidRPr="009F3238" w:rsidRDefault="00CA74A3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-66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18</w:t>
            </w:r>
            <w:r w:rsidRPr="009F3238">
              <w:rPr>
                <w:rFonts w:cs="Angsana New"/>
                <w:sz w:val="30"/>
                <w:szCs w:val="30"/>
              </w:rPr>
              <w:t>,</w:t>
            </w:r>
            <w:r w:rsidR="00B873FC" w:rsidRPr="009F3238">
              <w:rPr>
                <w:rFonts w:cs="Angsana New"/>
                <w:sz w:val="30"/>
                <w:szCs w:val="30"/>
                <w:lang w:bidi="th-TH"/>
              </w:rPr>
              <w:t>890</w:t>
            </w:r>
            <w:r w:rsidRPr="009F3238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366162" w:rsidRPr="009F3238" w14:paraId="34FD6F29" w14:textId="77777777" w:rsidTr="005F27EB">
        <w:tc>
          <w:tcPr>
            <w:tcW w:w="3235" w:type="dxa"/>
            <w:shd w:val="clear" w:color="auto" w:fill="auto"/>
          </w:tcPr>
          <w:p w14:paraId="01B73BC4" w14:textId="44BCCADC" w:rsidR="00CA74A3" w:rsidRPr="009F3238" w:rsidRDefault="00CA74A3" w:rsidP="00CA74A3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6D7C8F8A" w14:textId="77777777" w:rsidR="00CA74A3" w:rsidRPr="009F3238" w:rsidRDefault="00CA74A3" w:rsidP="00CA74A3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89F5" w14:textId="37E22655" w:rsidR="00CA74A3" w:rsidRPr="009F3238" w:rsidRDefault="00F1771B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587,374</w:t>
            </w:r>
          </w:p>
        </w:tc>
        <w:tc>
          <w:tcPr>
            <w:tcW w:w="270" w:type="dxa"/>
            <w:shd w:val="clear" w:color="auto" w:fill="auto"/>
          </w:tcPr>
          <w:p w14:paraId="10087145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21CF" w14:textId="40551FC9" w:rsidR="00CA74A3" w:rsidRPr="009F3238" w:rsidRDefault="00B873FC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717</w:t>
            </w:r>
            <w:r w:rsidR="00CA74A3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0093CF74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A5308" w14:textId="7C230DDE" w:rsidR="00CA74A3" w:rsidRPr="009F3238" w:rsidRDefault="00366162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32</w:t>
            </w:r>
            <w:r w:rsidR="00941895"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3,802</w:t>
            </w:r>
          </w:p>
        </w:tc>
        <w:tc>
          <w:tcPr>
            <w:tcW w:w="270" w:type="dxa"/>
            <w:shd w:val="clear" w:color="auto" w:fill="auto"/>
          </w:tcPr>
          <w:p w14:paraId="72A03518" w14:textId="77777777" w:rsidR="00CA74A3" w:rsidRPr="009F3238" w:rsidRDefault="00CA74A3" w:rsidP="00CA74A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1C133" w14:textId="4024CAEF" w:rsidR="00CA74A3" w:rsidRPr="009F3238" w:rsidRDefault="00B873FC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408</w:t>
            </w:r>
            <w:r w:rsidR="00CA74A3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969</w:t>
            </w:r>
          </w:p>
        </w:tc>
      </w:tr>
    </w:tbl>
    <w:p w14:paraId="7FE047E6" w14:textId="77777777" w:rsidR="00F77D08" w:rsidRPr="009F3238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8C980F9" w14:textId="77777777" w:rsidR="0015089C" w:rsidRPr="009F3238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4565B60F" w14:textId="77777777" w:rsidR="0015089C" w:rsidRPr="009F3238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6A0642FA" w14:textId="77777777" w:rsidR="0015089C" w:rsidRPr="009F3238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F77D08" w:rsidRPr="009F3238" w14:paraId="03395B83" w14:textId="77777777" w:rsidTr="00E861A1">
        <w:trPr>
          <w:cantSplit/>
        </w:trPr>
        <w:tc>
          <w:tcPr>
            <w:tcW w:w="3058" w:type="dxa"/>
          </w:tcPr>
          <w:p w14:paraId="5A334C0C" w14:textId="2916FD0E" w:rsidR="00F77D08" w:rsidRPr="009F3238" w:rsidRDefault="00F77D08" w:rsidP="00F77D0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7CF94E2F" w14:textId="77777777" w:rsidR="00F77D08" w:rsidRPr="009F3238" w:rsidRDefault="00F77D08" w:rsidP="00F77D0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7D08" w:rsidRPr="009F3238" w14:paraId="271DB31D" w14:textId="77777777" w:rsidTr="00E861A1">
        <w:trPr>
          <w:cantSplit/>
        </w:trPr>
        <w:tc>
          <w:tcPr>
            <w:tcW w:w="3058" w:type="dxa"/>
          </w:tcPr>
          <w:p w14:paraId="4A785C93" w14:textId="134A6BD1" w:rsidR="00F77D08" w:rsidRPr="009F3238" w:rsidRDefault="00F77D08" w:rsidP="00F77D0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06843EC9" w14:textId="4E2E1D14" w:rsidR="00F77D08" w:rsidRPr="009F3238" w:rsidRDefault="00B873FC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A696529" w14:textId="77777777" w:rsidR="00F77D08" w:rsidRPr="009F3238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585A9BF4" w14:textId="5B922CE0" w:rsidR="00F77D08" w:rsidRPr="009F3238" w:rsidRDefault="00B873FC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2562</w:t>
            </w:r>
          </w:p>
        </w:tc>
      </w:tr>
      <w:tr w:rsidR="00F77D08" w:rsidRPr="009F3238" w14:paraId="07A30E11" w14:textId="77777777" w:rsidTr="00E861A1">
        <w:trPr>
          <w:cantSplit/>
        </w:trPr>
        <w:tc>
          <w:tcPr>
            <w:tcW w:w="3058" w:type="dxa"/>
            <w:vAlign w:val="bottom"/>
          </w:tcPr>
          <w:p w14:paraId="396D2059" w14:textId="4F62E667" w:rsidR="00F77D08" w:rsidRPr="009F3238" w:rsidRDefault="005F7F4D" w:rsidP="00D36A8B">
            <w:pPr>
              <w:ind w:left="14"/>
              <w:rPr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B1B6C0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8DF91C4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F9CA643" w14:textId="2B3A0852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</w:t>
            </w:r>
            <w:r w:rsidR="002076E2" w:rsidRPr="009F3238">
              <w:rPr>
                <w:sz w:val="28"/>
                <w:szCs w:val="28"/>
              </w:rPr>
              <w:br/>
            </w:r>
            <w:r w:rsidRPr="009F3238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F77D08" w:rsidRPr="009F3238" w14:paraId="49CC24C4" w14:textId="77777777" w:rsidTr="00E861A1">
        <w:trPr>
          <w:cantSplit/>
        </w:trPr>
        <w:tc>
          <w:tcPr>
            <w:tcW w:w="3058" w:type="dxa"/>
          </w:tcPr>
          <w:p w14:paraId="155F5EB9" w14:textId="77777777" w:rsidR="00F77D08" w:rsidRPr="009F3238" w:rsidRDefault="00F77D08" w:rsidP="00F77D0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06C189B2" w14:textId="77777777" w:rsidR="00F77D08" w:rsidRPr="009F3238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9F3238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9F3238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B16C9" w:rsidRPr="009F3238" w14:paraId="213442D5" w14:textId="77777777" w:rsidTr="00E861A1">
        <w:trPr>
          <w:cantSplit/>
        </w:trPr>
        <w:tc>
          <w:tcPr>
            <w:tcW w:w="3058" w:type="dxa"/>
          </w:tcPr>
          <w:p w14:paraId="4DEBD91A" w14:textId="5CA09D0A" w:rsidR="00EB16C9" w:rsidRPr="009F3238" w:rsidRDefault="00EB16C9" w:rsidP="00F77D08">
            <w:pPr>
              <w:rPr>
                <w:sz w:val="28"/>
                <w:szCs w:val="28"/>
              </w:rPr>
            </w:pPr>
            <w:r w:rsidRPr="009F3238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6BF4963B" w14:textId="77777777" w:rsidR="00EB16C9" w:rsidRPr="009F3238" w:rsidRDefault="00EB16C9" w:rsidP="00F77D0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CA74A3" w:rsidRPr="009F3238" w14:paraId="36D9C396" w14:textId="77777777" w:rsidTr="00E861A1">
        <w:trPr>
          <w:cantSplit/>
        </w:trPr>
        <w:tc>
          <w:tcPr>
            <w:tcW w:w="3058" w:type="dxa"/>
          </w:tcPr>
          <w:p w14:paraId="37AB4866" w14:textId="57C616D6" w:rsidR="00CA74A3" w:rsidRPr="009F3238" w:rsidRDefault="00C07D91" w:rsidP="00CA74A3">
            <w:pPr>
              <w:ind w:left="180" w:hanging="180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10538B0" w14:textId="729A96E2" w:rsidR="00CA74A3" w:rsidRPr="009F3238" w:rsidRDefault="00537619" w:rsidP="00537619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(34,728)</w:t>
            </w:r>
          </w:p>
        </w:tc>
        <w:tc>
          <w:tcPr>
            <w:tcW w:w="180" w:type="dxa"/>
          </w:tcPr>
          <w:p w14:paraId="005C844B" w14:textId="77777777" w:rsidR="00CA74A3" w:rsidRPr="009F3238" w:rsidRDefault="00CA74A3" w:rsidP="00CA74A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4BE83E" w14:textId="7761DBE2" w:rsidR="00CA74A3" w:rsidRPr="009F3238" w:rsidRDefault="00537619" w:rsidP="00CA74A3">
            <w:pPr>
              <w:tabs>
                <w:tab w:val="decimal" w:pos="704"/>
              </w:tabs>
              <w:spacing w:line="240" w:lineRule="atLeast"/>
              <w:ind w:right="11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6,946</w:t>
            </w:r>
          </w:p>
        </w:tc>
        <w:tc>
          <w:tcPr>
            <w:tcW w:w="180" w:type="dxa"/>
          </w:tcPr>
          <w:p w14:paraId="131978CE" w14:textId="77777777" w:rsidR="00CA74A3" w:rsidRPr="009F3238" w:rsidRDefault="00CA74A3" w:rsidP="00CA74A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33C3673" w14:textId="64EBE9E6" w:rsidR="00CA74A3" w:rsidRPr="009F3238" w:rsidRDefault="00537619" w:rsidP="00537619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(27,782)</w:t>
            </w:r>
          </w:p>
        </w:tc>
        <w:tc>
          <w:tcPr>
            <w:tcW w:w="180" w:type="dxa"/>
          </w:tcPr>
          <w:p w14:paraId="4801BBC9" w14:textId="77777777" w:rsidR="00CA74A3" w:rsidRPr="009F3238" w:rsidRDefault="00CA74A3" w:rsidP="00CA74A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8DD7FA" w14:textId="631180AF" w:rsidR="00CA74A3" w:rsidRPr="009F3238" w:rsidRDefault="00B873FC" w:rsidP="00CA74A3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22</w:t>
            </w:r>
            <w:r w:rsidR="00CA74A3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692</w:t>
            </w:r>
          </w:p>
        </w:tc>
        <w:tc>
          <w:tcPr>
            <w:tcW w:w="180" w:type="dxa"/>
          </w:tcPr>
          <w:p w14:paraId="2DA35003" w14:textId="77777777" w:rsidR="00CA74A3" w:rsidRPr="009F3238" w:rsidRDefault="00CA74A3" w:rsidP="00CA74A3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4153C9" w14:textId="7A1909C6" w:rsidR="00CA74A3" w:rsidRPr="009F3238" w:rsidRDefault="00CA74A3" w:rsidP="00CA74A3">
            <w:pPr>
              <w:spacing w:line="240" w:lineRule="atLeast"/>
              <w:ind w:right="-8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</w:t>
            </w:r>
            <w:r w:rsidR="00B873FC" w:rsidRPr="009F3238">
              <w:rPr>
                <w:sz w:val="28"/>
                <w:szCs w:val="28"/>
              </w:rPr>
              <w:t>4</w:t>
            </w:r>
            <w:r w:rsidRPr="009F3238">
              <w:rPr>
                <w:sz w:val="28"/>
                <w:szCs w:val="28"/>
              </w:rPr>
              <w:t>,</w:t>
            </w:r>
            <w:r w:rsidR="00B873FC" w:rsidRPr="009F3238">
              <w:rPr>
                <w:sz w:val="28"/>
                <w:szCs w:val="28"/>
              </w:rPr>
              <w:t>539</w:t>
            </w:r>
            <w:r w:rsidRPr="009F3238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3837E8" w14:textId="77777777" w:rsidR="00CA74A3" w:rsidRPr="009F3238" w:rsidRDefault="00CA74A3" w:rsidP="00CA74A3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DC5C314" w14:textId="30790259" w:rsidR="00CA74A3" w:rsidRPr="009F3238" w:rsidRDefault="00B873FC" w:rsidP="00CA74A3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18</w:t>
            </w:r>
            <w:r w:rsidR="00CA74A3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153</w:t>
            </w:r>
          </w:p>
        </w:tc>
      </w:tr>
      <w:tr w:rsidR="00CA74A3" w:rsidRPr="009F3238" w14:paraId="3CE3CDB0" w14:textId="77777777" w:rsidTr="00E861A1">
        <w:trPr>
          <w:cantSplit/>
        </w:trPr>
        <w:tc>
          <w:tcPr>
            <w:tcW w:w="3058" w:type="dxa"/>
          </w:tcPr>
          <w:p w14:paraId="5B312BDB" w14:textId="56A5A888" w:rsidR="00CA74A3" w:rsidRPr="009F3238" w:rsidRDefault="00E861A1" w:rsidP="00CA74A3">
            <w:pPr>
              <w:ind w:left="191" w:hanging="191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6C4CA6" w14:textId="6689CAA7" w:rsidR="00CA74A3" w:rsidRPr="009F3238" w:rsidRDefault="00537619" w:rsidP="00537619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1,440</w:t>
            </w:r>
          </w:p>
        </w:tc>
        <w:tc>
          <w:tcPr>
            <w:tcW w:w="180" w:type="dxa"/>
            <w:vAlign w:val="bottom"/>
          </w:tcPr>
          <w:p w14:paraId="3DC538D9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22ADAE" w14:textId="0E13C1AF" w:rsidR="00CA74A3" w:rsidRPr="009F3238" w:rsidRDefault="00537619" w:rsidP="00CA74A3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(360)</w:t>
            </w:r>
          </w:p>
        </w:tc>
        <w:tc>
          <w:tcPr>
            <w:tcW w:w="180" w:type="dxa"/>
            <w:vAlign w:val="bottom"/>
          </w:tcPr>
          <w:p w14:paraId="176DC5AE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945530A" w14:textId="26FA1404" w:rsidR="00CA74A3" w:rsidRPr="009F3238" w:rsidRDefault="00537619" w:rsidP="00537619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1,080</w:t>
            </w:r>
          </w:p>
        </w:tc>
        <w:tc>
          <w:tcPr>
            <w:tcW w:w="180" w:type="dxa"/>
            <w:vAlign w:val="bottom"/>
          </w:tcPr>
          <w:p w14:paraId="238F94A1" w14:textId="77777777" w:rsidR="00CA74A3" w:rsidRPr="009F3238" w:rsidRDefault="00CA74A3" w:rsidP="00CA74A3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5B0D7" w14:textId="5E14465B" w:rsidR="00CA74A3" w:rsidRPr="009F3238" w:rsidRDefault="00CA74A3" w:rsidP="00CA74A3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</w:t>
            </w:r>
            <w:r w:rsidR="00B873FC" w:rsidRPr="009F3238">
              <w:rPr>
                <w:sz w:val="28"/>
                <w:szCs w:val="28"/>
              </w:rPr>
              <w:t>71</w:t>
            </w:r>
            <w:r w:rsidRPr="009F3238">
              <w:rPr>
                <w:sz w:val="28"/>
                <w:szCs w:val="28"/>
              </w:rPr>
              <w:t>,</w:t>
            </w:r>
            <w:r w:rsidR="00B873FC" w:rsidRPr="009F3238">
              <w:rPr>
                <w:sz w:val="28"/>
                <w:szCs w:val="28"/>
              </w:rPr>
              <w:t>977</w:t>
            </w:r>
            <w:r w:rsidRPr="009F3238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9E0577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B448C82" w14:textId="1EA09037" w:rsidR="00CA74A3" w:rsidRPr="009F3238" w:rsidRDefault="00B873FC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14</w:t>
            </w:r>
            <w:r w:rsidR="00CA74A3" w:rsidRPr="009F3238">
              <w:rPr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544</w:t>
            </w:r>
          </w:p>
        </w:tc>
        <w:tc>
          <w:tcPr>
            <w:tcW w:w="180" w:type="dxa"/>
            <w:vAlign w:val="bottom"/>
          </w:tcPr>
          <w:p w14:paraId="7FCF2EBD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A410EDB" w14:textId="4DF84C64" w:rsidR="00CA74A3" w:rsidRPr="009F3238" w:rsidRDefault="00CA74A3" w:rsidP="00CA74A3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</w:t>
            </w:r>
            <w:r w:rsidR="00B873FC" w:rsidRPr="009F3238">
              <w:rPr>
                <w:sz w:val="28"/>
                <w:szCs w:val="28"/>
              </w:rPr>
              <w:t>57</w:t>
            </w:r>
            <w:r w:rsidRPr="009F3238">
              <w:rPr>
                <w:sz w:val="28"/>
                <w:szCs w:val="28"/>
              </w:rPr>
              <w:t>,</w:t>
            </w:r>
            <w:r w:rsidR="00B873FC" w:rsidRPr="009F3238">
              <w:rPr>
                <w:sz w:val="28"/>
                <w:szCs w:val="28"/>
              </w:rPr>
              <w:t>433</w:t>
            </w:r>
            <w:r w:rsidRPr="009F3238">
              <w:rPr>
                <w:sz w:val="28"/>
                <w:szCs w:val="28"/>
              </w:rPr>
              <w:t>)</w:t>
            </w:r>
          </w:p>
        </w:tc>
      </w:tr>
      <w:tr w:rsidR="00CA74A3" w:rsidRPr="009F3238" w14:paraId="0170F2FA" w14:textId="77777777" w:rsidTr="00E861A1">
        <w:trPr>
          <w:cantSplit/>
        </w:trPr>
        <w:tc>
          <w:tcPr>
            <w:tcW w:w="3058" w:type="dxa"/>
          </w:tcPr>
          <w:p w14:paraId="0A56A285" w14:textId="77777777" w:rsidR="00CA74A3" w:rsidRPr="009F3238" w:rsidRDefault="00CA74A3" w:rsidP="00CA74A3">
            <w:pPr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8A07" w14:textId="4F021F53" w:rsidR="00CA74A3" w:rsidRPr="009F3238" w:rsidRDefault="00537619" w:rsidP="00CA74A3">
            <w:pPr>
              <w:spacing w:line="240" w:lineRule="atLeast"/>
              <w:ind w:right="-50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(33,288)</w:t>
            </w:r>
          </w:p>
        </w:tc>
        <w:tc>
          <w:tcPr>
            <w:tcW w:w="180" w:type="dxa"/>
            <w:vAlign w:val="bottom"/>
          </w:tcPr>
          <w:p w14:paraId="41AD13D9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F357D" w14:textId="0D3CBAC4" w:rsidR="00CA74A3" w:rsidRPr="009F3238" w:rsidRDefault="00537619" w:rsidP="00CA74A3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6,586</w:t>
            </w:r>
          </w:p>
        </w:tc>
        <w:tc>
          <w:tcPr>
            <w:tcW w:w="180" w:type="dxa"/>
            <w:vAlign w:val="bottom"/>
          </w:tcPr>
          <w:p w14:paraId="3913C517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E48A" w14:textId="67B86EA5" w:rsidR="00CA74A3" w:rsidRPr="009F3238" w:rsidRDefault="00537619" w:rsidP="00537619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(26,702)</w:t>
            </w:r>
          </w:p>
        </w:tc>
        <w:tc>
          <w:tcPr>
            <w:tcW w:w="180" w:type="dxa"/>
            <w:vAlign w:val="bottom"/>
          </w:tcPr>
          <w:p w14:paraId="40584C2A" w14:textId="77777777" w:rsidR="00CA74A3" w:rsidRPr="009F3238" w:rsidRDefault="00CA74A3" w:rsidP="00CA74A3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EAC6B" w14:textId="76ABF33A" w:rsidR="00CA74A3" w:rsidRPr="009F3238" w:rsidRDefault="00CA74A3" w:rsidP="00CA74A3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</w:t>
            </w:r>
            <w:r w:rsidR="00B873FC" w:rsidRPr="009F3238">
              <w:rPr>
                <w:b/>
                <w:bCs/>
                <w:sz w:val="28"/>
                <w:szCs w:val="28"/>
              </w:rPr>
              <w:t>49</w:t>
            </w:r>
            <w:r w:rsidRPr="009F3238">
              <w:rPr>
                <w:b/>
                <w:bCs/>
                <w:sz w:val="28"/>
                <w:szCs w:val="28"/>
              </w:rPr>
              <w:t>,</w:t>
            </w:r>
            <w:r w:rsidR="00B873FC" w:rsidRPr="009F3238">
              <w:rPr>
                <w:b/>
                <w:bCs/>
                <w:sz w:val="28"/>
                <w:szCs w:val="28"/>
              </w:rPr>
              <w:t>285</w:t>
            </w:r>
            <w:r w:rsidRPr="009F323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D95173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74AE" w14:textId="115E9CBC" w:rsidR="00CA74A3" w:rsidRPr="009F3238" w:rsidRDefault="00B873FC" w:rsidP="00CA74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10</w:t>
            </w:r>
            <w:r w:rsidR="00CA74A3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005</w:t>
            </w:r>
          </w:p>
        </w:tc>
        <w:tc>
          <w:tcPr>
            <w:tcW w:w="180" w:type="dxa"/>
            <w:vAlign w:val="bottom"/>
          </w:tcPr>
          <w:p w14:paraId="12871121" w14:textId="77777777" w:rsidR="00CA74A3" w:rsidRPr="009F3238" w:rsidRDefault="00CA74A3" w:rsidP="00CA74A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D143" w14:textId="13A22A0B" w:rsidR="00CA74A3" w:rsidRPr="009F3238" w:rsidRDefault="00CA74A3" w:rsidP="00CA74A3">
            <w:pPr>
              <w:spacing w:line="240" w:lineRule="atLeast"/>
              <w:ind w:right="-57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</w:t>
            </w:r>
            <w:r w:rsidR="00B873FC" w:rsidRPr="009F3238">
              <w:rPr>
                <w:b/>
                <w:bCs/>
                <w:sz w:val="28"/>
                <w:szCs w:val="28"/>
              </w:rPr>
              <w:t>39</w:t>
            </w:r>
            <w:r w:rsidRPr="009F3238">
              <w:rPr>
                <w:b/>
                <w:bCs/>
                <w:sz w:val="28"/>
                <w:szCs w:val="28"/>
              </w:rPr>
              <w:t>,</w:t>
            </w:r>
            <w:r w:rsidR="00B873FC" w:rsidRPr="009F3238">
              <w:rPr>
                <w:b/>
                <w:bCs/>
                <w:sz w:val="28"/>
                <w:szCs w:val="28"/>
              </w:rPr>
              <w:t>280</w:t>
            </w:r>
            <w:r w:rsidRPr="009F3238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14:paraId="0D711416" w14:textId="61B05D88" w:rsidR="00F168CC" w:rsidRPr="009F3238" w:rsidRDefault="00F168CC" w:rsidP="00F77D08">
      <w:pPr>
        <w:rPr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E861A1" w:rsidRPr="009F3238" w14:paraId="3943187B" w14:textId="77777777" w:rsidTr="009929E0">
        <w:trPr>
          <w:cantSplit/>
        </w:trPr>
        <w:tc>
          <w:tcPr>
            <w:tcW w:w="3058" w:type="dxa"/>
          </w:tcPr>
          <w:p w14:paraId="2B146DB9" w14:textId="77777777" w:rsidR="00E861A1" w:rsidRPr="009F3238" w:rsidRDefault="00E861A1" w:rsidP="009929E0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49C22CF2" w14:textId="05FD100C" w:rsidR="00E861A1" w:rsidRPr="009F3238" w:rsidRDefault="00E861A1" w:rsidP="00E861A1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1A1" w:rsidRPr="009F3238" w14:paraId="5ACAF737" w14:textId="77777777" w:rsidTr="009929E0">
        <w:trPr>
          <w:cantSplit/>
        </w:trPr>
        <w:tc>
          <w:tcPr>
            <w:tcW w:w="3058" w:type="dxa"/>
          </w:tcPr>
          <w:p w14:paraId="5E0EF4FB" w14:textId="77777777" w:rsidR="00E861A1" w:rsidRPr="009F3238" w:rsidRDefault="00E861A1" w:rsidP="009929E0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7ED93A44" w14:textId="55A40A54" w:rsidR="00E861A1" w:rsidRPr="009F3238" w:rsidRDefault="00B873FC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6E9D30EC" w14:textId="77777777" w:rsidR="00E861A1" w:rsidRPr="009F3238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1F6AAF12" w14:textId="0A39F252" w:rsidR="00E861A1" w:rsidRPr="009F3238" w:rsidRDefault="00B873FC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2562</w:t>
            </w:r>
          </w:p>
        </w:tc>
      </w:tr>
      <w:tr w:rsidR="00E861A1" w:rsidRPr="009F3238" w14:paraId="04D364B1" w14:textId="77777777" w:rsidTr="009929E0">
        <w:trPr>
          <w:cantSplit/>
        </w:trPr>
        <w:tc>
          <w:tcPr>
            <w:tcW w:w="3058" w:type="dxa"/>
            <w:vAlign w:val="bottom"/>
          </w:tcPr>
          <w:p w14:paraId="377AE33B" w14:textId="77777777" w:rsidR="00E861A1" w:rsidRPr="009F3238" w:rsidRDefault="00E861A1" w:rsidP="009929E0">
            <w:pPr>
              <w:ind w:left="14"/>
              <w:rPr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6C17A5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DD3B3D0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A6061C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45336A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AD26224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40BE9FF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1CE3A3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558B67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7D1C830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F97DC8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F5B18CE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</w:t>
            </w:r>
            <w:r w:rsidRPr="009F3238">
              <w:rPr>
                <w:sz w:val="28"/>
                <w:szCs w:val="28"/>
              </w:rPr>
              <w:br/>
            </w:r>
            <w:r w:rsidRPr="009F3238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861A1" w:rsidRPr="009F3238" w14:paraId="093A768A" w14:textId="77777777" w:rsidTr="009929E0">
        <w:trPr>
          <w:cantSplit/>
        </w:trPr>
        <w:tc>
          <w:tcPr>
            <w:tcW w:w="3058" w:type="dxa"/>
          </w:tcPr>
          <w:p w14:paraId="3CCA8336" w14:textId="77777777" w:rsidR="00E861A1" w:rsidRPr="009F3238" w:rsidRDefault="00E861A1" w:rsidP="009929E0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40188F33" w14:textId="77777777" w:rsidR="00E861A1" w:rsidRPr="009F3238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9F3238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9F3238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861A1" w:rsidRPr="009F3238" w14:paraId="68EE806D" w14:textId="77777777" w:rsidTr="009929E0">
        <w:trPr>
          <w:cantSplit/>
        </w:trPr>
        <w:tc>
          <w:tcPr>
            <w:tcW w:w="3058" w:type="dxa"/>
          </w:tcPr>
          <w:p w14:paraId="22E24BE6" w14:textId="77777777" w:rsidR="00E861A1" w:rsidRPr="009F3238" w:rsidRDefault="00E861A1" w:rsidP="009929E0">
            <w:pPr>
              <w:rPr>
                <w:sz w:val="28"/>
                <w:szCs w:val="28"/>
              </w:rPr>
            </w:pPr>
            <w:r w:rsidRPr="009F3238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5E868022" w14:textId="77777777" w:rsidR="00E861A1" w:rsidRPr="009F3238" w:rsidRDefault="00E861A1" w:rsidP="009929E0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537619" w:rsidRPr="009F3238" w14:paraId="458432A7" w14:textId="77777777" w:rsidTr="009929E0">
        <w:trPr>
          <w:cantSplit/>
        </w:trPr>
        <w:tc>
          <w:tcPr>
            <w:tcW w:w="3058" w:type="dxa"/>
          </w:tcPr>
          <w:p w14:paraId="1F0D06A9" w14:textId="12E3B3CC" w:rsidR="00537619" w:rsidRPr="009F3238" w:rsidRDefault="00537619" w:rsidP="00537619">
            <w:pPr>
              <w:ind w:left="180" w:hanging="180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1C53DDC" w14:textId="51A0BA8B" w:rsidR="00537619" w:rsidRPr="009F3238" w:rsidRDefault="00537619" w:rsidP="00537619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(34,728)</w:t>
            </w:r>
          </w:p>
        </w:tc>
        <w:tc>
          <w:tcPr>
            <w:tcW w:w="180" w:type="dxa"/>
          </w:tcPr>
          <w:p w14:paraId="16E3112B" w14:textId="77777777" w:rsidR="00537619" w:rsidRPr="009F3238" w:rsidRDefault="00537619" w:rsidP="00537619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1655D8" w14:textId="1E215056" w:rsidR="00537619" w:rsidRPr="009F3238" w:rsidRDefault="00537619" w:rsidP="00537619">
            <w:pPr>
              <w:tabs>
                <w:tab w:val="decimal" w:pos="704"/>
              </w:tabs>
              <w:spacing w:line="240" w:lineRule="atLeast"/>
              <w:ind w:right="11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6,946</w:t>
            </w:r>
          </w:p>
        </w:tc>
        <w:tc>
          <w:tcPr>
            <w:tcW w:w="180" w:type="dxa"/>
          </w:tcPr>
          <w:p w14:paraId="13E8144A" w14:textId="77777777" w:rsidR="00537619" w:rsidRPr="009F3238" w:rsidRDefault="00537619" w:rsidP="00537619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95F2609" w14:textId="7F13A956" w:rsidR="00537619" w:rsidRPr="009F3238" w:rsidRDefault="00537619" w:rsidP="00537619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(27,782)</w:t>
            </w:r>
          </w:p>
        </w:tc>
        <w:tc>
          <w:tcPr>
            <w:tcW w:w="180" w:type="dxa"/>
          </w:tcPr>
          <w:p w14:paraId="6243083A" w14:textId="77777777" w:rsidR="00537619" w:rsidRPr="009F3238" w:rsidRDefault="00537619" w:rsidP="00537619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F748F" w14:textId="0B4D5235" w:rsidR="00537619" w:rsidRPr="009F3238" w:rsidRDefault="00537619" w:rsidP="00537619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22,692</w:t>
            </w:r>
          </w:p>
        </w:tc>
        <w:tc>
          <w:tcPr>
            <w:tcW w:w="180" w:type="dxa"/>
          </w:tcPr>
          <w:p w14:paraId="40476379" w14:textId="77777777" w:rsidR="00537619" w:rsidRPr="009F3238" w:rsidRDefault="00537619" w:rsidP="00537619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DBFE46A" w14:textId="273C96B7" w:rsidR="00537619" w:rsidRPr="009F3238" w:rsidRDefault="00537619" w:rsidP="00537619">
            <w:pPr>
              <w:spacing w:line="240" w:lineRule="atLeast"/>
              <w:ind w:right="-8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(4,539)</w:t>
            </w:r>
          </w:p>
        </w:tc>
        <w:tc>
          <w:tcPr>
            <w:tcW w:w="180" w:type="dxa"/>
          </w:tcPr>
          <w:p w14:paraId="15AA669D" w14:textId="77777777" w:rsidR="00537619" w:rsidRPr="009F3238" w:rsidRDefault="00537619" w:rsidP="00537619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52F600A" w14:textId="151B8DB6" w:rsidR="00537619" w:rsidRPr="009F3238" w:rsidRDefault="00537619" w:rsidP="00537619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18,153</w:t>
            </w:r>
          </w:p>
        </w:tc>
      </w:tr>
      <w:tr w:rsidR="00537619" w:rsidRPr="009F3238" w14:paraId="67B410FE" w14:textId="77777777" w:rsidTr="009929E0">
        <w:trPr>
          <w:cantSplit/>
        </w:trPr>
        <w:tc>
          <w:tcPr>
            <w:tcW w:w="3058" w:type="dxa"/>
          </w:tcPr>
          <w:p w14:paraId="7B981465" w14:textId="46760188" w:rsidR="00537619" w:rsidRPr="009F3238" w:rsidRDefault="00537619" w:rsidP="00537619">
            <w:pPr>
              <w:ind w:left="191" w:hanging="191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535DD5" w14:textId="1F788B45" w:rsidR="00537619" w:rsidRPr="009F3238" w:rsidRDefault="00537619" w:rsidP="00537619">
            <w:pPr>
              <w:tabs>
                <w:tab w:val="decimal" w:pos="465"/>
              </w:tabs>
              <w:spacing w:line="240" w:lineRule="atLeast"/>
              <w:ind w:right="11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4360A9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E01AA4" w14:textId="6E83A0EB" w:rsidR="00537619" w:rsidRPr="009F3238" w:rsidRDefault="00537619" w:rsidP="00537619">
            <w:pPr>
              <w:tabs>
                <w:tab w:val="decimal" w:pos="465"/>
              </w:tabs>
              <w:spacing w:line="240" w:lineRule="atLeast"/>
              <w:ind w:right="11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6B1152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284477C" w14:textId="4AC142D1" w:rsidR="00537619" w:rsidRPr="009F3238" w:rsidRDefault="00537619" w:rsidP="00537619">
            <w:pPr>
              <w:tabs>
                <w:tab w:val="decimal" w:pos="465"/>
              </w:tabs>
              <w:spacing w:line="240" w:lineRule="atLeast"/>
              <w:ind w:right="11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B751F0" w14:textId="77777777" w:rsidR="00537619" w:rsidRPr="009F3238" w:rsidRDefault="00537619" w:rsidP="00537619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CF41A0" w14:textId="6648F124" w:rsidR="00537619" w:rsidRPr="009F3238" w:rsidRDefault="00537619" w:rsidP="00537619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(39,607)</w:t>
            </w:r>
          </w:p>
        </w:tc>
        <w:tc>
          <w:tcPr>
            <w:tcW w:w="180" w:type="dxa"/>
            <w:vAlign w:val="bottom"/>
          </w:tcPr>
          <w:p w14:paraId="60155E01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EC44620" w14:textId="206D0E91" w:rsidR="00537619" w:rsidRPr="009F3238" w:rsidRDefault="00537619" w:rsidP="005376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7</w:t>
            </w:r>
            <w:r w:rsidRPr="009F3238">
              <w:rPr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921</w:t>
            </w:r>
          </w:p>
        </w:tc>
        <w:tc>
          <w:tcPr>
            <w:tcW w:w="180" w:type="dxa"/>
            <w:vAlign w:val="bottom"/>
          </w:tcPr>
          <w:p w14:paraId="3AC2F378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6403251F" w14:textId="04796179" w:rsidR="00537619" w:rsidRPr="009F3238" w:rsidRDefault="00537619" w:rsidP="00537619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(31,686)</w:t>
            </w:r>
          </w:p>
        </w:tc>
      </w:tr>
      <w:tr w:rsidR="00537619" w:rsidRPr="009F3238" w14:paraId="279B2CC6" w14:textId="77777777" w:rsidTr="00791743">
        <w:trPr>
          <w:cantSplit/>
        </w:trPr>
        <w:tc>
          <w:tcPr>
            <w:tcW w:w="3058" w:type="dxa"/>
          </w:tcPr>
          <w:p w14:paraId="01FCCE59" w14:textId="77777777" w:rsidR="00537619" w:rsidRPr="009F3238" w:rsidRDefault="00537619" w:rsidP="00537619">
            <w:pPr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4D94A" w14:textId="6353E346" w:rsidR="00537619" w:rsidRPr="009F3238" w:rsidRDefault="00537619" w:rsidP="00537619">
            <w:pPr>
              <w:spacing w:line="240" w:lineRule="atLeast"/>
              <w:ind w:right="-50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(34,728)</w:t>
            </w:r>
          </w:p>
        </w:tc>
        <w:tc>
          <w:tcPr>
            <w:tcW w:w="180" w:type="dxa"/>
          </w:tcPr>
          <w:p w14:paraId="3590C520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733EB" w14:textId="2442ECFE" w:rsidR="00537619" w:rsidRPr="009F3238" w:rsidRDefault="00537619" w:rsidP="00537619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6,946</w:t>
            </w:r>
          </w:p>
        </w:tc>
        <w:tc>
          <w:tcPr>
            <w:tcW w:w="180" w:type="dxa"/>
          </w:tcPr>
          <w:p w14:paraId="79BF894C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31B06" w14:textId="368A89B7" w:rsidR="00537619" w:rsidRPr="009F3238" w:rsidRDefault="00537619" w:rsidP="00537619">
            <w:pPr>
              <w:spacing w:line="240" w:lineRule="atLeast"/>
              <w:ind w:left="-182" w:right="-79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(27,782)</w:t>
            </w:r>
          </w:p>
        </w:tc>
        <w:tc>
          <w:tcPr>
            <w:tcW w:w="180" w:type="dxa"/>
            <w:vAlign w:val="bottom"/>
          </w:tcPr>
          <w:p w14:paraId="46309D1B" w14:textId="77777777" w:rsidR="00537619" w:rsidRPr="009F3238" w:rsidRDefault="00537619" w:rsidP="00537619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7EC2D" w14:textId="029E8724" w:rsidR="00537619" w:rsidRPr="009F3238" w:rsidRDefault="00537619" w:rsidP="00537619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(16,915)</w:t>
            </w:r>
          </w:p>
        </w:tc>
        <w:tc>
          <w:tcPr>
            <w:tcW w:w="180" w:type="dxa"/>
            <w:vAlign w:val="bottom"/>
          </w:tcPr>
          <w:p w14:paraId="14FC4C3F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D4D2" w14:textId="06BC6ACE" w:rsidR="00537619" w:rsidRPr="009F3238" w:rsidRDefault="00537619" w:rsidP="005376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3</w:t>
            </w:r>
            <w:r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382</w:t>
            </w:r>
          </w:p>
        </w:tc>
        <w:tc>
          <w:tcPr>
            <w:tcW w:w="180" w:type="dxa"/>
            <w:vAlign w:val="bottom"/>
          </w:tcPr>
          <w:p w14:paraId="30C23E27" w14:textId="77777777" w:rsidR="00537619" w:rsidRPr="009F3238" w:rsidRDefault="00537619" w:rsidP="0053761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2B0C" w14:textId="3581D3C7" w:rsidR="00537619" w:rsidRPr="009F3238" w:rsidRDefault="00537619" w:rsidP="00537619">
            <w:pPr>
              <w:spacing w:line="240" w:lineRule="atLeast"/>
              <w:ind w:right="-57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(13,533)</w:t>
            </w:r>
          </w:p>
        </w:tc>
      </w:tr>
    </w:tbl>
    <w:p w14:paraId="405F823E" w14:textId="77777777" w:rsidR="00E861A1" w:rsidRPr="009F3238" w:rsidRDefault="00E861A1" w:rsidP="00F77D08">
      <w:pPr>
        <w:rPr>
          <w:sz w:val="30"/>
          <w:szCs w:val="30"/>
        </w:rPr>
      </w:pPr>
    </w:p>
    <w:p w14:paraId="5097065A" w14:textId="77777777" w:rsidR="00F168CC" w:rsidRPr="009F3238" w:rsidRDefault="00F168CC">
      <w:pPr>
        <w:spacing w:line="240" w:lineRule="auto"/>
        <w:rPr>
          <w:sz w:val="30"/>
          <w:szCs w:val="30"/>
        </w:rPr>
        <w:sectPr w:rsidR="00F168CC" w:rsidRPr="009F3238" w:rsidSect="001204BC">
          <w:headerReference w:type="default" r:id="rId21"/>
          <w:footerReference w:type="default" r:id="rId22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 w:rsidRPr="009F3238"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9F3238" w14:paraId="254878F4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56E3A8E" w14:textId="43ECCE98" w:rsidR="00F575F4" w:rsidRPr="009F3238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380714"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  <w:shd w:val="clear" w:color="auto" w:fill="auto"/>
          </w:tcPr>
          <w:p w14:paraId="60C92928" w14:textId="71A35991" w:rsidR="00F575F4" w:rsidRPr="009F3238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9F3238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9F3238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9F3238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FA" w:rsidRPr="009F3238" w14:paraId="7C648FA8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6854E422" w14:textId="6EBE84B1" w:rsidR="00F575F4" w:rsidRPr="009F3238" w:rsidRDefault="00F575F4" w:rsidP="00380714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BC0CEBC" w14:textId="0162D184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Pr="009F323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4EC7C8BB" w14:textId="77777777" w:rsidR="00F575F4" w:rsidRPr="009F3238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616C7DE1" w14:textId="42D84C95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Pr="009F323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06" w:type="dxa"/>
          </w:tcPr>
          <w:p w14:paraId="1A2619AD" w14:textId="77777777" w:rsidR="00F575F4" w:rsidRPr="009F3238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0E40F029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Pr="009F323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1" w:type="dxa"/>
          </w:tcPr>
          <w:p w14:paraId="043737B5" w14:textId="77777777" w:rsidR="00F575F4" w:rsidRPr="009F3238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6DE2852F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Pr="009F3238">
              <w:rPr>
                <w:bCs/>
                <w:sz w:val="28"/>
                <w:szCs w:val="28"/>
              </w:rPr>
              <w:t>2</w:t>
            </w:r>
          </w:p>
        </w:tc>
      </w:tr>
      <w:tr w:rsidR="00F168CC" w:rsidRPr="009F3238" w14:paraId="1CF0A460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8E81632" w14:textId="77777777" w:rsidR="002A24A1" w:rsidRPr="009F3238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A840E0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AD2B7E" w14:textId="77777777" w:rsidR="002A24A1" w:rsidRPr="009F3238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B6A5870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649C51" w14:textId="77777777" w:rsidR="002A24A1" w:rsidRPr="009F3238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CD92CA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7D9012" w14:textId="77777777" w:rsidR="002A24A1" w:rsidRPr="009F3238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7D101683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9F3238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076E2" w:rsidRPr="009F3238" w14:paraId="1BAD7462" w14:textId="77777777" w:rsidTr="004F13CB">
        <w:tc>
          <w:tcPr>
            <w:tcW w:w="3717" w:type="dxa"/>
            <w:shd w:val="clear" w:color="auto" w:fill="auto"/>
          </w:tcPr>
          <w:p w14:paraId="56DEC58C" w14:textId="12C78C4A" w:rsidR="002076E2" w:rsidRPr="009F3238" w:rsidRDefault="002076E2" w:rsidP="002076E2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9" w:type="dxa"/>
            <w:shd w:val="clear" w:color="auto" w:fill="auto"/>
          </w:tcPr>
          <w:p w14:paraId="3B4D816C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6AE5DA" w14:textId="77777777" w:rsidR="002076E2" w:rsidRPr="009F3238" w:rsidRDefault="002076E2" w:rsidP="002076E2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098F6" w14:textId="09335E88" w:rsidR="002076E2" w:rsidRPr="009F3238" w:rsidRDefault="006F6521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4,024,521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F8FB1E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AC6A15E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129432D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2FFBF" w14:textId="6ECFCE22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3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985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853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7301CA93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3,681,634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01F31221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3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447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568</w:t>
            </w:r>
          </w:p>
        </w:tc>
      </w:tr>
      <w:tr w:rsidR="002076E2" w:rsidRPr="009F3238" w14:paraId="3541254D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856A340" w14:textId="5EB10CA5" w:rsidR="002076E2" w:rsidRPr="009F3238" w:rsidRDefault="002076E2" w:rsidP="002076E2">
            <w:pPr>
              <w:spacing w:line="240" w:lineRule="auto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EC1AB4F" w14:textId="70B80FE8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6D5E677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F74B3C" w14:textId="3D45C5C8" w:rsidR="002076E2" w:rsidRPr="009F3238" w:rsidRDefault="006F6521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804,904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80DF4C5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A73F758" w14:textId="22AA9587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DE4B347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BE6923" w14:textId="3B13F6E8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797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171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2D2749CF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79EDA50B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736,327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6529AF98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36586038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689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514</w:t>
            </w:r>
          </w:p>
        </w:tc>
      </w:tr>
      <w:tr w:rsidR="002076E2" w:rsidRPr="009F3238" w14:paraId="716235CA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1F40DE08" w14:textId="3F7D92BE" w:rsidR="002076E2" w:rsidRPr="009F3238" w:rsidRDefault="002076E2" w:rsidP="002076E2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1692915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FDE14BE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CE6C9A" w14:textId="255F572C" w:rsidR="002076E2" w:rsidRPr="009F3238" w:rsidRDefault="00A36DD2" w:rsidP="006F652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(3,917</w:t>
            </w:r>
            <w:r w:rsidR="006F6521" w:rsidRPr="009F3238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6B2936E5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2BDF10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1923A1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3478C7E2" w14:textId="21B8F477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925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D31A59" w14:textId="2CE17E66" w:rsidR="002076E2" w:rsidRPr="009F3238" w:rsidRDefault="00DE0C3F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A47A11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</w:p>
          <w:p w14:paraId="3AFF5B66" w14:textId="78FB5F2B" w:rsidR="002076E2" w:rsidRPr="009F3238" w:rsidRDefault="002076E2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076E2" w:rsidRPr="009F3238" w14:paraId="7A353CC1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5FB66923" w14:textId="675DEE93" w:rsidR="002076E2" w:rsidRPr="009F3238" w:rsidRDefault="002076E2" w:rsidP="002076E2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73EC4D23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B58275C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FEAC0C7" w14:textId="2B3520D9" w:rsidR="002076E2" w:rsidRPr="009F3238" w:rsidRDefault="006F6521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(160,869)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BF2494A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8F28229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A783669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0CC39FB" w14:textId="520BF886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(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121</w:t>
            </w:r>
            <w:r w:rsidRPr="009F3238">
              <w:rPr>
                <w:rFonts w:cs="Angsana New" w:hint="cs"/>
                <w:sz w:val="28"/>
                <w:szCs w:val="28"/>
              </w:rPr>
              <w:t>,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432</w:t>
            </w:r>
            <w:r w:rsidRPr="009F3238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B870F4" w14:textId="665EC919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(395,051)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DF7E5BD" w14:textId="30A360A3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(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283</w:t>
            </w:r>
            <w:r w:rsidRPr="009F3238">
              <w:rPr>
                <w:rFonts w:cs="Angsana New" w:hint="cs"/>
                <w:sz w:val="28"/>
                <w:szCs w:val="28"/>
              </w:rPr>
              <w:t>,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404</w:t>
            </w:r>
            <w:r w:rsidRPr="009F3238">
              <w:rPr>
                <w:rFonts w:cs="Angsana New" w:hint="cs"/>
                <w:sz w:val="28"/>
                <w:szCs w:val="28"/>
              </w:rPr>
              <w:t>)</w:t>
            </w:r>
          </w:p>
        </w:tc>
      </w:tr>
      <w:tr w:rsidR="002076E2" w:rsidRPr="009F3238" w14:paraId="5BC6CD76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611D3F1" w14:textId="2207FE50" w:rsidR="002076E2" w:rsidRPr="009F3238" w:rsidRDefault="002076E2" w:rsidP="002076E2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4FCB05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7D0714F5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BC0327" w14:textId="226B9B6E" w:rsidR="002076E2" w:rsidRPr="009F3238" w:rsidRDefault="001B205B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(40,826)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ED1A44B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B98A2C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9A92B04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19E43549" w14:textId="69C9699D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(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11</w:t>
            </w:r>
            <w:r w:rsidRPr="009F3238">
              <w:rPr>
                <w:rFonts w:cs="Angsana New" w:hint="cs"/>
                <w:sz w:val="28"/>
                <w:szCs w:val="28"/>
              </w:rPr>
              <w:t>,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854</w:t>
            </w:r>
            <w:r w:rsidRPr="009F3238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1840A60B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(20,128)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41E85A91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(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3</w:t>
            </w:r>
            <w:r w:rsidRPr="009F3238">
              <w:rPr>
                <w:rFonts w:cs="Angsana New" w:hint="cs"/>
                <w:sz w:val="28"/>
                <w:szCs w:val="28"/>
              </w:rPr>
              <w:t>,</w:t>
            </w:r>
            <w:r w:rsidR="00B873FC" w:rsidRPr="009F3238">
              <w:rPr>
                <w:rFonts w:cs="Angsana New" w:hint="cs"/>
                <w:sz w:val="28"/>
                <w:szCs w:val="28"/>
                <w:lang w:bidi="th-TH"/>
              </w:rPr>
              <w:t>100</w:t>
            </w:r>
            <w:r w:rsidRPr="009F3238">
              <w:rPr>
                <w:rFonts w:cs="Angsana New" w:hint="cs"/>
                <w:sz w:val="28"/>
                <w:szCs w:val="28"/>
              </w:rPr>
              <w:t>)</w:t>
            </w:r>
          </w:p>
        </w:tc>
      </w:tr>
      <w:tr w:rsidR="002076E2" w:rsidRPr="009F3238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</w:tcPr>
          <w:p w14:paraId="6768A1AF" w14:textId="0669A400" w:rsidR="002076E2" w:rsidRPr="009F3238" w:rsidRDefault="002076E2" w:rsidP="002076E2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B43B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2065C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9E98" w14:textId="6E986E9F" w:rsidR="002076E2" w:rsidRPr="009F3238" w:rsidRDefault="00A36DD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2,681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FDC3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52C28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BE05D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B9CF8" w14:textId="7C6C4D90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28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526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0D08A572" w:rsidR="002076E2" w:rsidRPr="009F3238" w:rsidRDefault="005003A5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2,654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7DD6EC89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959</w:t>
            </w:r>
          </w:p>
        </w:tc>
      </w:tr>
      <w:tr w:rsidR="002076E2" w:rsidRPr="009F3238" w14:paraId="66C10310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08C18491" w14:textId="0A94394E" w:rsidR="002076E2" w:rsidRPr="009F3238" w:rsidRDefault="002076E2" w:rsidP="002076E2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03076D8B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4F02302F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1FF47E1" w14:textId="771CA6A5" w:rsidR="002076E2" w:rsidRPr="009F3238" w:rsidRDefault="00B8411C" w:rsidP="00B8411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(67,881)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975542F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052B79ED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6FF12D52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126493C9" w14:textId="6C521759" w:rsidR="002076E2" w:rsidRPr="009F3238" w:rsidRDefault="002076E2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1FBFB0D3" w:rsidR="002076E2" w:rsidRPr="009F3238" w:rsidRDefault="005003A5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48231119" w:rsidR="002076E2" w:rsidRPr="009F3238" w:rsidRDefault="002076E2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-</w:t>
            </w:r>
          </w:p>
        </w:tc>
      </w:tr>
      <w:tr w:rsidR="002076E2" w:rsidRPr="009F3238" w14:paraId="33931893" w14:textId="77777777" w:rsidTr="004F13CB">
        <w:tc>
          <w:tcPr>
            <w:tcW w:w="3717" w:type="dxa"/>
            <w:shd w:val="clear" w:color="auto" w:fill="auto"/>
          </w:tcPr>
          <w:p w14:paraId="159F64F7" w14:textId="49D8BF49" w:rsidR="002076E2" w:rsidRPr="009F3238" w:rsidRDefault="002076E2" w:rsidP="002076E2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F11DA4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30AE21D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13B96" w14:textId="3A829A66" w:rsidR="002076E2" w:rsidRPr="009F3238" w:rsidRDefault="001B205B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53,282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7ED85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4FBCE4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C0E4BCC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7EAA33" w14:textId="7AF5E0C6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23</w:t>
            </w:r>
            <w:r w:rsidR="002076E2" w:rsidRPr="009F3238">
              <w:rPr>
                <w:rFonts w:cs="Angsana New" w:hint="cs"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sz w:val="28"/>
                <w:szCs w:val="28"/>
                <w:lang w:bidi="th-TH"/>
              </w:rPr>
              <w:t>592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556EC81E" w:rsidR="002076E2" w:rsidRPr="009F3238" w:rsidRDefault="005003A5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140C39FD" w:rsidR="002076E2" w:rsidRPr="009F3238" w:rsidRDefault="002076E2" w:rsidP="002076E2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</w:rPr>
              <w:t>-</w:t>
            </w:r>
          </w:p>
        </w:tc>
      </w:tr>
      <w:tr w:rsidR="002076E2" w:rsidRPr="009F3238" w14:paraId="603DBEBB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2D229772" w14:textId="62B6DCE7" w:rsidR="002076E2" w:rsidRPr="009F3238" w:rsidRDefault="002076E2" w:rsidP="002076E2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B44D" w14:textId="3B9871DC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5C9B72E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524F2" w14:textId="630B17AF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587,374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5CE72B75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15A6" w14:textId="2E59776E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18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2BFA5B98" w14:textId="77777777" w:rsidR="002076E2" w:rsidRPr="009F3238" w:rsidRDefault="002076E2" w:rsidP="002076E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8AB56" w14:textId="00C3A350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717</w:t>
            </w:r>
            <w:r w:rsidR="002076E2" w:rsidRPr="009F3238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928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16001485" w:rsidR="002076E2" w:rsidRPr="009F3238" w:rsidRDefault="005003A5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D2AB2" w14:textId="3123DE67" w:rsidR="002076E2" w:rsidRPr="009F3238" w:rsidRDefault="00DE0C3F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323,802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5BC2AA78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1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2076E2" w:rsidRPr="009F3238" w:rsidRDefault="002076E2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B2A8" w14:textId="15863179" w:rsidR="002076E2" w:rsidRPr="009F3238" w:rsidRDefault="00B873FC" w:rsidP="002076E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408</w:t>
            </w:r>
            <w:r w:rsidR="002076E2" w:rsidRPr="009F3238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969</w:t>
            </w:r>
          </w:p>
        </w:tc>
      </w:tr>
    </w:tbl>
    <w:p w14:paraId="1BE0CF82" w14:textId="77777777" w:rsidR="000F464B" w:rsidRPr="009F3238" w:rsidRDefault="000F464B" w:rsidP="00F77D08">
      <w:pPr>
        <w:rPr>
          <w:sz w:val="32"/>
          <w:szCs w:val="32"/>
          <w:cs/>
        </w:rPr>
        <w:sectPr w:rsidR="000F464B" w:rsidRPr="009F3238" w:rsidSect="00F168CC">
          <w:pgSz w:w="16834" w:h="11909" w:orient="landscape" w:code="9"/>
          <w:pgMar w:top="1152" w:right="691" w:bottom="1109" w:left="576" w:header="720" w:footer="720" w:gutter="0"/>
          <w:cols w:space="737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432C17" w:rsidRPr="009F3238" w14:paraId="2C2C5C44" w14:textId="77777777" w:rsidTr="009929E0">
        <w:tc>
          <w:tcPr>
            <w:tcW w:w="2212" w:type="pct"/>
          </w:tcPr>
          <w:p w14:paraId="08208EC8" w14:textId="77777777" w:rsidR="00432C17" w:rsidRPr="009F3238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41246A0" w14:textId="77777777" w:rsidR="00432C17" w:rsidRPr="009F3238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C17" w:rsidRPr="003B1B3E" w14:paraId="13E106B5" w14:textId="77777777" w:rsidTr="009929E0">
        <w:tc>
          <w:tcPr>
            <w:tcW w:w="2212" w:type="pct"/>
          </w:tcPr>
          <w:p w14:paraId="3CDC6502" w14:textId="205C013C" w:rsidR="00432C17" w:rsidRPr="003B1B3E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6" w:type="pct"/>
            <w:gridSpan w:val="3"/>
          </w:tcPr>
          <w:p w14:paraId="6E1BE26D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3ECA7499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7E7D4F1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32C17" w:rsidRPr="003B1B3E" w14:paraId="6D9FA819" w14:textId="77777777" w:rsidTr="009929E0">
        <w:tc>
          <w:tcPr>
            <w:tcW w:w="2212" w:type="pct"/>
          </w:tcPr>
          <w:p w14:paraId="3ACB099F" w14:textId="5C2C0497" w:rsidR="00432C17" w:rsidRPr="003B1B3E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1B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D7853"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7" w:type="pct"/>
          </w:tcPr>
          <w:p w14:paraId="1A3CF7A0" w14:textId="7C03CC06" w:rsidR="00432C17" w:rsidRPr="003B1B3E" w:rsidRDefault="00432C17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873FC" w:rsidRPr="003B1B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FF466F4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1E7076" w14:textId="5EE366EF" w:rsidR="00432C17" w:rsidRPr="003B1B3E" w:rsidRDefault="00B873FC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00CD4633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AB225" w14:textId="3167C940" w:rsidR="00432C17" w:rsidRPr="003B1B3E" w:rsidRDefault="00B873FC" w:rsidP="009929E0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5B61284E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9542F19" w14:textId="26D98DCC" w:rsidR="00432C17" w:rsidRPr="003B1B3E" w:rsidRDefault="00B873FC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32C17" w:rsidRPr="003B1B3E" w14:paraId="53EEDCBD" w14:textId="77777777" w:rsidTr="009929E0">
        <w:tc>
          <w:tcPr>
            <w:tcW w:w="2212" w:type="pct"/>
          </w:tcPr>
          <w:p w14:paraId="2100B501" w14:textId="77777777" w:rsidR="00432C17" w:rsidRPr="003B1B3E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332CACD3" w14:textId="77777777" w:rsidR="00432C17" w:rsidRPr="003B1B3E" w:rsidRDefault="00432C17" w:rsidP="009929E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C17" w:rsidRPr="003B1B3E" w14:paraId="60BE4DA3" w14:textId="77777777" w:rsidTr="009929E0">
        <w:tc>
          <w:tcPr>
            <w:tcW w:w="2212" w:type="pct"/>
          </w:tcPr>
          <w:p w14:paraId="0D972072" w14:textId="77777777" w:rsidR="00432C17" w:rsidRPr="003B1B3E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B1B3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79C46A76" w14:textId="16BB5BFC" w:rsidR="00432C17" w:rsidRPr="003B1B3E" w:rsidRDefault="002429B1" w:rsidP="009929E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261,059</w:t>
            </w:r>
          </w:p>
        </w:tc>
        <w:tc>
          <w:tcPr>
            <w:tcW w:w="142" w:type="pct"/>
            <w:shd w:val="clear" w:color="auto" w:fill="auto"/>
          </w:tcPr>
          <w:p w14:paraId="7F3521C8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45DEBAB" w14:textId="67ED01EB" w:rsidR="00432C17" w:rsidRPr="003B1B3E" w:rsidRDefault="00B873FC" w:rsidP="009929E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432C17" w:rsidRPr="003B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41" w:type="pct"/>
            <w:shd w:val="clear" w:color="auto" w:fill="auto"/>
          </w:tcPr>
          <w:p w14:paraId="1226DC43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7DCA158" w14:textId="2B5B0360" w:rsidR="00432C17" w:rsidRPr="003B1B3E" w:rsidRDefault="00A128C5" w:rsidP="009929E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(285,772)</w:t>
            </w:r>
          </w:p>
        </w:tc>
        <w:tc>
          <w:tcPr>
            <w:tcW w:w="143" w:type="pct"/>
          </w:tcPr>
          <w:p w14:paraId="6626B736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4F7166" w14:textId="6098F1D2" w:rsidR="00432C17" w:rsidRPr="003B1B3E" w:rsidRDefault="00432C17" w:rsidP="009929E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3B1B3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3B1B3E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2C17" w:rsidRPr="003B1B3E" w14:paraId="17B4F557" w14:textId="77777777" w:rsidTr="009929E0">
        <w:tc>
          <w:tcPr>
            <w:tcW w:w="2212" w:type="pct"/>
          </w:tcPr>
          <w:p w14:paraId="7FB56284" w14:textId="77777777" w:rsidR="00432C17" w:rsidRPr="003B1B3E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C916F44" w14:textId="27B4CD6A" w:rsidR="00432C17" w:rsidRPr="003B1B3E" w:rsidRDefault="00A81BFE" w:rsidP="009929E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(133,266)</w:t>
            </w:r>
          </w:p>
        </w:tc>
        <w:tc>
          <w:tcPr>
            <w:tcW w:w="142" w:type="pct"/>
            <w:shd w:val="clear" w:color="auto" w:fill="auto"/>
          </w:tcPr>
          <w:p w14:paraId="226673B9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7248F6" w14:textId="41606F3A" w:rsidR="00432C17" w:rsidRPr="003B1B3E" w:rsidRDefault="00432C17" w:rsidP="009929E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73FC" w:rsidRPr="003B1B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73FC" w:rsidRPr="003B1B3E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6E65ED84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755CD39" w14:textId="475B02B5" w:rsidR="00432C17" w:rsidRPr="003B1B3E" w:rsidRDefault="00A128C5" w:rsidP="009929E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133,266</w:t>
            </w:r>
          </w:p>
        </w:tc>
        <w:tc>
          <w:tcPr>
            <w:tcW w:w="143" w:type="pct"/>
          </w:tcPr>
          <w:p w14:paraId="11AEEFAF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F2DB63B" w14:textId="7CE3DCE8" w:rsidR="00432C17" w:rsidRPr="003B1B3E" w:rsidRDefault="00B873FC" w:rsidP="009929E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32C17" w:rsidRPr="003B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1B3E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432C17" w:rsidRPr="003B1B3E" w14:paraId="25DD7453" w14:textId="77777777" w:rsidTr="009929E0">
        <w:trPr>
          <w:trHeight w:val="211"/>
        </w:trPr>
        <w:tc>
          <w:tcPr>
            <w:tcW w:w="2212" w:type="pct"/>
          </w:tcPr>
          <w:p w14:paraId="1434C07B" w14:textId="77777777" w:rsidR="00432C17" w:rsidRPr="003B1B3E" w:rsidRDefault="00432C17" w:rsidP="009929E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3B1B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8F92A" w14:textId="74ACC710" w:rsidR="00432C17" w:rsidRPr="003B1B3E" w:rsidRDefault="002429B1" w:rsidP="009929E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127,793</w:t>
            </w:r>
          </w:p>
        </w:tc>
        <w:tc>
          <w:tcPr>
            <w:tcW w:w="142" w:type="pct"/>
            <w:shd w:val="clear" w:color="auto" w:fill="auto"/>
          </w:tcPr>
          <w:p w14:paraId="270B88DD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E6081" w14:textId="79225A29" w:rsidR="00432C17" w:rsidRPr="003B1B3E" w:rsidRDefault="00B873FC" w:rsidP="009929E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="00432C17"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41" w:type="pct"/>
            <w:shd w:val="clear" w:color="auto" w:fill="auto"/>
          </w:tcPr>
          <w:p w14:paraId="7118DCA6" w14:textId="77777777" w:rsidR="00432C17" w:rsidRPr="003B1B3E" w:rsidRDefault="00432C17" w:rsidP="009929E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5B774" w14:textId="3CE43172" w:rsidR="00432C17" w:rsidRPr="003B1B3E" w:rsidRDefault="00A128C5" w:rsidP="00A128C5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(152,506)</w:t>
            </w:r>
          </w:p>
        </w:tc>
        <w:tc>
          <w:tcPr>
            <w:tcW w:w="143" w:type="pct"/>
          </w:tcPr>
          <w:p w14:paraId="5EEBB8C7" w14:textId="77777777" w:rsidR="00432C17" w:rsidRPr="003B1B3E" w:rsidRDefault="00432C17" w:rsidP="009929E0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41C89C1" w14:textId="7BCD528F" w:rsidR="00432C17" w:rsidRPr="003B1B3E" w:rsidRDefault="00432C17" w:rsidP="009929E0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873FC"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73FC"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C46B5F" w14:textId="77777777" w:rsidR="00432C17" w:rsidRPr="003B1B3E" w:rsidRDefault="00432C17"/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432C17" w:rsidRPr="003B1B3E" w14:paraId="108A1797" w14:textId="77777777" w:rsidTr="009929E0">
        <w:tc>
          <w:tcPr>
            <w:tcW w:w="2213" w:type="pct"/>
          </w:tcPr>
          <w:p w14:paraId="7EE32E18" w14:textId="77777777" w:rsidR="00432C17" w:rsidRPr="003B1B3E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C6C446E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853" w:rsidRPr="003B1B3E" w14:paraId="52D081F1" w14:textId="77777777" w:rsidTr="009929E0">
        <w:tc>
          <w:tcPr>
            <w:tcW w:w="2213" w:type="pct"/>
          </w:tcPr>
          <w:p w14:paraId="1CB7B76D" w14:textId="13A1625A" w:rsidR="002D7853" w:rsidRPr="003B1B3E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7" w:type="pct"/>
            <w:gridSpan w:val="3"/>
          </w:tcPr>
          <w:p w14:paraId="4F049395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7D9EA3CD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49FEE629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D7853" w:rsidRPr="003B1B3E" w14:paraId="6FC31305" w14:textId="77777777" w:rsidTr="009929E0">
        <w:tc>
          <w:tcPr>
            <w:tcW w:w="2213" w:type="pct"/>
          </w:tcPr>
          <w:p w14:paraId="2415EC98" w14:textId="3146E3F3" w:rsidR="002D7853" w:rsidRPr="003B1B3E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1B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6" w:type="pct"/>
          </w:tcPr>
          <w:p w14:paraId="78224839" w14:textId="022FCB4A" w:rsidR="002D7853" w:rsidRPr="003B1B3E" w:rsidRDefault="002D7853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5639BE13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DB30D" w14:textId="70E9970A" w:rsidR="002D7853" w:rsidRPr="003B1B3E" w:rsidRDefault="002D7853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A0AAC86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689705D" w14:textId="5B9510D5" w:rsidR="002D7853" w:rsidRPr="003B1B3E" w:rsidRDefault="002D7853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1A8864A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348AF0" w14:textId="062DE2F9" w:rsidR="002D7853" w:rsidRPr="003B1B3E" w:rsidRDefault="002D7853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7853" w:rsidRPr="009F3238" w14:paraId="5277ECF8" w14:textId="77777777" w:rsidTr="009929E0">
        <w:tc>
          <w:tcPr>
            <w:tcW w:w="2213" w:type="pct"/>
          </w:tcPr>
          <w:p w14:paraId="29BD8E25" w14:textId="77777777" w:rsidR="002D7853" w:rsidRPr="003B1B3E" w:rsidRDefault="002D7853" w:rsidP="002D785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6802E77F" w14:textId="77777777" w:rsidR="002D7853" w:rsidRPr="009F3238" w:rsidRDefault="002D7853" w:rsidP="002D7853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853" w:rsidRPr="009F3238" w14:paraId="05C2ED6D" w14:textId="77777777" w:rsidTr="009929E0">
        <w:tc>
          <w:tcPr>
            <w:tcW w:w="2213" w:type="pct"/>
          </w:tcPr>
          <w:p w14:paraId="346D2100" w14:textId="77777777" w:rsidR="002D7853" w:rsidRPr="009F3238" w:rsidRDefault="002D7853" w:rsidP="002D785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F323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5997C3F5" w14:textId="102CEC0D" w:rsidR="002D7853" w:rsidRPr="009F3238" w:rsidRDefault="002D7853" w:rsidP="002D7853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109,966</w:t>
            </w:r>
          </w:p>
        </w:tc>
        <w:tc>
          <w:tcPr>
            <w:tcW w:w="143" w:type="pct"/>
            <w:shd w:val="clear" w:color="auto" w:fill="auto"/>
          </w:tcPr>
          <w:p w14:paraId="2E45685E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7C1BA3C" w14:textId="680D2A6F" w:rsidR="002D7853" w:rsidRPr="009F3238" w:rsidRDefault="002D7853" w:rsidP="002D7853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116,984</w:t>
            </w:r>
          </w:p>
        </w:tc>
        <w:tc>
          <w:tcPr>
            <w:tcW w:w="144" w:type="pct"/>
            <w:shd w:val="clear" w:color="auto" w:fill="auto"/>
          </w:tcPr>
          <w:p w14:paraId="1E1272B4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4C7343D" w14:textId="2CEB1A68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(257,681)</w:t>
            </w:r>
          </w:p>
        </w:tc>
        <w:tc>
          <w:tcPr>
            <w:tcW w:w="145" w:type="pct"/>
          </w:tcPr>
          <w:p w14:paraId="292BE1A0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7B8C52" w14:textId="17D6686C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(6,951)</w:t>
            </w:r>
          </w:p>
        </w:tc>
      </w:tr>
      <w:tr w:rsidR="002D7853" w:rsidRPr="009F3238" w14:paraId="4A2786A2" w14:textId="77777777" w:rsidTr="009929E0">
        <w:tc>
          <w:tcPr>
            <w:tcW w:w="2213" w:type="pct"/>
          </w:tcPr>
          <w:p w14:paraId="221B1497" w14:textId="77777777" w:rsidR="002D7853" w:rsidRPr="009F3238" w:rsidRDefault="002D7853" w:rsidP="002D785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3F19BDB" w14:textId="0EE9FBB8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(109,966)</w:t>
            </w:r>
          </w:p>
        </w:tc>
        <w:tc>
          <w:tcPr>
            <w:tcW w:w="143" w:type="pct"/>
            <w:shd w:val="clear" w:color="auto" w:fill="auto"/>
          </w:tcPr>
          <w:p w14:paraId="66F4E078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B545979" w14:textId="5820FBFD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(6,951)</w:t>
            </w:r>
          </w:p>
        </w:tc>
        <w:tc>
          <w:tcPr>
            <w:tcW w:w="144" w:type="pct"/>
            <w:shd w:val="clear" w:color="auto" w:fill="auto"/>
          </w:tcPr>
          <w:p w14:paraId="4DF956CA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183696F" w14:textId="605D41E8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109,966</w:t>
            </w:r>
          </w:p>
        </w:tc>
        <w:tc>
          <w:tcPr>
            <w:tcW w:w="145" w:type="pct"/>
          </w:tcPr>
          <w:p w14:paraId="5970B04C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283FE1" w14:textId="54AF6DB5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2D7853" w:rsidRPr="009F3238" w14:paraId="546E734C" w14:textId="77777777" w:rsidTr="009929E0">
        <w:trPr>
          <w:trHeight w:val="211"/>
        </w:trPr>
        <w:tc>
          <w:tcPr>
            <w:tcW w:w="2213" w:type="pct"/>
          </w:tcPr>
          <w:p w14:paraId="6964E445" w14:textId="5A4D49A5" w:rsidR="002D7853" w:rsidRPr="009F3238" w:rsidRDefault="002D7853" w:rsidP="002D785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608BA" w14:textId="1567D872" w:rsidR="002D7853" w:rsidRPr="009F3238" w:rsidRDefault="002D7853" w:rsidP="002D7853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D9A35C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CC775" w14:textId="0FF245C5" w:rsidR="002D7853" w:rsidRPr="009F3238" w:rsidRDefault="002D7853" w:rsidP="002D7853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110,033</w:t>
            </w:r>
          </w:p>
        </w:tc>
        <w:tc>
          <w:tcPr>
            <w:tcW w:w="144" w:type="pct"/>
            <w:shd w:val="clear" w:color="auto" w:fill="auto"/>
          </w:tcPr>
          <w:p w14:paraId="765C8E78" w14:textId="77777777" w:rsidR="002D7853" w:rsidRPr="009F3238" w:rsidRDefault="002D7853" w:rsidP="002D785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8FEC" w14:textId="09CF0803" w:rsidR="002D7853" w:rsidRPr="009F3238" w:rsidRDefault="002D7853" w:rsidP="002D7853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(147,715)</w:t>
            </w:r>
          </w:p>
        </w:tc>
        <w:tc>
          <w:tcPr>
            <w:tcW w:w="145" w:type="pct"/>
          </w:tcPr>
          <w:p w14:paraId="43E8342A" w14:textId="77777777" w:rsidR="002D7853" w:rsidRPr="009F3238" w:rsidRDefault="002D7853" w:rsidP="002D7853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E260A85" w14:textId="0AA92C41" w:rsidR="002D7853" w:rsidRPr="009F3238" w:rsidRDefault="002D7853" w:rsidP="002D7853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0A74A1" w14:textId="77777777" w:rsidR="00432C17" w:rsidRPr="009F3238" w:rsidRDefault="00432C17">
      <w:r w:rsidRPr="009F3238">
        <w:br w:type="page"/>
      </w:r>
    </w:p>
    <w:tbl>
      <w:tblPr>
        <w:tblW w:w="9740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1730"/>
        <w:gridCol w:w="837"/>
        <w:gridCol w:w="236"/>
        <w:gridCol w:w="997"/>
        <w:gridCol w:w="243"/>
        <w:gridCol w:w="747"/>
        <w:gridCol w:w="240"/>
        <w:gridCol w:w="660"/>
        <w:gridCol w:w="244"/>
        <w:gridCol w:w="773"/>
        <w:gridCol w:w="243"/>
        <w:gridCol w:w="738"/>
        <w:gridCol w:w="252"/>
        <w:gridCol w:w="738"/>
        <w:gridCol w:w="252"/>
        <w:gridCol w:w="810"/>
      </w:tblGrid>
      <w:tr w:rsidR="003C3965" w:rsidRPr="009F3238" w14:paraId="763C2F77" w14:textId="28DE63FB" w:rsidTr="00AB258D">
        <w:trPr>
          <w:trHeight w:val="100"/>
          <w:tblHeader/>
        </w:trPr>
        <w:tc>
          <w:tcPr>
            <w:tcW w:w="1730" w:type="dxa"/>
          </w:tcPr>
          <w:p w14:paraId="6FC11211" w14:textId="10D0DF12" w:rsidR="003C3965" w:rsidRPr="009F3238" w:rsidRDefault="003C3965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8010" w:type="dxa"/>
            <w:gridSpan w:val="15"/>
            <w:hideMark/>
          </w:tcPr>
          <w:p w14:paraId="76AE6660" w14:textId="52A89B46" w:rsidR="003C3965" w:rsidRPr="009F3238" w:rsidRDefault="003C3965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C3965" w:rsidRPr="009F3238" w14:paraId="5B61CF8B" w14:textId="77777777" w:rsidTr="002977EE">
        <w:trPr>
          <w:trHeight w:val="351"/>
          <w:tblHeader/>
        </w:trPr>
        <w:tc>
          <w:tcPr>
            <w:tcW w:w="1730" w:type="dxa"/>
            <w:vMerge w:val="restart"/>
            <w:vAlign w:val="bottom"/>
          </w:tcPr>
          <w:p w14:paraId="6AC3AD94" w14:textId="2C34F912" w:rsidR="003C3965" w:rsidRPr="009F3238" w:rsidRDefault="003C3965" w:rsidP="002977EE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r w:rsidRPr="009F3238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837" w:type="dxa"/>
            <w:vMerge w:val="restart"/>
            <w:vAlign w:val="bottom"/>
          </w:tcPr>
          <w:p w14:paraId="6FE6EAA4" w14:textId="52CE02AD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C3E"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FE5810" w:rsidRPr="009F3238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2562 </w:t>
            </w:r>
            <w:r w:rsidRPr="009F3238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ตามที่</w:t>
            </w: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รายงานในงวดก่อน</w:t>
            </w:r>
          </w:p>
        </w:tc>
        <w:tc>
          <w:tcPr>
            <w:tcW w:w="236" w:type="dxa"/>
            <w:vAlign w:val="bottom"/>
          </w:tcPr>
          <w:p w14:paraId="08C49AA8" w14:textId="77777777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nil"/>
              <w:right w:val="nil"/>
            </w:tcBorders>
            <w:vAlign w:val="bottom"/>
          </w:tcPr>
          <w:p w14:paraId="796DC2EB" w14:textId="66ACD911" w:rsidR="003C3965" w:rsidRPr="009F3238" w:rsidRDefault="003C3965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2DBB1CD" w14:textId="77777777" w:rsidR="003C3965" w:rsidRPr="009F3238" w:rsidRDefault="003C3965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vMerge w:val="restart"/>
            <w:tcBorders>
              <w:left w:val="nil"/>
              <w:right w:val="nil"/>
            </w:tcBorders>
            <w:vAlign w:val="bottom"/>
          </w:tcPr>
          <w:p w14:paraId="2A3FDA0F" w14:textId="2959AEF6" w:rsidR="003C3965" w:rsidRPr="009F3238" w:rsidRDefault="003C3965" w:rsidP="003C396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140C5D6" w14:textId="6E9D4B23" w:rsidR="003C3965" w:rsidRPr="009F3238" w:rsidRDefault="003C3965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1 </w:t>
            </w: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240" w:type="dxa"/>
            <w:vAlign w:val="bottom"/>
          </w:tcPr>
          <w:p w14:paraId="6CF27DB4" w14:textId="77777777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02F6C1FD" w14:textId="2408B0FE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บันทึกเป็น (รายจ่าย) </w:t>
            </w:r>
            <w:r w:rsidRPr="009F3238">
              <w:rPr>
                <w:rFonts w:asciiTheme="majorBidi" w:hAnsiTheme="majorBidi" w:cstheme="majorBidi" w:hint="cs"/>
                <w:sz w:val="22"/>
                <w:szCs w:val="22"/>
              </w:rPr>
              <w:t>/</w:t>
            </w: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4F7CC420" w14:textId="77777777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vMerge w:val="restart"/>
            <w:vAlign w:val="bottom"/>
          </w:tcPr>
          <w:p w14:paraId="007CE8D5" w14:textId="4717E3D0" w:rsidR="003C3965" w:rsidRPr="009F3238" w:rsidRDefault="003C3965" w:rsidP="003C3965">
            <w:pPr>
              <w:spacing w:line="240" w:lineRule="auto"/>
              <w:ind w:left="-104" w:right="-9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252" w:type="dxa"/>
            <w:vAlign w:val="bottom"/>
          </w:tcPr>
          <w:p w14:paraId="52FCD865" w14:textId="77777777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vMerge w:val="restart"/>
            <w:vAlign w:val="bottom"/>
          </w:tcPr>
          <w:p w14:paraId="49066A31" w14:textId="28108537" w:rsidR="003C3965" w:rsidRPr="009F3238" w:rsidRDefault="003C3965" w:rsidP="003C3965">
            <w:pPr>
              <w:spacing w:line="240" w:lineRule="auto"/>
              <w:ind w:left="-142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252" w:type="dxa"/>
            <w:vAlign w:val="bottom"/>
          </w:tcPr>
          <w:p w14:paraId="1624B464" w14:textId="77777777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57E94537" w14:textId="7099E7BC" w:rsidR="003C3965" w:rsidRPr="009F3238" w:rsidRDefault="003C3965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9292AF6" w14:textId="03C2815B" w:rsidR="003C3965" w:rsidRPr="009F3238" w:rsidRDefault="003C3965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C3965" w:rsidRPr="009F3238" w14:paraId="0BF01181" w14:textId="77777777" w:rsidTr="003C3965">
        <w:trPr>
          <w:trHeight w:val="351"/>
          <w:tblHeader/>
        </w:trPr>
        <w:tc>
          <w:tcPr>
            <w:tcW w:w="1730" w:type="dxa"/>
            <w:vMerge/>
            <w:vAlign w:val="center"/>
          </w:tcPr>
          <w:p w14:paraId="4F20EBA4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837" w:type="dxa"/>
            <w:vMerge/>
            <w:vAlign w:val="center"/>
          </w:tcPr>
          <w:p w14:paraId="3CFCC633" w14:textId="64E36655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484C6147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53CB6F6" w14:textId="000F5141" w:rsidR="003C3965" w:rsidRPr="009F3238" w:rsidRDefault="003C3965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543D0DC" w14:textId="77777777" w:rsidR="003C3965" w:rsidRPr="009F3238" w:rsidRDefault="003C3965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5B06B6D" w14:textId="7B95508B" w:rsidR="003C3965" w:rsidRPr="009F3238" w:rsidRDefault="003C3965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  <w:vAlign w:val="center"/>
          </w:tcPr>
          <w:p w14:paraId="1C1616D5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1676A1E1" w14:textId="3D9E84BA" w:rsidR="003C3965" w:rsidRPr="009F3238" w:rsidRDefault="003C3965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44" w:type="dxa"/>
            <w:vAlign w:val="bottom"/>
          </w:tcPr>
          <w:p w14:paraId="602CE690" w14:textId="77777777" w:rsidR="003C3965" w:rsidRPr="009F3238" w:rsidRDefault="003C396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5961A80" w14:textId="322DAA2D" w:rsidR="003C3965" w:rsidRPr="009F3238" w:rsidRDefault="003C3965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center"/>
          </w:tcPr>
          <w:p w14:paraId="5A836176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vMerge/>
            <w:vAlign w:val="center"/>
          </w:tcPr>
          <w:p w14:paraId="7D3ED836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6EF9827B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vMerge/>
          </w:tcPr>
          <w:p w14:paraId="750F940E" w14:textId="77777777" w:rsidR="003C3965" w:rsidRPr="009F3238" w:rsidRDefault="003C3965" w:rsidP="00BA6001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71AFC229" w14:textId="77777777" w:rsidR="003C3965" w:rsidRPr="009F3238" w:rsidRDefault="003C396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/>
          </w:tcPr>
          <w:p w14:paraId="7EB8A071" w14:textId="77777777" w:rsidR="003C3965" w:rsidRPr="009F3238" w:rsidRDefault="003C3965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C3965" w:rsidRPr="009F3238" w14:paraId="50339AA0" w14:textId="4AF9901A" w:rsidTr="00AB258D">
        <w:trPr>
          <w:trHeight w:val="208"/>
          <w:tblHeader/>
        </w:trPr>
        <w:tc>
          <w:tcPr>
            <w:tcW w:w="1730" w:type="dxa"/>
          </w:tcPr>
          <w:p w14:paraId="060BC7E2" w14:textId="77777777" w:rsidR="003C3965" w:rsidRPr="009F3238" w:rsidRDefault="003C3965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010" w:type="dxa"/>
            <w:gridSpan w:val="15"/>
            <w:vAlign w:val="bottom"/>
            <w:hideMark/>
          </w:tcPr>
          <w:p w14:paraId="631A1713" w14:textId="3338B71B" w:rsidR="003C3965" w:rsidRPr="009F3238" w:rsidRDefault="003C3965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A6001" w:rsidRPr="009F3238" w14:paraId="36A3CA3B" w14:textId="7AF427BD" w:rsidTr="00AB258D">
        <w:trPr>
          <w:trHeight w:val="217"/>
        </w:trPr>
        <w:tc>
          <w:tcPr>
            <w:tcW w:w="1730" w:type="dxa"/>
          </w:tcPr>
          <w:p w14:paraId="5233F298" w14:textId="5C778B18" w:rsidR="00BA6001" w:rsidRPr="009F3238" w:rsidRDefault="00BA6001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5958" w:type="dxa"/>
            <w:gridSpan w:val="11"/>
            <w:vAlign w:val="bottom"/>
          </w:tcPr>
          <w:p w14:paraId="2DEEA103" w14:textId="77777777" w:rsidR="00BA6001" w:rsidRPr="009F3238" w:rsidRDefault="00BA6001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44F0F163" w14:textId="77777777" w:rsidR="00BA6001" w:rsidRPr="009F3238" w:rsidRDefault="00BA6001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738" w:type="dxa"/>
          </w:tcPr>
          <w:p w14:paraId="3AC5FFDA" w14:textId="77777777" w:rsidR="00BA6001" w:rsidRPr="009F3238" w:rsidRDefault="00BA6001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55D2D0D3" w14:textId="77777777" w:rsidR="00BA6001" w:rsidRPr="009F3238" w:rsidRDefault="00BA6001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3A576D3" w14:textId="77777777" w:rsidR="00BA6001" w:rsidRPr="009F3238" w:rsidRDefault="00BA6001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3C3965" w:rsidRPr="009F3238" w14:paraId="3B75BE2E" w14:textId="7DCC252F" w:rsidTr="00C52103">
        <w:trPr>
          <w:trHeight w:val="344"/>
        </w:trPr>
        <w:tc>
          <w:tcPr>
            <w:tcW w:w="2567" w:type="dxa"/>
            <w:gridSpan w:val="2"/>
          </w:tcPr>
          <w:p w14:paraId="3896586B" w14:textId="4D1F68ED" w:rsidR="003C3965" w:rsidRPr="009F3238" w:rsidRDefault="003C3965" w:rsidP="00BA60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7ACAD96F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53046BFD" w14:textId="77777777" w:rsidR="003C3965" w:rsidRPr="009F3238" w:rsidRDefault="003C3965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BAF9BB4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vAlign w:val="bottom"/>
          </w:tcPr>
          <w:p w14:paraId="4AF53D94" w14:textId="77777777" w:rsidR="003C3965" w:rsidRPr="009F3238" w:rsidRDefault="003C3965" w:rsidP="00AA26AC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D4833E7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15FBF64B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7E2458C2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536E0F8C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0575E7A" w14:textId="77777777" w:rsidR="003C3965" w:rsidRPr="009F3238" w:rsidRDefault="003C3965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72D04862" w14:textId="77777777" w:rsidR="003C3965" w:rsidRPr="009F3238" w:rsidRDefault="003C3965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</w:tcPr>
          <w:p w14:paraId="621ABED5" w14:textId="77777777" w:rsidR="003C3965" w:rsidRPr="009F3238" w:rsidRDefault="003C3965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4EC041F1" w14:textId="77777777" w:rsidR="003C3965" w:rsidRPr="009F3238" w:rsidRDefault="003C3965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</w:tcPr>
          <w:p w14:paraId="4BF5A6E2" w14:textId="77777777" w:rsidR="003C3965" w:rsidRPr="009F3238" w:rsidRDefault="003C3965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BBB868B" w14:textId="77777777" w:rsidR="003C3965" w:rsidRPr="009F3238" w:rsidRDefault="003C3965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</w:tr>
      <w:tr w:rsidR="009142BD" w:rsidRPr="009F3238" w14:paraId="3A77EF92" w14:textId="04254FC0" w:rsidTr="00571EF6">
        <w:trPr>
          <w:trHeight w:val="690"/>
        </w:trPr>
        <w:tc>
          <w:tcPr>
            <w:tcW w:w="1730" w:type="dxa"/>
            <w:hideMark/>
          </w:tcPr>
          <w:p w14:paraId="63402498" w14:textId="41F05A60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  <w:r w:rsidRPr="009F3238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837" w:type="dxa"/>
            <w:vAlign w:val="bottom"/>
          </w:tcPr>
          <w:p w14:paraId="65C28784" w14:textId="412CC40B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777</w:t>
            </w:r>
          </w:p>
        </w:tc>
        <w:tc>
          <w:tcPr>
            <w:tcW w:w="236" w:type="dxa"/>
            <w:vAlign w:val="bottom"/>
          </w:tcPr>
          <w:p w14:paraId="72D5B3AF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43EE255A" w14:textId="0C71C432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21BC5F7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vAlign w:val="bottom"/>
          </w:tcPr>
          <w:p w14:paraId="2064ACBD" w14:textId="6FDE9CC1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777</w:t>
            </w:r>
          </w:p>
        </w:tc>
        <w:tc>
          <w:tcPr>
            <w:tcW w:w="240" w:type="dxa"/>
            <w:vAlign w:val="bottom"/>
          </w:tcPr>
          <w:p w14:paraId="51439504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4F56CDCD" w14:textId="21666F6F" w:rsidR="009142BD" w:rsidRPr="009F3238" w:rsidRDefault="00016AF4" w:rsidP="009142BD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(283</w:t>
            </w:r>
            <w:r w:rsidR="009142BD"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50221161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47E0FFD4" w14:textId="4A6FB06D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DC35497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75EA597C" w14:textId="589263DA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C28B7FA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0714B442" w14:textId="649FB180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4339A64D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67136A5" w14:textId="3DED4C9F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494</w:t>
            </w:r>
          </w:p>
        </w:tc>
      </w:tr>
      <w:tr w:rsidR="009142BD" w:rsidRPr="009F3238" w14:paraId="677C78C2" w14:textId="604A0CC4" w:rsidTr="00AB258D">
        <w:trPr>
          <w:trHeight w:val="775"/>
        </w:trPr>
        <w:tc>
          <w:tcPr>
            <w:tcW w:w="1730" w:type="dxa"/>
            <w:hideMark/>
          </w:tcPr>
          <w:p w14:paraId="262E81E4" w14:textId="239D249A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สินค้าคงเหลือ</w:t>
            </w:r>
            <w:r w:rsidRPr="009F323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ค่าเผื่อการลดมูลค่าของสินค้า)</w:t>
            </w:r>
          </w:p>
        </w:tc>
        <w:tc>
          <w:tcPr>
            <w:tcW w:w="837" w:type="dxa"/>
            <w:vAlign w:val="bottom"/>
          </w:tcPr>
          <w:p w14:paraId="02FDE108" w14:textId="71F2E793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36,554</w:t>
            </w:r>
          </w:p>
        </w:tc>
        <w:tc>
          <w:tcPr>
            <w:tcW w:w="236" w:type="dxa"/>
            <w:vAlign w:val="bottom"/>
          </w:tcPr>
          <w:p w14:paraId="60AEA88D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36AAD047" w14:textId="03807CB9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20512CD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vAlign w:val="bottom"/>
          </w:tcPr>
          <w:p w14:paraId="05B56587" w14:textId="4A309CBC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36,554</w:t>
            </w:r>
          </w:p>
        </w:tc>
        <w:tc>
          <w:tcPr>
            <w:tcW w:w="240" w:type="dxa"/>
            <w:vAlign w:val="bottom"/>
          </w:tcPr>
          <w:p w14:paraId="1B04ADC2" w14:textId="77777777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6BB89486" w14:textId="22CD1316" w:rsidR="009142BD" w:rsidRPr="009F3238" w:rsidRDefault="009142BD" w:rsidP="009142BD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(11,747)</w:t>
            </w:r>
          </w:p>
        </w:tc>
        <w:tc>
          <w:tcPr>
            <w:tcW w:w="244" w:type="dxa"/>
            <w:vAlign w:val="bottom"/>
          </w:tcPr>
          <w:p w14:paraId="2326C7BA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331AB71A" w14:textId="39D02E59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2EF1D5D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04FC8B66" w14:textId="53646AB6" w:rsidR="009142BD" w:rsidRPr="009F3238" w:rsidRDefault="00016AF4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55</w:t>
            </w:r>
            <w:r w:rsidR="009142BD"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</w:p>
        </w:tc>
        <w:tc>
          <w:tcPr>
            <w:tcW w:w="252" w:type="dxa"/>
          </w:tcPr>
          <w:p w14:paraId="3443D367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72805030" w14:textId="5D695BC8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43C1E7C7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89738" w14:textId="40BAEFFD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25,361</w:t>
            </w:r>
          </w:p>
        </w:tc>
      </w:tr>
      <w:tr w:rsidR="009142BD" w:rsidRPr="009F3238" w14:paraId="5FEFA689" w14:textId="772DF4EA" w:rsidTr="00CA1562">
        <w:trPr>
          <w:trHeight w:val="523"/>
        </w:trPr>
        <w:tc>
          <w:tcPr>
            <w:tcW w:w="1730" w:type="dxa"/>
            <w:hideMark/>
          </w:tcPr>
          <w:p w14:paraId="2D3186DD" w14:textId="77777777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37" w:type="dxa"/>
            <w:vAlign w:val="bottom"/>
          </w:tcPr>
          <w:p w14:paraId="532E4DC1" w14:textId="1EE7CB42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121,022</w:t>
            </w:r>
          </w:p>
        </w:tc>
        <w:tc>
          <w:tcPr>
            <w:tcW w:w="236" w:type="dxa"/>
            <w:vAlign w:val="bottom"/>
          </w:tcPr>
          <w:p w14:paraId="3269C014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2F01D2D0" w14:textId="733D6E6A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4014968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vAlign w:val="bottom"/>
          </w:tcPr>
          <w:p w14:paraId="2D52D8A5" w14:textId="45F9C59E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121,022</w:t>
            </w:r>
          </w:p>
        </w:tc>
        <w:tc>
          <w:tcPr>
            <w:tcW w:w="240" w:type="dxa"/>
            <w:vAlign w:val="bottom"/>
          </w:tcPr>
          <w:p w14:paraId="5E4DF035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2CCE3D24" w14:textId="715A5C6B" w:rsidR="009142BD" w:rsidRPr="009F3238" w:rsidRDefault="002429B1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8,75</w:t>
            </w:r>
            <w:r w:rsidR="00F1771B"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</w:t>
            </w:r>
          </w:p>
        </w:tc>
        <w:tc>
          <w:tcPr>
            <w:tcW w:w="244" w:type="dxa"/>
            <w:vAlign w:val="bottom"/>
          </w:tcPr>
          <w:p w14:paraId="7F0C6BF6" w14:textId="77777777" w:rsidR="009142BD" w:rsidRPr="009F3238" w:rsidRDefault="009142BD" w:rsidP="009142BD">
            <w:pPr>
              <w:pStyle w:val="acctfourfigures"/>
              <w:tabs>
                <w:tab w:val="left" w:pos="558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179F97C" w14:textId="496FB124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(360)</w:t>
            </w:r>
          </w:p>
        </w:tc>
        <w:tc>
          <w:tcPr>
            <w:tcW w:w="243" w:type="dxa"/>
            <w:vAlign w:val="bottom"/>
          </w:tcPr>
          <w:p w14:paraId="5F64C623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2A74DA83" w14:textId="79BAB5A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41</w:t>
            </w:r>
            <w:r w:rsidR="003B2059"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</w:t>
            </w:r>
          </w:p>
        </w:tc>
        <w:tc>
          <w:tcPr>
            <w:tcW w:w="252" w:type="dxa"/>
          </w:tcPr>
          <w:p w14:paraId="2C3B93B1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3FCCE224" w14:textId="2CBE39A8" w:rsidR="009142BD" w:rsidRPr="009F3238" w:rsidRDefault="00A16D44" w:rsidP="009142BD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(17</w:t>
            </w:r>
            <w:r w:rsidR="009142BD"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52" w:type="dxa"/>
          </w:tcPr>
          <w:p w14:paraId="02962885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919B057" w14:textId="12A1F692" w:rsidR="009142BD" w:rsidRPr="009F3238" w:rsidRDefault="002429B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129,817</w:t>
            </w:r>
          </w:p>
        </w:tc>
      </w:tr>
      <w:tr w:rsidR="009142BD" w:rsidRPr="009F3238" w14:paraId="5643FBAB" w14:textId="298ED2D9" w:rsidTr="00AB258D">
        <w:trPr>
          <w:trHeight w:val="460"/>
        </w:trPr>
        <w:tc>
          <w:tcPr>
            <w:tcW w:w="1730" w:type="dxa"/>
            <w:hideMark/>
          </w:tcPr>
          <w:p w14:paraId="07D4B289" w14:textId="77777777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837" w:type="dxa"/>
            <w:vAlign w:val="bottom"/>
          </w:tcPr>
          <w:p w14:paraId="05D1E04E" w14:textId="7691F52C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25,118</w:t>
            </w:r>
          </w:p>
        </w:tc>
        <w:tc>
          <w:tcPr>
            <w:tcW w:w="236" w:type="dxa"/>
            <w:vAlign w:val="bottom"/>
          </w:tcPr>
          <w:p w14:paraId="5F96BC18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34BAC18E" w14:textId="16C1D4F7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BA04072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4DD549C7" w14:textId="1A1F18C4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25,118</w:t>
            </w:r>
          </w:p>
        </w:tc>
        <w:tc>
          <w:tcPr>
            <w:tcW w:w="240" w:type="dxa"/>
            <w:vAlign w:val="bottom"/>
          </w:tcPr>
          <w:p w14:paraId="0A7C3495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59F9F113" w14:textId="5822C4CD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67</w:t>
            </w:r>
            <w:r w:rsidR="00CC7CC1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</w:t>
            </w:r>
          </w:p>
        </w:tc>
        <w:tc>
          <w:tcPr>
            <w:tcW w:w="244" w:type="dxa"/>
            <w:vAlign w:val="bottom"/>
          </w:tcPr>
          <w:p w14:paraId="64A2418A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3FB92A98" w14:textId="5CEB8A91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DA3CC6E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4FE66F2D" w14:textId="178FBFD0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F80F4B5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1C68FBD1" w14:textId="1D085494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08B5554B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3B8F1E" w14:textId="19C747A5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25,795</w:t>
            </w:r>
          </w:p>
        </w:tc>
      </w:tr>
      <w:tr w:rsidR="009142BD" w:rsidRPr="009F3238" w14:paraId="4353C19B" w14:textId="72EE6C41" w:rsidTr="00AB258D">
        <w:trPr>
          <w:trHeight w:val="235"/>
        </w:trPr>
        <w:tc>
          <w:tcPr>
            <w:tcW w:w="1730" w:type="dxa"/>
            <w:hideMark/>
          </w:tcPr>
          <w:p w14:paraId="091AC5A9" w14:textId="77777777" w:rsidR="009142BD" w:rsidRPr="003B1B3E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837" w:type="dxa"/>
            <w:vAlign w:val="bottom"/>
          </w:tcPr>
          <w:p w14:paraId="631DA581" w14:textId="0A0E16F6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5,700</w:t>
            </w:r>
          </w:p>
        </w:tc>
        <w:tc>
          <w:tcPr>
            <w:tcW w:w="236" w:type="dxa"/>
            <w:vAlign w:val="bottom"/>
          </w:tcPr>
          <w:p w14:paraId="03634026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11A0B611" w14:textId="2513D655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D756FDC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7D5121E9" w14:textId="3605CCED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5,700</w:t>
            </w:r>
          </w:p>
        </w:tc>
        <w:tc>
          <w:tcPr>
            <w:tcW w:w="240" w:type="dxa"/>
            <w:vAlign w:val="bottom"/>
          </w:tcPr>
          <w:p w14:paraId="2C8EE36D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00B7A923" w14:textId="42CBFF34" w:rsidR="009142BD" w:rsidRPr="009F3238" w:rsidRDefault="009142BD" w:rsidP="009142BD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(1,288)</w:t>
            </w:r>
          </w:p>
        </w:tc>
        <w:tc>
          <w:tcPr>
            <w:tcW w:w="244" w:type="dxa"/>
            <w:vAlign w:val="bottom"/>
          </w:tcPr>
          <w:p w14:paraId="20E063B5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5B5DCEE0" w14:textId="532FCA5F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8D64E97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1091C589" w14:textId="00BE58BF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700ECF69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18DEB638" w14:textId="63A17AF8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1003EDD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BBEB34" w14:textId="58E46D2C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4,412</w:t>
            </w:r>
          </w:p>
        </w:tc>
      </w:tr>
      <w:tr w:rsidR="00016AF4" w:rsidRPr="009F3238" w14:paraId="6C442D71" w14:textId="77777777" w:rsidTr="00AB258D">
        <w:trPr>
          <w:trHeight w:val="163"/>
        </w:trPr>
        <w:tc>
          <w:tcPr>
            <w:tcW w:w="1730" w:type="dxa"/>
          </w:tcPr>
          <w:p w14:paraId="127763DD" w14:textId="4D6C8807" w:rsidR="00016AF4" w:rsidRPr="003B1B3E" w:rsidRDefault="00016AF4" w:rsidP="00016AF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ยอดขาดทุน</w:t>
            </w:r>
            <w:r w:rsidR="00C640C8"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ทางภาษี</w:t>
            </w: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ยกไป</w:t>
            </w:r>
          </w:p>
        </w:tc>
        <w:tc>
          <w:tcPr>
            <w:tcW w:w="837" w:type="dxa"/>
            <w:vAlign w:val="bottom"/>
          </w:tcPr>
          <w:p w14:paraId="093EDC19" w14:textId="6FEE155E" w:rsidR="00016AF4" w:rsidRPr="009F3238" w:rsidRDefault="00016AF4" w:rsidP="00016AF4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5,549</w:t>
            </w:r>
          </w:p>
        </w:tc>
        <w:tc>
          <w:tcPr>
            <w:tcW w:w="236" w:type="dxa"/>
            <w:vAlign w:val="bottom"/>
          </w:tcPr>
          <w:p w14:paraId="4B8E5125" w14:textId="77777777" w:rsidR="00016AF4" w:rsidRPr="009F3238" w:rsidRDefault="00016AF4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2DCBDCC6" w14:textId="0E51D703" w:rsidR="00016AF4" w:rsidRPr="009F3238" w:rsidRDefault="00016AF4" w:rsidP="00016A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0E153BA" w14:textId="77777777" w:rsidR="00016AF4" w:rsidRPr="009F3238" w:rsidRDefault="00016AF4" w:rsidP="00016AF4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5F55B819" w14:textId="1044E931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5,549</w:t>
            </w:r>
          </w:p>
        </w:tc>
        <w:tc>
          <w:tcPr>
            <w:tcW w:w="240" w:type="dxa"/>
            <w:vAlign w:val="bottom"/>
          </w:tcPr>
          <w:p w14:paraId="76847364" w14:textId="77777777" w:rsidR="00016AF4" w:rsidRPr="009F3238" w:rsidRDefault="00016AF4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vAlign w:val="bottom"/>
          </w:tcPr>
          <w:p w14:paraId="524BC69A" w14:textId="1309A454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62,194</w:t>
            </w:r>
          </w:p>
        </w:tc>
        <w:tc>
          <w:tcPr>
            <w:tcW w:w="244" w:type="dxa"/>
            <w:vAlign w:val="bottom"/>
          </w:tcPr>
          <w:p w14:paraId="400EE4C7" w14:textId="77777777" w:rsidR="00016AF4" w:rsidRPr="009F3238" w:rsidRDefault="00016AF4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66B702D" w14:textId="6B73755A" w:rsidR="00016AF4" w:rsidRPr="009F3238" w:rsidRDefault="00016AF4" w:rsidP="00016AF4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2BB2592" w14:textId="77777777" w:rsidR="00016AF4" w:rsidRPr="009F3238" w:rsidRDefault="00016AF4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509D26DB" w14:textId="215F441F" w:rsidR="00016AF4" w:rsidRPr="009F3238" w:rsidRDefault="00016AF4" w:rsidP="00016AF4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37E89113" w14:textId="77777777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701266DB" w14:textId="04758381" w:rsidR="00016AF4" w:rsidRPr="009F3238" w:rsidRDefault="00016AF4" w:rsidP="00016AF4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(11)</w:t>
            </w:r>
          </w:p>
        </w:tc>
        <w:tc>
          <w:tcPr>
            <w:tcW w:w="252" w:type="dxa"/>
          </w:tcPr>
          <w:p w14:paraId="0D00E16A" w14:textId="77777777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5D44ABD" w14:textId="4B723CDC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67,732</w:t>
            </w:r>
          </w:p>
        </w:tc>
      </w:tr>
      <w:tr w:rsidR="00016AF4" w:rsidRPr="009F3238" w14:paraId="4A9180F2" w14:textId="273B11D1" w:rsidTr="00AB258D">
        <w:trPr>
          <w:trHeight w:val="190"/>
        </w:trPr>
        <w:tc>
          <w:tcPr>
            <w:tcW w:w="1730" w:type="dxa"/>
            <w:hideMark/>
          </w:tcPr>
          <w:p w14:paraId="7F3730EB" w14:textId="77777777" w:rsidR="00016AF4" w:rsidRPr="003B1B3E" w:rsidRDefault="00016AF4" w:rsidP="00016AF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อื่นๆ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CB0DE" w14:textId="4547666C" w:rsidR="00016AF4" w:rsidRPr="009F3238" w:rsidRDefault="00016AF4" w:rsidP="00016AF4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6,625</w:t>
            </w:r>
          </w:p>
        </w:tc>
        <w:tc>
          <w:tcPr>
            <w:tcW w:w="236" w:type="dxa"/>
            <w:vAlign w:val="bottom"/>
          </w:tcPr>
          <w:p w14:paraId="15F9F41E" w14:textId="77777777" w:rsidR="00016AF4" w:rsidRPr="009F3238" w:rsidRDefault="00016AF4" w:rsidP="00016AF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6D09B" w14:textId="0512431D" w:rsidR="00016AF4" w:rsidRPr="009F3238" w:rsidRDefault="00016AF4" w:rsidP="00016A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34D9C81" w14:textId="77777777" w:rsidR="00016AF4" w:rsidRPr="009F3238" w:rsidRDefault="00016AF4" w:rsidP="00016AF4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E4AA" w14:textId="6ADEC5E8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6,625</w:t>
            </w:r>
          </w:p>
        </w:tc>
        <w:tc>
          <w:tcPr>
            <w:tcW w:w="240" w:type="dxa"/>
            <w:vAlign w:val="bottom"/>
          </w:tcPr>
          <w:p w14:paraId="56464BDC" w14:textId="77777777" w:rsidR="00016AF4" w:rsidRPr="009F3238" w:rsidRDefault="00016AF4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92BA9" w14:textId="3111FEBF" w:rsidR="00016AF4" w:rsidRPr="009F3238" w:rsidRDefault="00016AF4" w:rsidP="00016AF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823</w:t>
            </w:r>
          </w:p>
        </w:tc>
        <w:tc>
          <w:tcPr>
            <w:tcW w:w="244" w:type="dxa"/>
            <w:vAlign w:val="bottom"/>
          </w:tcPr>
          <w:p w14:paraId="636CCC15" w14:textId="77777777" w:rsidR="00016AF4" w:rsidRPr="009F3238" w:rsidRDefault="00016AF4" w:rsidP="00016AF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E2BBA" w14:textId="4769EB8A" w:rsidR="00016AF4" w:rsidRPr="009F3238" w:rsidRDefault="00016AF4" w:rsidP="00016AF4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9406033" w14:textId="77777777" w:rsidR="00016AF4" w:rsidRPr="009F3238" w:rsidRDefault="00016AF4" w:rsidP="00016AF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7785D" w14:textId="5EC51D99" w:rsidR="00016AF4" w:rsidRPr="009F3238" w:rsidRDefault="00016AF4" w:rsidP="00016AF4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12C0D3D0" w14:textId="77777777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0D7EF" w14:textId="7A47EF26" w:rsidR="00016AF4" w:rsidRPr="009F3238" w:rsidRDefault="00016AF4" w:rsidP="00016AF4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554F144" w14:textId="77777777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7564B" w14:textId="5F0FCEE1" w:rsidR="00016AF4" w:rsidRPr="009F3238" w:rsidRDefault="00016AF4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7,448</w:t>
            </w:r>
          </w:p>
        </w:tc>
      </w:tr>
      <w:tr w:rsidR="009142BD" w:rsidRPr="009F3238" w14:paraId="363F97B4" w14:textId="20264D25" w:rsidTr="00AB258D">
        <w:trPr>
          <w:trHeight w:val="243"/>
        </w:trPr>
        <w:tc>
          <w:tcPr>
            <w:tcW w:w="1730" w:type="dxa"/>
            <w:hideMark/>
          </w:tcPr>
          <w:p w14:paraId="4B0C92BD" w14:textId="77777777" w:rsidR="009142BD" w:rsidRPr="003B1B3E" w:rsidRDefault="009142BD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639CC" w14:textId="5A26C7E9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201,345</w:t>
            </w:r>
          </w:p>
        </w:tc>
        <w:tc>
          <w:tcPr>
            <w:tcW w:w="236" w:type="dxa"/>
            <w:vAlign w:val="bottom"/>
          </w:tcPr>
          <w:p w14:paraId="38C4187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C0A90" w14:textId="28A566E9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B5E1505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9516F" w14:textId="11158E3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201,345</w:t>
            </w:r>
          </w:p>
        </w:tc>
        <w:tc>
          <w:tcPr>
            <w:tcW w:w="240" w:type="dxa"/>
            <w:vAlign w:val="bottom"/>
          </w:tcPr>
          <w:p w14:paraId="5495E963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7618B" w14:textId="1C351E12" w:rsidR="009142BD" w:rsidRPr="009F3238" w:rsidRDefault="002429B1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59,13</w:t>
            </w:r>
            <w:r w:rsidR="00F1771B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44" w:type="dxa"/>
            <w:vAlign w:val="bottom"/>
          </w:tcPr>
          <w:p w14:paraId="7FD5DE85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68A07" w14:textId="4AB0F332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(360)</w:t>
            </w:r>
          </w:p>
        </w:tc>
        <w:tc>
          <w:tcPr>
            <w:tcW w:w="243" w:type="dxa"/>
            <w:vAlign w:val="bottom"/>
          </w:tcPr>
          <w:p w14:paraId="3DAA162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1517A" w14:textId="103BA8DF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97</w:t>
            </w:r>
            <w:r w:rsidR="003B2059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FD7AFB5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A82708" w14:textId="320DB152" w:rsidR="009142BD" w:rsidRPr="009F3238" w:rsidRDefault="00A16D44" w:rsidP="009142BD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(28</w:t>
            </w:r>
            <w:r w:rsidR="009142BD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03EDC54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A4C5F" w14:textId="5A924095" w:rsidR="009142BD" w:rsidRPr="009F3238" w:rsidRDefault="002429B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261,059</w:t>
            </w:r>
          </w:p>
        </w:tc>
      </w:tr>
      <w:tr w:rsidR="009142BD" w:rsidRPr="009F3238" w14:paraId="4D52A9D3" w14:textId="2100C0BD" w:rsidTr="009142BD">
        <w:trPr>
          <w:trHeight w:val="335"/>
        </w:trPr>
        <w:tc>
          <w:tcPr>
            <w:tcW w:w="1730" w:type="dxa"/>
          </w:tcPr>
          <w:p w14:paraId="396EAC71" w14:textId="77777777" w:rsidR="009142BD" w:rsidRPr="009F3238" w:rsidRDefault="009142BD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DA3FC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0CE394C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8D754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0E96643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51F3F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8C8BA0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56DDD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8E49120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04A4D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74F1F00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51139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7CA0A6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</w:tcPr>
          <w:p w14:paraId="3C72374B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23FEBC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4EEDF9D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</w:tr>
      <w:tr w:rsidR="009142BD" w:rsidRPr="009F3238" w14:paraId="4D117DFC" w14:textId="4B05526A" w:rsidTr="00AB258D">
        <w:trPr>
          <w:trHeight w:val="154"/>
        </w:trPr>
        <w:tc>
          <w:tcPr>
            <w:tcW w:w="2567" w:type="dxa"/>
            <w:gridSpan w:val="2"/>
            <w:hideMark/>
          </w:tcPr>
          <w:p w14:paraId="40ECE443" w14:textId="18918A80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5AFDBBA0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</w:tcPr>
          <w:p w14:paraId="5313C86F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38FD25F6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62A62DD3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38E13B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</w:tcPr>
          <w:p w14:paraId="4D254549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4" w:type="dxa"/>
          </w:tcPr>
          <w:p w14:paraId="29DFEBD8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</w:tcPr>
          <w:p w14:paraId="0E678DA5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35B1B40E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D555101" w14:textId="77777777" w:rsidR="009142BD" w:rsidRPr="009F3238" w:rsidRDefault="009142BD" w:rsidP="009142BD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</w:tcPr>
          <w:p w14:paraId="4C5D68AA" w14:textId="77777777" w:rsidR="009142BD" w:rsidRPr="009F3238" w:rsidRDefault="009142BD" w:rsidP="009142BD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58741CCD" w14:textId="77777777" w:rsidR="009142BD" w:rsidRPr="009F3238" w:rsidRDefault="009142BD" w:rsidP="009142BD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</w:tcPr>
          <w:p w14:paraId="4D273214" w14:textId="77777777" w:rsidR="009142BD" w:rsidRPr="009F3238" w:rsidRDefault="009142BD" w:rsidP="009142BD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637982F" w14:textId="77777777" w:rsidR="009142BD" w:rsidRPr="009F3238" w:rsidRDefault="009142BD" w:rsidP="009142BD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</w:tr>
      <w:tr w:rsidR="009142BD" w:rsidRPr="009F3238" w14:paraId="64AA4B9D" w14:textId="3DD5F73A" w:rsidTr="00571EF6">
        <w:trPr>
          <w:trHeight w:val="354"/>
        </w:trPr>
        <w:tc>
          <w:tcPr>
            <w:tcW w:w="1730" w:type="dxa"/>
          </w:tcPr>
          <w:p w14:paraId="56599A9A" w14:textId="65A1FFBE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/>
                <w:sz w:val="22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9F3238">
              <w:rPr>
                <w:rFonts w:asciiTheme="majorBidi" w:hAnsiTheme="majorBidi"/>
                <w:sz w:val="22"/>
                <w:szCs w:val="22"/>
              </w:rPr>
              <w:t xml:space="preserve">                                     </w:t>
            </w:r>
            <w:r w:rsidRPr="009F3238">
              <w:rPr>
                <w:rFonts w:asciiTheme="majorBidi" w:hAnsiTheme="majorBidi"/>
                <w:i/>
                <w:iCs/>
                <w:sz w:val="22"/>
                <w:szCs w:val="22"/>
                <w:cs/>
              </w:rPr>
              <w:t>(การ</w:t>
            </w:r>
            <w:r w:rsidR="005C32BF">
              <w:rPr>
                <w:rFonts w:asciiTheme="majorBidi" w:hAnsiTheme="majorBidi" w:hint="cs"/>
                <w:i/>
                <w:iCs/>
                <w:sz w:val="22"/>
                <w:szCs w:val="22"/>
                <w:cs/>
              </w:rPr>
              <w:t>เพิ่มขึ้น</w:t>
            </w:r>
            <w:r w:rsidRPr="009F3238">
              <w:rPr>
                <w:rFonts w:asciiTheme="majorBidi" w:hAnsiTheme="majorBidi"/>
                <w:i/>
                <w:iCs/>
                <w:sz w:val="22"/>
                <w:szCs w:val="22"/>
                <w:cs/>
              </w:rPr>
              <w:t>ของมูลค่ายุติธรรม)</w:t>
            </w:r>
          </w:p>
        </w:tc>
        <w:tc>
          <w:tcPr>
            <w:tcW w:w="837" w:type="dxa"/>
            <w:vAlign w:val="bottom"/>
          </w:tcPr>
          <w:p w14:paraId="468CE554" w14:textId="3CF13616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(6,951)</w:t>
            </w:r>
          </w:p>
        </w:tc>
        <w:tc>
          <w:tcPr>
            <w:tcW w:w="236" w:type="dxa"/>
            <w:vAlign w:val="bottom"/>
          </w:tcPr>
          <w:p w14:paraId="2646AA20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7FF94299" w14:textId="0428015F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(257,676)</w:t>
            </w:r>
          </w:p>
        </w:tc>
        <w:tc>
          <w:tcPr>
            <w:tcW w:w="243" w:type="dxa"/>
            <w:vAlign w:val="bottom"/>
          </w:tcPr>
          <w:p w14:paraId="187CD189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077F2241" w14:textId="2118E269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(264,627)</w:t>
            </w:r>
          </w:p>
        </w:tc>
        <w:tc>
          <w:tcPr>
            <w:tcW w:w="240" w:type="dxa"/>
            <w:vAlign w:val="bottom"/>
          </w:tcPr>
          <w:p w14:paraId="3351D4E8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5619215" w14:textId="74E32127" w:rsidR="009142BD" w:rsidRPr="009F3238" w:rsidRDefault="009142BD" w:rsidP="009142BD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B2E2C9B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vAlign w:val="bottom"/>
          </w:tcPr>
          <w:p w14:paraId="6572359C" w14:textId="4CCBA606" w:rsidR="009142BD" w:rsidRPr="009F3238" w:rsidRDefault="009142BD" w:rsidP="009142BD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6,946</w:t>
            </w:r>
          </w:p>
        </w:tc>
        <w:tc>
          <w:tcPr>
            <w:tcW w:w="243" w:type="dxa"/>
            <w:vAlign w:val="bottom"/>
          </w:tcPr>
          <w:p w14:paraId="697F92E3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5E32F9E9" w14:textId="030D8F12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A4FDBF7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013B1711" w14:textId="0DBF5EDF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1A1B071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7A2FBB" w14:textId="55AACF09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(257,681)</w:t>
            </w:r>
          </w:p>
        </w:tc>
      </w:tr>
      <w:tr w:rsidR="009142BD" w:rsidRPr="009F3238" w14:paraId="135D538A" w14:textId="6E85F398" w:rsidTr="00CA1562">
        <w:trPr>
          <w:trHeight w:val="235"/>
        </w:trPr>
        <w:tc>
          <w:tcPr>
            <w:tcW w:w="1730" w:type="dxa"/>
            <w:hideMark/>
          </w:tcPr>
          <w:p w14:paraId="305FDED8" w14:textId="77777777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37" w:type="dxa"/>
            <w:vAlign w:val="bottom"/>
          </w:tcPr>
          <w:p w14:paraId="68F4CFD8" w14:textId="3F839631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(1,550)</w:t>
            </w:r>
          </w:p>
        </w:tc>
        <w:tc>
          <w:tcPr>
            <w:tcW w:w="236" w:type="dxa"/>
            <w:vAlign w:val="bottom"/>
          </w:tcPr>
          <w:p w14:paraId="12D68756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4B129701" w14:textId="5CBEF834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337D403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2FCD37FB" w14:textId="2976C878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(1,550)</w:t>
            </w:r>
          </w:p>
        </w:tc>
        <w:tc>
          <w:tcPr>
            <w:tcW w:w="240" w:type="dxa"/>
            <w:vAlign w:val="bottom"/>
          </w:tcPr>
          <w:p w14:paraId="6EE95732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8C31027" w14:textId="02624D82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1,550</w:t>
            </w:r>
          </w:p>
        </w:tc>
        <w:tc>
          <w:tcPr>
            <w:tcW w:w="244" w:type="dxa"/>
            <w:vAlign w:val="bottom"/>
          </w:tcPr>
          <w:p w14:paraId="3E4F6CBA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vAlign w:val="bottom"/>
          </w:tcPr>
          <w:p w14:paraId="080AFD21" w14:textId="2B93C0E4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89DA17F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42495C0E" w14:textId="3A365618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71D81818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72F6CF83" w14:textId="01A73B34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1B9105AC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DF062E" w14:textId="66D57BDC" w:rsidR="009142BD" w:rsidRPr="009F3238" w:rsidRDefault="009142BD" w:rsidP="009142BD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</w:tr>
      <w:tr w:rsidR="009142BD" w:rsidRPr="009F3238" w14:paraId="41C02B9D" w14:textId="3DFCE535" w:rsidTr="00571EF6">
        <w:trPr>
          <w:trHeight w:val="671"/>
        </w:trPr>
        <w:tc>
          <w:tcPr>
            <w:tcW w:w="1730" w:type="dxa"/>
          </w:tcPr>
          <w:p w14:paraId="7E5A8F6C" w14:textId="157C5ACA" w:rsidR="009142BD" w:rsidRPr="009F3238" w:rsidRDefault="009142BD" w:rsidP="009142BD">
            <w:pPr>
              <w:spacing w:line="240" w:lineRule="auto"/>
              <w:ind w:left="252" w:right="-79" w:hanging="252"/>
              <w:rPr>
                <w:rFonts w:asciiTheme="majorBidi" w:hAnsi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837" w:type="dxa"/>
            <w:vAlign w:val="bottom"/>
          </w:tcPr>
          <w:p w14:paraId="0D309F7D" w14:textId="0FD1DCA5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(8,931)</w:t>
            </w:r>
          </w:p>
        </w:tc>
        <w:tc>
          <w:tcPr>
            <w:tcW w:w="236" w:type="dxa"/>
            <w:vAlign w:val="bottom"/>
          </w:tcPr>
          <w:p w14:paraId="1D63290C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77738001" w14:textId="2544D3CF" w:rsidR="009142BD" w:rsidRPr="009F3238" w:rsidRDefault="009142BD" w:rsidP="009142B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502951C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1922E85E" w14:textId="4CF5617C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(8,931)</w:t>
            </w:r>
          </w:p>
        </w:tc>
        <w:tc>
          <w:tcPr>
            <w:tcW w:w="240" w:type="dxa"/>
            <w:vAlign w:val="bottom"/>
          </w:tcPr>
          <w:p w14:paraId="6B393031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F470A" w14:textId="7EB15A53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3,211</w:t>
            </w:r>
          </w:p>
        </w:tc>
        <w:tc>
          <w:tcPr>
            <w:tcW w:w="244" w:type="dxa"/>
            <w:vAlign w:val="bottom"/>
          </w:tcPr>
          <w:p w14:paraId="4C952632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6085E" w14:textId="5E5BB6E1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12BAEA0" w14:textId="77777777" w:rsidR="009142BD" w:rsidRPr="009F3238" w:rsidRDefault="009142BD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4EA597DF" w14:textId="7FE65910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(22,371)</w:t>
            </w:r>
          </w:p>
        </w:tc>
        <w:tc>
          <w:tcPr>
            <w:tcW w:w="252" w:type="dxa"/>
          </w:tcPr>
          <w:p w14:paraId="378129A4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vAlign w:val="bottom"/>
          </w:tcPr>
          <w:p w14:paraId="3722FD1D" w14:textId="060BF4C4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258A6E2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F1FB92" w14:textId="44C94B9B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(28,091)</w:t>
            </w:r>
          </w:p>
        </w:tc>
      </w:tr>
      <w:tr w:rsidR="009142BD" w:rsidRPr="009F3238" w14:paraId="4BD455C4" w14:textId="434CD74C" w:rsidTr="00AB258D">
        <w:trPr>
          <w:trHeight w:val="108"/>
        </w:trPr>
        <w:tc>
          <w:tcPr>
            <w:tcW w:w="1730" w:type="dxa"/>
            <w:hideMark/>
          </w:tcPr>
          <w:p w14:paraId="04560B91" w14:textId="77777777" w:rsidR="009142BD" w:rsidRPr="009F3238" w:rsidRDefault="009142BD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671DF" w14:textId="6E499066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(17,432)</w:t>
            </w:r>
          </w:p>
        </w:tc>
        <w:tc>
          <w:tcPr>
            <w:tcW w:w="236" w:type="dxa"/>
          </w:tcPr>
          <w:p w14:paraId="364B5AB1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31AB0" w14:textId="4DACB65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(257,676)</w:t>
            </w:r>
          </w:p>
        </w:tc>
        <w:tc>
          <w:tcPr>
            <w:tcW w:w="243" w:type="dxa"/>
          </w:tcPr>
          <w:p w14:paraId="3A837202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986AC" w14:textId="0E9F276E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(275,108)</w:t>
            </w:r>
          </w:p>
        </w:tc>
        <w:tc>
          <w:tcPr>
            <w:tcW w:w="240" w:type="dxa"/>
          </w:tcPr>
          <w:p w14:paraId="6B706D6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28227" w14:textId="14C9BB25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4,761</w:t>
            </w:r>
          </w:p>
        </w:tc>
        <w:tc>
          <w:tcPr>
            <w:tcW w:w="244" w:type="dxa"/>
          </w:tcPr>
          <w:p w14:paraId="6DE7FBBD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17F3D" w14:textId="1466AB72" w:rsidR="009142BD" w:rsidRPr="009F3238" w:rsidRDefault="009142BD" w:rsidP="009142BD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6,946</w:t>
            </w:r>
          </w:p>
        </w:tc>
        <w:tc>
          <w:tcPr>
            <w:tcW w:w="243" w:type="dxa"/>
          </w:tcPr>
          <w:p w14:paraId="6F6B317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324B" w14:textId="22241515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(22,371)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DA87800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E1F9F" w14:textId="13B9C927" w:rsidR="009142BD" w:rsidRPr="009F3238" w:rsidRDefault="009142BD" w:rsidP="009142BD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8E0482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C4E7B" w14:textId="0C773F00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(285,772)</w:t>
            </w:r>
          </w:p>
        </w:tc>
      </w:tr>
      <w:tr w:rsidR="009142BD" w:rsidRPr="009F3238" w14:paraId="6F245277" w14:textId="058BB6A7" w:rsidTr="00AB258D">
        <w:trPr>
          <w:trHeight w:val="133"/>
        </w:trPr>
        <w:tc>
          <w:tcPr>
            <w:tcW w:w="1730" w:type="dxa"/>
          </w:tcPr>
          <w:p w14:paraId="2BEB170C" w14:textId="77777777" w:rsidR="009142BD" w:rsidRPr="009F3238" w:rsidRDefault="009142BD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DFEED7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36" w:type="dxa"/>
          </w:tcPr>
          <w:p w14:paraId="4DDA92E2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1CDC7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588037CA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E91AD2" w14:textId="77777777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0EB6CD59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F087C2" w14:textId="77777777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4" w:type="dxa"/>
          </w:tcPr>
          <w:p w14:paraId="4794C856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D66130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085B2F08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27E90D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7673B33A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E855DF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6D32363E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EAE2C8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142BD" w:rsidRPr="009F3238" w14:paraId="5064CAC8" w14:textId="5D0B02BF" w:rsidTr="00AB258D">
        <w:trPr>
          <w:trHeight w:val="163"/>
        </w:trPr>
        <w:tc>
          <w:tcPr>
            <w:tcW w:w="1730" w:type="dxa"/>
            <w:hideMark/>
          </w:tcPr>
          <w:p w14:paraId="5F7C88A7" w14:textId="77777777" w:rsidR="009142BD" w:rsidRPr="009F3238" w:rsidRDefault="009142BD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935E63" w14:textId="08372B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183,913</w:t>
            </w:r>
          </w:p>
        </w:tc>
        <w:tc>
          <w:tcPr>
            <w:tcW w:w="236" w:type="dxa"/>
          </w:tcPr>
          <w:p w14:paraId="7B98CF22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F3D05" w14:textId="31BBB433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(257,676)</w:t>
            </w:r>
          </w:p>
        </w:tc>
        <w:tc>
          <w:tcPr>
            <w:tcW w:w="243" w:type="dxa"/>
          </w:tcPr>
          <w:p w14:paraId="6AE4B16B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75672" w14:textId="68D9DD97" w:rsidR="009142BD" w:rsidRPr="009F3238" w:rsidRDefault="009142BD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(73,763)</w:t>
            </w:r>
          </w:p>
        </w:tc>
        <w:tc>
          <w:tcPr>
            <w:tcW w:w="240" w:type="dxa"/>
          </w:tcPr>
          <w:p w14:paraId="173C47EE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A03A3E" w14:textId="1F44EBFA" w:rsidR="009142BD" w:rsidRPr="009F3238" w:rsidRDefault="009142BD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63,</w:t>
            </w:r>
            <w:r w:rsidR="002429B1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89</w:t>
            </w:r>
            <w:r w:rsidR="00F1771B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</w:t>
            </w:r>
          </w:p>
        </w:tc>
        <w:tc>
          <w:tcPr>
            <w:tcW w:w="244" w:type="dxa"/>
          </w:tcPr>
          <w:p w14:paraId="63E752FC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676E21" w14:textId="2E8619D2" w:rsidR="009142BD" w:rsidRPr="009F3238" w:rsidRDefault="009142BD" w:rsidP="009142BD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6,586</w:t>
            </w:r>
          </w:p>
        </w:tc>
        <w:tc>
          <w:tcPr>
            <w:tcW w:w="243" w:type="dxa"/>
          </w:tcPr>
          <w:p w14:paraId="66F8C6FF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F70AC3" w14:textId="734D90EF" w:rsidR="009142BD" w:rsidRPr="009F3238" w:rsidRDefault="003B2059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(21,400</w:t>
            </w:r>
            <w:r w:rsidR="009142BD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10F8045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2A9E48" w14:textId="2192F3F4" w:rsidR="009142BD" w:rsidRPr="009F3238" w:rsidRDefault="00A16D44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(28</w:t>
            </w:r>
            <w:r w:rsidR="009142BD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A1D7297" w14:textId="77777777" w:rsidR="009142BD" w:rsidRPr="009F3238" w:rsidRDefault="009142BD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754F67" w14:textId="3AA8C028" w:rsidR="009142BD" w:rsidRPr="009F3238" w:rsidRDefault="002429B1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(24,713</w:t>
            </w:r>
            <w:r w:rsidR="009142BD"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)</w:t>
            </w:r>
          </w:p>
        </w:tc>
      </w:tr>
    </w:tbl>
    <w:p w14:paraId="241F865F" w14:textId="77777777" w:rsidR="00FE5810" w:rsidRPr="009F3238" w:rsidRDefault="00FE581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300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2712"/>
        <w:gridCol w:w="945"/>
        <w:gridCol w:w="261"/>
        <w:gridCol w:w="774"/>
        <w:gridCol w:w="243"/>
        <w:gridCol w:w="900"/>
        <w:gridCol w:w="243"/>
        <w:gridCol w:w="1017"/>
        <w:gridCol w:w="243"/>
        <w:gridCol w:w="828"/>
        <w:gridCol w:w="243"/>
        <w:gridCol w:w="891"/>
      </w:tblGrid>
      <w:tr w:rsidR="00FE5810" w:rsidRPr="009F3238" w14:paraId="08458EE8" w14:textId="77777777" w:rsidTr="00AB258D">
        <w:trPr>
          <w:trHeight w:val="280"/>
          <w:tblHeader/>
        </w:trPr>
        <w:tc>
          <w:tcPr>
            <w:tcW w:w="2712" w:type="dxa"/>
          </w:tcPr>
          <w:p w14:paraId="2BFE0981" w14:textId="77777777" w:rsidR="00FE5810" w:rsidRPr="009F3238" w:rsidRDefault="00FE581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6588" w:type="dxa"/>
            <w:gridSpan w:val="11"/>
            <w:hideMark/>
          </w:tcPr>
          <w:p w14:paraId="4BBF62FE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E5810" w:rsidRPr="009F3238" w14:paraId="5800ACDE" w14:textId="77777777" w:rsidTr="00FE5810">
        <w:trPr>
          <w:trHeight w:val="229"/>
          <w:tblHeader/>
        </w:trPr>
        <w:tc>
          <w:tcPr>
            <w:tcW w:w="2712" w:type="dxa"/>
            <w:vMerge w:val="restart"/>
            <w:vAlign w:val="bottom"/>
            <w:hideMark/>
          </w:tcPr>
          <w:p w14:paraId="6F880B95" w14:textId="77777777" w:rsidR="00FE5810" w:rsidRPr="009F3238" w:rsidRDefault="00FE581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9F3238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45" w:type="dxa"/>
            <w:vMerge w:val="restart"/>
            <w:vAlign w:val="bottom"/>
            <w:hideMark/>
          </w:tcPr>
          <w:p w14:paraId="513140E6" w14:textId="77777777" w:rsidR="00FE5810" w:rsidRPr="009F3238" w:rsidRDefault="00FE581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9939570" w14:textId="77777777" w:rsidR="00FE5810" w:rsidRPr="009F3238" w:rsidRDefault="00FE581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61" w:type="dxa"/>
            <w:vMerge w:val="restart"/>
            <w:vAlign w:val="bottom"/>
          </w:tcPr>
          <w:p w14:paraId="5DD8DA61" w14:textId="77777777" w:rsidR="00FE5810" w:rsidRPr="009F3238" w:rsidRDefault="00FE581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E9C45" w14:textId="77777777" w:rsidR="00FE5810" w:rsidRPr="009F3238" w:rsidRDefault="00FE581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บันทึกเป็น (รายจ่าย)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43" w:type="dxa"/>
            <w:vMerge w:val="restart"/>
          </w:tcPr>
          <w:p w14:paraId="73FDE585" w14:textId="77777777" w:rsidR="00FE5810" w:rsidRPr="009F3238" w:rsidRDefault="00FE5810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Merge w:val="restart"/>
            <w:vAlign w:val="bottom"/>
            <w:hideMark/>
          </w:tcPr>
          <w:p w14:paraId="6E5B1314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243" w:type="dxa"/>
            <w:vMerge w:val="restart"/>
          </w:tcPr>
          <w:p w14:paraId="36F7D888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vMerge w:val="restart"/>
            <w:vAlign w:val="bottom"/>
            <w:hideMark/>
          </w:tcPr>
          <w:p w14:paraId="5D3AB365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43" w:type="dxa"/>
            <w:vMerge w:val="restart"/>
          </w:tcPr>
          <w:p w14:paraId="3001094D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vMerge w:val="restart"/>
            <w:vAlign w:val="bottom"/>
            <w:hideMark/>
          </w:tcPr>
          <w:p w14:paraId="32CEA01F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BE1943D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E5810" w:rsidRPr="009F3238" w14:paraId="4858DA28" w14:textId="77777777" w:rsidTr="00FE5810">
        <w:trPr>
          <w:trHeight w:val="350"/>
          <w:tblHeader/>
        </w:trPr>
        <w:tc>
          <w:tcPr>
            <w:tcW w:w="2712" w:type="dxa"/>
            <w:vMerge/>
            <w:vAlign w:val="center"/>
            <w:hideMark/>
          </w:tcPr>
          <w:p w14:paraId="2CF4B025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45" w:type="dxa"/>
            <w:vMerge/>
            <w:vAlign w:val="center"/>
            <w:hideMark/>
          </w:tcPr>
          <w:p w14:paraId="421639B5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vMerge/>
            <w:vAlign w:val="center"/>
            <w:hideMark/>
          </w:tcPr>
          <w:p w14:paraId="69B0AC6B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D372A4" w14:textId="77777777" w:rsidR="00FE5810" w:rsidRPr="009F3238" w:rsidRDefault="00FE581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DB63" w14:textId="77777777" w:rsidR="00FE5810" w:rsidRPr="009F3238" w:rsidRDefault="00FE581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AA4EB1" w14:textId="77777777" w:rsidR="00FE5810" w:rsidRPr="009F3238" w:rsidRDefault="00FE581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Merge/>
            <w:vAlign w:val="center"/>
            <w:hideMark/>
          </w:tcPr>
          <w:p w14:paraId="1E999B2B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Merge/>
            <w:vAlign w:val="center"/>
            <w:hideMark/>
          </w:tcPr>
          <w:p w14:paraId="05E28350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Merge/>
            <w:vAlign w:val="center"/>
            <w:hideMark/>
          </w:tcPr>
          <w:p w14:paraId="5DD43A80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1D5214F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Merge/>
            <w:vAlign w:val="center"/>
            <w:hideMark/>
          </w:tcPr>
          <w:p w14:paraId="586BA140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vMerge/>
            <w:vAlign w:val="center"/>
            <w:hideMark/>
          </w:tcPr>
          <w:p w14:paraId="3415EE04" w14:textId="77777777" w:rsidR="00FE5810" w:rsidRPr="009F3238" w:rsidRDefault="00FE58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5810" w:rsidRPr="009F3238" w14:paraId="68C6191B" w14:textId="77777777" w:rsidTr="00AB258D">
        <w:trPr>
          <w:trHeight w:val="217"/>
          <w:tblHeader/>
        </w:trPr>
        <w:tc>
          <w:tcPr>
            <w:tcW w:w="2712" w:type="dxa"/>
          </w:tcPr>
          <w:p w14:paraId="13B60E0B" w14:textId="77777777" w:rsidR="00FE5810" w:rsidRPr="009F3238" w:rsidRDefault="00FE581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88" w:type="dxa"/>
            <w:gridSpan w:val="11"/>
            <w:vAlign w:val="bottom"/>
            <w:hideMark/>
          </w:tcPr>
          <w:p w14:paraId="4A4589D9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E5810" w:rsidRPr="009F3238" w14:paraId="06B0CCAB" w14:textId="77777777" w:rsidTr="00AB258D">
        <w:trPr>
          <w:trHeight w:val="208"/>
        </w:trPr>
        <w:tc>
          <w:tcPr>
            <w:tcW w:w="2712" w:type="dxa"/>
            <w:hideMark/>
          </w:tcPr>
          <w:p w14:paraId="7F16F254" w14:textId="77777777" w:rsidR="00FE5810" w:rsidRPr="009F3238" w:rsidRDefault="00FE581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6588" w:type="dxa"/>
            <w:gridSpan w:val="11"/>
            <w:vAlign w:val="bottom"/>
          </w:tcPr>
          <w:p w14:paraId="2E5B7C00" w14:textId="77777777" w:rsidR="00FE5810" w:rsidRPr="009F3238" w:rsidRDefault="00FE58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5810" w:rsidRPr="009F3238" w14:paraId="0A53CACF" w14:textId="77777777" w:rsidTr="00FE5810">
        <w:trPr>
          <w:trHeight w:val="353"/>
        </w:trPr>
        <w:tc>
          <w:tcPr>
            <w:tcW w:w="3657" w:type="dxa"/>
            <w:gridSpan w:val="2"/>
            <w:hideMark/>
          </w:tcPr>
          <w:p w14:paraId="47A8663B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61" w:type="dxa"/>
          </w:tcPr>
          <w:p w14:paraId="2266C26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4" w:type="dxa"/>
          </w:tcPr>
          <w:p w14:paraId="5B3D6CAB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5E7EC83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4D07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F4EF658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534D6AE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5C0A1C9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0AF6D6E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A9FD2F5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206CD5D3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E5810" w:rsidRPr="009F3238" w14:paraId="3BD791AC" w14:textId="77777777" w:rsidTr="00FE5810">
        <w:trPr>
          <w:trHeight w:val="687"/>
        </w:trPr>
        <w:tc>
          <w:tcPr>
            <w:tcW w:w="2712" w:type="dxa"/>
            <w:hideMark/>
          </w:tcPr>
          <w:p w14:paraId="4B9821CB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br/>
            </w: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(ค่าเผื่อหนี้สงสัยจะสูญ)</w:t>
            </w:r>
          </w:p>
        </w:tc>
        <w:tc>
          <w:tcPr>
            <w:tcW w:w="945" w:type="dxa"/>
            <w:vAlign w:val="bottom"/>
            <w:hideMark/>
          </w:tcPr>
          <w:p w14:paraId="2655443C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1,010</w:t>
            </w:r>
          </w:p>
        </w:tc>
        <w:tc>
          <w:tcPr>
            <w:tcW w:w="261" w:type="dxa"/>
            <w:vAlign w:val="bottom"/>
          </w:tcPr>
          <w:p w14:paraId="30278352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76E5AC3D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(233)</w:t>
            </w:r>
          </w:p>
        </w:tc>
        <w:tc>
          <w:tcPr>
            <w:tcW w:w="243" w:type="dxa"/>
            <w:vAlign w:val="bottom"/>
          </w:tcPr>
          <w:p w14:paraId="640D9CFD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94C876C" w14:textId="77777777" w:rsidR="00FE5810" w:rsidRPr="009F3238" w:rsidRDefault="00FE5810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7F4418F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4083C039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9722A2B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4BC876D5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483A098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28B4D18B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777</w:t>
            </w:r>
          </w:p>
        </w:tc>
      </w:tr>
      <w:tr w:rsidR="00FE5810" w:rsidRPr="009F3238" w14:paraId="46755CF7" w14:textId="77777777" w:rsidTr="00FE5810">
        <w:trPr>
          <w:trHeight w:val="687"/>
        </w:trPr>
        <w:tc>
          <w:tcPr>
            <w:tcW w:w="2712" w:type="dxa"/>
            <w:hideMark/>
          </w:tcPr>
          <w:p w14:paraId="57FC3499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สินค้าคงเหลือ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ค่าเผื่อการลดมูลค่าของสินค้า)</w:t>
            </w:r>
          </w:p>
        </w:tc>
        <w:tc>
          <w:tcPr>
            <w:tcW w:w="945" w:type="dxa"/>
            <w:vAlign w:val="bottom"/>
            <w:hideMark/>
          </w:tcPr>
          <w:p w14:paraId="017AA582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25,420</w:t>
            </w:r>
          </w:p>
        </w:tc>
        <w:tc>
          <w:tcPr>
            <w:tcW w:w="261" w:type="dxa"/>
            <w:vAlign w:val="bottom"/>
          </w:tcPr>
          <w:p w14:paraId="592C0A1F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098D3350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43" w:type="dxa"/>
            <w:vAlign w:val="bottom"/>
          </w:tcPr>
          <w:p w14:paraId="08F64029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A080BEE" w14:textId="77777777" w:rsidR="00FE5810" w:rsidRPr="009F3238" w:rsidRDefault="00FE5810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BE9BA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1866289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230EBC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49D2C60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602E67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2850FFE3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36,554</w:t>
            </w:r>
          </w:p>
        </w:tc>
      </w:tr>
      <w:tr w:rsidR="00FE5810" w:rsidRPr="009F3238" w14:paraId="5B5A5471" w14:textId="77777777" w:rsidTr="00FE5810">
        <w:trPr>
          <w:trHeight w:val="687"/>
        </w:trPr>
        <w:tc>
          <w:tcPr>
            <w:tcW w:w="2712" w:type="dxa"/>
            <w:hideMark/>
          </w:tcPr>
          <w:p w14:paraId="1F7C3DBC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45" w:type="dxa"/>
            <w:vAlign w:val="bottom"/>
            <w:hideMark/>
          </w:tcPr>
          <w:p w14:paraId="7C590C24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88,464</w:t>
            </w:r>
          </w:p>
        </w:tc>
        <w:tc>
          <w:tcPr>
            <w:tcW w:w="261" w:type="dxa"/>
            <w:vAlign w:val="bottom"/>
          </w:tcPr>
          <w:p w14:paraId="7F33BFC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7F513B7C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17,907</w:t>
            </w:r>
          </w:p>
        </w:tc>
        <w:tc>
          <w:tcPr>
            <w:tcW w:w="243" w:type="dxa"/>
            <w:vAlign w:val="bottom"/>
          </w:tcPr>
          <w:p w14:paraId="6A641089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BDB47CA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14,544</w:t>
            </w:r>
          </w:p>
        </w:tc>
        <w:tc>
          <w:tcPr>
            <w:tcW w:w="243" w:type="dxa"/>
            <w:vAlign w:val="bottom"/>
          </w:tcPr>
          <w:p w14:paraId="465DD910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195D1BFF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131</w:t>
            </w:r>
          </w:p>
        </w:tc>
        <w:tc>
          <w:tcPr>
            <w:tcW w:w="243" w:type="dxa"/>
            <w:vAlign w:val="bottom"/>
          </w:tcPr>
          <w:p w14:paraId="2407CFAB" w14:textId="77777777" w:rsidR="00FE5810" w:rsidRPr="009F3238" w:rsidRDefault="00FE5810">
            <w:pPr>
              <w:pStyle w:val="acctfourfigures"/>
              <w:tabs>
                <w:tab w:val="left" w:pos="558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5AB69847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(24)</w:t>
            </w:r>
          </w:p>
        </w:tc>
        <w:tc>
          <w:tcPr>
            <w:tcW w:w="243" w:type="dxa"/>
            <w:vAlign w:val="bottom"/>
          </w:tcPr>
          <w:p w14:paraId="29FCCEB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6293CE33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121,022</w:t>
            </w:r>
          </w:p>
        </w:tc>
      </w:tr>
      <w:tr w:rsidR="00FE5810" w:rsidRPr="009F3238" w14:paraId="78072B6A" w14:textId="77777777" w:rsidTr="00AB258D">
        <w:trPr>
          <w:trHeight w:val="343"/>
        </w:trPr>
        <w:tc>
          <w:tcPr>
            <w:tcW w:w="2712" w:type="dxa"/>
            <w:hideMark/>
          </w:tcPr>
          <w:p w14:paraId="33664BB1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45" w:type="dxa"/>
            <w:vAlign w:val="bottom"/>
            <w:hideMark/>
          </w:tcPr>
          <w:p w14:paraId="76729A91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23,866</w:t>
            </w:r>
          </w:p>
        </w:tc>
        <w:tc>
          <w:tcPr>
            <w:tcW w:w="261" w:type="dxa"/>
            <w:vAlign w:val="bottom"/>
          </w:tcPr>
          <w:p w14:paraId="25A0A1A4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1E65D8E3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1,252</w:t>
            </w:r>
          </w:p>
        </w:tc>
        <w:tc>
          <w:tcPr>
            <w:tcW w:w="243" w:type="dxa"/>
            <w:vAlign w:val="bottom"/>
          </w:tcPr>
          <w:p w14:paraId="443E3ACE" w14:textId="77777777" w:rsidR="00FE5810" w:rsidRPr="009F3238" w:rsidRDefault="00FE581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2262CF79" w14:textId="77777777" w:rsidR="00FE5810" w:rsidRPr="009F3238" w:rsidRDefault="00FE5810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3BE183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6EB4E0B5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C1D65F5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7EDD388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7CF5D2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39366D2D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25,118</w:t>
            </w:r>
          </w:p>
        </w:tc>
      </w:tr>
      <w:tr w:rsidR="00FE5810" w:rsidRPr="009F3238" w14:paraId="7E1B8884" w14:textId="77777777" w:rsidTr="00AB258D">
        <w:trPr>
          <w:trHeight w:val="262"/>
        </w:trPr>
        <w:tc>
          <w:tcPr>
            <w:tcW w:w="2712" w:type="dxa"/>
            <w:hideMark/>
          </w:tcPr>
          <w:p w14:paraId="46197A11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45" w:type="dxa"/>
            <w:vAlign w:val="bottom"/>
            <w:hideMark/>
          </w:tcPr>
          <w:p w14:paraId="5A6CC20E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11,316</w:t>
            </w:r>
          </w:p>
        </w:tc>
        <w:tc>
          <w:tcPr>
            <w:tcW w:w="261" w:type="dxa"/>
            <w:vAlign w:val="bottom"/>
          </w:tcPr>
          <w:p w14:paraId="195D71C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30E3695D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616)</w:t>
            </w:r>
          </w:p>
        </w:tc>
        <w:tc>
          <w:tcPr>
            <w:tcW w:w="243" w:type="dxa"/>
            <w:vAlign w:val="bottom"/>
          </w:tcPr>
          <w:p w14:paraId="1F4DEEDA" w14:textId="77777777" w:rsidR="00FE5810" w:rsidRPr="009F3238" w:rsidRDefault="00FE581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BD0E16A" w14:textId="77777777" w:rsidR="00FE5810" w:rsidRPr="009F3238" w:rsidRDefault="00FE5810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64462B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0CE4D556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1D9056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3DB227D9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6AF9655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4927274D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5,700</w:t>
            </w:r>
          </w:p>
        </w:tc>
      </w:tr>
      <w:tr w:rsidR="00FE5810" w:rsidRPr="009F3238" w14:paraId="180DF95B" w14:textId="77777777" w:rsidTr="00AB258D">
        <w:trPr>
          <w:trHeight w:val="271"/>
        </w:trPr>
        <w:tc>
          <w:tcPr>
            <w:tcW w:w="2712" w:type="dxa"/>
            <w:hideMark/>
          </w:tcPr>
          <w:p w14:paraId="01511E1A" w14:textId="77777777" w:rsidR="00FE5810" w:rsidRPr="009F3238" w:rsidRDefault="00FE581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C7F86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12,020</w:t>
            </w:r>
          </w:p>
        </w:tc>
        <w:tc>
          <w:tcPr>
            <w:tcW w:w="261" w:type="dxa"/>
            <w:vAlign w:val="bottom"/>
          </w:tcPr>
          <w:p w14:paraId="34B4F460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FCACD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281</w:t>
            </w:r>
          </w:p>
        </w:tc>
        <w:tc>
          <w:tcPr>
            <w:tcW w:w="243" w:type="dxa"/>
            <w:vAlign w:val="bottom"/>
          </w:tcPr>
          <w:p w14:paraId="01E3D3FC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81A8A" w14:textId="77777777" w:rsidR="00FE5810" w:rsidRPr="009F3238" w:rsidRDefault="00FE5810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52EF3DF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E68AC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C126895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31969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(127)</w:t>
            </w:r>
          </w:p>
        </w:tc>
        <w:tc>
          <w:tcPr>
            <w:tcW w:w="243" w:type="dxa"/>
            <w:vAlign w:val="bottom"/>
          </w:tcPr>
          <w:p w14:paraId="3E329F98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16AE1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12,174</w:t>
            </w:r>
          </w:p>
        </w:tc>
      </w:tr>
      <w:tr w:rsidR="00FE5810" w:rsidRPr="009F3238" w14:paraId="4BD8DD8C" w14:textId="77777777" w:rsidTr="00AB258D">
        <w:trPr>
          <w:trHeight w:val="270"/>
        </w:trPr>
        <w:tc>
          <w:tcPr>
            <w:tcW w:w="2712" w:type="dxa"/>
            <w:hideMark/>
          </w:tcPr>
          <w:p w14:paraId="6B23D3B3" w14:textId="77777777" w:rsidR="00FE5810" w:rsidRPr="009F3238" w:rsidRDefault="00FE581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7D6A58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162,096</w:t>
            </w:r>
          </w:p>
        </w:tc>
        <w:tc>
          <w:tcPr>
            <w:tcW w:w="261" w:type="dxa"/>
            <w:vAlign w:val="bottom"/>
          </w:tcPr>
          <w:p w14:paraId="5E659699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4F433F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24,725</w:t>
            </w:r>
          </w:p>
        </w:tc>
        <w:tc>
          <w:tcPr>
            <w:tcW w:w="243" w:type="dxa"/>
            <w:vAlign w:val="bottom"/>
          </w:tcPr>
          <w:p w14:paraId="4DD3B5A8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ECCBEA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14,544 </w:t>
            </w:r>
          </w:p>
        </w:tc>
        <w:tc>
          <w:tcPr>
            <w:tcW w:w="243" w:type="dxa"/>
            <w:vAlign w:val="bottom"/>
          </w:tcPr>
          <w:p w14:paraId="1057C0B4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887410" w14:textId="77777777" w:rsidR="00FE5810" w:rsidRPr="009F3238" w:rsidRDefault="00FE5810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131</w:t>
            </w:r>
          </w:p>
        </w:tc>
        <w:tc>
          <w:tcPr>
            <w:tcW w:w="243" w:type="dxa"/>
            <w:vAlign w:val="bottom"/>
          </w:tcPr>
          <w:p w14:paraId="3AD945E8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5BA2AF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(151)</w:t>
            </w:r>
          </w:p>
        </w:tc>
        <w:tc>
          <w:tcPr>
            <w:tcW w:w="243" w:type="dxa"/>
            <w:vAlign w:val="bottom"/>
          </w:tcPr>
          <w:p w14:paraId="227CDF67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93455D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201,345</w:t>
            </w:r>
          </w:p>
        </w:tc>
      </w:tr>
      <w:tr w:rsidR="00FE5810" w:rsidRPr="009F3238" w14:paraId="1BDB4E5A" w14:textId="77777777" w:rsidTr="00FE5810">
        <w:trPr>
          <w:trHeight w:val="353"/>
        </w:trPr>
        <w:tc>
          <w:tcPr>
            <w:tcW w:w="2712" w:type="dxa"/>
            <w:hideMark/>
          </w:tcPr>
          <w:p w14:paraId="59B818C0" w14:textId="501FFA8A" w:rsidR="00FE5810" w:rsidRPr="009F3238" w:rsidRDefault="00FE581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</w:tcPr>
          <w:p w14:paraId="069A763D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</w:tcPr>
          <w:p w14:paraId="6EB6B8A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4" w:type="dxa"/>
          </w:tcPr>
          <w:p w14:paraId="72D5FAB6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16000CA2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F167B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A24882F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26894F76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7CBA3A4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0F5AC2E3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27F33324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37FDBA27" w14:textId="77777777" w:rsidR="00FE5810" w:rsidRPr="009F3238" w:rsidRDefault="00FE5810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F2A2A" w:rsidRPr="009F3238" w14:paraId="40C04CC1" w14:textId="77777777" w:rsidTr="00FE5810">
        <w:trPr>
          <w:trHeight w:val="353"/>
        </w:trPr>
        <w:tc>
          <w:tcPr>
            <w:tcW w:w="2712" w:type="dxa"/>
          </w:tcPr>
          <w:p w14:paraId="06F4FC72" w14:textId="51D1E5BC" w:rsidR="001F2A2A" w:rsidRPr="009F3238" w:rsidRDefault="001F2A2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5" w:type="dxa"/>
          </w:tcPr>
          <w:p w14:paraId="7F854693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</w:tcPr>
          <w:p w14:paraId="36F17934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4" w:type="dxa"/>
          </w:tcPr>
          <w:p w14:paraId="68C386D8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0190D32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1C1340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1B6127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716B0C60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2C6BEC7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0D91B488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29C78FE3" w14:textId="77777777" w:rsidR="001F2A2A" w:rsidRPr="009F3238" w:rsidRDefault="001F2A2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67E7C011" w14:textId="77777777" w:rsidR="001F2A2A" w:rsidRPr="009F3238" w:rsidRDefault="001F2A2A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E5810" w:rsidRPr="009F3238" w14:paraId="5B0B8BAB" w14:textId="77777777" w:rsidTr="00FE5810">
        <w:trPr>
          <w:trHeight w:val="687"/>
        </w:trPr>
        <w:tc>
          <w:tcPr>
            <w:tcW w:w="2712" w:type="dxa"/>
            <w:hideMark/>
          </w:tcPr>
          <w:p w14:paraId="4759808D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เงินลงทุนเผื่อขาย </w:t>
            </w: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ส่วนเกินจากการปรับมูลค่าเงินลงทุน</w:t>
            </w:r>
            <w:r w:rsidRPr="009F323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  <w:hideMark/>
          </w:tcPr>
          <w:p w14:paraId="4FA5815B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(2,412)</w:t>
            </w:r>
          </w:p>
        </w:tc>
        <w:tc>
          <w:tcPr>
            <w:tcW w:w="261" w:type="dxa"/>
            <w:vAlign w:val="bottom"/>
          </w:tcPr>
          <w:p w14:paraId="1B605BA0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5AA7BB40" w14:textId="77777777" w:rsidR="00FE5810" w:rsidRPr="009F3238" w:rsidRDefault="00FE5810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FC773F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1B7E1C1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(4,539)</w:t>
            </w:r>
          </w:p>
        </w:tc>
        <w:tc>
          <w:tcPr>
            <w:tcW w:w="243" w:type="dxa"/>
            <w:vAlign w:val="bottom"/>
          </w:tcPr>
          <w:p w14:paraId="165C9709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791AF9A6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AE85D2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5F4A60C8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36FBAAA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3058D5B7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(6,951)</w:t>
            </w:r>
          </w:p>
        </w:tc>
      </w:tr>
      <w:tr w:rsidR="00FE5810" w:rsidRPr="009F3238" w14:paraId="6AD33AEB" w14:textId="77777777" w:rsidTr="00FE5810">
        <w:trPr>
          <w:trHeight w:val="353"/>
        </w:trPr>
        <w:tc>
          <w:tcPr>
            <w:tcW w:w="2712" w:type="dxa"/>
            <w:hideMark/>
          </w:tcPr>
          <w:p w14:paraId="64FA162E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5" w:type="dxa"/>
            <w:vAlign w:val="bottom"/>
            <w:hideMark/>
          </w:tcPr>
          <w:p w14:paraId="6931D49A" w14:textId="77777777" w:rsidR="00FE5810" w:rsidRPr="009F3238" w:rsidRDefault="00FE5810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37B5F562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5A93777C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(1,550)</w:t>
            </w:r>
          </w:p>
        </w:tc>
        <w:tc>
          <w:tcPr>
            <w:tcW w:w="243" w:type="dxa"/>
            <w:vAlign w:val="bottom"/>
          </w:tcPr>
          <w:p w14:paraId="665BA37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49A0642" w14:textId="77777777" w:rsidR="00FE5810" w:rsidRPr="009F3238" w:rsidRDefault="00FE5810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3EEF483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0126F39A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E5BFC4A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  <w:hideMark/>
          </w:tcPr>
          <w:p w14:paraId="39EA7634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2C58D9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1FD5DEDB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(1,550)</w:t>
            </w:r>
          </w:p>
        </w:tc>
      </w:tr>
      <w:tr w:rsidR="00FE5810" w:rsidRPr="009F3238" w14:paraId="5897E4AE" w14:textId="77777777" w:rsidTr="00FE5810">
        <w:trPr>
          <w:trHeight w:val="668"/>
        </w:trPr>
        <w:tc>
          <w:tcPr>
            <w:tcW w:w="2712" w:type="dxa"/>
            <w:hideMark/>
          </w:tcPr>
          <w:p w14:paraId="44882E86" w14:textId="77777777" w:rsidR="00FE5810" w:rsidRPr="009F3238" w:rsidRDefault="00FE5810">
            <w:pPr>
              <w:spacing w:line="240" w:lineRule="auto"/>
              <w:ind w:left="252" w:right="-79" w:hanging="252"/>
              <w:rPr>
                <w:rFonts w:asciiTheme="majorBidi" w:hAnsiTheme="majorBidi"/>
                <w:sz w:val="26"/>
                <w:szCs w:val="26"/>
              </w:rPr>
            </w:pPr>
            <w:r w:rsidRPr="009F3238">
              <w:rPr>
                <w:rFonts w:asciiTheme="majorBidi" w:hAnsiTheme="majorBidi" w:hint="cs"/>
                <w:sz w:val="26"/>
                <w:szCs w:val="26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45" w:type="dxa"/>
            <w:vAlign w:val="bottom"/>
            <w:hideMark/>
          </w:tcPr>
          <w:p w14:paraId="376DACE9" w14:textId="77777777" w:rsidR="00FE5810" w:rsidRPr="009F3238" w:rsidRDefault="00FE5810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058F4582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646A3E0D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(1,156)</w:t>
            </w:r>
          </w:p>
        </w:tc>
        <w:tc>
          <w:tcPr>
            <w:tcW w:w="243" w:type="dxa"/>
            <w:vAlign w:val="bottom"/>
          </w:tcPr>
          <w:p w14:paraId="5ADB70E8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2F875B9C" w14:textId="77777777" w:rsidR="00FE5810" w:rsidRPr="009F3238" w:rsidRDefault="00FE5810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6D235A7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13A88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(7,775)</w:t>
            </w:r>
          </w:p>
        </w:tc>
        <w:tc>
          <w:tcPr>
            <w:tcW w:w="243" w:type="dxa"/>
            <w:vAlign w:val="bottom"/>
          </w:tcPr>
          <w:p w14:paraId="220F5EC8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3DD5F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94060A1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05C7AF2C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(8,931)</w:t>
            </w:r>
          </w:p>
        </w:tc>
      </w:tr>
      <w:tr w:rsidR="00FE5810" w:rsidRPr="009F3238" w14:paraId="6D9CD14B" w14:textId="77777777" w:rsidTr="00AB258D">
        <w:trPr>
          <w:trHeight w:val="171"/>
        </w:trPr>
        <w:tc>
          <w:tcPr>
            <w:tcW w:w="2712" w:type="dxa"/>
            <w:hideMark/>
          </w:tcPr>
          <w:p w14:paraId="562CBBCE" w14:textId="77777777" w:rsidR="00FE5810" w:rsidRPr="009F3238" w:rsidRDefault="00FE581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2DAA73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(2,412)</w:t>
            </w:r>
          </w:p>
        </w:tc>
        <w:tc>
          <w:tcPr>
            <w:tcW w:w="261" w:type="dxa"/>
          </w:tcPr>
          <w:p w14:paraId="2BF0C4BC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B83AA9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(2,706)</w:t>
            </w:r>
          </w:p>
        </w:tc>
        <w:tc>
          <w:tcPr>
            <w:tcW w:w="243" w:type="dxa"/>
          </w:tcPr>
          <w:p w14:paraId="0CAF417C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6FEE97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(4,539)</w:t>
            </w:r>
          </w:p>
        </w:tc>
        <w:tc>
          <w:tcPr>
            <w:tcW w:w="243" w:type="dxa"/>
          </w:tcPr>
          <w:p w14:paraId="7320E7B3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65BDDB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(7,775)</w:t>
            </w:r>
          </w:p>
        </w:tc>
        <w:tc>
          <w:tcPr>
            <w:tcW w:w="243" w:type="dxa"/>
          </w:tcPr>
          <w:p w14:paraId="6A314FE6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D3267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784D85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2C56E" w14:textId="77777777" w:rsidR="00FE5810" w:rsidRPr="009F3238" w:rsidRDefault="00FE5810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(17,432)</w:t>
            </w:r>
          </w:p>
        </w:tc>
      </w:tr>
      <w:tr w:rsidR="00FE5810" w:rsidRPr="009F3238" w14:paraId="20F4AB8E" w14:textId="77777777" w:rsidTr="00AB258D">
        <w:trPr>
          <w:trHeight w:val="142"/>
        </w:trPr>
        <w:tc>
          <w:tcPr>
            <w:tcW w:w="2712" w:type="dxa"/>
          </w:tcPr>
          <w:p w14:paraId="34161D43" w14:textId="77777777" w:rsidR="00FE5810" w:rsidRPr="009F3238" w:rsidRDefault="00FE581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6D6649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</w:tcPr>
          <w:p w14:paraId="32F9DB48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5E2E0D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6197AD8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8A8D4E" w14:textId="77777777" w:rsidR="00FE5810" w:rsidRPr="009F3238" w:rsidRDefault="00FE581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05BC533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A90386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DF92F42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96A8F3" w14:textId="77777777" w:rsidR="00FE5810" w:rsidRPr="009F3238" w:rsidRDefault="00FE581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5DDC7866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03C049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5810" w:rsidRPr="009F3238" w14:paraId="3632BC04" w14:textId="77777777" w:rsidTr="00AB258D">
        <w:trPr>
          <w:trHeight w:val="235"/>
        </w:trPr>
        <w:tc>
          <w:tcPr>
            <w:tcW w:w="2712" w:type="dxa"/>
            <w:hideMark/>
          </w:tcPr>
          <w:p w14:paraId="656623F3" w14:textId="77777777" w:rsidR="00FE5810" w:rsidRPr="009F3238" w:rsidRDefault="00FE581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A7E186A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159,684</w:t>
            </w:r>
          </w:p>
        </w:tc>
        <w:tc>
          <w:tcPr>
            <w:tcW w:w="261" w:type="dxa"/>
          </w:tcPr>
          <w:p w14:paraId="727B6D00" w14:textId="77777777" w:rsidR="00FE5810" w:rsidRPr="009F3238" w:rsidRDefault="00FE58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1198AF" w14:textId="77777777" w:rsidR="00FE5810" w:rsidRPr="009F3238" w:rsidRDefault="00FE5810">
            <w:pPr>
              <w:pStyle w:val="acctfourfigures"/>
              <w:tabs>
                <w:tab w:val="decimal" w:pos="688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22,019</w:t>
            </w:r>
          </w:p>
        </w:tc>
        <w:tc>
          <w:tcPr>
            <w:tcW w:w="243" w:type="dxa"/>
          </w:tcPr>
          <w:p w14:paraId="321B1278" w14:textId="77777777" w:rsidR="00FE5810" w:rsidRPr="009F3238" w:rsidRDefault="00FE5810">
            <w:pPr>
              <w:pStyle w:val="acctfourfigures"/>
              <w:tabs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A05577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10,005</w:t>
            </w:r>
          </w:p>
        </w:tc>
        <w:tc>
          <w:tcPr>
            <w:tcW w:w="243" w:type="dxa"/>
          </w:tcPr>
          <w:p w14:paraId="48FBA832" w14:textId="77777777" w:rsidR="00FE5810" w:rsidRPr="009F3238" w:rsidRDefault="00FE5810">
            <w:pPr>
              <w:pStyle w:val="acctfourfigures"/>
              <w:tabs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9706A91" w14:textId="77777777" w:rsidR="00FE5810" w:rsidRPr="009F3238" w:rsidRDefault="00FE581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(7,644)</w:t>
            </w:r>
          </w:p>
        </w:tc>
        <w:tc>
          <w:tcPr>
            <w:tcW w:w="243" w:type="dxa"/>
          </w:tcPr>
          <w:p w14:paraId="68B525CC" w14:textId="77777777" w:rsidR="00FE5810" w:rsidRPr="009F3238" w:rsidRDefault="00FE5810">
            <w:pPr>
              <w:pStyle w:val="acctfourfigures"/>
              <w:tabs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877FD52" w14:textId="77777777" w:rsidR="00FE5810" w:rsidRPr="009F3238" w:rsidRDefault="00FE581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(151)</w:t>
            </w:r>
          </w:p>
        </w:tc>
        <w:tc>
          <w:tcPr>
            <w:tcW w:w="243" w:type="dxa"/>
          </w:tcPr>
          <w:p w14:paraId="7E3DF014" w14:textId="77777777" w:rsidR="00FE5810" w:rsidRPr="009F3238" w:rsidRDefault="00FE5810">
            <w:pPr>
              <w:pStyle w:val="acctfourfigures"/>
              <w:tabs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301F6F" w14:textId="77777777" w:rsidR="00FE5810" w:rsidRPr="009F3238" w:rsidRDefault="00FE5810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183,913</w:t>
            </w:r>
          </w:p>
        </w:tc>
      </w:tr>
    </w:tbl>
    <w:p w14:paraId="53020260" w14:textId="6872B031" w:rsidR="009D6A90" w:rsidRPr="009F3238" w:rsidRDefault="009D6A9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12DE4529" w14:textId="77777777" w:rsidR="00FE5810" w:rsidRPr="009F3238" w:rsidRDefault="00FE581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E55D0EC" w14:textId="1D3CC4F4" w:rsidR="00FE5810" w:rsidRPr="009F3238" w:rsidRDefault="00FE581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F5C889A" w14:textId="77777777" w:rsidR="00FE5810" w:rsidRPr="009F3238" w:rsidRDefault="00FE581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53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024"/>
        <w:gridCol w:w="906"/>
        <w:gridCol w:w="237"/>
        <w:gridCol w:w="1233"/>
        <w:gridCol w:w="236"/>
        <w:gridCol w:w="887"/>
        <w:gridCol w:w="243"/>
        <w:gridCol w:w="702"/>
        <w:gridCol w:w="243"/>
        <w:gridCol w:w="782"/>
        <w:gridCol w:w="236"/>
        <w:gridCol w:w="810"/>
      </w:tblGrid>
      <w:tr w:rsidR="000225AF" w:rsidRPr="009F3238" w14:paraId="715847EC" w14:textId="60C2EC44" w:rsidTr="002E6FC9">
        <w:trPr>
          <w:trHeight w:val="445"/>
          <w:tblHeader/>
        </w:trPr>
        <w:tc>
          <w:tcPr>
            <w:tcW w:w="3024" w:type="dxa"/>
          </w:tcPr>
          <w:p w14:paraId="1B7E3245" w14:textId="77777777" w:rsidR="000225AF" w:rsidRPr="009F3238" w:rsidRDefault="000225AF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6515" w:type="dxa"/>
            <w:gridSpan w:val="11"/>
            <w:hideMark/>
          </w:tcPr>
          <w:p w14:paraId="30EED5E7" w14:textId="62EA44FE" w:rsidR="000225AF" w:rsidRPr="009F3238" w:rsidRDefault="000225A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5AF" w:rsidRPr="009F3238" w14:paraId="448042DA" w14:textId="3B956B82" w:rsidTr="002E6FC9">
        <w:trPr>
          <w:trHeight w:val="380"/>
          <w:tblHeader/>
        </w:trPr>
        <w:tc>
          <w:tcPr>
            <w:tcW w:w="3024" w:type="dxa"/>
            <w:vMerge w:val="restart"/>
            <w:vAlign w:val="bottom"/>
          </w:tcPr>
          <w:p w14:paraId="25DF4400" w14:textId="7EEF0332" w:rsidR="000225AF" w:rsidRPr="009F3238" w:rsidRDefault="000225AF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6" w:type="dxa"/>
            <w:vMerge w:val="restart"/>
            <w:vAlign w:val="bottom"/>
          </w:tcPr>
          <w:p w14:paraId="01408933" w14:textId="444996B7" w:rsidR="000225AF" w:rsidRPr="009F3238" w:rsidRDefault="000225AF" w:rsidP="000225AF">
            <w:pPr>
              <w:spacing w:line="240" w:lineRule="auto"/>
              <w:ind w:left="-104" w:right="-1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C3E" w:rsidRPr="009F323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F323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 ธันวาคม 2562 ตามที่รายงานในงวดก่อน</w:t>
            </w:r>
          </w:p>
        </w:tc>
        <w:tc>
          <w:tcPr>
            <w:tcW w:w="237" w:type="dxa"/>
            <w:vAlign w:val="bottom"/>
          </w:tcPr>
          <w:p w14:paraId="23DC0ACC" w14:textId="77777777" w:rsidR="000225AF" w:rsidRPr="009F3238" w:rsidRDefault="000225AF" w:rsidP="000225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vMerge w:val="restart"/>
            <w:tcBorders>
              <w:left w:val="nil"/>
              <w:right w:val="nil"/>
            </w:tcBorders>
            <w:vAlign w:val="bottom"/>
          </w:tcPr>
          <w:p w14:paraId="4B970076" w14:textId="08B92F60" w:rsidR="000225AF" w:rsidRPr="009F3238" w:rsidRDefault="000225AF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AF997BA" w14:textId="77777777" w:rsidR="000225AF" w:rsidRPr="009F3238" w:rsidRDefault="000225AF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Merge w:val="restart"/>
            <w:tcBorders>
              <w:left w:val="nil"/>
              <w:right w:val="nil"/>
            </w:tcBorders>
            <w:vAlign w:val="bottom"/>
          </w:tcPr>
          <w:p w14:paraId="1DA66393" w14:textId="38E595AB" w:rsidR="000225AF" w:rsidRPr="009F3238" w:rsidRDefault="000225AF" w:rsidP="000225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EAF75" w14:textId="1346BE2B" w:rsidR="000225AF" w:rsidRPr="009F3238" w:rsidRDefault="000225AF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1 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3DE0322" w14:textId="77777777" w:rsidR="000225AF" w:rsidRPr="009F3238" w:rsidRDefault="000225AF" w:rsidP="000225AF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7" w:type="dxa"/>
            <w:gridSpan w:val="3"/>
            <w:tcBorders>
              <w:bottom w:val="single" w:sz="4" w:space="0" w:color="auto"/>
            </w:tcBorders>
            <w:vAlign w:val="bottom"/>
          </w:tcPr>
          <w:p w14:paraId="7DC69410" w14:textId="5CB231C8" w:rsidR="000225AF" w:rsidRPr="009F3238" w:rsidRDefault="000225AF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 (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รายจ่าย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/ 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3D499241" w14:textId="01A3A391" w:rsidR="000225AF" w:rsidRPr="009F3238" w:rsidRDefault="000225AF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32AEF2A5" w14:textId="5AABA227" w:rsidR="000225AF" w:rsidRPr="009F3238" w:rsidRDefault="000225AF" w:rsidP="000225A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E4A3B7B" w14:textId="7C9F7A8E" w:rsidR="000225AF" w:rsidRPr="009F3238" w:rsidRDefault="000225AF" w:rsidP="000225AF">
            <w:pPr>
              <w:spacing w:line="240" w:lineRule="auto"/>
              <w:ind w:left="-112"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225AF" w:rsidRPr="009F3238" w14:paraId="1D676BF5" w14:textId="30D8D50C" w:rsidTr="002E6FC9">
        <w:trPr>
          <w:trHeight w:val="380"/>
          <w:tblHeader/>
        </w:trPr>
        <w:tc>
          <w:tcPr>
            <w:tcW w:w="3024" w:type="dxa"/>
            <w:vMerge/>
            <w:vAlign w:val="bottom"/>
          </w:tcPr>
          <w:p w14:paraId="462E84FD" w14:textId="77777777" w:rsidR="000225AF" w:rsidRPr="009F3238" w:rsidRDefault="000225AF" w:rsidP="000225A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6" w:type="dxa"/>
            <w:vMerge/>
            <w:vAlign w:val="center"/>
          </w:tcPr>
          <w:p w14:paraId="01B0A519" w14:textId="77777777" w:rsidR="000225AF" w:rsidRPr="009F3238" w:rsidRDefault="000225AF" w:rsidP="000225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0BA529F" w14:textId="77777777" w:rsidR="000225AF" w:rsidRPr="009F3238" w:rsidRDefault="000225AF" w:rsidP="000225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70093DA" w14:textId="77777777" w:rsidR="000225AF" w:rsidRPr="009F3238" w:rsidRDefault="000225AF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C34E6F1" w14:textId="77777777" w:rsidR="000225AF" w:rsidRPr="009F3238" w:rsidRDefault="000225AF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48C6FBD" w14:textId="77777777" w:rsidR="000225AF" w:rsidRPr="009F3238" w:rsidRDefault="000225AF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AA76461" w14:textId="77777777" w:rsidR="000225AF" w:rsidRPr="009F3238" w:rsidRDefault="000225AF" w:rsidP="000225AF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22C291FD" w14:textId="15B79DA7" w:rsidR="000225AF" w:rsidRPr="009F3238" w:rsidRDefault="000225AF" w:rsidP="000225AF">
            <w:pPr>
              <w:spacing w:line="240" w:lineRule="auto"/>
              <w:ind w:left="-102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01FFBC95" w14:textId="77777777" w:rsidR="000225AF" w:rsidRPr="009F3238" w:rsidRDefault="000225AF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vAlign w:val="bottom"/>
          </w:tcPr>
          <w:p w14:paraId="031CBFF7" w14:textId="4027D26E" w:rsidR="000225AF" w:rsidRPr="009F3238" w:rsidRDefault="000225AF" w:rsidP="000225AF">
            <w:pPr>
              <w:spacing w:line="240" w:lineRule="auto"/>
              <w:ind w:left="-100"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BE2DE73" w14:textId="462B3854" w:rsidR="000225AF" w:rsidRPr="009F3238" w:rsidRDefault="000225AF" w:rsidP="000225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14:paraId="0971EE7A" w14:textId="4A7CAC18" w:rsidR="000225AF" w:rsidRPr="009F3238" w:rsidRDefault="000225AF" w:rsidP="000225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25AF" w:rsidRPr="009F3238" w14:paraId="180829FB" w14:textId="72D66BE0" w:rsidTr="00BF0158">
        <w:trPr>
          <w:trHeight w:val="397"/>
          <w:tblHeader/>
        </w:trPr>
        <w:tc>
          <w:tcPr>
            <w:tcW w:w="3024" w:type="dxa"/>
          </w:tcPr>
          <w:p w14:paraId="3869FD9A" w14:textId="77777777" w:rsidR="000225AF" w:rsidRPr="009F3238" w:rsidRDefault="000225A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15" w:type="dxa"/>
            <w:gridSpan w:val="11"/>
            <w:vAlign w:val="bottom"/>
            <w:hideMark/>
          </w:tcPr>
          <w:p w14:paraId="26F55B00" w14:textId="439429C4" w:rsidR="000225AF" w:rsidRPr="009F3238" w:rsidRDefault="000225A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5810" w:rsidRPr="009F3238" w14:paraId="424F04F0" w14:textId="2DB0D4C2" w:rsidTr="00BF0158">
        <w:trPr>
          <w:trHeight w:val="397"/>
          <w:tblHeader/>
        </w:trPr>
        <w:tc>
          <w:tcPr>
            <w:tcW w:w="3024" w:type="dxa"/>
          </w:tcPr>
          <w:p w14:paraId="0C3F4EC4" w14:textId="78064436" w:rsidR="00FE5810" w:rsidRPr="009F3238" w:rsidRDefault="00FE5810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4444" w:type="dxa"/>
            <w:gridSpan w:val="7"/>
            <w:vAlign w:val="bottom"/>
          </w:tcPr>
          <w:p w14:paraId="73BD5ABD" w14:textId="77777777" w:rsidR="00FE5810" w:rsidRPr="009F3238" w:rsidRDefault="00FE5810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92AD9AC" w14:textId="77777777" w:rsidR="00FE5810" w:rsidRPr="009F3238" w:rsidRDefault="00FE5810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2" w:type="dxa"/>
          </w:tcPr>
          <w:p w14:paraId="1D648379" w14:textId="77777777" w:rsidR="00FE5810" w:rsidRPr="009F3238" w:rsidRDefault="00FE5810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DFBA30" w14:textId="57E23DAA" w:rsidR="00FE5810" w:rsidRPr="009F3238" w:rsidRDefault="00FE5810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DEF46F" w14:textId="0AC140CD" w:rsidR="00FE5810" w:rsidRPr="009F3238" w:rsidRDefault="00FE5810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007F9" w:rsidRPr="009F3238" w14:paraId="23DE193E" w14:textId="4B543DFC" w:rsidTr="00BF0158">
        <w:trPr>
          <w:trHeight w:val="380"/>
        </w:trPr>
        <w:tc>
          <w:tcPr>
            <w:tcW w:w="3024" w:type="dxa"/>
            <w:hideMark/>
          </w:tcPr>
          <w:p w14:paraId="6C7D43D3" w14:textId="77777777" w:rsidR="00FE5810" w:rsidRPr="009F3238" w:rsidRDefault="00FE5810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6" w:type="dxa"/>
          </w:tcPr>
          <w:p w14:paraId="1C9FF149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EF84C45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5692C93C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83ED84A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DFC7262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BD2232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6AD5B719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6799A074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</w:tcPr>
          <w:p w14:paraId="129B8171" w14:textId="77777777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AF48CE4" w14:textId="34148768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9DAC988" w14:textId="4BF68260" w:rsidR="00FE5810" w:rsidRPr="009F3238" w:rsidRDefault="00FE5810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1497" w:rsidRPr="009F3238" w14:paraId="1D88E8E9" w14:textId="59725034" w:rsidTr="0030647D">
        <w:trPr>
          <w:trHeight w:val="783"/>
        </w:trPr>
        <w:tc>
          <w:tcPr>
            <w:tcW w:w="3024" w:type="dxa"/>
            <w:hideMark/>
          </w:tcPr>
          <w:p w14:paraId="1A7B2D60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  <w:p w14:paraId="02888B27" w14:textId="0F8430B7" w:rsidR="00D01497" w:rsidRPr="009F3238" w:rsidRDefault="00D01497" w:rsidP="00D01497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="00FD530A"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06" w:type="dxa"/>
            <w:vAlign w:val="bottom"/>
          </w:tcPr>
          <w:p w14:paraId="335AE1FA" w14:textId="03B70DE7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</w:p>
        </w:tc>
        <w:tc>
          <w:tcPr>
            <w:tcW w:w="237" w:type="dxa"/>
          </w:tcPr>
          <w:p w14:paraId="409C0A96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1B41160D" w14:textId="10F1415B" w:rsidR="00D01497" w:rsidRPr="009F3238" w:rsidRDefault="00BF0158" w:rsidP="00BF015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F7AF97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159FF4C" w14:textId="73045FA5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</w:p>
        </w:tc>
        <w:tc>
          <w:tcPr>
            <w:tcW w:w="243" w:type="dxa"/>
            <w:vAlign w:val="bottom"/>
          </w:tcPr>
          <w:p w14:paraId="54A3E77E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79DC8FE3" w14:textId="1F705617" w:rsidR="00D01497" w:rsidRPr="009F3238" w:rsidRDefault="00A20C81" w:rsidP="00A20C8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(261)</w:t>
            </w:r>
          </w:p>
        </w:tc>
        <w:tc>
          <w:tcPr>
            <w:tcW w:w="243" w:type="dxa"/>
          </w:tcPr>
          <w:p w14:paraId="190F8B6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vAlign w:val="bottom"/>
          </w:tcPr>
          <w:p w14:paraId="0617DAC5" w14:textId="2507047B" w:rsidR="00D01497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25E4D31" w14:textId="72C18BAA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BBDCA9E" w14:textId="77777777" w:rsidR="00495E8B" w:rsidRPr="009F3238" w:rsidRDefault="00495E8B" w:rsidP="0030647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7BC704" w14:textId="0BB07B27" w:rsidR="00D01497" w:rsidRPr="009F3238" w:rsidRDefault="00A20C81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</w:tr>
      <w:tr w:rsidR="00D01497" w:rsidRPr="009F3238" w14:paraId="248F545C" w14:textId="548E9C0D" w:rsidTr="0030647D">
        <w:trPr>
          <w:trHeight w:val="744"/>
        </w:trPr>
        <w:tc>
          <w:tcPr>
            <w:tcW w:w="3024" w:type="dxa"/>
            <w:hideMark/>
          </w:tcPr>
          <w:p w14:paraId="285BE66C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  <w:p w14:paraId="68A3846A" w14:textId="77777777" w:rsidR="00D01497" w:rsidRPr="009F3238" w:rsidRDefault="00D01497" w:rsidP="00D01497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906" w:type="dxa"/>
            <w:vAlign w:val="bottom"/>
          </w:tcPr>
          <w:p w14:paraId="187F3305" w14:textId="50328EE4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29,763</w:t>
            </w:r>
          </w:p>
        </w:tc>
        <w:tc>
          <w:tcPr>
            <w:tcW w:w="237" w:type="dxa"/>
            <w:vAlign w:val="bottom"/>
          </w:tcPr>
          <w:p w14:paraId="62D5047B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7633B1E3" w14:textId="1264FB54" w:rsidR="00D01497" w:rsidRPr="009F3238" w:rsidRDefault="00BF0158" w:rsidP="00BF015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3C52A4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4A44BB6" w14:textId="09D633DB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29,763</w:t>
            </w:r>
          </w:p>
        </w:tc>
        <w:tc>
          <w:tcPr>
            <w:tcW w:w="243" w:type="dxa"/>
            <w:vAlign w:val="bottom"/>
          </w:tcPr>
          <w:p w14:paraId="0DF97EBB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0255DE1" w14:textId="5820A5D3" w:rsidR="00D01497" w:rsidRPr="009F3238" w:rsidRDefault="00BF62A8" w:rsidP="00A20C8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(10,738</w:t>
            </w:r>
            <w:r w:rsidR="00A20C81"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1A8F4E96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</w:tcPr>
          <w:p w14:paraId="0A0DBE99" w14:textId="77777777" w:rsidR="00A20C81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25F216" w14:textId="1943B748" w:rsidR="00D01497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205E053" w14:textId="5C305B28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B130123" w14:textId="77777777" w:rsidR="00495E8B" w:rsidRPr="009F3238" w:rsidRDefault="00495E8B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057004" w14:textId="1E5B42BF" w:rsidR="00D01497" w:rsidRPr="009F3238" w:rsidRDefault="00BF62A8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19,025</w:t>
            </w:r>
          </w:p>
        </w:tc>
      </w:tr>
      <w:tr w:rsidR="00D01497" w:rsidRPr="009F3238" w14:paraId="504A73AF" w14:textId="31A74CBB" w:rsidTr="0030647D">
        <w:trPr>
          <w:trHeight w:val="363"/>
        </w:trPr>
        <w:tc>
          <w:tcPr>
            <w:tcW w:w="3024" w:type="dxa"/>
            <w:hideMark/>
          </w:tcPr>
          <w:p w14:paraId="29A41C2C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6" w:type="dxa"/>
          </w:tcPr>
          <w:p w14:paraId="17D99A28" w14:textId="0E156956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2,177</w:t>
            </w:r>
          </w:p>
        </w:tc>
        <w:tc>
          <w:tcPr>
            <w:tcW w:w="237" w:type="dxa"/>
            <w:vAlign w:val="bottom"/>
          </w:tcPr>
          <w:p w14:paraId="11FB9FAA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7D28F9E5" w14:textId="470A92FE" w:rsidR="00D01497" w:rsidRPr="009F3238" w:rsidRDefault="00BF0158" w:rsidP="00BF015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07CECA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</w:tcPr>
          <w:p w14:paraId="4E94D3F4" w14:textId="79901639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2,177</w:t>
            </w:r>
          </w:p>
        </w:tc>
        <w:tc>
          <w:tcPr>
            <w:tcW w:w="243" w:type="dxa"/>
            <w:vAlign w:val="bottom"/>
          </w:tcPr>
          <w:p w14:paraId="3E9416CD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23B842C" w14:textId="54F360C0" w:rsidR="00D01497" w:rsidRPr="009F3238" w:rsidRDefault="00A20C81" w:rsidP="00A20C8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(860)</w:t>
            </w:r>
          </w:p>
        </w:tc>
        <w:tc>
          <w:tcPr>
            <w:tcW w:w="243" w:type="dxa"/>
          </w:tcPr>
          <w:p w14:paraId="07CA5DE4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</w:tcPr>
          <w:p w14:paraId="799E7FD3" w14:textId="55DAFB67" w:rsidR="00D01497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F387DD5" w14:textId="38C506B1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375E66" w14:textId="4B05CE56" w:rsidR="00D01497" w:rsidRPr="009F3238" w:rsidRDefault="00A20C81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1,317</w:t>
            </w:r>
          </w:p>
        </w:tc>
      </w:tr>
      <w:tr w:rsidR="00D01497" w:rsidRPr="009F3238" w14:paraId="772FD822" w14:textId="515246B9" w:rsidTr="0030647D">
        <w:trPr>
          <w:trHeight w:val="744"/>
        </w:trPr>
        <w:tc>
          <w:tcPr>
            <w:tcW w:w="3024" w:type="dxa"/>
            <w:hideMark/>
          </w:tcPr>
          <w:p w14:paraId="6ADC8F2C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6" w:type="dxa"/>
          </w:tcPr>
          <w:p w14:paraId="489EFE0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A4AEAC" w14:textId="36065981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78,589</w:t>
            </w:r>
          </w:p>
        </w:tc>
        <w:tc>
          <w:tcPr>
            <w:tcW w:w="237" w:type="dxa"/>
            <w:vAlign w:val="bottom"/>
          </w:tcPr>
          <w:p w14:paraId="1FCDDB0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6FEE2A27" w14:textId="0D549A5E" w:rsidR="00D01497" w:rsidRPr="009F3238" w:rsidRDefault="00BF0158" w:rsidP="00BF015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D3FFFF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</w:tcPr>
          <w:p w14:paraId="1364FF03" w14:textId="77777777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E7AAD3" w14:textId="2497E105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78,589</w:t>
            </w:r>
          </w:p>
        </w:tc>
        <w:tc>
          <w:tcPr>
            <w:tcW w:w="243" w:type="dxa"/>
            <w:vAlign w:val="bottom"/>
          </w:tcPr>
          <w:p w14:paraId="3A9119F9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0ACFB42" w14:textId="3B21C98E" w:rsidR="00D01497" w:rsidRPr="009F3238" w:rsidRDefault="00A20C81" w:rsidP="00BF62A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6,129</w:t>
            </w:r>
          </w:p>
        </w:tc>
        <w:tc>
          <w:tcPr>
            <w:tcW w:w="243" w:type="dxa"/>
          </w:tcPr>
          <w:p w14:paraId="44498763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</w:tcPr>
          <w:p w14:paraId="4C55B66B" w14:textId="77777777" w:rsidR="00A20C81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BC9080" w14:textId="4CEB8BBD" w:rsidR="00D01497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89E9ADD" w14:textId="77112B71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C70107B" w14:textId="37731E61" w:rsidR="00D01497" w:rsidRPr="009F3238" w:rsidRDefault="00A20C81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84,718</w:t>
            </w:r>
          </w:p>
        </w:tc>
      </w:tr>
      <w:tr w:rsidR="00D01497" w:rsidRPr="009F3238" w14:paraId="35774872" w14:textId="52352064" w:rsidTr="0030647D">
        <w:trPr>
          <w:trHeight w:val="380"/>
        </w:trPr>
        <w:tc>
          <w:tcPr>
            <w:tcW w:w="3024" w:type="dxa"/>
            <w:hideMark/>
          </w:tcPr>
          <w:p w14:paraId="0183834C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0A04D" w14:textId="747ABE90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5,700</w:t>
            </w:r>
          </w:p>
        </w:tc>
        <w:tc>
          <w:tcPr>
            <w:tcW w:w="237" w:type="dxa"/>
            <w:vAlign w:val="bottom"/>
          </w:tcPr>
          <w:p w14:paraId="09226B77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169C5" w14:textId="01B2BEED" w:rsidR="00D01497" w:rsidRPr="009F3238" w:rsidRDefault="00BF0158" w:rsidP="00BF015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C368DE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AFAFB" w14:textId="71A048DE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5,700</w:t>
            </w:r>
          </w:p>
        </w:tc>
        <w:tc>
          <w:tcPr>
            <w:tcW w:w="243" w:type="dxa"/>
            <w:vAlign w:val="bottom"/>
          </w:tcPr>
          <w:p w14:paraId="2A9B47C0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C5F0D" w14:textId="583DDEA4" w:rsidR="00D01497" w:rsidRPr="009F3238" w:rsidRDefault="00A20C81" w:rsidP="00A20C8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E4711C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88381" w14:textId="035CAC07" w:rsidR="00D01497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F40C5A2" w14:textId="2500617B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870C5" w14:textId="314A242E" w:rsidR="00D01497" w:rsidRPr="009F3238" w:rsidRDefault="00A20C81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4,412</w:t>
            </w:r>
          </w:p>
        </w:tc>
      </w:tr>
      <w:tr w:rsidR="00D01497" w:rsidRPr="009F3238" w14:paraId="793CCCD2" w14:textId="397B2A9B" w:rsidTr="0030647D">
        <w:trPr>
          <w:trHeight w:val="380"/>
        </w:trPr>
        <w:tc>
          <w:tcPr>
            <w:tcW w:w="3024" w:type="dxa"/>
            <w:hideMark/>
          </w:tcPr>
          <w:p w14:paraId="3C230545" w14:textId="77777777" w:rsidR="00D01497" w:rsidRPr="009F3238" w:rsidRDefault="00D01497" w:rsidP="00D0149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E0953" w14:textId="3D914B3F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116,984</w:t>
            </w:r>
          </w:p>
        </w:tc>
        <w:tc>
          <w:tcPr>
            <w:tcW w:w="237" w:type="dxa"/>
            <w:vAlign w:val="bottom"/>
          </w:tcPr>
          <w:p w14:paraId="32088627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F4736" w14:textId="4153351B" w:rsidR="00D01497" w:rsidRPr="009F3238" w:rsidRDefault="00BF0158" w:rsidP="00BF015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2B893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B7EA3" w14:textId="2D185480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116,984</w:t>
            </w:r>
          </w:p>
        </w:tc>
        <w:tc>
          <w:tcPr>
            <w:tcW w:w="243" w:type="dxa"/>
            <w:vAlign w:val="bottom"/>
          </w:tcPr>
          <w:p w14:paraId="0B75F887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C0731" w14:textId="0AA6EC9A" w:rsidR="00D01497" w:rsidRPr="009F3238" w:rsidRDefault="00BF62A8" w:rsidP="00A20C8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67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(7,018</w:t>
            </w:r>
            <w:r w:rsidR="00A20C81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05D9B3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62609" w14:textId="15403E45" w:rsidR="00D01497" w:rsidRPr="009F3238" w:rsidRDefault="00A20C81" w:rsidP="0030647D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67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22744B" w14:textId="4DC99AD8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E4B82" w14:textId="15D62E8B" w:rsidR="00D01497" w:rsidRPr="009F3238" w:rsidRDefault="00BF62A8" w:rsidP="0030647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109,966</w:t>
            </w:r>
          </w:p>
        </w:tc>
      </w:tr>
      <w:tr w:rsidR="00D01497" w:rsidRPr="009F3238" w14:paraId="626D7107" w14:textId="364393D7" w:rsidTr="0030647D">
        <w:trPr>
          <w:trHeight w:val="363"/>
        </w:trPr>
        <w:tc>
          <w:tcPr>
            <w:tcW w:w="3024" w:type="dxa"/>
          </w:tcPr>
          <w:p w14:paraId="2C8A9551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</w:tcPr>
          <w:p w14:paraId="5B8F162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1B527658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right w:val="nil"/>
            </w:tcBorders>
          </w:tcPr>
          <w:p w14:paraId="4592D813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D781D08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  <w:left w:val="nil"/>
              <w:right w:val="nil"/>
            </w:tcBorders>
          </w:tcPr>
          <w:p w14:paraId="73FE845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628B011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</w:tcPr>
          <w:p w14:paraId="61F72C5A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3DE167F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double" w:sz="4" w:space="0" w:color="auto"/>
              <w:left w:val="nil"/>
              <w:right w:val="nil"/>
            </w:tcBorders>
          </w:tcPr>
          <w:p w14:paraId="026B8423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EC7D37" w14:textId="002E11BF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98B823C" w14:textId="7ED419BE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1497" w:rsidRPr="009F3238" w14:paraId="66CE1FC1" w14:textId="58101D8C" w:rsidTr="0030647D">
        <w:trPr>
          <w:trHeight w:val="397"/>
        </w:trPr>
        <w:tc>
          <w:tcPr>
            <w:tcW w:w="3024" w:type="dxa"/>
            <w:hideMark/>
          </w:tcPr>
          <w:p w14:paraId="3C132F87" w14:textId="77777777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6" w:type="dxa"/>
          </w:tcPr>
          <w:p w14:paraId="47131B4B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430AF080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15B939B1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DE6F0F2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</w:tcPr>
          <w:p w14:paraId="1FB67637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5E1F106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37E8533D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5BFB093F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</w:tcPr>
          <w:p w14:paraId="5E32BC89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87F461" w14:textId="71B8EB96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D4A7752" w14:textId="708C683E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1497" w:rsidRPr="009F3238" w14:paraId="249218CA" w14:textId="2CD08179" w:rsidTr="0030647D">
        <w:trPr>
          <w:trHeight w:val="1489"/>
        </w:trPr>
        <w:tc>
          <w:tcPr>
            <w:tcW w:w="3024" w:type="dxa"/>
            <w:hideMark/>
          </w:tcPr>
          <w:p w14:paraId="32BFA587" w14:textId="12B26D22" w:rsidR="00D01497" w:rsidRPr="009F3238" w:rsidRDefault="00D01497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(กา</w:t>
            </w:r>
            <w:r w:rsidR="00A64A23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รเพิ่มขึ้น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ของมูลค่ายุติธรรม)</w:t>
            </w:r>
          </w:p>
        </w:tc>
        <w:tc>
          <w:tcPr>
            <w:tcW w:w="906" w:type="dxa"/>
          </w:tcPr>
          <w:p w14:paraId="7E2F90B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E6288D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B80403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F889FDE" w14:textId="4F7A2FB8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(6,951)</w:t>
            </w:r>
          </w:p>
        </w:tc>
        <w:tc>
          <w:tcPr>
            <w:tcW w:w="237" w:type="dxa"/>
          </w:tcPr>
          <w:p w14:paraId="4769EAA1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4E4157AE" w14:textId="5F08AE84" w:rsidR="00D01497" w:rsidRPr="009F3238" w:rsidRDefault="00BF0158" w:rsidP="00BF01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(257,676)</w:t>
            </w:r>
          </w:p>
        </w:tc>
        <w:tc>
          <w:tcPr>
            <w:tcW w:w="236" w:type="dxa"/>
            <w:vAlign w:val="bottom"/>
          </w:tcPr>
          <w:p w14:paraId="3BCD83C8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</w:tcPr>
          <w:p w14:paraId="4A2D2464" w14:textId="77777777" w:rsidR="00BF0158" w:rsidRPr="009F3238" w:rsidRDefault="00BF0158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D9F5EE" w14:textId="77777777" w:rsidR="00BF0158" w:rsidRPr="009F3238" w:rsidRDefault="00BF0158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BC90FE" w14:textId="77777777" w:rsidR="00BF0158" w:rsidRPr="009F3238" w:rsidRDefault="00BF0158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B6450" w14:textId="770DACDF" w:rsidR="00D01497" w:rsidRPr="009F3238" w:rsidRDefault="00BF0158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(264,627)</w:t>
            </w:r>
          </w:p>
        </w:tc>
        <w:tc>
          <w:tcPr>
            <w:tcW w:w="243" w:type="dxa"/>
            <w:vAlign w:val="bottom"/>
          </w:tcPr>
          <w:p w14:paraId="1634304D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19D8F5F" w14:textId="30E96485" w:rsidR="00D01497" w:rsidRPr="009F3238" w:rsidRDefault="00A20C81" w:rsidP="00A20C81">
            <w:pPr>
              <w:pStyle w:val="acctfourfigures"/>
              <w:tabs>
                <w:tab w:val="clear" w:pos="765"/>
                <w:tab w:val="decimal" w:pos="216"/>
              </w:tabs>
              <w:spacing w:line="240" w:lineRule="auto"/>
              <w:ind w:left="-67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14:paraId="083E6A40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vAlign w:val="bottom"/>
          </w:tcPr>
          <w:p w14:paraId="0F44019D" w14:textId="77777777" w:rsidR="00A20C81" w:rsidRPr="009F3238" w:rsidRDefault="00A20C81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FE963D" w14:textId="77777777" w:rsidR="00A20C81" w:rsidRPr="009F3238" w:rsidRDefault="00A20C81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D67076" w14:textId="77777777" w:rsidR="00A20C81" w:rsidRPr="009F3238" w:rsidRDefault="00A20C81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0F828D" w14:textId="1AD79162" w:rsidR="00D01497" w:rsidRPr="009F3238" w:rsidRDefault="00A20C81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6,946</w:t>
            </w:r>
          </w:p>
        </w:tc>
        <w:tc>
          <w:tcPr>
            <w:tcW w:w="236" w:type="dxa"/>
          </w:tcPr>
          <w:p w14:paraId="18E4CCF0" w14:textId="5B77B2B4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14A71DA" w14:textId="77777777" w:rsidR="00495E8B" w:rsidRPr="009F3238" w:rsidRDefault="00495E8B" w:rsidP="00495E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FE87D8" w14:textId="77777777" w:rsidR="00495E8B" w:rsidRPr="009F3238" w:rsidRDefault="00495E8B" w:rsidP="00495E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AE4688" w14:textId="77777777" w:rsidR="00495E8B" w:rsidRPr="009F3238" w:rsidRDefault="00495E8B" w:rsidP="00495E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03BC06" w14:textId="213FEB95" w:rsidR="00D01497" w:rsidRPr="009F3238" w:rsidRDefault="00A20C81" w:rsidP="00495E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(257,681)</w:t>
            </w:r>
          </w:p>
        </w:tc>
      </w:tr>
      <w:tr w:rsidR="00D01497" w:rsidRPr="009F3238" w14:paraId="7C7D4971" w14:textId="68510D71" w:rsidTr="0030647D">
        <w:trPr>
          <w:trHeight w:val="363"/>
        </w:trPr>
        <w:tc>
          <w:tcPr>
            <w:tcW w:w="3024" w:type="dxa"/>
            <w:hideMark/>
          </w:tcPr>
          <w:p w14:paraId="13CDB8BB" w14:textId="77777777" w:rsidR="00D01497" w:rsidRPr="009F3238" w:rsidRDefault="00D01497" w:rsidP="00D0149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48C03" w14:textId="265D844A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(6,951)</w:t>
            </w:r>
          </w:p>
        </w:tc>
        <w:tc>
          <w:tcPr>
            <w:tcW w:w="237" w:type="dxa"/>
          </w:tcPr>
          <w:p w14:paraId="38EC4421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E7530" w14:textId="2BAC7FBD" w:rsidR="00D01497" w:rsidRPr="009F3238" w:rsidRDefault="00BF0158" w:rsidP="00BF01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(257,676)</w:t>
            </w:r>
          </w:p>
        </w:tc>
        <w:tc>
          <w:tcPr>
            <w:tcW w:w="236" w:type="dxa"/>
            <w:vAlign w:val="bottom"/>
          </w:tcPr>
          <w:p w14:paraId="6EE28C0D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B1DB" w14:textId="1737E7BA" w:rsidR="00D01497" w:rsidRPr="009F3238" w:rsidRDefault="00BF0158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(264,627)</w:t>
            </w:r>
          </w:p>
        </w:tc>
        <w:tc>
          <w:tcPr>
            <w:tcW w:w="243" w:type="dxa"/>
            <w:vAlign w:val="bottom"/>
          </w:tcPr>
          <w:p w14:paraId="686ADE0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4603F" w14:textId="04C2175D" w:rsidR="00D01497" w:rsidRPr="009F3238" w:rsidRDefault="00A20C81" w:rsidP="00A20C81">
            <w:pPr>
              <w:pStyle w:val="acctfourfigures"/>
              <w:tabs>
                <w:tab w:val="clear" w:pos="765"/>
                <w:tab w:val="decimal" w:pos="216"/>
              </w:tabs>
              <w:spacing w:line="240" w:lineRule="auto"/>
              <w:ind w:left="-67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6C852FD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ECD6F" w14:textId="6D98D3BC" w:rsidR="00D01497" w:rsidRPr="009F3238" w:rsidRDefault="00A20C81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6,946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585683" w14:textId="601028EC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D8B09" w14:textId="341F6DB6" w:rsidR="00D01497" w:rsidRPr="009F3238" w:rsidRDefault="00A20C81" w:rsidP="00A20C8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(257,681)</w:t>
            </w:r>
          </w:p>
        </w:tc>
      </w:tr>
      <w:tr w:rsidR="00D01497" w:rsidRPr="009F3238" w14:paraId="7D32DC91" w14:textId="534B89B9" w:rsidTr="0030647D">
        <w:trPr>
          <w:trHeight w:val="380"/>
        </w:trPr>
        <w:tc>
          <w:tcPr>
            <w:tcW w:w="3024" w:type="dxa"/>
          </w:tcPr>
          <w:p w14:paraId="6D777E37" w14:textId="77777777" w:rsidR="00D01497" w:rsidRPr="009F3238" w:rsidRDefault="00D01497" w:rsidP="00D0149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320216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4586D471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90D3B5" w14:textId="77777777" w:rsidR="00D01497" w:rsidRPr="009F3238" w:rsidRDefault="00D01497" w:rsidP="00BF01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16ACB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ED63F1" w14:textId="77777777" w:rsidR="00D01497" w:rsidRPr="009F3238" w:rsidRDefault="00D01497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51FDE82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A7DF6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C6A246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D80410" w14:textId="77777777" w:rsidR="00D01497" w:rsidRPr="009F3238" w:rsidRDefault="00D01497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0EE83AA" w14:textId="581C0426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EF538E" w14:textId="71FBB8D4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1497" w:rsidRPr="009F3238" w14:paraId="5C14729E" w14:textId="5F651DCA" w:rsidTr="0030647D">
        <w:trPr>
          <w:trHeight w:val="380"/>
        </w:trPr>
        <w:tc>
          <w:tcPr>
            <w:tcW w:w="3024" w:type="dxa"/>
            <w:hideMark/>
          </w:tcPr>
          <w:p w14:paraId="23449892" w14:textId="77777777" w:rsidR="00D01497" w:rsidRPr="009F3238" w:rsidRDefault="00D01497" w:rsidP="00D0149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9DE731" w14:textId="551A0AEF" w:rsidR="00D01497" w:rsidRPr="009F3238" w:rsidRDefault="00D01497" w:rsidP="00D014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110,033</w:t>
            </w:r>
          </w:p>
        </w:tc>
        <w:tc>
          <w:tcPr>
            <w:tcW w:w="237" w:type="dxa"/>
          </w:tcPr>
          <w:p w14:paraId="59BB079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1ED596" w14:textId="301F5BB4" w:rsidR="00D01497" w:rsidRPr="009F3238" w:rsidRDefault="00BF0158" w:rsidP="00BF01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(257,676)</w:t>
            </w:r>
          </w:p>
        </w:tc>
        <w:tc>
          <w:tcPr>
            <w:tcW w:w="236" w:type="dxa"/>
            <w:vAlign w:val="bottom"/>
          </w:tcPr>
          <w:p w14:paraId="74F4E25C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9CE1D3" w14:textId="40EA4A65" w:rsidR="00D01497" w:rsidRPr="009F3238" w:rsidRDefault="00BF0158" w:rsidP="00BF015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(147,643)</w:t>
            </w:r>
          </w:p>
        </w:tc>
        <w:tc>
          <w:tcPr>
            <w:tcW w:w="243" w:type="dxa"/>
            <w:vAlign w:val="bottom"/>
          </w:tcPr>
          <w:p w14:paraId="2A9045FA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D95811" w14:textId="730022C4" w:rsidR="00D01497" w:rsidRPr="009F3238" w:rsidRDefault="00BF62A8" w:rsidP="00A20C8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67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(7,018</w:t>
            </w:r>
            <w:r w:rsidR="00A20C81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39B2335" w14:textId="77777777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7E7DFA" w14:textId="60765FE2" w:rsidR="00D01497" w:rsidRPr="009F3238" w:rsidRDefault="00A20C81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6,946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4308DF" w14:textId="0B20C6FD" w:rsidR="00D01497" w:rsidRPr="009F3238" w:rsidRDefault="00D01497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34B8DB" w14:textId="1277E106" w:rsidR="00D01497" w:rsidRPr="009F3238" w:rsidRDefault="00BF62A8" w:rsidP="00495E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(147,715</w:t>
            </w:r>
            <w:r w:rsidR="00A20C81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64BE395F" w14:textId="77777777" w:rsidR="004237BF" w:rsidRPr="009F3238" w:rsidRDefault="004237B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54587CC" w14:textId="177E0DB7" w:rsidR="009D6A90" w:rsidRPr="009F3238" w:rsidRDefault="009D6A90" w:rsidP="00DE1AF9">
      <w:pPr>
        <w:tabs>
          <w:tab w:val="left" w:pos="8220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47"/>
        <w:gridCol w:w="1170"/>
        <w:gridCol w:w="270"/>
        <w:gridCol w:w="1260"/>
        <w:gridCol w:w="270"/>
        <w:gridCol w:w="1170"/>
        <w:gridCol w:w="270"/>
        <w:gridCol w:w="1350"/>
      </w:tblGrid>
      <w:tr w:rsidR="00E225BD" w:rsidRPr="009F3238" w14:paraId="089558CD" w14:textId="77777777" w:rsidTr="00FA5600">
        <w:trPr>
          <w:trHeight w:val="451"/>
          <w:tblHeader/>
        </w:trPr>
        <w:tc>
          <w:tcPr>
            <w:tcW w:w="3447" w:type="dxa"/>
          </w:tcPr>
          <w:p w14:paraId="0795F965" w14:textId="77777777" w:rsidR="00E225BD" w:rsidRPr="009F3238" w:rsidRDefault="00E225BD" w:rsidP="00FA560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1F8D3E22" w14:textId="77777777" w:rsidR="00E225BD" w:rsidRPr="009F3238" w:rsidRDefault="00E225BD" w:rsidP="00FA56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5BD" w:rsidRPr="009F3238" w14:paraId="25955147" w14:textId="77777777" w:rsidTr="00FA5600">
        <w:trPr>
          <w:tblHeader/>
        </w:trPr>
        <w:tc>
          <w:tcPr>
            <w:tcW w:w="3447" w:type="dxa"/>
          </w:tcPr>
          <w:p w14:paraId="647C57A9" w14:textId="77777777" w:rsidR="00E225BD" w:rsidRPr="009F3238" w:rsidRDefault="00E225BD" w:rsidP="00FA560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70" w:type="dxa"/>
            <w:vMerge w:val="restart"/>
            <w:vAlign w:val="bottom"/>
            <w:hideMark/>
          </w:tcPr>
          <w:p w14:paraId="113BC829" w14:textId="77777777" w:rsidR="00E225BD" w:rsidRPr="009F3238" w:rsidRDefault="00E225BD" w:rsidP="00FA560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D7A9799" w14:textId="4DC989FC" w:rsidR="00E225BD" w:rsidRPr="009F3238" w:rsidRDefault="00B873FC" w:rsidP="00FA560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E225B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E225B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316A618" w14:textId="77777777" w:rsidR="00E225BD" w:rsidRPr="009F3238" w:rsidRDefault="00E225BD" w:rsidP="00FA560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EB492" w14:textId="77777777" w:rsidR="00E225BD" w:rsidRPr="009F3238" w:rsidRDefault="00E225BD" w:rsidP="00FA560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</w:rPr>
              <w:t xml:space="preserve"> (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</w:rPr>
              <w:t xml:space="preserve">/ 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E92144F" w14:textId="77777777" w:rsidR="00E225BD" w:rsidRPr="009F3238" w:rsidRDefault="00E225BD" w:rsidP="00FA56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452221A5" w14:textId="77777777" w:rsidR="00E225BD" w:rsidRPr="009F3238" w:rsidRDefault="00E225BD" w:rsidP="00FA56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9719606" w14:textId="38BE0695" w:rsidR="00E225BD" w:rsidRPr="009F3238" w:rsidRDefault="00B873FC" w:rsidP="00FA56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E225B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E225B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225BD" w:rsidRPr="009F3238" w14:paraId="65995B9B" w14:textId="77777777" w:rsidTr="00FA5600">
        <w:trPr>
          <w:tblHeader/>
        </w:trPr>
        <w:tc>
          <w:tcPr>
            <w:tcW w:w="3447" w:type="dxa"/>
            <w:vAlign w:val="bottom"/>
          </w:tcPr>
          <w:p w14:paraId="6C5BD640" w14:textId="77777777" w:rsidR="00E225BD" w:rsidRPr="009F3238" w:rsidRDefault="00E225BD" w:rsidP="00FA560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Merge/>
            <w:vAlign w:val="center"/>
            <w:hideMark/>
          </w:tcPr>
          <w:p w14:paraId="1A373DB4" w14:textId="77777777" w:rsidR="00E225BD" w:rsidRPr="009F3238" w:rsidRDefault="00E225BD" w:rsidP="00FA56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46DDF5" w14:textId="77777777" w:rsidR="00E225BD" w:rsidRPr="009F3238" w:rsidRDefault="00E225BD" w:rsidP="00FA560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BDE95B" w14:textId="77777777" w:rsidR="00E225BD" w:rsidRPr="009F3238" w:rsidRDefault="00E225BD" w:rsidP="00FA560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E0A5F" w14:textId="77777777" w:rsidR="00E225BD" w:rsidRPr="009F3238" w:rsidRDefault="00E225BD" w:rsidP="00FA560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D0AED5" w14:textId="77777777" w:rsidR="00E225BD" w:rsidRPr="009F3238" w:rsidRDefault="00E225BD" w:rsidP="00FA560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4D016CB" w14:textId="77777777" w:rsidR="00E225BD" w:rsidRPr="009F3238" w:rsidRDefault="00E225BD" w:rsidP="00FA5600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2E07356D" w14:textId="77777777" w:rsidR="00E225BD" w:rsidRPr="009F3238" w:rsidRDefault="00E225BD" w:rsidP="00FA56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25BD" w:rsidRPr="009F3238" w14:paraId="0974D56C" w14:textId="77777777" w:rsidTr="00FA5600">
        <w:trPr>
          <w:tblHeader/>
        </w:trPr>
        <w:tc>
          <w:tcPr>
            <w:tcW w:w="3447" w:type="dxa"/>
          </w:tcPr>
          <w:p w14:paraId="475C2E50" w14:textId="77777777" w:rsidR="00E225BD" w:rsidRPr="009F3238" w:rsidRDefault="00E225BD" w:rsidP="00FA560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36698735" w14:textId="77777777" w:rsidR="00E225BD" w:rsidRPr="009F3238" w:rsidRDefault="00E225BD" w:rsidP="00FA56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5BD" w:rsidRPr="009F3238" w14:paraId="44D1583E" w14:textId="77777777" w:rsidTr="00FA5600">
        <w:trPr>
          <w:tblHeader/>
        </w:trPr>
        <w:tc>
          <w:tcPr>
            <w:tcW w:w="3447" w:type="dxa"/>
          </w:tcPr>
          <w:p w14:paraId="622C498E" w14:textId="6187E95E" w:rsidR="00E225BD" w:rsidRPr="009F3238" w:rsidRDefault="00B873FC" w:rsidP="00FA560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60" w:type="dxa"/>
            <w:gridSpan w:val="7"/>
            <w:vAlign w:val="bottom"/>
          </w:tcPr>
          <w:p w14:paraId="580EA4B3" w14:textId="77777777" w:rsidR="00E225BD" w:rsidRPr="009F3238" w:rsidRDefault="00E225BD" w:rsidP="00FA56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225BD" w:rsidRPr="009F3238" w14:paraId="0D990FB4" w14:textId="77777777" w:rsidTr="00FA5600">
        <w:tc>
          <w:tcPr>
            <w:tcW w:w="3447" w:type="dxa"/>
            <w:hideMark/>
          </w:tcPr>
          <w:p w14:paraId="2E332DF9" w14:textId="77777777" w:rsidR="00E225BD" w:rsidRPr="009F3238" w:rsidRDefault="00E225BD" w:rsidP="00FA560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C776F1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CECAF34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F0A111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3D955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6EE4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F817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155A49E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5BD" w:rsidRPr="009F3238" w14:paraId="1BEC8334" w14:textId="77777777" w:rsidTr="00FA5600">
        <w:trPr>
          <w:trHeight w:val="793"/>
        </w:trPr>
        <w:tc>
          <w:tcPr>
            <w:tcW w:w="3447" w:type="dxa"/>
            <w:hideMark/>
          </w:tcPr>
          <w:p w14:paraId="43FC18C0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</w:p>
          <w:p w14:paraId="394E459B" w14:textId="77777777" w:rsidR="00E225BD" w:rsidRPr="009F3238" w:rsidRDefault="00E225BD" w:rsidP="00FA5600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(ค่าเผื่อหนี้สงสัยจะสูญ)</w:t>
            </w:r>
          </w:p>
        </w:tc>
        <w:tc>
          <w:tcPr>
            <w:tcW w:w="1170" w:type="dxa"/>
          </w:tcPr>
          <w:p w14:paraId="0AD12C9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A787AD" w14:textId="694B59F1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764</w:t>
            </w:r>
          </w:p>
        </w:tc>
        <w:tc>
          <w:tcPr>
            <w:tcW w:w="270" w:type="dxa"/>
          </w:tcPr>
          <w:p w14:paraId="570CB8E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E1DA96B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F93640" w14:textId="24BA91A2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A320EC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632D85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A1B2C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547934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0BA6B9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BDBC45" w14:textId="78755B92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755</w:t>
            </w:r>
          </w:p>
        </w:tc>
      </w:tr>
      <w:tr w:rsidR="00E225BD" w:rsidRPr="009F3238" w14:paraId="36E4D2D8" w14:textId="77777777" w:rsidTr="00FA5600">
        <w:tc>
          <w:tcPr>
            <w:tcW w:w="3447" w:type="dxa"/>
            <w:hideMark/>
          </w:tcPr>
          <w:p w14:paraId="5B721717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  <w:p w14:paraId="42ECA5D9" w14:textId="77777777" w:rsidR="00E225BD" w:rsidRPr="009F3238" w:rsidRDefault="00E225BD" w:rsidP="00FA5600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170" w:type="dxa"/>
          </w:tcPr>
          <w:p w14:paraId="0BA33D2B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6E4B1A" w14:textId="3A6EADAF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19</w:t>
            </w:r>
            <w:r w:rsidR="00E225BD"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653</w:t>
            </w:r>
          </w:p>
        </w:tc>
        <w:tc>
          <w:tcPr>
            <w:tcW w:w="270" w:type="dxa"/>
          </w:tcPr>
          <w:p w14:paraId="7243EBED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2BEC7E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06C20D" w14:textId="66C0858A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  <w:tc>
          <w:tcPr>
            <w:tcW w:w="270" w:type="dxa"/>
          </w:tcPr>
          <w:p w14:paraId="0A4F5939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11E93C9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1842B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C41EE8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CE25523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E91C06" w14:textId="6DCDFB0A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763</w:t>
            </w:r>
          </w:p>
        </w:tc>
      </w:tr>
      <w:tr w:rsidR="00E225BD" w:rsidRPr="009F3238" w14:paraId="0AC99546" w14:textId="77777777" w:rsidTr="00FA5600">
        <w:tc>
          <w:tcPr>
            <w:tcW w:w="3447" w:type="dxa"/>
            <w:hideMark/>
          </w:tcPr>
          <w:p w14:paraId="037978F2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14:paraId="66219289" w14:textId="4E69F0FF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</w:t>
            </w:r>
            <w:r w:rsidR="00E225BD"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027</w:t>
            </w:r>
          </w:p>
        </w:tc>
        <w:tc>
          <w:tcPr>
            <w:tcW w:w="270" w:type="dxa"/>
          </w:tcPr>
          <w:p w14:paraId="30FF7B9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43455CC" w14:textId="686ACF28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850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6CC511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4EF0D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7A1EBA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9F9AF5E" w14:textId="4ED4C02D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177</w:t>
            </w:r>
          </w:p>
        </w:tc>
      </w:tr>
      <w:tr w:rsidR="00E225BD" w:rsidRPr="009F3238" w14:paraId="5476C865" w14:textId="77777777" w:rsidTr="00FA5600">
        <w:tc>
          <w:tcPr>
            <w:tcW w:w="3447" w:type="dxa"/>
            <w:hideMark/>
          </w:tcPr>
          <w:p w14:paraId="72705606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5AA11BD7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(ค่าเผื่อการด้อยค่าของที่ดิน อาคารและอุปกรณ์)</w:t>
            </w:r>
          </w:p>
        </w:tc>
        <w:tc>
          <w:tcPr>
            <w:tcW w:w="1170" w:type="dxa"/>
          </w:tcPr>
          <w:p w14:paraId="71B5E41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FC302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D0344B" w14:textId="38DECE94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426</w:t>
            </w:r>
          </w:p>
        </w:tc>
        <w:tc>
          <w:tcPr>
            <w:tcW w:w="270" w:type="dxa"/>
          </w:tcPr>
          <w:p w14:paraId="7072D8D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F5A7C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31E73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47F063C" w14:textId="7FDDB13C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426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81F237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A01C7D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71D13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73CA6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27A2D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9EBD0A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C7058B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2C8853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25BD" w:rsidRPr="009F3238" w14:paraId="5F3EB582" w14:textId="77777777" w:rsidTr="00FA5600">
        <w:tc>
          <w:tcPr>
            <w:tcW w:w="3447" w:type="dxa"/>
            <w:hideMark/>
          </w:tcPr>
          <w:p w14:paraId="6BF2A86D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5734405A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95A61F" w14:textId="246558B7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53</w:t>
            </w:r>
            <w:r w:rsidR="00E225BD"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987</w:t>
            </w:r>
          </w:p>
        </w:tc>
        <w:tc>
          <w:tcPr>
            <w:tcW w:w="270" w:type="dxa"/>
          </w:tcPr>
          <w:p w14:paraId="2A12BC8B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D7ECB3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A05E74" w14:textId="21676E23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681</w:t>
            </w:r>
          </w:p>
        </w:tc>
        <w:tc>
          <w:tcPr>
            <w:tcW w:w="270" w:type="dxa"/>
          </w:tcPr>
          <w:p w14:paraId="4454504C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1994A6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C72BC1" w14:textId="7DEE20E2" w:rsidR="00E225BD" w:rsidRPr="009F3238" w:rsidRDefault="00B873FC" w:rsidP="00FA560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921</w:t>
            </w:r>
          </w:p>
        </w:tc>
        <w:tc>
          <w:tcPr>
            <w:tcW w:w="270" w:type="dxa"/>
          </w:tcPr>
          <w:p w14:paraId="13E64DBA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5409E68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09BA59" w14:textId="7E316213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589</w:t>
            </w:r>
          </w:p>
        </w:tc>
      </w:tr>
      <w:tr w:rsidR="00E225BD" w:rsidRPr="009F3238" w14:paraId="0BD747D2" w14:textId="77777777" w:rsidTr="00FA5600">
        <w:tc>
          <w:tcPr>
            <w:tcW w:w="3447" w:type="dxa"/>
            <w:hideMark/>
          </w:tcPr>
          <w:p w14:paraId="03C61984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95E6" w14:textId="35C6628A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11</w:t>
            </w:r>
            <w:r w:rsidR="00E225BD"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316</w:t>
            </w:r>
          </w:p>
        </w:tc>
        <w:tc>
          <w:tcPr>
            <w:tcW w:w="270" w:type="dxa"/>
          </w:tcPr>
          <w:p w14:paraId="26FC7432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25B43" w14:textId="4458C67F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616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B73DC8C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0E47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A88703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4E44" w14:textId="4B4A2158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E225B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700</w:t>
            </w:r>
          </w:p>
        </w:tc>
      </w:tr>
      <w:tr w:rsidR="00E225BD" w:rsidRPr="009F3238" w14:paraId="1F7E6BAA" w14:textId="77777777" w:rsidTr="00FA5600">
        <w:tc>
          <w:tcPr>
            <w:tcW w:w="3447" w:type="dxa"/>
            <w:hideMark/>
          </w:tcPr>
          <w:p w14:paraId="5CEAF0D8" w14:textId="77777777" w:rsidR="00E225BD" w:rsidRPr="009F3238" w:rsidRDefault="00E225BD" w:rsidP="00FA560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67918" w14:textId="73E63095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90</w:t>
            </w:r>
            <w:r w:rsidR="00E225B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173</w:t>
            </w:r>
          </w:p>
        </w:tc>
        <w:tc>
          <w:tcPr>
            <w:tcW w:w="270" w:type="dxa"/>
          </w:tcPr>
          <w:p w14:paraId="2B00536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C6D69" w14:textId="74DAF67C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  <w:r w:rsidR="00E225BD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890</w:t>
            </w:r>
          </w:p>
        </w:tc>
        <w:tc>
          <w:tcPr>
            <w:tcW w:w="270" w:type="dxa"/>
          </w:tcPr>
          <w:p w14:paraId="144E2A9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3B2DA" w14:textId="15FD5E2C" w:rsidR="00E225BD" w:rsidRPr="009F3238" w:rsidRDefault="00B873FC" w:rsidP="00FA560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E225BD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921</w:t>
            </w:r>
          </w:p>
        </w:tc>
        <w:tc>
          <w:tcPr>
            <w:tcW w:w="270" w:type="dxa"/>
          </w:tcPr>
          <w:p w14:paraId="0FB1153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68A90" w14:textId="42F0A988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116</w:t>
            </w:r>
            <w:r w:rsidR="00E225BD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984</w:t>
            </w:r>
          </w:p>
        </w:tc>
      </w:tr>
      <w:tr w:rsidR="00E225BD" w:rsidRPr="009F3238" w14:paraId="7B4CE431" w14:textId="77777777" w:rsidTr="00FA5600">
        <w:tc>
          <w:tcPr>
            <w:tcW w:w="3447" w:type="dxa"/>
          </w:tcPr>
          <w:p w14:paraId="4FF518D2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C615BF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3CF19E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0DFAD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5CC5AD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1840D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7C140F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1A2D6A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E225BD" w:rsidRPr="009F3238" w14:paraId="18E5121E" w14:textId="77777777" w:rsidTr="00FA5600">
        <w:tc>
          <w:tcPr>
            <w:tcW w:w="3447" w:type="dxa"/>
            <w:hideMark/>
          </w:tcPr>
          <w:p w14:paraId="4FDB1DD7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414ACA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2F691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DE7D14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71422E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04B75B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FACCF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95EE5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5BD" w:rsidRPr="009F3238" w14:paraId="14B0C0A4" w14:textId="77777777" w:rsidTr="00FA5600">
        <w:tc>
          <w:tcPr>
            <w:tcW w:w="3447" w:type="dxa"/>
            <w:hideMark/>
          </w:tcPr>
          <w:p w14:paraId="26F4B735" w14:textId="77777777" w:rsidR="00E225BD" w:rsidRPr="009F3238" w:rsidRDefault="00E225BD" w:rsidP="00FA560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เงินลงทุนเผื่อขาย 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ส่วนเกินจาก</w:t>
            </w:r>
          </w:p>
          <w:p w14:paraId="15252979" w14:textId="77777777" w:rsidR="00E225BD" w:rsidRPr="009F3238" w:rsidRDefault="00E225BD" w:rsidP="00FA5600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การปรับมูลค่าเงินลงทุน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DB4C9CB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AE4B7C" w14:textId="1F2CB888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412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92AC9C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DF4D15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40FA2F8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6EBA59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3C4CBF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5932C0" w14:textId="35AD5931" w:rsidR="00E225BD" w:rsidRPr="009F3238" w:rsidRDefault="00E225BD" w:rsidP="00FA560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539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DFCB0DE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19E23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07CF84" w14:textId="7657C158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951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225BD" w:rsidRPr="009F3238" w14:paraId="3F7E94B5" w14:textId="77777777" w:rsidTr="00FA5600">
        <w:tc>
          <w:tcPr>
            <w:tcW w:w="3447" w:type="dxa"/>
            <w:hideMark/>
          </w:tcPr>
          <w:p w14:paraId="5BDB0435" w14:textId="77777777" w:rsidR="00E225BD" w:rsidRPr="009F3238" w:rsidRDefault="00E225BD" w:rsidP="00FA560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D3AAB" w14:textId="35DDCFAF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2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412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400B505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D673E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DE9AF9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C4069" w14:textId="085CD6B5" w:rsidR="00E225BD" w:rsidRPr="009F3238" w:rsidRDefault="00E225BD" w:rsidP="00FA560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539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A6FE30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651FB8" w14:textId="24AD8E08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951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225BD" w:rsidRPr="009F3238" w14:paraId="3C0F1A14" w14:textId="77777777" w:rsidTr="00FA5600">
        <w:tc>
          <w:tcPr>
            <w:tcW w:w="3447" w:type="dxa"/>
          </w:tcPr>
          <w:p w14:paraId="761BCCCD" w14:textId="77777777" w:rsidR="00E225BD" w:rsidRPr="009F3238" w:rsidRDefault="00E225BD" w:rsidP="00FA560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8CC7A4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AD39918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A5289A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137197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F978EE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A142CF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0540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E225BD" w:rsidRPr="009F3238" w14:paraId="62F4E241" w14:textId="77777777" w:rsidTr="00FA5600">
        <w:tc>
          <w:tcPr>
            <w:tcW w:w="3447" w:type="dxa"/>
            <w:hideMark/>
          </w:tcPr>
          <w:p w14:paraId="2A684317" w14:textId="77777777" w:rsidR="00E225BD" w:rsidRPr="009F3238" w:rsidRDefault="00E225BD" w:rsidP="00FA560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E28A51" w14:textId="5836D692" w:rsidR="00E225BD" w:rsidRPr="009F3238" w:rsidRDefault="00B873FC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87</w:t>
            </w:r>
            <w:r w:rsidR="00E225BD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761</w:t>
            </w:r>
          </w:p>
        </w:tc>
        <w:tc>
          <w:tcPr>
            <w:tcW w:w="270" w:type="dxa"/>
          </w:tcPr>
          <w:p w14:paraId="19E131C6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F4594" w14:textId="645D141C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890</w:t>
            </w:r>
          </w:p>
        </w:tc>
        <w:tc>
          <w:tcPr>
            <w:tcW w:w="270" w:type="dxa"/>
          </w:tcPr>
          <w:p w14:paraId="695D37FF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3A2DF2" w14:textId="2A8EAAD1" w:rsidR="00E225BD" w:rsidRPr="009F3238" w:rsidRDefault="00E225BD" w:rsidP="00FA560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873FC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382</w:t>
            </w:r>
          </w:p>
        </w:tc>
        <w:tc>
          <w:tcPr>
            <w:tcW w:w="270" w:type="dxa"/>
          </w:tcPr>
          <w:p w14:paraId="2B015D81" w14:textId="77777777" w:rsidR="00E225BD" w:rsidRPr="009F3238" w:rsidRDefault="00E225BD" w:rsidP="00FA56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6CE75E" w14:textId="5BD2BB47" w:rsidR="00E225BD" w:rsidRPr="009F3238" w:rsidRDefault="00B873FC" w:rsidP="00FA560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110</w:t>
            </w:r>
            <w:r w:rsidR="00E225BD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033</w:t>
            </w:r>
          </w:p>
        </w:tc>
      </w:tr>
    </w:tbl>
    <w:p w14:paraId="33432210" w14:textId="53EEDCEF" w:rsidR="00E225BD" w:rsidRPr="009F3238" w:rsidRDefault="00E225BD" w:rsidP="00BD52E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D8434E9" w14:textId="3CFAB691" w:rsidR="00BD52E5" w:rsidRPr="009F3238" w:rsidRDefault="00E225BD" w:rsidP="00BD52E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:rsidRPr="009F3238" w14:paraId="23A3F90B" w14:textId="77777777" w:rsidTr="009D6A90">
        <w:tc>
          <w:tcPr>
            <w:tcW w:w="4140" w:type="dxa"/>
          </w:tcPr>
          <w:p w14:paraId="42C92A72" w14:textId="7A1D25DA" w:rsidR="009D6A90" w:rsidRPr="009F3238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Pr="009F3238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Pr="009F3238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Pr="009F3238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A90" w:rsidRPr="009F3238" w14:paraId="4C588284" w14:textId="77777777" w:rsidTr="009D6A90">
        <w:tc>
          <w:tcPr>
            <w:tcW w:w="4140" w:type="dxa"/>
          </w:tcPr>
          <w:p w14:paraId="6495D823" w14:textId="4B420B2A" w:rsidR="009D6A90" w:rsidRPr="009F3238" w:rsidRDefault="009D6A90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13233CEE" w:rsidR="009D6A90" w:rsidRPr="009F3238" w:rsidRDefault="00B873FC">
            <w:pPr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</w:rPr>
              <w:t>256</w:t>
            </w:r>
            <w:r w:rsidRPr="009F3238">
              <w:rPr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63A55AC5" w14:textId="77777777" w:rsidR="009D6A90" w:rsidRPr="009F3238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7AA8A9C6" w:rsidR="009D6A90" w:rsidRPr="009F3238" w:rsidRDefault="00B873FC">
            <w:pPr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</w:rPr>
              <w:t>256</w:t>
            </w:r>
            <w:r w:rsidRPr="009F3238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611515" w14:textId="77777777" w:rsidR="009D6A90" w:rsidRPr="009F3238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3965F5DC" w:rsidR="009D6A90" w:rsidRPr="009F3238" w:rsidRDefault="00B873FC">
            <w:pPr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</w:rPr>
              <w:t>256</w:t>
            </w:r>
            <w:r w:rsidRPr="009F3238">
              <w:rPr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6C8855FC" w14:textId="77777777" w:rsidR="009D6A90" w:rsidRPr="009F3238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69E2F316" w:rsidR="009D6A90" w:rsidRPr="009F3238" w:rsidRDefault="00B873FC">
            <w:pPr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</w:rPr>
              <w:t>256</w:t>
            </w:r>
            <w:r w:rsidRPr="009F3238">
              <w:rPr>
                <w:sz w:val="30"/>
                <w:szCs w:val="30"/>
              </w:rPr>
              <w:t>2</w:t>
            </w:r>
          </w:p>
        </w:tc>
      </w:tr>
      <w:tr w:rsidR="009D6A90" w:rsidRPr="009F3238" w14:paraId="5FA1A00B" w14:textId="77777777" w:rsidTr="009D6A90">
        <w:tc>
          <w:tcPr>
            <w:tcW w:w="4140" w:type="dxa"/>
          </w:tcPr>
          <w:p w14:paraId="7A93E6F4" w14:textId="77777777" w:rsidR="009D6A90" w:rsidRPr="009F3238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Pr="009F3238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5BD" w:rsidRPr="009F3238" w14:paraId="58645983" w14:textId="77777777" w:rsidTr="00BF7709">
        <w:tc>
          <w:tcPr>
            <w:tcW w:w="4140" w:type="dxa"/>
            <w:hideMark/>
          </w:tcPr>
          <w:p w14:paraId="5685ACA6" w14:textId="77777777" w:rsidR="00E225BD" w:rsidRPr="003B1B3E" w:rsidRDefault="00E225BD" w:rsidP="00E225BD">
            <w:pPr>
              <w:ind w:left="162" w:hanging="162"/>
              <w:rPr>
                <w:sz w:val="30"/>
                <w:szCs w:val="30"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613D304C" w14:textId="43A6C455" w:rsidR="00E225BD" w:rsidRPr="009F3238" w:rsidRDefault="00A16D44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85,446</w:t>
            </w:r>
          </w:p>
        </w:tc>
        <w:tc>
          <w:tcPr>
            <w:tcW w:w="270" w:type="dxa"/>
          </w:tcPr>
          <w:p w14:paraId="0372C534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5041D73" w14:textId="1AD2B8C0" w:rsidR="00E225BD" w:rsidRPr="009F3238" w:rsidRDefault="00B873FC" w:rsidP="00E225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81</w:t>
            </w:r>
            <w:r w:rsidR="00E225BD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013</w:t>
            </w:r>
          </w:p>
        </w:tc>
        <w:tc>
          <w:tcPr>
            <w:tcW w:w="270" w:type="dxa"/>
          </w:tcPr>
          <w:p w14:paraId="69EAC281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7A78B499" w:rsidR="00E225BD" w:rsidRPr="009F3238" w:rsidRDefault="00A16D44" w:rsidP="00E225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212,937</w:t>
            </w:r>
          </w:p>
        </w:tc>
        <w:tc>
          <w:tcPr>
            <w:tcW w:w="270" w:type="dxa"/>
          </w:tcPr>
          <w:p w14:paraId="79C7DE8E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B1D5D1" w14:textId="6BCAB322" w:rsidR="00E225BD" w:rsidRPr="009F3238" w:rsidRDefault="00B873FC" w:rsidP="00E225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214</w:t>
            </w:r>
            <w:r w:rsidR="00E225BD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950</w:t>
            </w:r>
          </w:p>
        </w:tc>
      </w:tr>
      <w:tr w:rsidR="00E225BD" w:rsidRPr="009F3238" w14:paraId="7EF11B32" w14:textId="77777777" w:rsidTr="00BF7709">
        <w:tc>
          <w:tcPr>
            <w:tcW w:w="4140" w:type="dxa"/>
            <w:hideMark/>
          </w:tcPr>
          <w:p w14:paraId="1CCAE556" w14:textId="49255BAF" w:rsidR="00E225BD" w:rsidRPr="003B1B3E" w:rsidRDefault="00E225BD" w:rsidP="00E225BD">
            <w:pPr>
              <w:rPr>
                <w:sz w:val="30"/>
                <w:szCs w:val="30"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ยอดขาดทุน</w:t>
            </w:r>
            <w:r w:rsidR="00C640C8" w:rsidRPr="003B1B3E">
              <w:rPr>
                <w:rFonts w:hint="cs"/>
                <w:sz w:val="30"/>
                <w:szCs w:val="30"/>
                <w:cs/>
              </w:rPr>
              <w:t>ทางภาษี</w:t>
            </w:r>
            <w:r w:rsidRPr="003B1B3E">
              <w:rPr>
                <w:rFonts w:hint="cs"/>
                <w:sz w:val="30"/>
                <w:szCs w:val="30"/>
                <w:cs/>
              </w:rPr>
              <w:t xml:space="preserve">ยกไป </w:t>
            </w:r>
          </w:p>
        </w:tc>
        <w:tc>
          <w:tcPr>
            <w:tcW w:w="1098" w:type="dxa"/>
          </w:tcPr>
          <w:p w14:paraId="2ECCD98D" w14:textId="3437B086" w:rsidR="00E225BD" w:rsidRPr="009F3238" w:rsidRDefault="001B205B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110,633</w:t>
            </w:r>
          </w:p>
        </w:tc>
        <w:tc>
          <w:tcPr>
            <w:tcW w:w="270" w:type="dxa"/>
          </w:tcPr>
          <w:p w14:paraId="03C2D0BD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3CEA652" w14:textId="75E89873" w:rsidR="00E225BD" w:rsidRPr="009F3238" w:rsidRDefault="00B873FC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61</w:t>
            </w:r>
            <w:r w:rsidR="00E225BD" w:rsidRPr="009F3238">
              <w:rPr>
                <w:rFonts w:cs="Angsana New"/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927</w:t>
            </w:r>
          </w:p>
        </w:tc>
        <w:tc>
          <w:tcPr>
            <w:tcW w:w="270" w:type="dxa"/>
          </w:tcPr>
          <w:p w14:paraId="09CF7275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28D24FDA" w:rsidR="00E225BD" w:rsidRPr="009F3238" w:rsidRDefault="00A16D44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FAADF9" w14:textId="7C33821C" w:rsidR="00E225BD" w:rsidRPr="009F3238" w:rsidRDefault="00E225BD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E225BD" w:rsidRPr="009F3238" w14:paraId="4A55913D" w14:textId="77777777" w:rsidTr="00BF7709">
        <w:tc>
          <w:tcPr>
            <w:tcW w:w="4140" w:type="dxa"/>
            <w:hideMark/>
          </w:tcPr>
          <w:p w14:paraId="02AD432E" w14:textId="77777777" w:rsidR="00E225BD" w:rsidRPr="009F3238" w:rsidRDefault="00E225BD" w:rsidP="00E225BD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6F27C" w14:textId="0F739952" w:rsidR="00E225BD" w:rsidRPr="009F3238" w:rsidRDefault="001B205B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196,079</w:t>
            </w:r>
          </w:p>
        </w:tc>
        <w:tc>
          <w:tcPr>
            <w:tcW w:w="270" w:type="dxa"/>
          </w:tcPr>
          <w:p w14:paraId="5BC1506C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3713C1" w14:textId="25799959" w:rsidR="00E225BD" w:rsidRPr="009F3238" w:rsidRDefault="00B873FC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142</w:t>
            </w:r>
            <w:r w:rsidR="00E225BD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940</w:t>
            </w:r>
          </w:p>
        </w:tc>
        <w:tc>
          <w:tcPr>
            <w:tcW w:w="270" w:type="dxa"/>
          </w:tcPr>
          <w:p w14:paraId="35FDA8C2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69CEBD09" w:rsidR="00E225BD" w:rsidRPr="009F3238" w:rsidRDefault="00A16D44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212,937</w:t>
            </w:r>
          </w:p>
        </w:tc>
        <w:tc>
          <w:tcPr>
            <w:tcW w:w="270" w:type="dxa"/>
          </w:tcPr>
          <w:p w14:paraId="31565293" w14:textId="77777777" w:rsidR="00E225BD" w:rsidRPr="009F3238" w:rsidRDefault="00E225BD" w:rsidP="00E225B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AAB102" w14:textId="2F8401E6" w:rsidR="00E225BD" w:rsidRPr="009F3238" w:rsidRDefault="00B873FC" w:rsidP="00E2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214</w:t>
            </w:r>
            <w:r w:rsidR="00E225BD" w:rsidRPr="009F3238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950</w:t>
            </w:r>
          </w:p>
        </w:tc>
      </w:tr>
    </w:tbl>
    <w:p w14:paraId="4FB1A022" w14:textId="77777777" w:rsidR="009D6A90" w:rsidRPr="009F3238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C59236C" w14:textId="55779658" w:rsidR="009D6A90" w:rsidRPr="009F3238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 w:rsidRPr="009F3238">
        <w:rPr>
          <w:rFonts w:hint="cs"/>
          <w:sz w:val="30"/>
          <w:szCs w:val="30"/>
          <w:cs/>
        </w:rPr>
        <w:t>กลุ่ม</w:t>
      </w:r>
      <w:r w:rsidRPr="003B1B3E">
        <w:rPr>
          <w:rFonts w:hint="cs"/>
          <w:sz w:val="30"/>
          <w:szCs w:val="30"/>
          <w:cs/>
        </w:rPr>
        <w:t>บริษัท</w:t>
      </w:r>
      <w:r w:rsidR="00F5549C" w:rsidRPr="003B1B3E">
        <w:rPr>
          <w:rFonts w:hint="cs"/>
          <w:sz w:val="30"/>
          <w:szCs w:val="30"/>
          <w:cs/>
        </w:rPr>
        <w:t>ไม่</w:t>
      </w:r>
      <w:r w:rsidRPr="003B1B3E">
        <w:rPr>
          <w:rFonts w:hint="cs"/>
          <w:sz w:val="30"/>
          <w:szCs w:val="30"/>
          <w:cs/>
        </w:rPr>
        <w:t>ได้รับรู้ขาดทุนทางภาษีที่จะสิ้นอายุในปี</w:t>
      </w:r>
      <w:r w:rsidR="008127CC" w:rsidRPr="003B1B3E">
        <w:rPr>
          <w:rFonts w:ascii="Cambria" w:hAnsi="Cambria" w:cstheme="minorBidi"/>
          <w:sz w:val="30"/>
          <w:szCs w:val="30"/>
        </w:rPr>
        <w:t xml:space="preserve"> </w:t>
      </w:r>
      <w:r w:rsidR="008127CC" w:rsidRPr="003B1B3E">
        <w:rPr>
          <w:rFonts w:asciiTheme="majorBidi" w:hAnsiTheme="majorBidi" w:cstheme="majorBidi"/>
          <w:sz w:val="30"/>
          <w:szCs w:val="30"/>
        </w:rPr>
        <w:t xml:space="preserve">2563 </w:t>
      </w:r>
      <w:r w:rsidRPr="003B1B3E">
        <w:rPr>
          <w:rFonts w:hint="cs"/>
          <w:sz w:val="30"/>
          <w:szCs w:val="30"/>
          <w:cs/>
        </w:rPr>
        <w:t>เป็นต้นไป</w:t>
      </w:r>
      <w:r w:rsidR="007A119D" w:rsidRPr="003B1B3E">
        <w:rPr>
          <w:rFonts w:hint="cs"/>
          <w:sz w:val="30"/>
          <w:szCs w:val="30"/>
          <w:cs/>
        </w:rPr>
        <w:t>บางส่วน</w:t>
      </w:r>
      <w:r w:rsidRPr="003B1B3E">
        <w:rPr>
          <w:rFonts w:hint="cs"/>
          <w:sz w:val="30"/>
          <w:szCs w:val="30"/>
          <w:cs/>
        </w:rPr>
        <w:t xml:space="preserve"> และผล</w:t>
      </w:r>
      <w:r w:rsidRPr="009F3238">
        <w:rPr>
          <w:rFonts w:hint="cs"/>
          <w:sz w:val="30"/>
          <w:szCs w:val="30"/>
          <w:cs/>
        </w:rPr>
        <w:t>แตกต่างชั่วคราวที่ใช้หักภาษีที่ยังไม่สิ้นอายุตามกฎหมายเกี่ยวกับภาษีเงินได้ปัจจุบัน 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0BA9526" w14:textId="4D2D0C11" w:rsidR="00DC3474" w:rsidRPr="009F3238" w:rsidRDefault="00DC3474" w:rsidP="00755AFE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5434C071" w14:textId="3550E6C1" w:rsidR="00E11624" w:rsidRPr="009F3238" w:rsidRDefault="00E11624" w:rsidP="00E11624">
      <w:pPr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</w:rPr>
      </w:pPr>
      <w:r w:rsidRPr="009F3238">
        <w:rPr>
          <w:rFonts w:hint="cs"/>
          <w:sz w:val="30"/>
          <w:szCs w:val="30"/>
          <w:cs/>
        </w:rPr>
        <w:t>ณ วันที่</w:t>
      </w:r>
      <w:r w:rsidR="008127CC">
        <w:rPr>
          <w:sz w:val="30"/>
          <w:szCs w:val="30"/>
        </w:rPr>
        <w:t xml:space="preserve"> 31 </w:t>
      </w:r>
      <w:r w:rsidRPr="009F3238">
        <w:rPr>
          <w:rFonts w:hint="cs"/>
          <w:sz w:val="30"/>
          <w:szCs w:val="30"/>
          <w:cs/>
        </w:rPr>
        <w:t>ธันวาคม</w:t>
      </w:r>
      <w:r w:rsidR="008127CC">
        <w:rPr>
          <w:sz w:val="30"/>
          <w:szCs w:val="30"/>
        </w:rPr>
        <w:t xml:space="preserve"> 2563 </w:t>
      </w:r>
      <w:r w:rsidRPr="009F3238">
        <w:rPr>
          <w:rFonts w:hint="cs"/>
          <w:sz w:val="30"/>
          <w:szCs w:val="30"/>
          <w:cs/>
        </w:rPr>
        <w:t>และ</w:t>
      </w:r>
      <w:r w:rsidR="008127CC">
        <w:rPr>
          <w:sz w:val="30"/>
          <w:szCs w:val="30"/>
        </w:rPr>
        <w:t xml:space="preserve"> 2562 </w:t>
      </w:r>
      <w:r w:rsidRPr="009F3238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2FB32650" w14:textId="77777777" w:rsidR="00E11624" w:rsidRPr="009F3238" w:rsidRDefault="00E11624" w:rsidP="00755AFE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54D86A69" w14:textId="74FE3BC1" w:rsidR="00092727" w:rsidRPr="009F3238" w:rsidRDefault="00092727" w:rsidP="00D446D1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2206B768" w14:textId="77777777" w:rsidR="00126B11" w:rsidRPr="009F3238" w:rsidRDefault="00126B11" w:rsidP="00A04A5C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8544296" w14:textId="2D1C13EF" w:rsidR="00755AFE" w:rsidRPr="009F3238" w:rsidRDefault="00755AFE" w:rsidP="00755AF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2563</w:t>
      </w:r>
    </w:p>
    <w:p w14:paraId="543D1E0B" w14:textId="77777777" w:rsidR="00755AFE" w:rsidRPr="009F3238" w:rsidRDefault="00755AFE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8F9177" w14:textId="03B9EA1C" w:rsidR="00755AFE" w:rsidRPr="009F3238" w:rsidRDefault="00755AFE" w:rsidP="00755AFE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25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ในอัตราหุ้นละ 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65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บาท รวมเป็นจำนวนเงินทั้งสิ้น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952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44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เงินปันผลระหว่างกาลดังกล่าวได้จ่ายให้แก่ผู้ถือหุ้นแล้วในเดือนเมษายน </w:t>
      </w:r>
      <w:r w:rsidR="00B873FC" w:rsidRPr="009F3238">
        <w:rPr>
          <w:rFonts w:asciiTheme="majorBidi" w:hAnsiTheme="majorBidi"/>
          <w:sz w:val="30"/>
          <w:szCs w:val="30"/>
        </w:rPr>
        <w:t>2563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เมื่อรวมกับเงินปันผลระหว่างกาลจากผลการดําเนินงานงวด </w:t>
      </w:r>
      <w:r w:rsidR="00B873FC" w:rsidRPr="009F3238">
        <w:rPr>
          <w:rFonts w:asciiTheme="majorBidi" w:hAnsiTheme="majorBidi"/>
          <w:sz w:val="30"/>
          <w:szCs w:val="30"/>
        </w:rPr>
        <w:t>6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เดือนแรกของปี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ในอัตรา </w:t>
      </w:r>
      <w:r w:rsidRPr="009F3238">
        <w:rPr>
          <w:rFonts w:asciiTheme="majorBidi" w:hAnsiTheme="majorBidi" w:hint="cs"/>
          <w:sz w:val="30"/>
          <w:szCs w:val="30"/>
          <w:cs/>
        </w:rPr>
        <w:br/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35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บาทต่อหุ้น คิดเป็นจำนวนเงิน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051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ล้านบาท ซึ่งได้จ่ายให้กับผู้ถือหุ้นแล้วในเดือนกันยายน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ทำให้บริษัทจ่ายเงินปันผลระหว่างกาลสำหรับผลการดำเนินงานสำหรับปีสิ้นสุดวันที่ 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รวม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00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บาท</w:t>
      </w:r>
      <w:r w:rsidRPr="009F3238">
        <w:rPr>
          <w:rFonts w:asciiTheme="majorBidi" w:hAnsiTheme="majorBidi" w:hint="cs"/>
          <w:sz w:val="30"/>
          <w:szCs w:val="30"/>
          <w:cs/>
        </w:rPr>
        <w:br/>
        <w:t xml:space="preserve">ต่อหุ้น คิดเป็นจํานวนเงินทั้งสิ้น </w:t>
      </w:r>
      <w:r w:rsidR="00B873FC" w:rsidRPr="009F3238">
        <w:rPr>
          <w:rFonts w:asciiTheme="majorBidi" w:hAnsiTheme="majorBidi"/>
          <w:sz w:val="30"/>
          <w:szCs w:val="30"/>
        </w:rPr>
        <w:t>3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003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75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FCC309C" w14:textId="77777777" w:rsidR="00755AFE" w:rsidRPr="009F3238" w:rsidRDefault="00755AFE" w:rsidP="00755AF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71BB39" w14:textId="3571426D" w:rsidR="00755AFE" w:rsidRPr="009F3238" w:rsidRDefault="00755AFE" w:rsidP="00755AFE">
      <w:pPr>
        <w:spacing w:line="240" w:lineRule="auto"/>
        <w:ind w:left="567" w:right="-43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B873FC" w:rsidRPr="009F3238">
        <w:rPr>
          <w:sz w:val="30"/>
          <w:szCs w:val="30"/>
        </w:rPr>
        <w:t>13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สิงหาคม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ได้มีมติอนุมัติการจัดสรรกำไรจากผลการดำเนินงานงวดครึ่งปีแรกของปี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เป็นเงินปันผลระหว่างกาล ในอัตราหุ้นละ </w:t>
      </w:r>
      <w:r w:rsidR="00B873FC" w:rsidRPr="009F3238">
        <w:rPr>
          <w:sz w:val="30"/>
          <w:szCs w:val="30"/>
        </w:rPr>
        <w:t>0</w:t>
      </w:r>
      <w:r w:rsidRPr="009F3238">
        <w:rPr>
          <w:sz w:val="30"/>
          <w:szCs w:val="30"/>
        </w:rPr>
        <w:t>.</w:t>
      </w:r>
      <w:r w:rsidR="00B873FC" w:rsidRPr="009F3238">
        <w:rPr>
          <w:sz w:val="30"/>
          <w:szCs w:val="30"/>
        </w:rPr>
        <w:t>45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บาท คิดเป็นจำนวนเงิน </w:t>
      </w:r>
      <w:r w:rsidR="00B873FC" w:rsidRPr="009F3238">
        <w:rPr>
          <w:sz w:val="30"/>
          <w:szCs w:val="30"/>
        </w:rPr>
        <w:t>1</w:t>
      </w:r>
      <w:r w:rsidRPr="009F3238">
        <w:rPr>
          <w:sz w:val="30"/>
          <w:szCs w:val="30"/>
        </w:rPr>
        <w:t>,</w:t>
      </w:r>
      <w:r w:rsidR="00B873FC" w:rsidRPr="009F3238">
        <w:rPr>
          <w:sz w:val="30"/>
          <w:szCs w:val="30"/>
        </w:rPr>
        <w:t>351</w:t>
      </w:r>
      <w:r w:rsidRPr="009F3238">
        <w:rPr>
          <w:sz w:val="30"/>
          <w:szCs w:val="30"/>
        </w:rPr>
        <w:t>.</w:t>
      </w:r>
      <w:r w:rsidR="00B873FC" w:rsidRPr="009F3238">
        <w:rPr>
          <w:sz w:val="30"/>
          <w:szCs w:val="30"/>
        </w:rPr>
        <w:t>60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เงินปันผลดังกล่าวได้จ่ายให้แก่ผู้ถือหุ้นแล้วในเดือนกันยายน </w:t>
      </w:r>
      <w:r w:rsidR="00B873FC" w:rsidRPr="009F3238">
        <w:rPr>
          <w:sz w:val="30"/>
          <w:szCs w:val="30"/>
        </w:rPr>
        <w:t>2563</w:t>
      </w:r>
    </w:p>
    <w:p w14:paraId="761E6C18" w14:textId="0825DDFE" w:rsidR="00755AFE" w:rsidRPr="009F3238" w:rsidRDefault="00E11624" w:rsidP="00E1162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E3CCB6E" w14:textId="1AE2A4AA" w:rsidR="00092727" w:rsidRPr="009F3238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2562</w:t>
      </w:r>
    </w:p>
    <w:p w14:paraId="3D551613" w14:textId="77777777" w:rsidR="00092727" w:rsidRPr="009F3238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</w:p>
    <w:p w14:paraId="043CABF3" w14:textId="406C008A" w:rsidR="00092727" w:rsidRPr="009F3238" w:rsidRDefault="00092727" w:rsidP="0009272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9F3238">
        <w:rPr>
          <w:rFonts w:asciiTheme="majorBidi" w:hAnsiTheme="majorBidi" w:hint="cs"/>
          <w:sz w:val="30"/>
          <w:szCs w:val="30"/>
          <w:cs/>
        </w:rPr>
        <w:t>ในการ</w:t>
      </w:r>
      <w:r w:rsidRPr="009F3238">
        <w:rPr>
          <w:rFonts w:asciiTheme="majorBidi" w:hAnsiTheme="majorBidi"/>
          <w:sz w:val="30"/>
          <w:szCs w:val="30"/>
          <w:cs/>
        </w:rPr>
        <w:t xml:space="preserve">ประชุมสามัญผู้ถือหุ้นประจำปี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873FC" w:rsidRPr="009F3238">
        <w:rPr>
          <w:rFonts w:asciiTheme="majorBidi" w:hAnsiTheme="majorBidi"/>
          <w:sz w:val="30"/>
          <w:szCs w:val="30"/>
        </w:rPr>
        <w:t>24</w:t>
      </w:r>
      <w:r w:rsidRPr="009F3238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ผู้ถือหุ้นของบริษัทมีมติอนุมัติจ่ายเงินปันผลสำหรับผลประกอบการปี </w:t>
      </w:r>
      <w:r w:rsidR="00B873FC" w:rsidRPr="009F3238">
        <w:rPr>
          <w:rFonts w:asciiTheme="majorBidi" w:hAnsiTheme="majorBidi"/>
          <w:sz w:val="30"/>
          <w:szCs w:val="30"/>
        </w:rPr>
        <w:t>2561</w:t>
      </w:r>
      <w:r w:rsidRPr="009F3238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69</w:t>
      </w:r>
      <w:r w:rsidRPr="009F3238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="00B873FC" w:rsidRPr="009F3238">
        <w:rPr>
          <w:rFonts w:asciiTheme="majorBidi" w:hAnsiTheme="majorBidi"/>
          <w:sz w:val="30"/>
          <w:szCs w:val="30"/>
        </w:rPr>
        <w:t>2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072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58</w:t>
      </w:r>
      <w:r w:rsidRPr="009F3238">
        <w:rPr>
          <w:rFonts w:asciiTheme="majorBidi" w:hAnsiTheme="majorBidi"/>
          <w:sz w:val="30"/>
          <w:szCs w:val="30"/>
          <w:cs/>
        </w:rPr>
        <w:t xml:space="preserve"> ล้านบาท โดยบริษัทได้จ่าย</w:t>
      </w:r>
      <w:r w:rsidRPr="009F3238">
        <w:rPr>
          <w:rFonts w:asciiTheme="majorBidi" w:hAnsiTheme="majorBidi"/>
          <w:sz w:val="30"/>
          <w:szCs w:val="30"/>
          <w:cs/>
        </w:rPr>
        <w:br/>
        <w:t xml:space="preserve">เงินปันผลระหว่างกาลจากกำไรสะสม ณ วันที่ </w:t>
      </w:r>
      <w:r w:rsidR="00B873FC" w:rsidRPr="009F3238">
        <w:rPr>
          <w:rFonts w:asciiTheme="majorBidi" w:hAnsiTheme="majorBidi"/>
          <w:sz w:val="30"/>
          <w:szCs w:val="30"/>
        </w:rPr>
        <w:t>30</w:t>
      </w:r>
      <w:r w:rsidRPr="009F323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B873FC" w:rsidRPr="009F3238">
        <w:rPr>
          <w:rFonts w:asciiTheme="majorBidi" w:hAnsiTheme="majorBidi"/>
          <w:sz w:val="30"/>
          <w:szCs w:val="30"/>
        </w:rPr>
        <w:t>2561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30</w:t>
      </w:r>
      <w:r w:rsidRPr="009F323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9F3238">
        <w:rPr>
          <w:rFonts w:asciiTheme="majorBidi" w:hAnsiTheme="majorBidi" w:hint="cs"/>
          <w:sz w:val="30"/>
          <w:szCs w:val="30"/>
          <w:cs/>
        </w:rPr>
        <w:t>ิ</w:t>
      </w:r>
      <w:r w:rsidRPr="009F3238">
        <w:rPr>
          <w:rFonts w:asciiTheme="majorBidi" w:hAnsiTheme="majorBidi"/>
          <w:sz w:val="30"/>
          <w:szCs w:val="30"/>
          <w:cs/>
        </w:rPr>
        <w:t>รับเงินปันผล เป็นจำนวน</w:t>
      </w:r>
      <w:r w:rsidRPr="009F3238">
        <w:rPr>
          <w:rFonts w:asciiTheme="majorBidi" w:hAnsiTheme="majorBidi" w:hint="cs"/>
          <w:sz w:val="30"/>
          <w:szCs w:val="30"/>
          <w:cs/>
        </w:rPr>
        <w:t>เงิน</w:t>
      </w:r>
      <w:r w:rsidRPr="009F3238">
        <w:rPr>
          <w:rFonts w:asciiTheme="majorBidi" w:hAnsiTheme="majorBidi"/>
          <w:sz w:val="30"/>
          <w:szCs w:val="30"/>
          <w:cs/>
        </w:rPr>
        <w:t xml:space="preserve"> </w:t>
      </w:r>
      <w:r w:rsidR="00B873FC" w:rsidRPr="009F3238">
        <w:rPr>
          <w:rFonts w:asciiTheme="majorBidi" w:hAnsiTheme="majorBidi"/>
          <w:sz w:val="30"/>
          <w:szCs w:val="30"/>
        </w:rPr>
        <w:t>901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12</w:t>
      </w:r>
      <w:r w:rsidRPr="009F323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และได้จ่าย</w:t>
      </w:r>
      <w:r w:rsidRPr="009F3238">
        <w:rPr>
          <w:rFonts w:asciiTheme="majorBidi" w:hAnsiTheme="majorBidi"/>
          <w:sz w:val="30"/>
          <w:szCs w:val="30"/>
          <w:cs/>
        </w:rPr>
        <w:t xml:space="preserve">เงินปันผลงวดสุดท้ายในอัตราหุ้นละ 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39</w:t>
      </w:r>
      <w:r w:rsidRPr="009F323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9F3238">
        <w:rPr>
          <w:rFonts w:asciiTheme="majorBidi" w:hAnsiTheme="majorBidi" w:hint="cs"/>
          <w:sz w:val="30"/>
          <w:szCs w:val="30"/>
          <w:cs/>
        </w:rPr>
        <w:t>ิ</w:t>
      </w:r>
      <w:r w:rsidRPr="009F3238">
        <w:rPr>
          <w:rFonts w:asciiTheme="majorBidi" w:hAnsiTheme="majorBidi"/>
          <w:sz w:val="30"/>
          <w:szCs w:val="30"/>
          <w:cs/>
        </w:rPr>
        <w:t>รับเงินปันผล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>เป็น</w:t>
      </w:r>
      <w:r w:rsidRPr="009F3238">
        <w:rPr>
          <w:rFonts w:asciiTheme="majorBidi" w:hAnsiTheme="majorBidi" w:hint="cs"/>
          <w:sz w:val="30"/>
          <w:szCs w:val="30"/>
          <w:cs/>
        </w:rPr>
        <w:t>จำนวน</w:t>
      </w:r>
      <w:r w:rsidRPr="009F3238">
        <w:rPr>
          <w:rFonts w:asciiTheme="majorBidi" w:hAnsiTheme="majorBidi"/>
          <w:sz w:val="30"/>
          <w:szCs w:val="30"/>
          <w:cs/>
        </w:rPr>
        <w:t xml:space="preserve">เงิน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171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46</w:t>
      </w:r>
      <w:r w:rsidRPr="009F323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F3238">
        <w:rPr>
          <w:rFonts w:asciiTheme="majorBidi" w:hAnsiTheme="majorBidi" w:hint="cs"/>
          <w:sz w:val="30"/>
          <w:szCs w:val="30"/>
          <w:cs/>
        </w:rPr>
        <w:t>ในเดือน</w:t>
      </w:r>
      <w:r w:rsidRPr="009F3238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</w:p>
    <w:p w14:paraId="75989A9C" w14:textId="4FBA1495" w:rsidR="00092727" w:rsidRPr="009F3238" w:rsidRDefault="00092727" w:rsidP="006368C0">
      <w:pPr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4EA38ABA" w14:textId="66B47D6A" w:rsidR="00A04A5C" w:rsidRPr="009F3238" w:rsidRDefault="00092727" w:rsidP="008B4E09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ในการประชุมคณะกรรมการของบริษัท เมื่อวันที่ </w:t>
      </w:r>
      <w:r w:rsidR="00B873FC" w:rsidRPr="009F3238">
        <w:rPr>
          <w:rFonts w:asciiTheme="majorBidi" w:hAnsiTheme="majorBidi"/>
          <w:sz w:val="30"/>
          <w:szCs w:val="30"/>
        </w:rPr>
        <w:t>14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สิงหาคม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มีมติอนุมัติ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จัดสรรกำไรเป็นเงินปันผลระหว่างกาล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ในอัตราหุ้นละ 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35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บาท คิดเป็นจำนวนเงิน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051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จ่ายจากผลการดำเนินงานงวด</w:t>
      </w:r>
      <w:r w:rsidR="00BF2498" w:rsidRPr="009F3238">
        <w:rPr>
          <w:rFonts w:asciiTheme="majorBidi" w:hAnsiTheme="majorBidi"/>
          <w:sz w:val="30"/>
          <w:szCs w:val="30"/>
          <w:cs/>
          <w:lang w:val="th-TH"/>
        </w:rPr>
        <w:br/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ครึ่งปีแรกของปี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ของบริษัทตามงบการเงินเฉพาะกิจการและเงินปันผลระหว่างกาลที่ได้รับจากบริษัทย่อย </w:t>
      </w:r>
      <w:r w:rsidR="00BF2498" w:rsidRPr="009F3238">
        <w:rPr>
          <w:rFonts w:asciiTheme="majorBidi" w:hAnsiTheme="majorBidi"/>
          <w:sz w:val="30"/>
          <w:szCs w:val="30"/>
          <w:cs/>
          <w:lang w:val="th-TH"/>
        </w:rPr>
        <w:br/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ซึ่งได้รับอนุมัติจากคณะกรรมการบริษัทย่อยในเดือนกรกฎาคม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เงินปันผล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ระหว่างกาล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ดังกล่าว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ได้จ่าย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ให้แก่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br/>
        <w:t>ผู้ถือหุ้นแล้วในเดือน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873FC" w:rsidRPr="009F3238">
        <w:rPr>
          <w:rFonts w:asciiTheme="majorBidi" w:hAnsiTheme="majorBidi"/>
          <w:sz w:val="30"/>
          <w:szCs w:val="30"/>
        </w:rPr>
        <w:t>2562</w:t>
      </w:r>
    </w:p>
    <w:p w14:paraId="1CEB06D0" w14:textId="77ADF56F" w:rsidR="00E56E4B" w:rsidRPr="009F3238" w:rsidRDefault="00E56E4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4BAB75A4" w14:textId="77777777" w:rsidR="009869C5" w:rsidRPr="009F3238" w:rsidRDefault="009869C5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9F3238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BCCF83C" w14:textId="77777777" w:rsidR="009869C5" w:rsidRPr="009F3238" w:rsidRDefault="009869C5" w:rsidP="009869C5">
      <w:pPr>
        <w:pStyle w:val="block"/>
        <w:spacing w:after="0" w:line="240" w:lineRule="auto"/>
        <w:ind w:right="-7"/>
        <w:jc w:val="both"/>
        <w:rPr>
          <w:rFonts w:cs="Angsana New"/>
          <w:szCs w:val="24"/>
          <w:lang w:bidi="th-TH"/>
        </w:rPr>
      </w:pPr>
    </w:p>
    <w:p w14:paraId="515BDF9A" w14:textId="071CC848" w:rsidR="009869C5" w:rsidRPr="009F3238" w:rsidRDefault="009869C5" w:rsidP="009869C5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9F3238">
        <w:rPr>
          <w:rFonts w:cs="Angsana New" w:hint="cs"/>
          <w:sz w:val="30"/>
          <w:szCs w:val="30"/>
          <w:cs/>
          <w:lang w:bidi="th-TH"/>
        </w:rPr>
        <w:t>ราคาทุนตัดจำหน่าย</w:t>
      </w:r>
      <w:r w:rsidRPr="009F3238">
        <w:rPr>
          <w:rFonts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B854F4C" w14:textId="444011CB" w:rsidR="009869C5" w:rsidRPr="009F3238" w:rsidRDefault="009869C5" w:rsidP="00092727">
      <w:pPr>
        <w:spacing w:line="240" w:lineRule="auto"/>
        <w:ind w:left="540" w:right="-45"/>
        <w:jc w:val="thaiDistribute"/>
        <w:rPr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417" w:tblpY="183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7"/>
        <w:gridCol w:w="1295"/>
        <w:gridCol w:w="180"/>
        <w:gridCol w:w="890"/>
        <w:gridCol w:w="180"/>
        <w:gridCol w:w="1251"/>
        <w:gridCol w:w="180"/>
        <w:gridCol w:w="1102"/>
        <w:gridCol w:w="178"/>
        <w:gridCol w:w="1047"/>
      </w:tblGrid>
      <w:tr w:rsidR="009869C5" w:rsidRPr="009F3238" w14:paraId="5B027998" w14:textId="77777777" w:rsidTr="00E11624">
        <w:trPr>
          <w:trHeight w:val="363"/>
          <w:tblHeader/>
        </w:trPr>
        <w:tc>
          <w:tcPr>
            <w:tcW w:w="3687" w:type="dxa"/>
            <w:vAlign w:val="bottom"/>
          </w:tcPr>
          <w:p w14:paraId="6A8F423B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6303" w:type="dxa"/>
            <w:gridSpan w:val="9"/>
            <w:hideMark/>
          </w:tcPr>
          <w:p w14:paraId="14ECC9B2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69C5" w:rsidRPr="009F3238" w14:paraId="785F60CA" w14:textId="77777777" w:rsidTr="00E11624">
        <w:trPr>
          <w:trHeight w:val="363"/>
          <w:tblHeader/>
        </w:trPr>
        <w:tc>
          <w:tcPr>
            <w:tcW w:w="3687" w:type="dxa"/>
            <w:vAlign w:val="bottom"/>
          </w:tcPr>
          <w:p w14:paraId="08FFA473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hideMark/>
          </w:tcPr>
          <w:p w14:paraId="5254764A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D4ADCA9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th-TH"/>
              </w:rPr>
            </w:pPr>
          </w:p>
        </w:tc>
        <w:tc>
          <w:tcPr>
            <w:tcW w:w="4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008D4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69C5" w:rsidRPr="009F3238" w14:paraId="621FDEC0" w14:textId="77777777" w:rsidTr="00E11624">
        <w:trPr>
          <w:trHeight w:val="363"/>
          <w:tblHeader/>
        </w:trPr>
        <w:tc>
          <w:tcPr>
            <w:tcW w:w="3687" w:type="dxa"/>
            <w:vAlign w:val="bottom"/>
          </w:tcPr>
          <w:p w14:paraId="7E1112ED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5" w:type="dxa"/>
          </w:tcPr>
          <w:p w14:paraId="700FFD83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07D8EB1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7D8C4" w14:textId="2B302283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C773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273DFF" w14:textId="3F16763B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25AD2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E30C73" w14:textId="15838EB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494F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611A5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69C5" w:rsidRPr="009F3238" w14:paraId="69C3FAA7" w14:textId="77777777" w:rsidTr="00E11624">
        <w:trPr>
          <w:tblHeader/>
        </w:trPr>
        <w:tc>
          <w:tcPr>
            <w:tcW w:w="3687" w:type="dxa"/>
          </w:tcPr>
          <w:p w14:paraId="7BB156AB" w14:textId="77777777" w:rsidR="009869C5" w:rsidRPr="009F3238" w:rsidRDefault="009869C5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03" w:type="dxa"/>
            <w:gridSpan w:val="9"/>
            <w:hideMark/>
          </w:tcPr>
          <w:p w14:paraId="5D56E60A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69C5" w:rsidRPr="009F3238" w14:paraId="319A2A47" w14:textId="77777777" w:rsidTr="00E11624">
        <w:trPr>
          <w:cantSplit/>
        </w:trPr>
        <w:tc>
          <w:tcPr>
            <w:tcW w:w="3687" w:type="dxa"/>
            <w:hideMark/>
          </w:tcPr>
          <w:p w14:paraId="1E73BD86" w14:textId="636E0B17" w:rsidR="009869C5" w:rsidRPr="009F3238" w:rsidRDefault="00B873F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="009869C5" w:rsidRPr="009F323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9869C5"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ธันวาคม</w:t>
            </w:r>
            <w:r w:rsidR="009869C5" w:rsidRPr="009F323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sz w:val="30"/>
                <w:szCs w:val="30"/>
              </w:rPr>
              <w:t>2563</w:t>
            </w:r>
          </w:p>
        </w:tc>
        <w:tc>
          <w:tcPr>
            <w:tcW w:w="1295" w:type="dxa"/>
          </w:tcPr>
          <w:p w14:paraId="593A83E3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E27CDF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890" w:type="dxa"/>
          </w:tcPr>
          <w:p w14:paraId="6FDD55F1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70413" w14:textId="77777777" w:rsidR="009869C5" w:rsidRPr="009F3238" w:rsidRDefault="0098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A41AC0" w14:textId="77777777" w:rsidR="009869C5" w:rsidRPr="009F3238" w:rsidRDefault="009869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A32D64" w14:textId="77777777" w:rsidR="009869C5" w:rsidRPr="009F3238" w:rsidRDefault="0098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110FB3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940C9D" w14:textId="77777777" w:rsidR="009869C5" w:rsidRPr="009F3238" w:rsidRDefault="0098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EB49A8F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C5" w:rsidRPr="009F3238" w14:paraId="095C6F1D" w14:textId="77777777" w:rsidTr="00E11624">
        <w:trPr>
          <w:cantSplit/>
        </w:trPr>
        <w:tc>
          <w:tcPr>
            <w:tcW w:w="9990" w:type="dxa"/>
            <w:gridSpan w:val="10"/>
            <w:hideMark/>
          </w:tcPr>
          <w:p w14:paraId="0254C6D4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9869C5" w:rsidRPr="009F3238" w14:paraId="41254B44" w14:textId="77777777" w:rsidTr="00E11624">
        <w:trPr>
          <w:cantSplit/>
        </w:trPr>
        <w:tc>
          <w:tcPr>
            <w:tcW w:w="3687" w:type="dxa"/>
            <w:hideMark/>
          </w:tcPr>
          <w:p w14:paraId="3A1F5293" w14:textId="77777777" w:rsidR="009869C5" w:rsidRPr="009F3238" w:rsidRDefault="009869C5">
            <w:pPr>
              <w:spacing w:line="240" w:lineRule="auto"/>
              <w:ind w:left="191" w:hanging="191"/>
              <w:rPr>
                <w:rFonts w:ascii="Times New Roman" w:hAnsi="Times New Roman"/>
                <w:color w:val="000000"/>
                <w:spacing w:val="-2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95" w:type="dxa"/>
            <w:vAlign w:val="bottom"/>
            <w:hideMark/>
          </w:tcPr>
          <w:p w14:paraId="5EAFB439" w14:textId="7FF4DA5C" w:rsidR="009869C5" w:rsidRPr="009F3238" w:rsidRDefault="009307B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7,927</w:t>
            </w:r>
          </w:p>
        </w:tc>
        <w:tc>
          <w:tcPr>
            <w:tcW w:w="180" w:type="dxa"/>
            <w:vAlign w:val="bottom"/>
          </w:tcPr>
          <w:p w14:paraId="15A1CFAB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  <w:hideMark/>
          </w:tcPr>
          <w:p w14:paraId="7BA8883E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FAA6A" w14:textId="77777777" w:rsidR="009869C5" w:rsidRPr="009F3238" w:rsidRDefault="009869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3BB94999" w14:textId="172842F1" w:rsidR="009869C5" w:rsidRPr="009F3238" w:rsidRDefault="009307B6" w:rsidP="009307B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7,927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  <w:tc>
          <w:tcPr>
            <w:tcW w:w="180" w:type="dxa"/>
            <w:vAlign w:val="bottom"/>
          </w:tcPr>
          <w:p w14:paraId="4E49490C" w14:textId="77777777" w:rsidR="009869C5" w:rsidRPr="009F3238" w:rsidRDefault="009869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02" w:type="dxa"/>
            <w:vAlign w:val="bottom"/>
            <w:hideMark/>
          </w:tcPr>
          <w:p w14:paraId="6C8442B9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78" w:type="dxa"/>
            <w:vAlign w:val="bottom"/>
          </w:tcPr>
          <w:p w14:paraId="2900AC98" w14:textId="77777777" w:rsidR="009869C5" w:rsidRPr="009F3238" w:rsidRDefault="009869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  <w:hideMark/>
          </w:tcPr>
          <w:p w14:paraId="19EA0096" w14:textId="039A723E" w:rsidR="009869C5" w:rsidRPr="009F3238" w:rsidRDefault="00C11B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7,927       </w:t>
            </w:r>
          </w:p>
        </w:tc>
      </w:tr>
      <w:tr w:rsidR="009869C5" w:rsidRPr="009F3238" w14:paraId="67648C47" w14:textId="77777777" w:rsidTr="00E11624">
        <w:trPr>
          <w:cantSplit/>
        </w:trPr>
        <w:tc>
          <w:tcPr>
            <w:tcW w:w="3687" w:type="dxa"/>
            <w:hideMark/>
          </w:tcPr>
          <w:p w14:paraId="4EC54233" w14:textId="77777777" w:rsidR="009869C5" w:rsidRPr="009F3238" w:rsidRDefault="009869C5">
            <w:pPr>
              <w:spacing w:line="240" w:lineRule="auto"/>
              <w:ind w:left="191" w:hanging="191"/>
              <w:rPr>
                <w:rFonts w:ascii="Times New Roman" w:hAnsi="Times New Roman"/>
                <w:color w:val="000000"/>
                <w:spacing w:val="-2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5" w:type="dxa"/>
            <w:vAlign w:val="bottom"/>
            <w:hideMark/>
          </w:tcPr>
          <w:p w14:paraId="008977D9" w14:textId="37793C9E" w:rsidR="009869C5" w:rsidRPr="009F3238" w:rsidRDefault="00B873F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9869C5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332</w:t>
            </w:r>
            <w:r w:rsidR="009869C5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34C760BA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  <w:hideMark/>
          </w:tcPr>
          <w:p w14:paraId="5FD68F72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49DF85" w14:textId="77777777" w:rsidR="009869C5" w:rsidRPr="009F3238" w:rsidRDefault="009869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3E10BE0B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235785D6" w14:textId="77777777" w:rsidR="009869C5" w:rsidRPr="009F3238" w:rsidRDefault="009869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  <w:hideMark/>
          </w:tcPr>
          <w:p w14:paraId="6FB63469" w14:textId="32D92B43" w:rsidR="009869C5" w:rsidRPr="009F3238" w:rsidRDefault="00B873F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78" w:type="dxa"/>
            <w:vAlign w:val="bottom"/>
          </w:tcPr>
          <w:p w14:paraId="3C059FE6" w14:textId="77777777" w:rsidR="009869C5" w:rsidRPr="009F3238" w:rsidRDefault="009869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  <w:hideMark/>
          </w:tcPr>
          <w:p w14:paraId="3ED408DB" w14:textId="2BEC0B00" w:rsidR="009869C5" w:rsidRPr="009F3238" w:rsidRDefault="00B873F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9869C5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332</w:t>
            </w:r>
            <w:r w:rsidR="009869C5"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350</w:t>
            </w:r>
          </w:p>
        </w:tc>
      </w:tr>
      <w:tr w:rsidR="00E11624" w:rsidRPr="009F3238" w14:paraId="1B66A845" w14:textId="77777777" w:rsidTr="00E11624">
        <w:trPr>
          <w:cantSplit/>
        </w:trPr>
        <w:tc>
          <w:tcPr>
            <w:tcW w:w="3687" w:type="dxa"/>
          </w:tcPr>
          <w:p w14:paraId="70852C0B" w14:textId="77777777" w:rsidR="00E11624" w:rsidRPr="009F3238" w:rsidRDefault="00E11624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3FF7A01A" w14:textId="77777777" w:rsidR="00E11624" w:rsidRPr="009F3238" w:rsidRDefault="00E1162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C5D3E6" w14:textId="77777777" w:rsidR="00E11624" w:rsidRPr="009F3238" w:rsidRDefault="00E1162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555ED8D9" w14:textId="77777777" w:rsidR="00E11624" w:rsidRPr="009F3238" w:rsidRDefault="00E1162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1E2D0" w14:textId="77777777" w:rsidR="00E11624" w:rsidRPr="009F3238" w:rsidRDefault="00E1162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D570134" w14:textId="77777777" w:rsidR="00E11624" w:rsidRPr="009F3238" w:rsidRDefault="00E1162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D61835" w14:textId="77777777" w:rsidR="00E11624" w:rsidRPr="009F3238" w:rsidRDefault="00E116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96B8DE2" w14:textId="77777777" w:rsidR="00E11624" w:rsidRPr="009F3238" w:rsidRDefault="00E116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E2EEEC5" w14:textId="77777777" w:rsidR="00E11624" w:rsidRPr="009F3238" w:rsidRDefault="00E116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398AC2F9" w14:textId="77777777" w:rsidR="00E11624" w:rsidRPr="009F3238" w:rsidRDefault="00E1162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E11624" w:rsidRPr="009F3238" w14:paraId="02E58583" w14:textId="77777777" w:rsidTr="00224A46">
        <w:trPr>
          <w:trHeight w:val="363"/>
          <w:tblHeader/>
        </w:trPr>
        <w:tc>
          <w:tcPr>
            <w:tcW w:w="3687" w:type="dxa"/>
            <w:vAlign w:val="bottom"/>
          </w:tcPr>
          <w:p w14:paraId="08A08482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6303" w:type="dxa"/>
            <w:gridSpan w:val="9"/>
            <w:hideMark/>
          </w:tcPr>
          <w:p w14:paraId="110834FD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1624" w:rsidRPr="009F3238" w14:paraId="778CCDF1" w14:textId="77777777" w:rsidTr="00224A46">
        <w:trPr>
          <w:trHeight w:val="363"/>
          <w:tblHeader/>
        </w:trPr>
        <w:tc>
          <w:tcPr>
            <w:tcW w:w="3687" w:type="dxa"/>
            <w:vAlign w:val="bottom"/>
          </w:tcPr>
          <w:p w14:paraId="3A3F9D86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hideMark/>
          </w:tcPr>
          <w:p w14:paraId="358AFA98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FBC6CB1" w14:textId="77777777" w:rsidR="00E11624" w:rsidRPr="009F3238" w:rsidRDefault="00E11624" w:rsidP="00E1162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th-TH"/>
              </w:rPr>
            </w:pPr>
          </w:p>
        </w:tc>
        <w:tc>
          <w:tcPr>
            <w:tcW w:w="4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2831D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1624" w:rsidRPr="009F3238" w14:paraId="051DE12A" w14:textId="77777777" w:rsidTr="00224A46">
        <w:trPr>
          <w:trHeight w:val="363"/>
          <w:tblHeader/>
        </w:trPr>
        <w:tc>
          <w:tcPr>
            <w:tcW w:w="3687" w:type="dxa"/>
            <w:vAlign w:val="bottom"/>
          </w:tcPr>
          <w:p w14:paraId="6FC591A8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5" w:type="dxa"/>
          </w:tcPr>
          <w:p w14:paraId="0971C4A8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C9226C9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6F158" w14:textId="47D69DB9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58E6A" w14:textId="77777777" w:rsidR="00E11624" w:rsidRPr="009F3238" w:rsidRDefault="00E11624" w:rsidP="00E1162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5635B" w14:textId="2F631B24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174A6" w14:textId="77777777" w:rsidR="00E11624" w:rsidRPr="009F3238" w:rsidRDefault="00E11624" w:rsidP="00E1162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14CEEF" w14:textId="5D12E182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37D5F" w14:textId="77777777" w:rsidR="00E11624" w:rsidRPr="009F3238" w:rsidRDefault="00E11624" w:rsidP="00E1162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D5120" w14:textId="77777777" w:rsidR="00E11624" w:rsidRPr="009F3238" w:rsidRDefault="00E11624" w:rsidP="00E116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1624" w:rsidRPr="009F3238" w14:paraId="401F6A81" w14:textId="77777777" w:rsidTr="00224A46">
        <w:trPr>
          <w:tblHeader/>
        </w:trPr>
        <w:tc>
          <w:tcPr>
            <w:tcW w:w="3687" w:type="dxa"/>
          </w:tcPr>
          <w:p w14:paraId="6653C5FF" w14:textId="77777777" w:rsidR="00E11624" w:rsidRPr="009F3238" w:rsidRDefault="00E11624" w:rsidP="00E11624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03" w:type="dxa"/>
            <w:gridSpan w:val="9"/>
            <w:hideMark/>
          </w:tcPr>
          <w:p w14:paraId="36DFBB41" w14:textId="77777777" w:rsidR="00E11624" w:rsidRPr="009F3238" w:rsidRDefault="00E11624" w:rsidP="00E11624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69C5" w:rsidRPr="009F3238" w14:paraId="497165F4" w14:textId="77777777" w:rsidTr="00E11624">
        <w:trPr>
          <w:cantSplit/>
        </w:trPr>
        <w:tc>
          <w:tcPr>
            <w:tcW w:w="3687" w:type="dxa"/>
          </w:tcPr>
          <w:p w14:paraId="17666E04" w14:textId="77777777" w:rsidR="009869C5" w:rsidRPr="009F3238" w:rsidRDefault="009869C5">
            <w:pPr>
              <w:spacing w:line="240" w:lineRule="auto"/>
              <w:ind w:left="191" w:hanging="191"/>
              <w:rPr>
                <w:rFonts w:ascii="Times New Roman" w:hAnsi="Times New Roman"/>
                <w:color w:val="000000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F974A59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0C0954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3ACEC2EB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187E53" w14:textId="77777777" w:rsidR="009869C5" w:rsidRPr="009F3238" w:rsidRDefault="009869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BB2FE89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DB9315" w14:textId="77777777" w:rsidR="009869C5" w:rsidRPr="009F3238" w:rsidRDefault="009869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EA640C7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0FFC51" w14:textId="77777777" w:rsidR="009869C5" w:rsidRPr="009F3238" w:rsidRDefault="009869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F4F8A17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9869C5" w:rsidRPr="009F3238" w14:paraId="1C893332" w14:textId="77777777" w:rsidTr="00E11624">
        <w:trPr>
          <w:cantSplit/>
        </w:trPr>
        <w:tc>
          <w:tcPr>
            <w:tcW w:w="3687" w:type="dxa"/>
            <w:hideMark/>
          </w:tcPr>
          <w:p w14:paraId="68CBB29F" w14:textId="64B5B652" w:rsidR="009869C5" w:rsidRPr="009F3238" w:rsidRDefault="00B873FC">
            <w:pPr>
              <w:ind w:left="101" w:hanging="101"/>
              <w:rPr>
                <w:rFonts w:ascii="Times New Roman" w:hAnsi="Times New Roman"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869C5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69C5"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95" w:type="dxa"/>
            <w:vAlign w:val="bottom"/>
          </w:tcPr>
          <w:p w14:paraId="69907C17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F561A2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6EAF778A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9D45B" w14:textId="77777777" w:rsidR="009869C5" w:rsidRPr="009F3238" w:rsidRDefault="009869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A47E34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8A4DE1" w14:textId="77777777" w:rsidR="009869C5" w:rsidRPr="009F3238" w:rsidRDefault="009869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0FDAAB66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EE28DE" w14:textId="77777777" w:rsidR="009869C5" w:rsidRPr="009F3238" w:rsidRDefault="009869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5A2AB10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869C5" w:rsidRPr="009F3238" w14:paraId="23747D4B" w14:textId="77777777" w:rsidTr="00E11624">
        <w:trPr>
          <w:cantSplit/>
        </w:trPr>
        <w:tc>
          <w:tcPr>
            <w:tcW w:w="4982" w:type="dxa"/>
            <w:gridSpan w:val="2"/>
            <w:hideMark/>
          </w:tcPr>
          <w:p w14:paraId="567DC959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32A24069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158DD743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87D404" w14:textId="77777777" w:rsidR="009869C5" w:rsidRPr="009F3238" w:rsidRDefault="009869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EDDA3DF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E49D1E" w14:textId="77777777" w:rsidR="009869C5" w:rsidRPr="009F3238" w:rsidRDefault="009869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186C7273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36F64A5" w14:textId="77777777" w:rsidR="009869C5" w:rsidRPr="009F3238" w:rsidRDefault="009869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374D0A1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869C5" w:rsidRPr="009F3238" w14:paraId="0B59A8B2" w14:textId="77777777" w:rsidTr="00E11624">
        <w:trPr>
          <w:cantSplit/>
        </w:trPr>
        <w:tc>
          <w:tcPr>
            <w:tcW w:w="3687" w:type="dxa"/>
            <w:hideMark/>
          </w:tcPr>
          <w:p w14:paraId="46F760B1" w14:textId="77777777" w:rsidR="009869C5" w:rsidRPr="009F3238" w:rsidRDefault="009869C5">
            <w:pPr>
              <w:ind w:left="101" w:hanging="101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95" w:type="dxa"/>
            <w:vAlign w:val="bottom"/>
            <w:hideMark/>
          </w:tcPr>
          <w:p w14:paraId="1B4533DB" w14:textId="38D6F557" w:rsidR="009869C5" w:rsidRPr="009F3238" w:rsidRDefault="00B873F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023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331</w:t>
            </w:r>
          </w:p>
        </w:tc>
        <w:tc>
          <w:tcPr>
            <w:tcW w:w="180" w:type="dxa"/>
            <w:vAlign w:val="bottom"/>
          </w:tcPr>
          <w:p w14:paraId="48E30BF6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  <w:hideMark/>
          </w:tcPr>
          <w:p w14:paraId="494EA712" w14:textId="77777777" w:rsidR="009869C5" w:rsidRPr="009F3238" w:rsidRDefault="009869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6C3B0C" w14:textId="77777777" w:rsidR="009869C5" w:rsidRPr="009F3238" w:rsidRDefault="009869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78222F92" w14:textId="699F7DEE" w:rsidR="009869C5" w:rsidRPr="009F3238" w:rsidRDefault="00B873F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023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331</w:t>
            </w:r>
          </w:p>
        </w:tc>
        <w:tc>
          <w:tcPr>
            <w:tcW w:w="180" w:type="dxa"/>
            <w:vAlign w:val="bottom"/>
          </w:tcPr>
          <w:p w14:paraId="5287E9AD" w14:textId="77777777" w:rsidR="009869C5" w:rsidRPr="009F3238" w:rsidRDefault="009869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  <w:hideMark/>
          </w:tcPr>
          <w:p w14:paraId="431C7295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56484B6" w14:textId="77777777" w:rsidR="009869C5" w:rsidRPr="009F3238" w:rsidRDefault="009869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  <w:hideMark/>
          </w:tcPr>
          <w:p w14:paraId="6C441800" w14:textId="21D7DD5E" w:rsidR="009869C5" w:rsidRPr="009F3238" w:rsidRDefault="00B873F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023</w:t>
            </w:r>
            <w:r w:rsidR="009869C5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331</w:t>
            </w:r>
          </w:p>
        </w:tc>
      </w:tr>
    </w:tbl>
    <w:p w14:paraId="68F763E6" w14:textId="75C04F82" w:rsidR="009869C5" w:rsidRPr="009F3238" w:rsidRDefault="009869C5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0F66FDE6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7D271D05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2"/>
          <w:szCs w:val="22"/>
          <w:lang w:val="en-GB" w:bidi="th-TH"/>
        </w:rPr>
      </w:pPr>
    </w:p>
    <w:p w14:paraId="6091390F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9F323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ลำดับชั้นของมูลค่ายุติธรรม </w:t>
      </w:r>
    </w:p>
    <w:p w14:paraId="3E46D22F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DFA37D5" w14:textId="5E22FAC9" w:rsidR="009D6040" w:rsidRPr="009F3238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GB" w:bidi="th-TH"/>
        </w:rPr>
      </w:pP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9F323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33CA94A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9375D98" w14:textId="7ECBAEEE" w:rsidR="009D6040" w:rsidRPr="009F3238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B873FC" w:rsidRPr="009F3238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ค่าตัดจำหน่าย </w:t>
      </w:r>
      <w:r w:rsidRPr="009F3238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4A489AFB" w14:textId="3DD2C840" w:rsidR="009307B6" w:rsidRPr="009F3238" w:rsidRDefault="009307B6">
      <w:pPr>
        <w:spacing w:line="240" w:lineRule="auto"/>
        <w:rPr>
          <w:b/>
          <w:bCs/>
          <w:sz w:val="30"/>
          <w:szCs w:val="30"/>
          <w:cs/>
        </w:rPr>
      </w:pPr>
      <w:r w:rsidRPr="009F3238">
        <w:rPr>
          <w:b/>
          <w:bCs/>
          <w:sz w:val="30"/>
          <w:szCs w:val="30"/>
          <w:cs/>
        </w:rPr>
        <w:br w:type="page"/>
      </w:r>
    </w:p>
    <w:p w14:paraId="3307B062" w14:textId="77777777" w:rsidR="00092727" w:rsidRPr="009F3238" w:rsidRDefault="00092727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9066B94" w14:textId="6D025580" w:rsidR="00092727" w:rsidRPr="009F3238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D1DADE2" w14:textId="055DAEE6" w:rsidR="009D6040" w:rsidRPr="009F3238" w:rsidRDefault="009D6040" w:rsidP="009D6040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6A4AF49" w14:textId="77777777" w:rsidR="009D6040" w:rsidRPr="009F3238" w:rsidRDefault="009D6040" w:rsidP="009D604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56AD9" w14:textId="3A564D90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9602C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C76010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C76010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40CCD1" w14:textId="77777777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3A6E" w14:textId="589758C8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1452E5" w14:textId="77777777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CF93A" w14:textId="4E616DDC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D9602C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9602C" w:rsidRPr="009F3238">
        <w:rPr>
          <w:rFonts w:asciiTheme="majorBidi" w:hAnsiTheme="majorBidi" w:cstheme="majorBidi"/>
          <w:sz w:val="30"/>
          <w:szCs w:val="30"/>
        </w:rPr>
        <w:br/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BD51C9E" w14:textId="0BD8535B" w:rsidR="00A04A5C" w:rsidRPr="009F3238" w:rsidRDefault="00A04A5C" w:rsidP="00A04A5C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7E8F5BF6" w14:textId="77777777" w:rsidR="00CB6638" w:rsidRPr="009F3238" w:rsidRDefault="00CB6638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9F3238">
        <w:rPr>
          <w:b/>
          <w:bCs/>
          <w:i/>
          <w:iCs/>
          <w:sz w:val="30"/>
          <w:szCs w:val="30"/>
          <w:cs/>
        </w:rPr>
        <w:br w:type="page"/>
      </w:r>
    </w:p>
    <w:p w14:paraId="3BC64590" w14:textId="2CC4376F" w:rsidR="0087082B" w:rsidRPr="009F3238" w:rsidRDefault="0087082B" w:rsidP="0087082B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ความเสี่ยงด้าน</w:t>
      </w:r>
      <w:r w:rsidRPr="009F3238">
        <w:rPr>
          <w:rFonts w:hint="cs"/>
          <w:b/>
          <w:bCs/>
          <w:i/>
          <w:iCs/>
          <w:sz w:val="30"/>
          <w:szCs w:val="30"/>
          <w:cs/>
        </w:rPr>
        <w:t>เครดิต</w:t>
      </w:r>
    </w:p>
    <w:p w14:paraId="0502925E" w14:textId="4EB5DE7D" w:rsidR="0087082B" w:rsidRPr="009F3238" w:rsidRDefault="0087082B" w:rsidP="00A04A5C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1B2C05D7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2E8CF9E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387190F4" w14:textId="77777777" w:rsidR="00CB6638" w:rsidRPr="009F3238" w:rsidRDefault="00CB6638" w:rsidP="00CB6638">
      <w:pPr>
        <w:tabs>
          <w:tab w:val="left" w:pos="540"/>
        </w:tabs>
        <w:ind w:left="540"/>
        <w:jc w:val="thaiDistribute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ลูกหนี้การค้า</w:t>
      </w:r>
    </w:p>
    <w:p w14:paraId="77D2AF17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6893FD04" w14:textId="0DEC3146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ฐานะเปิด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9F3238">
        <w:rPr>
          <w:rFonts w:hint="cs"/>
          <w:sz w:val="30"/>
          <w:szCs w:val="30"/>
          <w:cs/>
        </w:rPr>
        <w:t xml:space="preserve">ความเสี่ยงด้านเครดิตของกลุ่มบริษัท ได้รับอิทธิพลมาจากลักษณะเฉพาะตัวของลูกค้าแต่ละราย </w:t>
      </w:r>
      <w:r w:rsidR="00335A79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5E6DA0" w:rsidRPr="009F3238">
        <w:rPr>
          <w:sz w:val="30"/>
          <w:szCs w:val="30"/>
        </w:rPr>
        <w:t>23</w:t>
      </w:r>
    </w:p>
    <w:p w14:paraId="105E5F71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0F80357D" w14:textId="737CFE49" w:rsidR="00CB6638" w:rsidRDefault="00DA0162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18354A">
        <w:rPr>
          <w:rFonts w:hint="cs"/>
          <w:sz w:val="30"/>
          <w:szCs w:val="30"/>
          <w:cs/>
        </w:rPr>
        <w:t>กลุ่มบริษัท</w:t>
      </w:r>
      <w:r w:rsidR="00CB6638" w:rsidRPr="0018354A">
        <w:rPr>
          <w:rFonts w:hint="cs"/>
          <w:sz w:val="30"/>
          <w:szCs w:val="30"/>
          <w:cs/>
        </w:rPr>
        <w:t xml:space="preserve"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</w:t>
      </w:r>
      <w:r w:rsidR="0064296D" w:rsidRPr="0018354A">
        <w:rPr>
          <w:sz w:val="30"/>
          <w:szCs w:val="30"/>
          <w:cs/>
        </w:rPr>
        <w:t>วงเงินยอดขายจะกำหนดไว้สำหรับลูกค้า</w:t>
      </w:r>
      <w:r w:rsidR="0064296D" w:rsidRPr="0018354A">
        <w:rPr>
          <w:sz w:val="30"/>
          <w:szCs w:val="30"/>
        </w:rPr>
        <w:t xml:space="preserve">   </w:t>
      </w:r>
      <w:r w:rsidR="0064296D" w:rsidRPr="0018354A">
        <w:rPr>
          <w:sz w:val="30"/>
          <w:szCs w:val="30"/>
          <w:cs/>
        </w:rPr>
        <w:t>แต่ละราย</w:t>
      </w:r>
      <w:r w:rsidR="0064296D" w:rsidRPr="0018354A">
        <w:rPr>
          <w:sz w:val="30"/>
          <w:szCs w:val="30"/>
        </w:rPr>
        <w:t xml:space="preserve"> </w:t>
      </w:r>
      <w:r w:rsidR="0064296D" w:rsidRPr="0018354A">
        <w:rPr>
          <w:sz w:val="30"/>
          <w:szCs w:val="30"/>
          <w:cs/>
        </w:rPr>
        <w:t>โดยมีการปรับเพิ่มลดในระหว่างปี</w:t>
      </w:r>
      <w:r w:rsidR="0064296D" w:rsidRPr="0018354A">
        <w:rPr>
          <w:sz w:val="30"/>
          <w:szCs w:val="30"/>
        </w:rPr>
        <w:t xml:space="preserve"> </w:t>
      </w:r>
      <w:r w:rsidR="0064296D" w:rsidRPr="0018354A">
        <w:rPr>
          <w:sz w:val="30"/>
          <w:szCs w:val="30"/>
          <w:cs/>
        </w:rPr>
        <w:t>ซึ่งจะนำข้อมูลการเก็บเงินและประวัติ</w:t>
      </w:r>
      <w:r w:rsidR="0064296D" w:rsidRPr="003B1B3E">
        <w:rPr>
          <w:sz w:val="30"/>
          <w:szCs w:val="30"/>
          <w:cs/>
        </w:rPr>
        <w:t>การขายที่ผ่านมา</w:t>
      </w:r>
      <w:r w:rsidR="00C552C5" w:rsidRPr="003B1B3E">
        <w:rPr>
          <w:rFonts w:hint="cs"/>
          <w:sz w:val="30"/>
          <w:szCs w:val="30"/>
          <w:cs/>
        </w:rPr>
        <w:t xml:space="preserve"> มา</w:t>
      </w:r>
      <w:r w:rsidR="0064296D" w:rsidRPr="003B1B3E">
        <w:rPr>
          <w:sz w:val="30"/>
          <w:szCs w:val="30"/>
          <w:cs/>
        </w:rPr>
        <w:t>ประกอบการพิจารณาเป็นระยะ และกลุ่มบริษัทจะมีการทบทวนเป็นรายปีอีกครั้ง โดยยอดขายที่เกินกว่าวงเงินดังกล่าว</w:t>
      </w:r>
      <w:r w:rsidR="0064296D" w:rsidRPr="0018354A">
        <w:rPr>
          <w:sz w:val="30"/>
          <w:szCs w:val="30"/>
          <w:cs/>
        </w:rPr>
        <w:t>ต้องได้รับการอนุมัติจากผู้บริหารของกลุ่มบริษัท</w:t>
      </w:r>
    </w:p>
    <w:p w14:paraId="4490C22B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0075C996" w14:textId="5E5C3B1B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  <w:cs/>
        </w:rPr>
      </w:pPr>
      <w:r w:rsidRPr="009F3238">
        <w:rPr>
          <w:rFonts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6A7A6C">
        <w:rPr>
          <w:rFonts w:hint="cs"/>
          <w:sz w:val="30"/>
          <w:szCs w:val="30"/>
          <w:cs/>
        </w:rPr>
        <w:t xml:space="preserve">โดยมีระยะเวลาตั้งแต่ </w:t>
      </w:r>
      <w:r w:rsidR="006A7A6C">
        <w:rPr>
          <w:sz w:val="30"/>
          <w:szCs w:val="30"/>
        </w:rPr>
        <w:t xml:space="preserve">10 </w:t>
      </w:r>
      <w:r w:rsidR="006A7A6C">
        <w:rPr>
          <w:rFonts w:hint="cs"/>
          <w:sz w:val="30"/>
          <w:szCs w:val="30"/>
          <w:cs/>
        </w:rPr>
        <w:t>วัน ถึง</w:t>
      </w:r>
      <w:r w:rsidR="005E6DA0" w:rsidRPr="009F3238">
        <w:rPr>
          <w:sz w:val="30"/>
          <w:szCs w:val="30"/>
        </w:rPr>
        <w:t xml:space="preserve"> </w:t>
      </w:r>
      <w:r w:rsidR="00C36F43" w:rsidRPr="009F3238">
        <w:rPr>
          <w:sz w:val="30"/>
          <w:szCs w:val="30"/>
        </w:rPr>
        <w:t xml:space="preserve">100 </w:t>
      </w:r>
      <w:r w:rsidR="00C36F43" w:rsidRPr="009F3238">
        <w:rPr>
          <w:rFonts w:hint="cs"/>
          <w:sz w:val="30"/>
          <w:szCs w:val="30"/>
          <w:cs/>
        </w:rPr>
        <w:t>วัน</w:t>
      </w:r>
    </w:p>
    <w:p w14:paraId="41C32A6D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7BF0F89C" w14:textId="77777777" w:rsidR="00CB6638" w:rsidRPr="009F3238" w:rsidRDefault="00CB6638">
      <w:pPr>
        <w:spacing w:line="240" w:lineRule="auto"/>
        <w:rPr>
          <w:sz w:val="30"/>
          <w:szCs w:val="30"/>
        </w:rPr>
      </w:pPr>
      <w:r w:rsidRPr="009F3238">
        <w:rPr>
          <w:sz w:val="30"/>
          <w:szCs w:val="30"/>
          <w:cs/>
        </w:rPr>
        <w:br w:type="page"/>
      </w:r>
    </w:p>
    <w:p w14:paraId="773F7482" w14:textId="5CC7E6E0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8658D85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tbl>
      <w:tblPr>
        <w:tblW w:w="9120" w:type="dxa"/>
        <w:tblInd w:w="4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48"/>
        <w:gridCol w:w="882"/>
        <w:gridCol w:w="1080"/>
        <w:gridCol w:w="180"/>
        <w:gridCol w:w="1386"/>
        <w:gridCol w:w="180"/>
        <w:gridCol w:w="1053"/>
        <w:gridCol w:w="180"/>
        <w:gridCol w:w="1431"/>
      </w:tblGrid>
      <w:tr w:rsidR="00CB6638" w:rsidRPr="009F3238" w14:paraId="730F9525" w14:textId="77777777" w:rsidTr="006675CD">
        <w:trPr>
          <w:cantSplit/>
          <w:tblHeader/>
        </w:trPr>
        <w:tc>
          <w:tcPr>
            <w:tcW w:w="2748" w:type="dxa"/>
            <w:vAlign w:val="bottom"/>
          </w:tcPr>
          <w:p w14:paraId="4AF30F8B" w14:textId="77777777" w:rsidR="00CB6638" w:rsidRPr="009F3238" w:rsidRDefault="00CB6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82" w:type="dxa"/>
            <w:hideMark/>
          </w:tcPr>
          <w:p w14:paraId="69A8145F" w14:textId="77777777" w:rsidR="00CB6638" w:rsidRPr="009F3238" w:rsidRDefault="00CB66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646" w:type="dxa"/>
            <w:gridSpan w:val="3"/>
            <w:vAlign w:val="bottom"/>
            <w:hideMark/>
          </w:tcPr>
          <w:p w14:paraId="70226849" w14:textId="77777777" w:rsidR="00CB6638" w:rsidRPr="009F3238" w:rsidRDefault="00CB66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7307A84F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664" w:type="dxa"/>
            <w:gridSpan w:val="3"/>
            <w:vAlign w:val="bottom"/>
            <w:hideMark/>
          </w:tcPr>
          <w:p w14:paraId="07D0DF34" w14:textId="77777777" w:rsidR="00CB6638" w:rsidRPr="009F3238" w:rsidRDefault="00CB66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B6638" w:rsidRPr="009F3238" w14:paraId="42CE14A5" w14:textId="77777777" w:rsidTr="006675CD">
        <w:trPr>
          <w:cantSplit/>
          <w:tblHeader/>
        </w:trPr>
        <w:tc>
          <w:tcPr>
            <w:tcW w:w="2748" w:type="dxa"/>
            <w:vAlign w:val="bottom"/>
            <w:hideMark/>
          </w:tcPr>
          <w:p w14:paraId="37D9A2AE" w14:textId="77777777" w:rsidR="00CB6638" w:rsidRPr="009F3238" w:rsidRDefault="00CB6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ธันวาคม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2563</w:t>
            </w:r>
          </w:p>
        </w:tc>
        <w:tc>
          <w:tcPr>
            <w:tcW w:w="882" w:type="dxa"/>
          </w:tcPr>
          <w:p w14:paraId="3342B8F7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1BEA7B6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2A34ABA3" w14:textId="77777777" w:rsidR="00CB6638" w:rsidRPr="009F3238" w:rsidRDefault="00CB6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vAlign w:val="bottom"/>
            <w:hideMark/>
          </w:tcPr>
          <w:p w14:paraId="41A960BC" w14:textId="77777777" w:rsidR="00CB6638" w:rsidRPr="009F3238" w:rsidRDefault="00CB6638">
            <w:pPr>
              <w:spacing w:line="240" w:lineRule="auto"/>
              <w:ind w:left="-81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ค่าเผื่อผลขาดทุน</w:t>
            </w:r>
            <w:r w:rsidRPr="009F323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eastAsia="en-GB"/>
              </w:rPr>
              <w:t>ด้านเครดิตที่คาดว่าจะเกิดขึ้น</w:t>
            </w:r>
          </w:p>
        </w:tc>
        <w:tc>
          <w:tcPr>
            <w:tcW w:w="180" w:type="dxa"/>
          </w:tcPr>
          <w:p w14:paraId="19F0E1F1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vAlign w:val="bottom"/>
            <w:hideMark/>
          </w:tcPr>
          <w:p w14:paraId="4918A5A1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5196EB7A" w14:textId="77777777" w:rsidR="00CB6638" w:rsidRPr="009F3238" w:rsidRDefault="00CB66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vAlign w:val="bottom"/>
            <w:hideMark/>
          </w:tcPr>
          <w:p w14:paraId="25D486EE" w14:textId="77777777" w:rsidR="00CB6638" w:rsidRPr="009F3238" w:rsidRDefault="00CB66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ค่าเผื่อผลขาดทุน</w:t>
            </w:r>
          </w:p>
          <w:p w14:paraId="6549299B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eastAsia="en-GB" w:bidi="th-TH"/>
              </w:rPr>
              <w:t>ด้านเครดิตที่คาดว่าจะเกิดขึ้น</w:t>
            </w:r>
          </w:p>
        </w:tc>
      </w:tr>
      <w:tr w:rsidR="00CB6638" w:rsidRPr="009F3238" w14:paraId="520FC124" w14:textId="77777777" w:rsidTr="006675CD">
        <w:trPr>
          <w:cantSplit/>
          <w:tblHeader/>
        </w:trPr>
        <w:tc>
          <w:tcPr>
            <w:tcW w:w="2748" w:type="dxa"/>
            <w:vAlign w:val="bottom"/>
            <w:hideMark/>
          </w:tcPr>
          <w:p w14:paraId="76FAE903" w14:textId="77777777" w:rsidR="00CB6638" w:rsidRPr="009F3238" w:rsidRDefault="00CB66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eastAsia="en-GB"/>
              </w:rPr>
            </w:pPr>
          </w:p>
        </w:tc>
        <w:tc>
          <w:tcPr>
            <w:tcW w:w="882" w:type="dxa"/>
          </w:tcPr>
          <w:p w14:paraId="12CA0796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B91C3C1" w14:textId="77777777" w:rsidR="00CB6638" w:rsidRPr="009F3238" w:rsidRDefault="00CB6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CB6638" w:rsidRPr="009F3238" w14:paraId="317ECDD5" w14:textId="77777777" w:rsidTr="006675CD">
        <w:trPr>
          <w:cantSplit/>
        </w:trPr>
        <w:tc>
          <w:tcPr>
            <w:tcW w:w="2748" w:type="dxa"/>
            <w:hideMark/>
          </w:tcPr>
          <w:p w14:paraId="41717000" w14:textId="77777777" w:rsidR="00CB6638" w:rsidRPr="009F3238" w:rsidRDefault="00CB66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882" w:type="dxa"/>
            <w:hideMark/>
          </w:tcPr>
          <w:p w14:paraId="37E27562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1080" w:type="dxa"/>
          </w:tcPr>
          <w:p w14:paraId="05BE1216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0" w:type="dxa"/>
          </w:tcPr>
          <w:p w14:paraId="67C89587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151D5D72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296AC7E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</w:tcPr>
          <w:p w14:paraId="09641B98" w14:textId="77777777" w:rsidR="00CB6638" w:rsidRPr="009F3238" w:rsidRDefault="00CB6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0834413" w14:textId="77777777" w:rsidR="00CB6638" w:rsidRPr="009F3238" w:rsidRDefault="00CB6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26D76D0A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B6638" w:rsidRPr="009F3238" w14:paraId="2DE6FF5B" w14:textId="77777777" w:rsidTr="006675CD">
        <w:trPr>
          <w:cantSplit/>
        </w:trPr>
        <w:tc>
          <w:tcPr>
            <w:tcW w:w="2748" w:type="dxa"/>
            <w:hideMark/>
          </w:tcPr>
          <w:p w14:paraId="68AB3CDE" w14:textId="77777777" w:rsidR="00CB6638" w:rsidRPr="009F3238" w:rsidRDefault="00CB66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882" w:type="dxa"/>
          </w:tcPr>
          <w:p w14:paraId="0C4AFE59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340C4CD0" w14:textId="2BFD1B98" w:rsidR="00CB6638" w:rsidRPr="009F3238" w:rsidRDefault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603,122</w:t>
            </w:r>
          </w:p>
        </w:tc>
        <w:tc>
          <w:tcPr>
            <w:tcW w:w="180" w:type="dxa"/>
          </w:tcPr>
          <w:p w14:paraId="56EB8F0B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hideMark/>
          </w:tcPr>
          <w:p w14:paraId="25DB7DC7" w14:textId="0F6C699A" w:rsidR="00CB6638" w:rsidRPr="009F3238" w:rsidRDefault="006675CD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74FA88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52BC18EF" w14:textId="19359179" w:rsidR="00CB6638" w:rsidRPr="009F3238" w:rsidRDefault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841,001</w:t>
            </w:r>
          </w:p>
        </w:tc>
        <w:tc>
          <w:tcPr>
            <w:tcW w:w="180" w:type="dxa"/>
          </w:tcPr>
          <w:p w14:paraId="15156776" w14:textId="77777777" w:rsidR="00CB6638" w:rsidRPr="009F3238" w:rsidRDefault="00CB6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712EDD26" w14:textId="79B1F95B" w:rsidR="00CB6638" w:rsidRPr="009F3238" w:rsidRDefault="006675CD" w:rsidP="006675CD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B6638" w:rsidRPr="009F3238" w14:paraId="5B978561" w14:textId="77777777" w:rsidTr="006675CD">
        <w:trPr>
          <w:cantSplit/>
        </w:trPr>
        <w:tc>
          <w:tcPr>
            <w:tcW w:w="2748" w:type="dxa"/>
            <w:hideMark/>
          </w:tcPr>
          <w:p w14:paraId="11DF05FA" w14:textId="77777777" w:rsidR="00CB6638" w:rsidRPr="009F3238" w:rsidRDefault="00CB66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882" w:type="dxa"/>
          </w:tcPr>
          <w:p w14:paraId="33F4F8F9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5800484A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1DE224F0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07AFCDCD" w14:textId="77777777" w:rsidR="00CB6638" w:rsidRPr="009F3238" w:rsidRDefault="00CB6638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E76F74D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</w:tcPr>
          <w:p w14:paraId="34FA5044" w14:textId="77777777" w:rsidR="00CB6638" w:rsidRPr="009F3238" w:rsidRDefault="00CB6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1E60DF5" w14:textId="77777777" w:rsidR="00CB6638" w:rsidRPr="009F3238" w:rsidRDefault="00CB6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71B22DE4" w14:textId="0672472F" w:rsidR="00CB6638" w:rsidRPr="009F3238" w:rsidRDefault="006675CD" w:rsidP="006675CD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675CD" w:rsidRPr="009F3238" w14:paraId="1F0E8242" w14:textId="77777777" w:rsidTr="006675CD">
        <w:trPr>
          <w:cantSplit/>
        </w:trPr>
        <w:tc>
          <w:tcPr>
            <w:tcW w:w="2748" w:type="dxa"/>
            <w:hideMark/>
          </w:tcPr>
          <w:p w14:paraId="5EE4CD40" w14:textId="3FA6E548" w:rsidR="006675CD" w:rsidRPr="009F3238" w:rsidRDefault="006675CD" w:rsidP="006675CD">
            <w:pPr>
              <w:spacing w:line="240" w:lineRule="auto"/>
              <w:ind w:left="3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  <w:cs/>
              </w:rPr>
              <w:t xml:space="preserve">น้อยกว่า </w:t>
            </w:r>
            <w:r w:rsidRPr="009F3238">
              <w:rPr>
                <w:sz w:val="30"/>
                <w:szCs w:val="30"/>
              </w:rPr>
              <w:t>3</w:t>
            </w:r>
            <w:r w:rsidRPr="009F323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AA3097D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BAFAFD7" w14:textId="6428411E" w:rsidR="006675CD" w:rsidRPr="009F3238" w:rsidRDefault="006675CD" w:rsidP="00B73073">
            <w:pPr>
              <w:pStyle w:val="BodyText"/>
              <w:tabs>
                <w:tab w:val="decimal" w:pos="64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F9A420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hideMark/>
          </w:tcPr>
          <w:p w14:paraId="3D1A0B02" w14:textId="77777777" w:rsidR="006675CD" w:rsidRPr="009F3238" w:rsidRDefault="006675CD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252C16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4C191219" w14:textId="241DC380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180,811</w:t>
            </w:r>
          </w:p>
        </w:tc>
        <w:tc>
          <w:tcPr>
            <w:tcW w:w="180" w:type="dxa"/>
          </w:tcPr>
          <w:p w14:paraId="78D81535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14B28113" w14:textId="69219430" w:rsidR="006675CD" w:rsidRPr="009F3238" w:rsidRDefault="006675CD" w:rsidP="006675CD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675CD" w:rsidRPr="009F3238" w14:paraId="06C304AA" w14:textId="77777777" w:rsidTr="006675CD">
        <w:trPr>
          <w:cantSplit/>
        </w:trPr>
        <w:tc>
          <w:tcPr>
            <w:tcW w:w="2748" w:type="dxa"/>
            <w:hideMark/>
          </w:tcPr>
          <w:p w14:paraId="0AA7D4FA" w14:textId="57046038" w:rsidR="006675CD" w:rsidRPr="009F3238" w:rsidRDefault="006675CD" w:rsidP="006675CD">
            <w:pPr>
              <w:spacing w:line="240" w:lineRule="auto"/>
              <w:ind w:left="3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 xml:space="preserve">3 - 6 </w:t>
            </w:r>
            <w:r w:rsidRPr="009F323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882" w:type="dxa"/>
          </w:tcPr>
          <w:p w14:paraId="63A23ABB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1B415D0" w14:textId="7756FBBB" w:rsidR="006675CD" w:rsidRPr="009F3238" w:rsidRDefault="006675CD" w:rsidP="00B73073">
            <w:pPr>
              <w:pStyle w:val="BodyText"/>
              <w:tabs>
                <w:tab w:val="decimal" w:pos="64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B5AC65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hideMark/>
          </w:tcPr>
          <w:p w14:paraId="58A384BE" w14:textId="77777777" w:rsidR="006675CD" w:rsidRPr="009F3238" w:rsidRDefault="006675CD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285600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6A7803D5" w14:textId="4A57F83B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95,825</w:t>
            </w:r>
          </w:p>
        </w:tc>
        <w:tc>
          <w:tcPr>
            <w:tcW w:w="180" w:type="dxa"/>
          </w:tcPr>
          <w:p w14:paraId="1937E74F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10B18EE1" w14:textId="483EE588" w:rsidR="006675CD" w:rsidRPr="009F3238" w:rsidRDefault="006675CD" w:rsidP="006675CD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675CD" w:rsidRPr="009F3238" w14:paraId="6B8A6D18" w14:textId="77777777" w:rsidTr="006675CD">
        <w:trPr>
          <w:cantSplit/>
        </w:trPr>
        <w:tc>
          <w:tcPr>
            <w:tcW w:w="2748" w:type="dxa"/>
            <w:hideMark/>
          </w:tcPr>
          <w:p w14:paraId="0296A6B5" w14:textId="496AFEEC" w:rsidR="006675CD" w:rsidRPr="009F3238" w:rsidRDefault="006675CD" w:rsidP="006675CD">
            <w:pPr>
              <w:spacing w:line="240" w:lineRule="auto"/>
              <w:ind w:left="352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 xml:space="preserve">6 - 12 </w:t>
            </w:r>
            <w:r w:rsidRPr="009F323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882" w:type="dxa"/>
          </w:tcPr>
          <w:p w14:paraId="68862307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CFAA300" w14:textId="5F041AFC" w:rsidR="006675CD" w:rsidRPr="009F3238" w:rsidRDefault="006675CD" w:rsidP="00B73073">
            <w:pPr>
              <w:pStyle w:val="BodyText"/>
              <w:tabs>
                <w:tab w:val="decimal" w:pos="64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4C3794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hideMark/>
          </w:tcPr>
          <w:p w14:paraId="24FCF6EB" w14:textId="77777777" w:rsidR="006675CD" w:rsidRPr="009F3238" w:rsidRDefault="006675CD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995A28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712480A0" w14:textId="63041A7B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76,234</w:t>
            </w:r>
          </w:p>
        </w:tc>
        <w:tc>
          <w:tcPr>
            <w:tcW w:w="180" w:type="dxa"/>
          </w:tcPr>
          <w:p w14:paraId="20678100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3DCC8EAE" w14:textId="2FF8620E" w:rsidR="006675CD" w:rsidRPr="009F3238" w:rsidRDefault="006675CD" w:rsidP="006675CD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B6638" w:rsidRPr="009F3238" w14:paraId="5586BA69" w14:textId="77777777" w:rsidTr="006675CD">
        <w:trPr>
          <w:cantSplit/>
        </w:trPr>
        <w:tc>
          <w:tcPr>
            <w:tcW w:w="2748" w:type="dxa"/>
            <w:hideMark/>
          </w:tcPr>
          <w:p w14:paraId="4C6C25E6" w14:textId="77777777" w:rsidR="00CB6638" w:rsidRPr="009F3238" w:rsidRDefault="00CB66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2" w:type="dxa"/>
          </w:tcPr>
          <w:p w14:paraId="6BF6CFF4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4B6F4" w14:textId="2BB0E91E" w:rsidR="00CB6638" w:rsidRPr="009F3238" w:rsidRDefault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603,122</w:t>
            </w:r>
          </w:p>
        </w:tc>
        <w:tc>
          <w:tcPr>
            <w:tcW w:w="180" w:type="dxa"/>
          </w:tcPr>
          <w:p w14:paraId="423B9D76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148439" w14:textId="40BDB564" w:rsidR="00CB6638" w:rsidRPr="009F3238" w:rsidRDefault="006675CD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2135B5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1620AA" w14:textId="5748DF87" w:rsidR="00CB6638" w:rsidRPr="009F3238" w:rsidRDefault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1,193,871</w:t>
            </w:r>
          </w:p>
        </w:tc>
        <w:tc>
          <w:tcPr>
            <w:tcW w:w="180" w:type="dxa"/>
          </w:tcPr>
          <w:p w14:paraId="3EF017A3" w14:textId="77777777" w:rsidR="00CB6638" w:rsidRPr="009F3238" w:rsidRDefault="00CB66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7A80D" w14:textId="5064CC35" w:rsidR="00CB6638" w:rsidRPr="009F3238" w:rsidRDefault="006675CD" w:rsidP="006675CD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CB6638" w:rsidRPr="009F3238" w14:paraId="0B725292" w14:textId="77777777" w:rsidTr="006675CD">
        <w:trPr>
          <w:cantSplit/>
          <w:trHeight w:val="187"/>
        </w:trPr>
        <w:tc>
          <w:tcPr>
            <w:tcW w:w="2748" w:type="dxa"/>
          </w:tcPr>
          <w:p w14:paraId="30C553A3" w14:textId="77777777" w:rsidR="00CB6638" w:rsidRPr="009F3238" w:rsidRDefault="00CB6638">
            <w:pPr>
              <w:spacing w:line="240" w:lineRule="auto"/>
              <w:ind w:left="126" w:hanging="126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882" w:type="dxa"/>
          </w:tcPr>
          <w:p w14:paraId="1D2672B4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24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0B18BD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FC0F117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24"/>
                <w:lang w:eastAsia="en-GB"/>
              </w:rPr>
            </w:pPr>
          </w:p>
        </w:tc>
        <w:tc>
          <w:tcPr>
            <w:tcW w:w="1386" w:type="dxa"/>
          </w:tcPr>
          <w:p w14:paraId="17EDBE73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6AFF302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24"/>
                <w:lang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A5429" w14:textId="77777777" w:rsidR="00CB6638" w:rsidRPr="009F3238" w:rsidRDefault="00CB6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24BB130" w14:textId="77777777" w:rsidR="00CB6638" w:rsidRPr="009F3238" w:rsidRDefault="00CB66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lang w:eastAsia="en-GB"/>
              </w:rPr>
            </w:pPr>
          </w:p>
        </w:tc>
        <w:tc>
          <w:tcPr>
            <w:tcW w:w="1431" w:type="dxa"/>
          </w:tcPr>
          <w:p w14:paraId="0CD967DD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4"/>
                <w:lang w:eastAsia="en-GB"/>
              </w:rPr>
            </w:pPr>
          </w:p>
        </w:tc>
      </w:tr>
      <w:tr w:rsidR="00CB6638" w:rsidRPr="009F3238" w14:paraId="749AC670" w14:textId="77777777" w:rsidTr="006675CD">
        <w:trPr>
          <w:cantSplit/>
          <w:trHeight w:val="71"/>
        </w:trPr>
        <w:tc>
          <w:tcPr>
            <w:tcW w:w="2748" w:type="dxa"/>
            <w:hideMark/>
          </w:tcPr>
          <w:p w14:paraId="3BD650E1" w14:textId="77777777" w:rsidR="00CB6638" w:rsidRPr="009F3238" w:rsidRDefault="00CB6638">
            <w:pPr>
              <w:spacing w:line="240" w:lineRule="auto"/>
              <w:ind w:left="126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บุคคลหรือกิจการอื่น</w:t>
            </w:r>
          </w:p>
        </w:tc>
        <w:tc>
          <w:tcPr>
            <w:tcW w:w="882" w:type="dxa"/>
          </w:tcPr>
          <w:p w14:paraId="27E9972A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</w:tcPr>
          <w:p w14:paraId="4758EE6A" w14:textId="77777777" w:rsidR="00CB6638" w:rsidRPr="009F3238" w:rsidRDefault="00CB6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9BF2F47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7685774E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3ED43B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</w:tcPr>
          <w:p w14:paraId="7A60E706" w14:textId="77777777" w:rsidR="00CB6638" w:rsidRPr="009F3238" w:rsidRDefault="00CB6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28BBA4D" w14:textId="77777777" w:rsidR="00CB6638" w:rsidRPr="009F3238" w:rsidRDefault="00CB66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7577162E" w14:textId="77777777" w:rsidR="00CB6638" w:rsidRPr="009F3238" w:rsidRDefault="00CB6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675CD" w:rsidRPr="009F3238" w14:paraId="0BC25E03" w14:textId="77777777" w:rsidTr="006675CD">
        <w:trPr>
          <w:cantSplit/>
        </w:trPr>
        <w:tc>
          <w:tcPr>
            <w:tcW w:w="2748" w:type="dxa"/>
            <w:hideMark/>
          </w:tcPr>
          <w:p w14:paraId="70BBADE5" w14:textId="77777777" w:rsidR="006675CD" w:rsidRPr="009F3238" w:rsidRDefault="006675CD" w:rsidP="006675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882" w:type="dxa"/>
          </w:tcPr>
          <w:p w14:paraId="6B0B2A17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65AB6F5" w14:textId="312938AD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>2,062,342</w:t>
            </w:r>
          </w:p>
        </w:tc>
        <w:tc>
          <w:tcPr>
            <w:tcW w:w="180" w:type="dxa"/>
          </w:tcPr>
          <w:p w14:paraId="01299F90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34DB0086" w14:textId="72D6C625" w:rsidR="006675CD" w:rsidRPr="009F3238" w:rsidRDefault="00B146C3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AFEAC6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07CE87F6" w14:textId="0AE0CB40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sz w:val="30"/>
                <w:szCs w:val="30"/>
              </w:rPr>
              <w:t>790,903</w:t>
            </w:r>
          </w:p>
        </w:tc>
        <w:tc>
          <w:tcPr>
            <w:tcW w:w="180" w:type="dxa"/>
          </w:tcPr>
          <w:p w14:paraId="194291E1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29E33058" w14:textId="7CF9C620" w:rsidR="006675CD" w:rsidRPr="009F3238" w:rsidRDefault="00B146C3" w:rsidP="00B146C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675CD" w:rsidRPr="009F3238" w14:paraId="4C1D60DE" w14:textId="77777777" w:rsidTr="005D1E98">
        <w:trPr>
          <w:cantSplit/>
        </w:trPr>
        <w:tc>
          <w:tcPr>
            <w:tcW w:w="2748" w:type="dxa"/>
            <w:hideMark/>
          </w:tcPr>
          <w:p w14:paraId="3A9D5BDA" w14:textId="77777777" w:rsidR="006675CD" w:rsidRPr="009F3238" w:rsidRDefault="006675CD" w:rsidP="006675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882" w:type="dxa"/>
          </w:tcPr>
          <w:p w14:paraId="41D98DF7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5228196A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6763EBCB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7F59C759" w14:textId="77777777" w:rsidR="006675CD" w:rsidRPr="009F3238" w:rsidRDefault="006675CD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3241A428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</w:tcPr>
          <w:p w14:paraId="1B437211" w14:textId="77777777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7BC05C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778F3627" w14:textId="77777777" w:rsidR="006675CD" w:rsidRPr="009F3238" w:rsidRDefault="006675CD" w:rsidP="00B146C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675CD" w:rsidRPr="009F3238" w14:paraId="4AEC3C0A" w14:textId="77777777" w:rsidTr="006675CD">
        <w:trPr>
          <w:cantSplit/>
        </w:trPr>
        <w:tc>
          <w:tcPr>
            <w:tcW w:w="2748" w:type="dxa"/>
            <w:hideMark/>
          </w:tcPr>
          <w:p w14:paraId="1E19F14D" w14:textId="4FCBF870" w:rsidR="006675CD" w:rsidRPr="009F3238" w:rsidRDefault="006675CD" w:rsidP="006675CD">
            <w:pPr>
              <w:spacing w:line="240" w:lineRule="auto"/>
              <w:ind w:left="3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  <w:cs/>
              </w:rPr>
              <w:t xml:space="preserve">น้อยกว่า </w:t>
            </w:r>
            <w:r w:rsidRPr="009F3238">
              <w:rPr>
                <w:sz w:val="30"/>
                <w:szCs w:val="30"/>
              </w:rPr>
              <w:t>3</w:t>
            </w:r>
            <w:r w:rsidRPr="009F323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644AE9D7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8F9D943" w14:textId="09C352B3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>199,281</w:t>
            </w:r>
          </w:p>
        </w:tc>
        <w:tc>
          <w:tcPr>
            <w:tcW w:w="180" w:type="dxa"/>
          </w:tcPr>
          <w:p w14:paraId="1410B85C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607D4CCE" w14:textId="347C7CB8" w:rsidR="006675CD" w:rsidRPr="009F3238" w:rsidRDefault="00B146C3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F85B32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6FCF5744" w14:textId="39A6F332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sz w:val="30"/>
                <w:szCs w:val="30"/>
              </w:rPr>
              <w:t>24,190</w:t>
            </w:r>
          </w:p>
        </w:tc>
        <w:tc>
          <w:tcPr>
            <w:tcW w:w="180" w:type="dxa"/>
          </w:tcPr>
          <w:p w14:paraId="0053BE33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27B44C9F" w14:textId="1532AC45" w:rsidR="006675CD" w:rsidRPr="009F3238" w:rsidRDefault="00B146C3" w:rsidP="00B146C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1A43D2" w:rsidRPr="009F3238" w14:paraId="5866162B" w14:textId="77777777" w:rsidTr="006675CD">
        <w:trPr>
          <w:cantSplit/>
        </w:trPr>
        <w:tc>
          <w:tcPr>
            <w:tcW w:w="2748" w:type="dxa"/>
            <w:hideMark/>
          </w:tcPr>
          <w:p w14:paraId="63C83069" w14:textId="23A9B6A0" w:rsidR="001A43D2" w:rsidRPr="009F3238" w:rsidRDefault="001A43D2" w:rsidP="001A43D2">
            <w:pPr>
              <w:spacing w:line="240" w:lineRule="auto"/>
              <w:ind w:left="3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 xml:space="preserve">3 - 6 </w:t>
            </w:r>
            <w:r w:rsidRPr="009F323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882" w:type="dxa"/>
          </w:tcPr>
          <w:p w14:paraId="11F611C0" w14:textId="77777777" w:rsidR="001A43D2" w:rsidRPr="009F3238" w:rsidRDefault="001A43D2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813B1EB" w14:textId="61BB3CBE" w:rsidR="001A43D2" w:rsidRPr="009F3238" w:rsidRDefault="001A43D2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>47,597</w:t>
            </w:r>
          </w:p>
        </w:tc>
        <w:tc>
          <w:tcPr>
            <w:tcW w:w="180" w:type="dxa"/>
          </w:tcPr>
          <w:p w14:paraId="169D3C92" w14:textId="77777777" w:rsidR="001A43D2" w:rsidRPr="009F3238" w:rsidRDefault="001A43D2" w:rsidP="001A43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2929695C" w14:textId="72CD7658" w:rsidR="001A43D2" w:rsidRPr="009F3238" w:rsidRDefault="001A43D2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(15)</w:t>
            </w:r>
          </w:p>
        </w:tc>
        <w:tc>
          <w:tcPr>
            <w:tcW w:w="180" w:type="dxa"/>
          </w:tcPr>
          <w:p w14:paraId="34BBAA5E" w14:textId="77777777" w:rsidR="001A43D2" w:rsidRPr="009F3238" w:rsidRDefault="001A43D2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dxa"/>
            <w:hideMark/>
          </w:tcPr>
          <w:p w14:paraId="1E83979D" w14:textId="484A830E" w:rsidR="001A43D2" w:rsidRPr="009F3238" w:rsidRDefault="001A43D2" w:rsidP="001A43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sz w:val="30"/>
                <w:szCs w:val="30"/>
              </w:rPr>
              <w:t>1,498</w:t>
            </w:r>
          </w:p>
        </w:tc>
        <w:tc>
          <w:tcPr>
            <w:tcW w:w="180" w:type="dxa"/>
          </w:tcPr>
          <w:p w14:paraId="395C361B" w14:textId="77777777" w:rsidR="001A43D2" w:rsidRPr="009F3238" w:rsidRDefault="001A43D2" w:rsidP="001A43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21947C02" w14:textId="6025F9FA" w:rsidR="001A43D2" w:rsidRPr="009F3238" w:rsidRDefault="001A43D2" w:rsidP="001A43D2">
            <w:pPr>
              <w:pStyle w:val="BodyText"/>
              <w:tabs>
                <w:tab w:val="decimal" w:pos="99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(15)</w:t>
            </w:r>
          </w:p>
        </w:tc>
      </w:tr>
      <w:tr w:rsidR="006675CD" w:rsidRPr="009F3238" w14:paraId="0821A8CA" w14:textId="77777777" w:rsidTr="006675CD">
        <w:trPr>
          <w:cantSplit/>
        </w:trPr>
        <w:tc>
          <w:tcPr>
            <w:tcW w:w="2748" w:type="dxa"/>
            <w:hideMark/>
          </w:tcPr>
          <w:p w14:paraId="5F6D475C" w14:textId="02B67719" w:rsidR="006675CD" w:rsidRPr="009F3238" w:rsidRDefault="006675CD" w:rsidP="006675CD">
            <w:pPr>
              <w:spacing w:line="240" w:lineRule="auto"/>
              <w:ind w:left="352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 xml:space="preserve">6 - 12 </w:t>
            </w:r>
            <w:r w:rsidRPr="009F323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882" w:type="dxa"/>
          </w:tcPr>
          <w:p w14:paraId="7E578928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F35C395" w14:textId="577F8C63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>2,142</w:t>
            </w:r>
          </w:p>
        </w:tc>
        <w:tc>
          <w:tcPr>
            <w:tcW w:w="180" w:type="dxa"/>
          </w:tcPr>
          <w:p w14:paraId="4C9D154D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414713A6" w14:textId="15C0D5F2" w:rsidR="006675CD" w:rsidRPr="009F3238" w:rsidRDefault="00B146C3" w:rsidP="00B73073">
            <w:pPr>
              <w:pStyle w:val="BodyText"/>
              <w:tabs>
                <w:tab w:val="decimal" w:pos="8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C997A0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hideMark/>
          </w:tcPr>
          <w:p w14:paraId="76CACA89" w14:textId="27BCB20D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sz w:val="30"/>
                <w:szCs w:val="30"/>
              </w:rPr>
              <w:t>1,452</w:t>
            </w:r>
          </w:p>
        </w:tc>
        <w:tc>
          <w:tcPr>
            <w:tcW w:w="180" w:type="dxa"/>
          </w:tcPr>
          <w:p w14:paraId="5CC8DBCF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20A57FB9" w14:textId="11B19959" w:rsidR="006675CD" w:rsidRPr="009F3238" w:rsidRDefault="00AA664B" w:rsidP="00AA664B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675CD" w:rsidRPr="009F3238" w14:paraId="3DFB6FB2" w14:textId="77777777" w:rsidTr="006675CD">
        <w:trPr>
          <w:cantSplit/>
        </w:trPr>
        <w:tc>
          <w:tcPr>
            <w:tcW w:w="2748" w:type="dxa"/>
            <w:hideMark/>
          </w:tcPr>
          <w:p w14:paraId="0E54F2ED" w14:textId="0228CCFD" w:rsidR="006675CD" w:rsidRPr="009F3238" w:rsidRDefault="006675CD" w:rsidP="006675CD">
            <w:pPr>
              <w:spacing w:line="240" w:lineRule="auto"/>
              <w:ind w:left="3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F3238">
              <w:rPr>
                <w:sz w:val="30"/>
                <w:szCs w:val="30"/>
              </w:rPr>
              <w:t xml:space="preserve">12 </w:t>
            </w:r>
            <w:r w:rsidRPr="009F323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882" w:type="dxa"/>
          </w:tcPr>
          <w:p w14:paraId="6BF821A5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FB5F2" w14:textId="61EEACEB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sz w:val="30"/>
                <w:szCs w:val="30"/>
              </w:rPr>
              <w:t>430,893</w:t>
            </w:r>
          </w:p>
        </w:tc>
        <w:tc>
          <w:tcPr>
            <w:tcW w:w="180" w:type="dxa"/>
          </w:tcPr>
          <w:p w14:paraId="2663DA42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EB8B" w14:textId="297F40FF" w:rsidR="006675CD" w:rsidRPr="009F3238" w:rsidRDefault="00B146C3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(427,2</w:t>
            </w:r>
            <w:r w:rsidR="001A43D2" w:rsidRPr="009F3238">
              <w:rPr>
                <w:sz w:val="30"/>
                <w:szCs w:val="30"/>
              </w:rPr>
              <w:t>30</w:t>
            </w:r>
            <w:r w:rsidRPr="009F3238"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4311DF8" w14:textId="77777777" w:rsidR="006675CD" w:rsidRPr="009F3238" w:rsidRDefault="006675CD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79133" w14:textId="6E7F7078" w:rsidR="006675CD" w:rsidRPr="009F3238" w:rsidRDefault="006675CD" w:rsidP="00B146C3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6A571F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D3B5F" w14:textId="71CA35F0" w:rsidR="006675CD" w:rsidRPr="009F3238" w:rsidRDefault="00B146C3" w:rsidP="00B146C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675CD" w:rsidRPr="009F3238" w14:paraId="0E54F31D" w14:textId="77777777" w:rsidTr="006675CD">
        <w:trPr>
          <w:cantSplit/>
        </w:trPr>
        <w:tc>
          <w:tcPr>
            <w:tcW w:w="2748" w:type="dxa"/>
            <w:hideMark/>
          </w:tcPr>
          <w:p w14:paraId="71F8E4BD" w14:textId="77777777" w:rsidR="006675CD" w:rsidRPr="009F3238" w:rsidRDefault="006675CD" w:rsidP="006675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2" w:type="dxa"/>
          </w:tcPr>
          <w:p w14:paraId="746C2822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C9BC1" w14:textId="10462AAF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b/>
                <w:bCs/>
                <w:sz w:val="30"/>
                <w:szCs w:val="30"/>
              </w:rPr>
              <w:t>2,742,255</w:t>
            </w:r>
          </w:p>
        </w:tc>
        <w:tc>
          <w:tcPr>
            <w:tcW w:w="180" w:type="dxa"/>
          </w:tcPr>
          <w:p w14:paraId="3A00419C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1D94F" w14:textId="71525F9F" w:rsidR="006675CD" w:rsidRPr="009F3238" w:rsidRDefault="00B146C3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(427,245)</w:t>
            </w:r>
          </w:p>
        </w:tc>
        <w:tc>
          <w:tcPr>
            <w:tcW w:w="180" w:type="dxa"/>
          </w:tcPr>
          <w:p w14:paraId="115A8B29" w14:textId="77777777" w:rsidR="006675CD" w:rsidRPr="009F3238" w:rsidRDefault="006675CD" w:rsidP="001A43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99671B" w14:textId="761746BC" w:rsidR="006675CD" w:rsidRPr="009F3238" w:rsidRDefault="006675CD" w:rsidP="006675C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b/>
                <w:bCs/>
                <w:sz w:val="30"/>
                <w:szCs w:val="30"/>
              </w:rPr>
              <w:t>818,043</w:t>
            </w:r>
          </w:p>
        </w:tc>
        <w:tc>
          <w:tcPr>
            <w:tcW w:w="180" w:type="dxa"/>
          </w:tcPr>
          <w:p w14:paraId="6D154E06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2680" w14:textId="5DDAB7F2" w:rsidR="006675CD" w:rsidRPr="009F3238" w:rsidRDefault="00B146C3" w:rsidP="00B146C3">
            <w:pPr>
              <w:pStyle w:val="BodyText"/>
              <w:tabs>
                <w:tab w:val="decimal" w:pos="99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(15)</w:t>
            </w:r>
          </w:p>
        </w:tc>
      </w:tr>
      <w:tr w:rsidR="006675CD" w:rsidRPr="009F3238" w14:paraId="51A0F8CD" w14:textId="77777777" w:rsidTr="006675CD">
        <w:trPr>
          <w:cantSplit/>
          <w:trHeight w:val="71"/>
        </w:trPr>
        <w:tc>
          <w:tcPr>
            <w:tcW w:w="2748" w:type="dxa"/>
            <w:hideMark/>
          </w:tcPr>
          <w:p w14:paraId="6BFF679D" w14:textId="77777777" w:rsidR="006675CD" w:rsidRPr="009F3238" w:rsidRDefault="006675CD" w:rsidP="006675CD">
            <w:pPr>
              <w:spacing w:line="240" w:lineRule="auto"/>
              <w:ind w:left="126" w:hanging="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</w:tcPr>
          <w:p w14:paraId="4036E833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76B13D" w14:textId="284EE4D9" w:rsidR="006675CD" w:rsidRPr="009F3238" w:rsidRDefault="006675CD" w:rsidP="006675CD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(427,245)</w:t>
            </w:r>
          </w:p>
        </w:tc>
        <w:tc>
          <w:tcPr>
            <w:tcW w:w="180" w:type="dxa"/>
            <w:vAlign w:val="bottom"/>
          </w:tcPr>
          <w:p w14:paraId="057A3A4B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1B0D83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1E23241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ED561" w14:textId="3312FA65" w:rsidR="006675CD" w:rsidRPr="009F3238" w:rsidRDefault="006675CD" w:rsidP="006675C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(15)</w:t>
            </w:r>
          </w:p>
        </w:tc>
        <w:tc>
          <w:tcPr>
            <w:tcW w:w="180" w:type="dxa"/>
          </w:tcPr>
          <w:p w14:paraId="673CEE69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931BDF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675CD" w:rsidRPr="009F3238" w14:paraId="03DA43EE" w14:textId="77777777" w:rsidTr="006675CD">
        <w:trPr>
          <w:cantSplit/>
        </w:trPr>
        <w:tc>
          <w:tcPr>
            <w:tcW w:w="2748" w:type="dxa"/>
            <w:hideMark/>
          </w:tcPr>
          <w:p w14:paraId="2775B28E" w14:textId="77777777" w:rsidR="006675CD" w:rsidRPr="009F3238" w:rsidRDefault="006675CD" w:rsidP="006675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82" w:type="dxa"/>
          </w:tcPr>
          <w:p w14:paraId="694FC282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E5D5A9" w14:textId="320C7982" w:rsidR="006675CD" w:rsidRPr="009F3238" w:rsidRDefault="006675CD" w:rsidP="006675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b/>
                <w:bCs/>
                <w:sz w:val="30"/>
                <w:szCs w:val="30"/>
              </w:rPr>
              <w:t>2,315,010</w:t>
            </w:r>
          </w:p>
        </w:tc>
        <w:tc>
          <w:tcPr>
            <w:tcW w:w="180" w:type="dxa"/>
          </w:tcPr>
          <w:p w14:paraId="13428578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7A071499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CAE20C6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C3B0C" w14:textId="3AB6B0E9" w:rsidR="006675CD" w:rsidRPr="009F3238" w:rsidRDefault="006675CD" w:rsidP="006675C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b/>
                <w:bCs/>
                <w:sz w:val="30"/>
                <w:szCs w:val="30"/>
              </w:rPr>
              <w:t>818,028</w:t>
            </w:r>
          </w:p>
        </w:tc>
        <w:tc>
          <w:tcPr>
            <w:tcW w:w="180" w:type="dxa"/>
          </w:tcPr>
          <w:p w14:paraId="1EE22396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647BFE5E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675CD" w:rsidRPr="009F3238" w14:paraId="53761587" w14:textId="77777777" w:rsidTr="006675CD">
        <w:trPr>
          <w:cantSplit/>
        </w:trPr>
        <w:tc>
          <w:tcPr>
            <w:tcW w:w="2748" w:type="dxa"/>
            <w:hideMark/>
          </w:tcPr>
          <w:p w14:paraId="676CA486" w14:textId="77777777" w:rsidR="006675CD" w:rsidRPr="009F3238" w:rsidRDefault="006675CD" w:rsidP="006675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882" w:type="dxa"/>
          </w:tcPr>
          <w:p w14:paraId="4DF0A92E" w14:textId="77777777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73742" w14:textId="239E48DE" w:rsidR="006675CD" w:rsidRPr="009F3238" w:rsidRDefault="006675CD" w:rsidP="006675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b/>
                <w:bCs/>
                <w:sz w:val="30"/>
                <w:szCs w:val="30"/>
              </w:rPr>
              <w:t>2,918,132</w:t>
            </w:r>
          </w:p>
        </w:tc>
        <w:tc>
          <w:tcPr>
            <w:tcW w:w="180" w:type="dxa"/>
          </w:tcPr>
          <w:p w14:paraId="582FA7E1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</w:tcPr>
          <w:p w14:paraId="374858D3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D847AAE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351DC" w14:textId="0DADB77C" w:rsidR="006675CD" w:rsidRPr="009F3238" w:rsidRDefault="006675CD" w:rsidP="006675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b/>
                <w:bCs/>
                <w:sz w:val="30"/>
                <w:szCs w:val="30"/>
              </w:rPr>
              <w:t>2,011,899</w:t>
            </w:r>
          </w:p>
        </w:tc>
        <w:tc>
          <w:tcPr>
            <w:tcW w:w="180" w:type="dxa"/>
          </w:tcPr>
          <w:p w14:paraId="13482716" w14:textId="77777777" w:rsidR="006675CD" w:rsidRPr="009F3238" w:rsidRDefault="006675CD" w:rsidP="006675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</w:tcPr>
          <w:p w14:paraId="52103961" w14:textId="77777777" w:rsidR="006675CD" w:rsidRPr="009F3238" w:rsidRDefault="006675CD" w:rsidP="006675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06F8419D" w14:textId="77777777" w:rsidR="00B146C3" w:rsidRPr="009F3238" w:rsidRDefault="00B146C3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2E6284B" w14:textId="5A30A92D" w:rsidR="00CB6638" w:rsidRPr="00B73073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1411D7">
        <w:rPr>
          <w:rFonts w:hint="cs"/>
          <w:sz w:val="30"/>
          <w:szCs w:val="30"/>
          <w:cs/>
        </w:rPr>
        <w:t>อัตราผล</w:t>
      </w:r>
      <w:r w:rsidRPr="003B1B3E">
        <w:rPr>
          <w:rFonts w:hint="cs"/>
          <w:sz w:val="30"/>
          <w:szCs w:val="30"/>
          <w:cs/>
        </w:rPr>
        <w:t>ขาดทุ</w:t>
      </w:r>
      <w:r w:rsidR="00DC1F6C" w:rsidRPr="003B1B3E">
        <w:rPr>
          <w:rFonts w:hint="cs"/>
          <w:sz w:val="30"/>
          <w:szCs w:val="30"/>
          <w:cs/>
        </w:rPr>
        <w:t>นพิจารณา</w:t>
      </w:r>
      <w:r w:rsidRPr="003B1B3E">
        <w:rPr>
          <w:rFonts w:hint="cs"/>
          <w:sz w:val="30"/>
          <w:szCs w:val="30"/>
          <w:cs/>
        </w:rPr>
        <w:t xml:space="preserve">จากประสบการณ์ของการสูญเสียด้านเครดิตที่เกิดขึ้นจริง </w:t>
      </w:r>
      <w:r w:rsidR="006675CD" w:rsidRPr="003B1B3E">
        <w:rPr>
          <w:sz w:val="30"/>
          <w:szCs w:val="30"/>
        </w:rPr>
        <w:t>3</w:t>
      </w:r>
      <w:r w:rsidRPr="003B1B3E">
        <w:rPr>
          <w:rFonts w:hint="cs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</w:t>
      </w:r>
      <w:r w:rsidRPr="001411D7">
        <w:rPr>
          <w:rFonts w:hint="cs"/>
          <w:sz w:val="30"/>
          <w:szCs w:val="30"/>
          <w:cs/>
        </w:rPr>
        <w:t>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tbl>
      <w:tblPr>
        <w:tblW w:w="90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5"/>
        <w:gridCol w:w="991"/>
        <w:gridCol w:w="1351"/>
        <w:gridCol w:w="236"/>
        <w:gridCol w:w="1295"/>
      </w:tblGrid>
      <w:tr w:rsidR="00CB6638" w:rsidRPr="009F3238" w14:paraId="50D38E95" w14:textId="77777777" w:rsidTr="00B146C3">
        <w:trPr>
          <w:tblHeader/>
        </w:trPr>
        <w:tc>
          <w:tcPr>
            <w:tcW w:w="2850" w:type="pct"/>
            <w:vAlign w:val="bottom"/>
            <w:hideMark/>
          </w:tcPr>
          <w:p w14:paraId="5294485A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0" w:type="pct"/>
            <w:vAlign w:val="bottom"/>
            <w:hideMark/>
          </w:tcPr>
          <w:p w14:paraId="1DA87698" w14:textId="77777777" w:rsidR="00CB6638" w:rsidRPr="009F3238" w:rsidRDefault="00CB6638">
            <w:pPr>
              <w:pStyle w:val="BodyText"/>
              <w:spacing w:after="0"/>
              <w:ind w:right="-131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0" w:type="pct"/>
            <w:vAlign w:val="bottom"/>
            <w:hideMark/>
          </w:tcPr>
          <w:p w14:paraId="62DA6D26" w14:textId="77777777" w:rsidR="00CB6638" w:rsidRPr="009F3238" w:rsidRDefault="00CB663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709A3307" w14:textId="77777777" w:rsidR="00CB6638" w:rsidRPr="009F3238" w:rsidRDefault="00CB663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19" w:type="pct"/>
            <w:vAlign w:val="bottom"/>
            <w:hideMark/>
          </w:tcPr>
          <w:p w14:paraId="66A486C8" w14:textId="77777777" w:rsidR="00CB6638" w:rsidRPr="009F3238" w:rsidRDefault="00CB663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638" w:rsidRPr="009F3238" w14:paraId="4B3178C1" w14:textId="77777777" w:rsidTr="00B146C3">
        <w:trPr>
          <w:tblHeader/>
        </w:trPr>
        <w:tc>
          <w:tcPr>
            <w:tcW w:w="2850" w:type="pct"/>
            <w:vAlign w:val="bottom"/>
          </w:tcPr>
          <w:p w14:paraId="5F11C17E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4738F709" w14:textId="77777777" w:rsidR="00CB6638" w:rsidRPr="009F3238" w:rsidRDefault="00CB6638">
            <w:pPr>
              <w:pStyle w:val="BodyText"/>
              <w:spacing w:after="0"/>
              <w:ind w:right="-131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0" w:type="pct"/>
            <w:gridSpan w:val="3"/>
            <w:vAlign w:val="bottom"/>
            <w:hideMark/>
          </w:tcPr>
          <w:p w14:paraId="6F69DC33" w14:textId="77777777" w:rsidR="00CB6638" w:rsidRPr="009F3238" w:rsidRDefault="00CB6638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638" w:rsidRPr="009F3238" w14:paraId="6CDF2BFC" w14:textId="77777777" w:rsidTr="00B146C3">
        <w:tc>
          <w:tcPr>
            <w:tcW w:w="2850" w:type="pct"/>
            <w:hideMark/>
          </w:tcPr>
          <w:p w14:paraId="43F25111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F3238">
              <w:rPr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50" w:type="pct"/>
          </w:tcPr>
          <w:p w14:paraId="421CC18F" w14:textId="77777777" w:rsidR="00CB6638" w:rsidRPr="009F3238" w:rsidRDefault="00CB6638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0" w:type="pct"/>
          </w:tcPr>
          <w:p w14:paraId="643A5042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C25CE7E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</w:tcPr>
          <w:p w14:paraId="416F7B6F" w14:textId="77777777" w:rsidR="00CB6638" w:rsidRPr="009F3238" w:rsidRDefault="00CB6638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CB6638" w:rsidRPr="009F3238" w14:paraId="560786CD" w14:textId="77777777" w:rsidTr="00B146C3">
        <w:tc>
          <w:tcPr>
            <w:tcW w:w="2850" w:type="pct"/>
            <w:hideMark/>
          </w:tcPr>
          <w:p w14:paraId="48A75A82" w14:textId="77777777" w:rsidR="00CB6638" w:rsidRPr="009F3238" w:rsidRDefault="00CB6638">
            <w:pPr>
              <w:pStyle w:val="BodyText"/>
              <w:spacing w:after="0"/>
              <w:ind w:right="-131"/>
              <w:rPr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0" w:type="pct"/>
            <w:hideMark/>
          </w:tcPr>
          <w:p w14:paraId="5747FFB9" w14:textId="77777777" w:rsidR="00CB6638" w:rsidRPr="009F3238" w:rsidRDefault="00CB6638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750" w:type="pct"/>
          </w:tcPr>
          <w:p w14:paraId="002A3587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1" w:type="pct"/>
          </w:tcPr>
          <w:p w14:paraId="6E541CEF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</w:tcPr>
          <w:p w14:paraId="2BE6F310" w14:textId="77777777" w:rsidR="00CB6638" w:rsidRPr="009F3238" w:rsidRDefault="00CB6638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CB6638" w:rsidRPr="009F3238" w14:paraId="322FAF11" w14:textId="77777777" w:rsidTr="00B146C3">
        <w:tc>
          <w:tcPr>
            <w:tcW w:w="2850" w:type="pct"/>
            <w:hideMark/>
          </w:tcPr>
          <w:p w14:paraId="79CB4614" w14:textId="77777777" w:rsidR="00CB6638" w:rsidRPr="009F3238" w:rsidRDefault="00CB6638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ยังไม่</w:t>
            </w:r>
            <w:r w:rsidRPr="009F3238">
              <w:rPr>
                <w:rFonts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50" w:type="pct"/>
          </w:tcPr>
          <w:p w14:paraId="064C64C8" w14:textId="77777777" w:rsidR="00CB6638" w:rsidRPr="009F3238" w:rsidRDefault="00CB6638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hideMark/>
          </w:tcPr>
          <w:p w14:paraId="3BC2F558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881,116</w:t>
            </w:r>
          </w:p>
        </w:tc>
        <w:tc>
          <w:tcPr>
            <w:tcW w:w="131" w:type="pct"/>
          </w:tcPr>
          <w:p w14:paraId="414AFCA6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74CB3150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943,217</w:t>
            </w:r>
          </w:p>
        </w:tc>
      </w:tr>
      <w:tr w:rsidR="00CB6638" w:rsidRPr="009F3238" w14:paraId="25BC90D2" w14:textId="77777777" w:rsidTr="00B146C3">
        <w:tc>
          <w:tcPr>
            <w:tcW w:w="2850" w:type="pct"/>
            <w:hideMark/>
          </w:tcPr>
          <w:p w14:paraId="6A5BF351" w14:textId="77777777" w:rsidR="00CB6638" w:rsidRPr="009F3238" w:rsidRDefault="00CB6638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F3238">
              <w:rPr>
                <w:sz w:val="30"/>
                <w:szCs w:val="30"/>
              </w:rPr>
              <w:t>:</w:t>
            </w:r>
          </w:p>
        </w:tc>
        <w:tc>
          <w:tcPr>
            <w:tcW w:w="550" w:type="pct"/>
          </w:tcPr>
          <w:p w14:paraId="649269F4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</w:tcPr>
          <w:p w14:paraId="5FF79553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8286945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</w:tcPr>
          <w:p w14:paraId="015B46ED" w14:textId="77777777" w:rsidR="00CB6638" w:rsidRPr="009F3238" w:rsidRDefault="00CB663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CB6638" w:rsidRPr="009F3238" w14:paraId="557CB3DB" w14:textId="77777777" w:rsidTr="00B146C3">
        <w:tc>
          <w:tcPr>
            <w:tcW w:w="2850" w:type="pct"/>
            <w:hideMark/>
          </w:tcPr>
          <w:p w14:paraId="4E0C8DE6" w14:textId="77777777" w:rsidR="00CB6638" w:rsidRPr="009F3238" w:rsidRDefault="00CB6638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       น้อยกว่า </w:t>
            </w:r>
            <w:r w:rsidRPr="009F3238">
              <w:rPr>
                <w:sz w:val="30"/>
                <w:szCs w:val="30"/>
              </w:rPr>
              <w:t>3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50" w:type="pct"/>
          </w:tcPr>
          <w:p w14:paraId="52AC8C14" w14:textId="77777777" w:rsidR="00CB6638" w:rsidRPr="009F3238" w:rsidRDefault="00CB6638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750" w:type="pct"/>
            <w:hideMark/>
          </w:tcPr>
          <w:p w14:paraId="4086C36B" w14:textId="77777777" w:rsidR="00CB6638" w:rsidRPr="009F3238" w:rsidRDefault="00CB6638" w:rsidP="008E5B8A">
            <w:pPr>
              <w:pStyle w:val="BodyText"/>
              <w:tabs>
                <w:tab w:val="decimal" w:pos="82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D03A5C8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5FFBAF30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78,434</w:t>
            </w:r>
          </w:p>
        </w:tc>
      </w:tr>
      <w:tr w:rsidR="00CB6638" w:rsidRPr="009F3238" w14:paraId="0BD359AB" w14:textId="77777777" w:rsidTr="00B146C3">
        <w:tc>
          <w:tcPr>
            <w:tcW w:w="2850" w:type="pct"/>
            <w:hideMark/>
          </w:tcPr>
          <w:p w14:paraId="2C0CB638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3 - 6 </w:t>
            </w:r>
            <w:r w:rsidRPr="009F323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50" w:type="pct"/>
          </w:tcPr>
          <w:p w14:paraId="7EB75E21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hideMark/>
          </w:tcPr>
          <w:p w14:paraId="5BA30562" w14:textId="77777777" w:rsidR="00CB6638" w:rsidRPr="009F3238" w:rsidRDefault="00CB6638" w:rsidP="008E5B8A">
            <w:pPr>
              <w:pStyle w:val="BodyText"/>
              <w:tabs>
                <w:tab w:val="decimal" w:pos="82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81261F0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1443E5CB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61,133</w:t>
            </w:r>
          </w:p>
        </w:tc>
      </w:tr>
      <w:tr w:rsidR="00CB6638" w:rsidRPr="009F3238" w14:paraId="3277C146" w14:textId="77777777" w:rsidTr="00B146C3">
        <w:tc>
          <w:tcPr>
            <w:tcW w:w="2850" w:type="pct"/>
            <w:hideMark/>
          </w:tcPr>
          <w:p w14:paraId="46239C15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6 - 12 </w:t>
            </w:r>
            <w:r w:rsidRPr="009F323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50" w:type="pct"/>
          </w:tcPr>
          <w:p w14:paraId="5F27BCDA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hideMark/>
          </w:tcPr>
          <w:p w14:paraId="1284CE44" w14:textId="77777777" w:rsidR="00CB6638" w:rsidRPr="009F3238" w:rsidRDefault="00CB6638" w:rsidP="008E5B8A">
            <w:pPr>
              <w:pStyle w:val="BodyText"/>
              <w:tabs>
                <w:tab w:val="decimal" w:pos="82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BE9BCBB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20FA03FD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10,158</w:t>
            </w:r>
          </w:p>
        </w:tc>
      </w:tr>
      <w:tr w:rsidR="00CB6638" w:rsidRPr="009F3238" w14:paraId="297430A2" w14:textId="77777777" w:rsidTr="00B146C3">
        <w:tc>
          <w:tcPr>
            <w:tcW w:w="2850" w:type="pct"/>
            <w:hideMark/>
          </w:tcPr>
          <w:p w14:paraId="373E7565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F3238">
              <w:rPr>
                <w:sz w:val="30"/>
                <w:szCs w:val="30"/>
              </w:rPr>
              <w:t xml:space="preserve">12 </w:t>
            </w:r>
            <w:r w:rsidRPr="009F323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50" w:type="pct"/>
          </w:tcPr>
          <w:p w14:paraId="722A6ACC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4FFC68" w14:textId="77777777" w:rsidR="00CB6638" w:rsidRPr="009F3238" w:rsidRDefault="00CB6638" w:rsidP="008E5B8A">
            <w:pPr>
              <w:pStyle w:val="BodyText"/>
              <w:tabs>
                <w:tab w:val="decimal" w:pos="82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7931BFC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59C90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9,204</w:t>
            </w:r>
          </w:p>
        </w:tc>
      </w:tr>
      <w:tr w:rsidR="00CB6638" w:rsidRPr="009F3238" w14:paraId="73FD748A" w14:textId="77777777" w:rsidTr="00B146C3">
        <w:tc>
          <w:tcPr>
            <w:tcW w:w="2850" w:type="pct"/>
          </w:tcPr>
          <w:p w14:paraId="697A750A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50" w:type="pct"/>
          </w:tcPr>
          <w:p w14:paraId="19E8F7B2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0" w:type="pct"/>
            <w:hideMark/>
          </w:tcPr>
          <w:p w14:paraId="19733332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881,116</w:t>
            </w:r>
          </w:p>
        </w:tc>
        <w:tc>
          <w:tcPr>
            <w:tcW w:w="131" w:type="pct"/>
          </w:tcPr>
          <w:p w14:paraId="737FBC3C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0665370C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1,102,146</w:t>
            </w:r>
          </w:p>
        </w:tc>
      </w:tr>
      <w:tr w:rsidR="00CB6638" w:rsidRPr="009F3238" w14:paraId="770288E8" w14:textId="77777777" w:rsidTr="00B146C3">
        <w:tc>
          <w:tcPr>
            <w:tcW w:w="2850" w:type="pct"/>
            <w:hideMark/>
          </w:tcPr>
          <w:p w14:paraId="5D6CC047" w14:textId="77777777" w:rsidR="00CB6638" w:rsidRPr="009F3238" w:rsidRDefault="00CB6638">
            <w:pPr>
              <w:ind w:left="165" w:hanging="165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F3238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50" w:type="pct"/>
          </w:tcPr>
          <w:p w14:paraId="30193E3C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75407D" w14:textId="77777777" w:rsidR="00CB6638" w:rsidRPr="009F3238" w:rsidRDefault="00CB6638" w:rsidP="00065290">
            <w:pPr>
              <w:pStyle w:val="BodyText"/>
              <w:tabs>
                <w:tab w:val="decimal" w:pos="810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437DA32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A8162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 w:right="-5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(9,204)</w:t>
            </w:r>
          </w:p>
        </w:tc>
      </w:tr>
      <w:tr w:rsidR="00CB6638" w:rsidRPr="009F3238" w14:paraId="7B503A9A" w14:textId="77777777" w:rsidTr="00B146C3">
        <w:tc>
          <w:tcPr>
            <w:tcW w:w="2850" w:type="pct"/>
          </w:tcPr>
          <w:p w14:paraId="374B134F" w14:textId="77777777" w:rsidR="00CB6638" w:rsidRPr="009F3238" w:rsidRDefault="00CB663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56308E3F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CDEAD8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881,116</w:t>
            </w:r>
          </w:p>
        </w:tc>
        <w:tc>
          <w:tcPr>
            <w:tcW w:w="131" w:type="pct"/>
          </w:tcPr>
          <w:p w14:paraId="39B71FC9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B2827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1,092,942</w:t>
            </w:r>
          </w:p>
        </w:tc>
      </w:tr>
      <w:tr w:rsidR="00CB6638" w:rsidRPr="009F3238" w14:paraId="06BEE24A" w14:textId="77777777" w:rsidTr="00B146C3">
        <w:tc>
          <w:tcPr>
            <w:tcW w:w="2850" w:type="pct"/>
          </w:tcPr>
          <w:p w14:paraId="4FE52F5D" w14:textId="77777777" w:rsidR="00CB6638" w:rsidRPr="009F3238" w:rsidRDefault="00CB6638">
            <w:pPr>
              <w:ind w:left="342"/>
              <w:jc w:val="thaiDistribute"/>
              <w:rPr>
                <w:sz w:val="20"/>
                <w:szCs w:val="20"/>
              </w:rPr>
            </w:pPr>
          </w:p>
        </w:tc>
        <w:tc>
          <w:tcPr>
            <w:tcW w:w="550" w:type="pct"/>
          </w:tcPr>
          <w:p w14:paraId="2656E1B9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E2F00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" w:type="pct"/>
          </w:tcPr>
          <w:p w14:paraId="16FE0711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1D897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B6638" w:rsidRPr="009F3238" w14:paraId="1D62F9CE" w14:textId="77777777" w:rsidTr="00B146C3">
        <w:tc>
          <w:tcPr>
            <w:tcW w:w="2850" w:type="pct"/>
            <w:vAlign w:val="bottom"/>
            <w:hideMark/>
          </w:tcPr>
          <w:p w14:paraId="63FBE4A8" w14:textId="77777777" w:rsidR="00CB6638" w:rsidRPr="009F3238" w:rsidRDefault="00CB6638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50" w:type="pct"/>
          </w:tcPr>
          <w:p w14:paraId="517FEE93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0" w:type="pct"/>
          </w:tcPr>
          <w:p w14:paraId="33F06CAC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985D236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</w:tcPr>
          <w:p w14:paraId="0DDE1F49" w14:textId="77777777" w:rsidR="00CB6638" w:rsidRPr="009F3238" w:rsidRDefault="00CB6638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CB6638" w:rsidRPr="009F3238" w14:paraId="49FE2DEB" w14:textId="77777777" w:rsidTr="00B146C3">
        <w:tc>
          <w:tcPr>
            <w:tcW w:w="2850" w:type="pct"/>
            <w:hideMark/>
          </w:tcPr>
          <w:p w14:paraId="791615D8" w14:textId="77777777" w:rsidR="00CB6638" w:rsidRPr="009F3238" w:rsidRDefault="00CB6638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ยังไม่</w:t>
            </w:r>
            <w:r w:rsidRPr="009F3238">
              <w:rPr>
                <w:rFonts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50" w:type="pct"/>
          </w:tcPr>
          <w:p w14:paraId="5F5100A5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vAlign w:val="bottom"/>
            <w:hideMark/>
          </w:tcPr>
          <w:p w14:paraId="4192997A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2,086,608</w:t>
            </w:r>
          </w:p>
        </w:tc>
        <w:tc>
          <w:tcPr>
            <w:tcW w:w="131" w:type="pct"/>
          </w:tcPr>
          <w:p w14:paraId="3016A780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7024AC98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978,836</w:t>
            </w:r>
          </w:p>
        </w:tc>
      </w:tr>
      <w:tr w:rsidR="00CB6638" w:rsidRPr="009F3238" w14:paraId="058E5B5C" w14:textId="77777777" w:rsidTr="00B146C3">
        <w:tc>
          <w:tcPr>
            <w:tcW w:w="2850" w:type="pct"/>
            <w:hideMark/>
          </w:tcPr>
          <w:p w14:paraId="37345D06" w14:textId="77777777" w:rsidR="00CB6638" w:rsidRPr="009F3238" w:rsidRDefault="00CB6638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F3238">
              <w:rPr>
                <w:sz w:val="30"/>
                <w:szCs w:val="30"/>
              </w:rPr>
              <w:t>:</w:t>
            </w:r>
          </w:p>
        </w:tc>
        <w:tc>
          <w:tcPr>
            <w:tcW w:w="550" w:type="pct"/>
          </w:tcPr>
          <w:p w14:paraId="6EE1820C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5C470284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1" w:type="pct"/>
          </w:tcPr>
          <w:p w14:paraId="2B385B0B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</w:tcPr>
          <w:p w14:paraId="2C098DB6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CB6638" w:rsidRPr="009F3238" w14:paraId="34E1CD1D" w14:textId="77777777" w:rsidTr="00B146C3">
        <w:tc>
          <w:tcPr>
            <w:tcW w:w="2850" w:type="pct"/>
            <w:hideMark/>
          </w:tcPr>
          <w:p w14:paraId="41537C8A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 xml:space="preserve">น้อยกว่า </w:t>
            </w:r>
            <w:r w:rsidRPr="009F3238">
              <w:rPr>
                <w:sz w:val="30"/>
                <w:szCs w:val="30"/>
              </w:rPr>
              <w:t>3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50" w:type="pct"/>
          </w:tcPr>
          <w:p w14:paraId="3ADD82BD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0" w:type="pct"/>
            <w:vAlign w:val="bottom"/>
            <w:hideMark/>
          </w:tcPr>
          <w:p w14:paraId="5EED66DF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208,095</w:t>
            </w:r>
          </w:p>
        </w:tc>
        <w:tc>
          <w:tcPr>
            <w:tcW w:w="131" w:type="pct"/>
          </w:tcPr>
          <w:p w14:paraId="54906D86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43C698D4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27,378</w:t>
            </w:r>
          </w:p>
        </w:tc>
      </w:tr>
      <w:tr w:rsidR="00CB6638" w:rsidRPr="009F3238" w14:paraId="77B33F6C" w14:textId="77777777" w:rsidTr="00B146C3">
        <w:tc>
          <w:tcPr>
            <w:tcW w:w="2850" w:type="pct"/>
            <w:hideMark/>
          </w:tcPr>
          <w:p w14:paraId="5586B20B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3 - 6 </w:t>
            </w:r>
            <w:r w:rsidRPr="009F323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50" w:type="pct"/>
          </w:tcPr>
          <w:p w14:paraId="2B69280A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vAlign w:val="bottom"/>
            <w:hideMark/>
          </w:tcPr>
          <w:p w14:paraId="7C31CB84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904</w:t>
            </w:r>
          </w:p>
        </w:tc>
        <w:tc>
          <w:tcPr>
            <w:tcW w:w="131" w:type="pct"/>
          </w:tcPr>
          <w:p w14:paraId="1D597686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0C24B7FE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184</w:t>
            </w:r>
          </w:p>
        </w:tc>
      </w:tr>
      <w:tr w:rsidR="00CB6638" w:rsidRPr="009F3238" w14:paraId="736BC1C0" w14:textId="77777777" w:rsidTr="00B146C3">
        <w:tc>
          <w:tcPr>
            <w:tcW w:w="2850" w:type="pct"/>
            <w:hideMark/>
          </w:tcPr>
          <w:p w14:paraId="3294FC42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6 - 12 </w:t>
            </w:r>
            <w:r w:rsidRPr="009F323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50" w:type="pct"/>
          </w:tcPr>
          <w:p w14:paraId="189E4AB8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vAlign w:val="bottom"/>
            <w:hideMark/>
          </w:tcPr>
          <w:p w14:paraId="0BA5270D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183</w:t>
            </w:r>
          </w:p>
        </w:tc>
        <w:tc>
          <w:tcPr>
            <w:tcW w:w="131" w:type="pct"/>
          </w:tcPr>
          <w:p w14:paraId="59D7C5A8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45C6B71E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 w:right="281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B6638" w:rsidRPr="009F3238" w14:paraId="5462CF5F" w14:textId="77777777" w:rsidTr="00B146C3">
        <w:tc>
          <w:tcPr>
            <w:tcW w:w="2850" w:type="pct"/>
            <w:hideMark/>
          </w:tcPr>
          <w:p w14:paraId="07F4EA60" w14:textId="77777777" w:rsidR="00CB6638" w:rsidRPr="009F3238" w:rsidRDefault="00CB6638">
            <w:pPr>
              <w:ind w:left="342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F3238">
              <w:rPr>
                <w:sz w:val="30"/>
                <w:szCs w:val="30"/>
              </w:rPr>
              <w:t xml:space="preserve">12 </w:t>
            </w:r>
            <w:r w:rsidRPr="009F323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50" w:type="pct"/>
          </w:tcPr>
          <w:p w14:paraId="59D00FA8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5955F" w14:textId="77777777" w:rsidR="00CB6638" w:rsidRPr="009F3238" w:rsidRDefault="00CB66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398,422</w:t>
            </w:r>
          </w:p>
        </w:tc>
        <w:tc>
          <w:tcPr>
            <w:tcW w:w="131" w:type="pct"/>
          </w:tcPr>
          <w:p w14:paraId="71702238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DDADD6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 w:right="281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B6638" w:rsidRPr="009F3238" w14:paraId="114B0418" w14:textId="77777777" w:rsidTr="00B146C3">
        <w:tc>
          <w:tcPr>
            <w:tcW w:w="2850" w:type="pct"/>
          </w:tcPr>
          <w:p w14:paraId="6DBA4740" w14:textId="77777777" w:rsidR="00CB6638" w:rsidRPr="009F3238" w:rsidRDefault="00CB6638">
            <w:pPr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1E4C56FE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B201BF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2,694,212</w:t>
            </w:r>
          </w:p>
        </w:tc>
        <w:tc>
          <w:tcPr>
            <w:tcW w:w="131" w:type="pct"/>
          </w:tcPr>
          <w:p w14:paraId="54F9F46C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22ACC7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1,006,398</w:t>
            </w:r>
          </w:p>
        </w:tc>
      </w:tr>
      <w:tr w:rsidR="00CB6638" w:rsidRPr="009F3238" w14:paraId="1C728946" w14:textId="77777777" w:rsidTr="00B146C3">
        <w:tc>
          <w:tcPr>
            <w:tcW w:w="2850" w:type="pct"/>
            <w:hideMark/>
          </w:tcPr>
          <w:p w14:paraId="05E8D03C" w14:textId="77777777" w:rsidR="00CB6638" w:rsidRPr="009F3238" w:rsidRDefault="00CB6638">
            <w:pPr>
              <w:ind w:left="165" w:hanging="165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F3238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50" w:type="pct"/>
          </w:tcPr>
          <w:p w14:paraId="4F893429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2E2BB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 w:right="-5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(395,194)</w:t>
            </w:r>
          </w:p>
        </w:tc>
        <w:tc>
          <w:tcPr>
            <w:tcW w:w="131" w:type="pct"/>
          </w:tcPr>
          <w:p w14:paraId="4CE117F8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15E7B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 w:right="-5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(37)</w:t>
            </w:r>
          </w:p>
        </w:tc>
      </w:tr>
      <w:tr w:rsidR="00CB6638" w:rsidRPr="009F3238" w14:paraId="4AF34AE1" w14:textId="77777777" w:rsidTr="00B146C3">
        <w:tc>
          <w:tcPr>
            <w:tcW w:w="2850" w:type="pct"/>
          </w:tcPr>
          <w:p w14:paraId="71090E2E" w14:textId="77777777" w:rsidR="00CB6638" w:rsidRPr="009F3238" w:rsidRDefault="00CB6638">
            <w:pPr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0371ED0E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9FECC1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2,299,018</w:t>
            </w:r>
          </w:p>
        </w:tc>
        <w:tc>
          <w:tcPr>
            <w:tcW w:w="131" w:type="pct"/>
          </w:tcPr>
          <w:p w14:paraId="464A8A92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2D071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1,006,361</w:t>
            </w:r>
          </w:p>
        </w:tc>
      </w:tr>
      <w:tr w:rsidR="00CB6638" w:rsidRPr="009F3238" w14:paraId="32B9F9C7" w14:textId="77777777" w:rsidTr="00B146C3">
        <w:trPr>
          <w:trHeight w:val="405"/>
        </w:trPr>
        <w:tc>
          <w:tcPr>
            <w:tcW w:w="2850" w:type="pct"/>
            <w:hideMark/>
          </w:tcPr>
          <w:p w14:paraId="728C6CAE" w14:textId="77777777" w:rsidR="00CB6638" w:rsidRPr="009F3238" w:rsidRDefault="00CB6638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0" w:type="pct"/>
          </w:tcPr>
          <w:p w14:paraId="10325257" w14:textId="77777777" w:rsidR="00CB6638" w:rsidRPr="009F3238" w:rsidRDefault="00CB663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8D8248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3,180,134</w:t>
            </w:r>
          </w:p>
        </w:tc>
        <w:tc>
          <w:tcPr>
            <w:tcW w:w="131" w:type="pct"/>
          </w:tcPr>
          <w:p w14:paraId="50CC0A94" w14:textId="77777777" w:rsidR="00CB6638" w:rsidRPr="009F3238" w:rsidRDefault="00CB663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BEA483" w14:textId="77777777" w:rsidR="00CB6638" w:rsidRPr="009F3238" w:rsidRDefault="00CB663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2,099,303</w:t>
            </w:r>
          </w:p>
        </w:tc>
      </w:tr>
    </w:tbl>
    <w:p w14:paraId="23B00603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32E355D7" w14:textId="45270539" w:rsidR="00CB6638" w:rsidRPr="009F3238" w:rsidRDefault="00CB6638" w:rsidP="00CB6638">
      <w:pPr>
        <w:ind w:left="540" w:right="-45"/>
        <w:jc w:val="thaiDistribute"/>
        <w:rPr>
          <w:i/>
          <w:iCs/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36F43" w:rsidRPr="009F3238">
        <w:rPr>
          <w:sz w:val="30"/>
          <w:szCs w:val="30"/>
        </w:rPr>
        <w:t>7</w:t>
      </w:r>
      <w:r w:rsidRPr="009F3238">
        <w:rPr>
          <w:rFonts w:hint="cs"/>
          <w:sz w:val="30"/>
          <w:szCs w:val="30"/>
          <w:cs/>
        </w:rPr>
        <w:t xml:space="preserve"> วัน ถึง </w:t>
      </w:r>
      <w:r w:rsidRPr="009F3238">
        <w:rPr>
          <w:sz w:val="30"/>
          <w:szCs w:val="30"/>
        </w:rPr>
        <w:t>100</w:t>
      </w:r>
      <w:r w:rsidRPr="009F3238">
        <w:rPr>
          <w:rFonts w:hint="cs"/>
          <w:sz w:val="30"/>
          <w:szCs w:val="30"/>
          <w:cs/>
        </w:rPr>
        <w:t xml:space="preserve"> วัน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450"/>
        <w:gridCol w:w="1352"/>
        <w:gridCol w:w="236"/>
        <w:gridCol w:w="1652"/>
      </w:tblGrid>
      <w:tr w:rsidR="00CB6638" w:rsidRPr="009F3238" w14:paraId="51F18E2E" w14:textId="77777777" w:rsidTr="005E6DA0">
        <w:trPr>
          <w:tblHeader/>
        </w:trPr>
        <w:tc>
          <w:tcPr>
            <w:tcW w:w="5310" w:type="dxa"/>
            <w:vAlign w:val="bottom"/>
            <w:hideMark/>
          </w:tcPr>
          <w:p w14:paraId="5F9D07DC" w14:textId="77777777" w:rsidR="00CB6638" w:rsidRPr="009F3238" w:rsidRDefault="00CB66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450" w:type="dxa"/>
          </w:tcPr>
          <w:p w14:paraId="26437DE2" w14:textId="77777777" w:rsidR="00CB6638" w:rsidRPr="009F3238" w:rsidRDefault="00CB6638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2" w:type="dxa"/>
            <w:vAlign w:val="bottom"/>
            <w:hideMark/>
          </w:tcPr>
          <w:p w14:paraId="0640FD5A" w14:textId="77777777" w:rsidR="00CB6638" w:rsidRPr="009F3238" w:rsidRDefault="00CB6638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6442CA8" w14:textId="77777777" w:rsidR="00CB6638" w:rsidRPr="009F3238" w:rsidRDefault="00CB66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52" w:type="dxa"/>
            <w:hideMark/>
          </w:tcPr>
          <w:p w14:paraId="0071DD09" w14:textId="77777777" w:rsidR="00CB6638" w:rsidRPr="009F3238" w:rsidRDefault="00CB66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</w:p>
          <w:p w14:paraId="2B3957FF" w14:textId="77777777" w:rsidR="00CB6638" w:rsidRPr="009F3238" w:rsidRDefault="00CB6638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CB6638" w:rsidRPr="009F3238" w14:paraId="309BBE2B" w14:textId="77777777" w:rsidTr="005E6DA0">
        <w:trPr>
          <w:tblHeader/>
        </w:trPr>
        <w:tc>
          <w:tcPr>
            <w:tcW w:w="5310" w:type="dxa"/>
            <w:hideMark/>
          </w:tcPr>
          <w:p w14:paraId="3AE85710" w14:textId="77777777" w:rsidR="00CB6638" w:rsidRPr="009F3238" w:rsidRDefault="00CB66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50" w:type="dxa"/>
            <w:hideMark/>
          </w:tcPr>
          <w:p w14:paraId="7E60C299" w14:textId="77777777" w:rsidR="00CB6638" w:rsidRPr="009F3238" w:rsidRDefault="00CB663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hideMark/>
          </w:tcPr>
          <w:p w14:paraId="611653DA" w14:textId="77777777" w:rsidR="00CB6638" w:rsidRPr="009F3238" w:rsidRDefault="00CB6638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CB6638" w:rsidRPr="009F3238" w14:paraId="4D18CA81" w14:textId="77777777" w:rsidTr="005E6DA0">
        <w:trPr>
          <w:tblHeader/>
        </w:trPr>
        <w:tc>
          <w:tcPr>
            <w:tcW w:w="5310" w:type="dxa"/>
            <w:hideMark/>
          </w:tcPr>
          <w:p w14:paraId="61DB47A5" w14:textId="77777777" w:rsidR="00CB6638" w:rsidRPr="009F3238" w:rsidRDefault="00CB66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450" w:type="dxa"/>
            <w:hideMark/>
          </w:tcPr>
          <w:p w14:paraId="34585E7B" w14:textId="77777777" w:rsidR="00CB6638" w:rsidRPr="009F3238" w:rsidRDefault="00CB6638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2" w:type="dxa"/>
            <w:hideMark/>
          </w:tcPr>
          <w:p w14:paraId="3D2D70D9" w14:textId="26933CB8" w:rsidR="00CB6638" w:rsidRPr="009F3238" w:rsidRDefault="00BC72D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395,194</w:t>
            </w:r>
          </w:p>
        </w:tc>
        <w:tc>
          <w:tcPr>
            <w:tcW w:w="236" w:type="dxa"/>
          </w:tcPr>
          <w:p w14:paraId="134EF858" w14:textId="77777777" w:rsidR="00CB6638" w:rsidRPr="009F3238" w:rsidRDefault="00CB6638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eastAsia="en-GB"/>
              </w:rPr>
            </w:pPr>
          </w:p>
        </w:tc>
        <w:tc>
          <w:tcPr>
            <w:tcW w:w="1652" w:type="dxa"/>
            <w:hideMark/>
          </w:tcPr>
          <w:p w14:paraId="579A14B2" w14:textId="52570C86" w:rsidR="00CB6638" w:rsidRPr="009F3238" w:rsidRDefault="002158A2" w:rsidP="00BC72D4">
            <w:pPr>
              <w:pStyle w:val="BodyText"/>
              <w:tabs>
                <w:tab w:val="decimal" w:pos="1166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9,241</w:t>
            </w:r>
          </w:p>
        </w:tc>
      </w:tr>
      <w:tr w:rsidR="00CB6638" w:rsidRPr="009F3238" w14:paraId="7E43F9C8" w14:textId="77777777" w:rsidTr="005E6DA0">
        <w:trPr>
          <w:tblHeader/>
        </w:trPr>
        <w:tc>
          <w:tcPr>
            <w:tcW w:w="5310" w:type="dxa"/>
            <w:hideMark/>
          </w:tcPr>
          <w:p w14:paraId="3CF698FD" w14:textId="77777777" w:rsidR="00CB6638" w:rsidRPr="009F3238" w:rsidRDefault="00CB66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450" w:type="dxa"/>
          </w:tcPr>
          <w:p w14:paraId="5B57F78D" w14:textId="77777777" w:rsidR="00CB6638" w:rsidRPr="009F3238" w:rsidRDefault="00CB6638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58C0CDAA" w14:textId="3642D990" w:rsidR="00CB6638" w:rsidRPr="009F3238" w:rsidRDefault="00AA664B" w:rsidP="00AA664B">
            <w:pPr>
              <w:pStyle w:val="BodyText"/>
              <w:tabs>
                <w:tab w:val="decimal" w:pos="1166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(4,056)</w:t>
            </w:r>
          </w:p>
        </w:tc>
        <w:tc>
          <w:tcPr>
            <w:tcW w:w="236" w:type="dxa"/>
            <w:vAlign w:val="center"/>
          </w:tcPr>
          <w:p w14:paraId="779ECCBE" w14:textId="77777777" w:rsidR="00CB6638" w:rsidRPr="009F3238" w:rsidRDefault="00CB6638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652" w:type="dxa"/>
            <w:vAlign w:val="bottom"/>
          </w:tcPr>
          <w:p w14:paraId="22219AFF" w14:textId="7096241A" w:rsidR="00CB6638" w:rsidRPr="009F3238" w:rsidRDefault="00BC72D4" w:rsidP="00BC72D4">
            <w:pPr>
              <w:pStyle w:val="BodyText"/>
              <w:tabs>
                <w:tab w:val="decimal" w:pos="1166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</w:t>
            </w:r>
            <w:r w:rsidR="002158A2" w:rsidRPr="009F3238">
              <w:rPr>
                <w:sz w:val="30"/>
                <w:szCs w:val="30"/>
              </w:rPr>
              <w:t>10,798</w:t>
            </w:r>
            <w:r w:rsidRPr="009F3238">
              <w:rPr>
                <w:sz w:val="30"/>
                <w:szCs w:val="30"/>
              </w:rPr>
              <w:t>)</w:t>
            </w:r>
          </w:p>
        </w:tc>
      </w:tr>
      <w:tr w:rsidR="002158A2" w:rsidRPr="009F3238" w14:paraId="28F3D046" w14:textId="77777777" w:rsidTr="005E6DA0">
        <w:trPr>
          <w:tblHeader/>
        </w:trPr>
        <w:tc>
          <w:tcPr>
            <w:tcW w:w="5310" w:type="dxa"/>
          </w:tcPr>
          <w:p w14:paraId="45A7AD3A" w14:textId="301F27D6" w:rsidR="002158A2" w:rsidRPr="009F3238" w:rsidRDefault="002158A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450" w:type="dxa"/>
          </w:tcPr>
          <w:p w14:paraId="4CAD6F26" w14:textId="77777777" w:rsidR="002158A2" w:rsidRPr="009F3238" w:rsidRDefault="002158A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348DDFEB" w14:textId="68F20D2D" w:rsidR="002158A2" w:rsidRPr="009F3238" w:rsidRDefault="00AA664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550</w:t>
            </w:r>
          </w:p>
        </w:tc>
        <w:tc>
          <w:tcPr>
            <w:tcW w:w="236" w:type="dxa"/>
            <w:vAlign w:val="center"/>
          </w:tcPr>
          <w:p w14:paraId="41D40F6A" w14:textId="77777777" w:rsidR="002158A2" w:rsidRPr="009F3238" w:rsidRDefault="002158A2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652" w:type="dxa"/>
            <w:vAlign w:val="bottom"/>
          </w:tcPr>
          <w:p w14:paraId="7F603590" w14:textId="36481C20" w:rsidR="002158A2" w:rsidRPr="009F3238" w:rsidRDefault="002158A2" w:rsidP="00BC72D4">
            <w:pPr>
              <w:pStyle w:val="BodyText"/>
              <w:tabs>
                <w:tab w:val="decimal" w:pos="1166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1,572</w:t>
            </w:r>
          </w:p>
        </w:tc>
      </w:tr>
      <w:tr w:rsidR="00CB6638" w:rsidRPr="009F3238" w14:paraId="6843D6C3" w14:textId="77777777" w:rsidTr="002158A2">
        <w:trPr>
          <w:trHeight w:val="701"/>
          <w:tblHeader/>
        </w:trPr>
        <w:tc>
          <w:tcPr>
            <w:tcW w:w="5310" w:type="dxa"/>
            <w:hideMark/>
          </w:tcPr>
          <w:p w14:paraId="10D262FF" w14:textId="03073733" w:rsidR="00CB6638" w:rsidRPr="009F3238" w:rsidRDefault="002158A2" w:rsidP="002158A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450" w:type="dxa"/>
          </w:tcPr>
          <w:p w14:paraId="722C957E" w14:textId="77777777" w:rsidR="00CB6638" w:rsidRPr="009F3238" w:rsidRDefault="00CB6638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00034" w14:textId="0BDE1C09" w:rsidR="00CB6638" w:rsidRPr="009F3238" w:rsidRDefault="00AA664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35,557</w:t>
            </w:r>
          </w:p>
        </w:tc>
        <w:tc>
          <w:tcPr>
            <w:tcW w:w="236" w:type="dxa"/>
            <w:vAlign w:val="center"/>
          </w:tcPr>
          <w:p w14:paraId="6AC4A76D" w14:textId="77777777" w:rsidR="00CB6638" w:rsidRPr="009F3238" w:rsidRDefault="00CB6638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7E6F4" w14:textId="3E7D04FE" w:rsidR="00CB6638" w:rsidRPr="009F3238" w:rsidRDefault="00BC72D4" w:rsidP="002158A2">
            <w:pPr>
              <w:pStyle w:val="BodyText"/>
              <w:tabs>
                <w:tab w:val="decimal" w:pos="883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B6638" w:rsidRPr="009F3238" w14:paraId="55C776C0" w14:textId="77777777" w:rsidTr="005E6DA0">
        <w:trPr>
          <w:tblHeader/>
        </w:trPr>
        <w:tc>
          <w:tcPr>
            <w:tcW w:w="5310" w:type="dxa"/>
            <w:hideMark/>
          </w:tcPr>
          <w:p w14:paraId="0D92D28E" w14:textId="77777777" w:rsidR="00CB6638" w:rsidRPr="009F3238" w:rsidRDefault="00CB66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50" w:type="dxa"/>
          </w:tcPr>
          <w:p w14:paraId="54A451A6" w14:textId="77777777" w:rsidR="00CB6638" w:rsidRPr="009F3238" w:rsidRDefault="00CB6638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DD32C2" w14:textId="1565B163" w:rsidR="00CB6638" w:rsidRPr="00B33185" w:rsidRDefault="002158A2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B331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427,245</w:t>
            </w:r>
          </w:p>
        </w:tc>
        <w:tc>
          <w:tcPr>
            <w:tcW w:w="236" w:type="dxa"/>
            <w:vAlign w:val="center"/>
          </w:tcPr>
          <w:p w14:paraId="46F11411" w14:textId="77777777" w:rsidR="00CB6638" w:rsidRPr="00B33185" w:rsidRDefault="00CB6638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9BB6FB" w14:textId="5FF0446E" w:rsidR="00CB6638" w:rsidRPr="00B33185" w:rsidRDefault="00BC72D4" w:rsidP="00BC72D4">
            <w:pPr>
              <w:pStyle w:val="BodyText"/>
              <w:tabs>
                <w:tab w:val="decimal" w:pos="1166"/>
              </w:tabs>
              <w:spacing w:after="0"/>
              <w:ind w:left="-108" w:right="-54"/>
              <w:jc w:val="both"/>
              <w:rPr>
                <w:b/>
                <w:bCs/>
                <w:sz w:val="30"/>
                <w:szCs w:val="30"/>
              </w:rPr>
            </w:pPr>
            <w:r w:rsidRPr="00B33185">
              <w:rPr>
                <w:b/>
                <w:bCs/>
                <w:sz w:val="30"/>
                <w:szCs w:val="30"/>
              </w:rPr>
              <w:t>15</w:t>
            </w:r>
          </w:p>
        </w:tc>
      </w:tr>
    </w:tbl>
    <w:p w14:paraId="60238D19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EE8E0C2" w14:textId="143B38BF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สำหรับค่าเผื่อผลขาดทุนด้านเครดิตที่คาดว่าจะเกิดขึ้นสำหรับลูกหนี้อื่น ณ วันที่</w:t>
      </w:r>
      <w:r w:rsidRPr="009F3238">
        <w:rPr>
          <w:sz w:val="30"/>
          <w:szCs w:val="30"/>
        </w:rPr>
        <w:t xml:space="preserve"> 31 </w:t>
      </w:r>
      <w:r w:rsidRPr="009F3238">
        <w:rPr>
          <w:rFonts w:hint="cs"/>
          <w:sz w:val="30"/>
          <w:szCs w:val="30"/>
          <w:cs/>
        </w:rPr>
        <w:t xml:space="preserve">ธันวาคม </w:t>
      </w:r>
      <w:r w:rsidRPr="009F3238">
        <w:rPr>
          <w:sz w:val="30"/>
          <w:szCs w:val="30"/>
        </w:rPr>
        <w:t xml:space="preserve">2563 </w:t>
      </w:r>
      <w:r w:rsidRPr="009F3238">
        <w:rPr>
          <w:rFonts w:hint="cs"/>
          <w:sz w:val="30"/>
          <w:szCs w:val="30"/>
          <w:cs/>
        </w:rPr>
        <w:t xml:space="preserve">มีจำนวน </w:t>
      </w:r>
      <w:r w:rsidR="009123A6" w:rsidRPr="009F3238">
        <w:rPr>
          <w:sz w:val="30"/>
          <w:szCs w:val="30"/>
        </w:rPr>
        <w:t>29.2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AA664B" w:rsidRPr="009F3238">
        <w:rPr>
          <w:sz w:val="30"/>
          <w:szCs w:val="30"/>
        </w:rPr>
        <w:t xml:space="preserve">1 </w:t>
      </w:r>
      <w:r w:rsidR="00AA664B" w:rsidRPr="009F3238">
        <w:rPr>
          <w:rFonts w:hint="cs"/>
          <w:sz w:val="30"/>
          <w:szCs w:val="30"/>
          <w:cs/>
        </w:rPr>
        <w:t>ปี</w:t>
      </w:r>
      <w:r w:rsidRPr="009F3238">
        <w:rPr>
          <w:rFonts w:hint="cs"/>
          <w:sz w:val="30"/>
          <w:szCs w:val="30"/>
          <w:cs/>
        </w:rPr>
        <w:t xml:space="preserve"> </w:t>
      </w:r>
      <w:r w:rsidRPr="00B33185">
        <w:rPr>
          <w:rFonts w:hint="cs"/>
          <w:i/>
          <w:iCs/>
          <w:sz w:val="30"/>
          <w:szCs w:val="30"/>
          <w:cs/>
        </w:rPr>
        <w:t>(</w:t>
      </w:r>
      <w:r w:rsidRPr="00B33185">
        <w:rPr>
          <w:i/>
          <w:iCs/>
          <w:sz w:val="30"/>
          <w:szCs w:val="30"/>
        </w:rPr>
        <w:t>2562</w:t>
      </w:r>
      <w:r w:rsidRPr="00B33185">
        <w:rPr>
          <w:rFonts w:hint="cs"/>
          <w:i/>
          <w:iCs/>
          <w:sz w:val="30"/>
          <w:szCs w:val="30"/>
          <w:cs/>
        </w:rPr>
        <w:t xml:space="preserve">: ค่าเผื่อหนี้สงสัยจะสูญ </w:t>
      </w:r>
      <w:r w:rsidR="009123A6" w:rsidRPr="00B33185">
        <w:rPr>
          <w:i/>
          <w:iCs/>
          <w:sz w:val="30"/>
          <w:szCs w:val="30"/>
        </w:rPr>
        <w:t>31.1</w:t>
      </w:r>
      <w:r w:rsidRPr="00B33185">
        <w:rPr>
          <w:i/>
          <w:iCs/>
          <w:sz w:val="30"/>
          <w:szCs w:val="30"/>
        </w:rPr>
        <w:t xml:space="preserve"> </w:t>
      </w:r>
      <w:r w:rsidRPr="00B33185">
        <w:rPr>
          <w:rFonts w:hint="cs"/>
          <w:i/>
          <w:iCs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9123A6" w:rsidRPr="00B33185">
        <w:rPr>
          <w:i/>
          <w:iCs/>
          <w:sz w:val="30"/>
          <w:szCs w:val="30"/>
        </w:rPr>
        <w:t xml:space="preserve">1 </w:t>
      </w:r>
      <w:r w:rsidR="009123A6" w:rsidRPr="00B33185">
        <w:rPr>
          <w:rFonts w:hint="cs"/>
          <w:i/>
          <w:iCs/>
          <w:sz w:val="30"/>
          <w:szCs w:val="30"/>
          <w:cs/>
        </w:rPr>
        <w:t>ปี</w:t>
      </w:r>
      <w:r w:rsidRPr="00B33185">
        <w:rPr>
          <w:rFonts w:hint="cs"/>
          <w:i/>
          <w:iCs/>
          <w:sz w:val="30"/>
          <w:szCs w:val="30"/>
          <w:cs/>
        </w:rPr>
        <w:t>)</w:t>
      </w:r>
      <w:r w:rsidRPr="009F3238">
        <w:rPr>
          <w:rFonts w:hint="cs"/>
          <w:sz w:val="30"/>
          <w:szCs w:val="30"/>
          <w:cs/>
        </w:rPr>
        <w:t xml:space="preserve"> ในงบการเงินรวม</w:t>
      </w:r>
      <w:r w:rsidR="009123A6"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และมีจำนวน </w:t>
      </w:r>
      <w:r w:rsidR="009123A6" w:rsidRPr="009F3238">
        <w:rPr>
          <w:sz w:val="30"/>
          <w:szCs w:val="30"/>
        </w:rPr>
        <w:t>13.9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9123A6" w:rsidRPr="009F3238">
        <w:rPr>
          <w:sz w:val="30"/>
          <w:szCs w:val="30"/>
        </w:rPr>
        <w:t xml:space="preserve">1 </w:t>
      </w:r>
      <w:r w:rsidR="009123A6" w:rsidRPr="009F3238">
        <w:rPr>
          <w:rFonts w:hint="cs"/>
          <w:sz w:val="30"/>
          <w:szCs w:val="30"/>
          <w:cs/>
        </w:rPr>
        <w:t>ปี</w:t>
      </w:r>
      <w:r w:rsidRPr="009F3238">
        <w:rPr>
          <w:rFonts w:hint="cs"/>
          <w:sz w:val="30"/>
          <w:szCs w:val="30"/>
          <w:cs/>
        </w:rPr>
        <w:t xml:space="preserve"> </w:t>
      </w:r>
      <w:r w:rsidRPr="00B33185">
        <w:rPr>
          <w:rFonts w:hint="cs"/>
          <w:i/>
          <w:iCs/>
          <w:sz w:val="30"/>
          <w:szCs w:val="30"/>
          <w:cs/>
        </w:rPr>
        <w:t>(</w:t>
      </w:r>
      <w:r w:rsidRPr="00B33185">
        <w:rPr>
          <w:i/>
          <w:iCs/>
          <w:sz w:val="30"/>
          <w:szCs w:val="30"/>
        </w:rPr>
        <w:t>2562</w:t>
      </w:r>
      <w:r w:rsidRPr="00B33185">
        <w:rPr>
          <w:rFonts w:hint="cs"/>
          <w:i/>
          <w:iCs/>
          <w:sz w:val="30"/>
          <w:szCs w:val="30"/>
          <w:cs/>
        </w:rPr>
        <w:t xml:space="preserve">: ค่าเผื่อหนี้สงสัยจะสูญ </w:t>
      </w:r>
      <w:r w:rsidR="009123A6" w:rsidRPr="00B33185">
        <w:rPr>
          <w:i/>
          <w:iCs/>
          <w:sz w:val="30"/>
          <w:szCs w:val="30"/>
        </w:rPr>
        <w:t>42.3</w:t>
      </w:r>
      <w:r w:rsidRPr="00B33185">
        <w:rPr>
          <w:i/>
          <w:iCs/>
          <w:sz w:val="30"/>
          <w:szCs w:val="30"/>
        </w:rPr>
        <w:t xml:space="preserve"> </w:t>
      </w:r>
      <w:r w:rsidRPr="00B33185">
        <w:rPr>
          <w:rFonts w:hint="cs"/>
          <w:i/>
          <w:iCs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9123A6" w:rsidRPr="00B33185">
        <w:rPr>
          <w:i/>
          <w:iCs/>
          <w:sz w:val="30"/>
          <w:szCs w:val="30"/>
        </w:rPr>
        <w:t xml:space="preserve">1 </w:t>
      </w:r>
      <w:r w:rsidR="009123A6" w:rsidRPr="00B33185">
        <w:rPr>
          <w:rFonts w:hint="cs"/>
          <w:i/>
          <w:iCs/>
          <w:sz w:val="30"/>
          <w:szCs w:val="30"/>
          <w:cs/>
        </w:rPr>
        <w:t>ปี</w:t>
      </w:r>
      <w:r w:rsidRPr="00B33185">
        <w:rPr>
          <w:rFonts w:hint="cs"/>
          <w:i/>
          <w:iCs/>
          <w:sz w:val="30"/>
          <w:szCs w:val="30"/>
          <w:cs/>
        </w:rPr>
        <w:t>)</w:t>
      </w:r>
      <w:r w:rsidRPr="009F3238">
        <w:rPr>
          <w:rFonts w:hint="cs"/>
          <w:sz w:val="30"/>
          <w:szCs w:val="30"/>
          <w:cs/>
        </w:rPr>
        <w:t xml:space="preserve"> ในงบการเงินเฉพาะกิจการ</w:t>
      </w:r>
    </w:p>
    <w:p w14:paraId="570342CC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3828CB21" w14:textId="264CC2BB" w:rsidR="009307B6" w:rsidRPr="009F3238" w:rsidRDefault="009307B6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9F3238">
        <w:rPr>
          <w:b/>
          <w:bCs/>
          <w:i/>
          <w:iCs/>
          <w:sz w:val="30"/>
          <w:szCs w:val="30"/>
          <w:cs/>
        </w:rPr>
        <w:br w:type="page"/>
      </w:r>
    </w:p>
    <w:p w14:paraId="714582A6" w14:textId="3C19052F" w:rsidR="00B5106F" w:rsidRPr="009F3238" w:rsidRDefault="00B5106F" w:rsidP="00B5106F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ความเสี่ยงด้าน</w:t>
      </w:r>
      <w:r w:rsidRPr="009F3238">
        <w:rPr>
          <w:rFonts w:hint="cs"/>
          <w:b/>
          <w:bCs/>
          <w:i/>
          <w:iCs/>
          <w:sz w:val="30"/>
          <w:szCs w:val="30"/>
          <w:cs/>
        </w:rPr>
        <w:t>สภาพคล่อง</w:t>
      </w:r>
    </w:p>
    <w:p w14:paraId="26E8B5D7" w14:textId="77777777" w:rsidR="00B5106F" w:rsidRPr="009F3238" w:rsidRDefault="00B5106F" w:rsidP="00B5106F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</w:p>
    <w:p w14:paraId="0BD82BF2" w14:textId="4A04140B" w:rsidR="00B5106F" w:rsidRPr="009F3238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3A3DD5F2" w14:textId="1981CB1B" w:rsidR="00B5106F" w:rsidRPr="009F3238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98DDF" w14:textId="7280313B" w:rsidR="00B5106F" w:rsidRPr="009F3238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801A272" w14:textId="3AEDA815" w:rsidR="00B5106F" w:rsidRPr="009F3238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72"/>
        <w:gridCol w:w="1024"/>
        <w:gridCol w:w="236"/>
        <w:gridCol w:w="934"/>
        <w:gridCol w:w="263"/>
        <w:gridCol w:w="1006"/>
      </w:tblGrid>
      <w:tr w:rsidR="00B5106F" w:rsidRPr="009F3238" w14:paraId="268DFE26" w14:textId="77777777" w:rsidTr="00042C24">
        <w:trPr>
          <w:tblHeader/>
        </w:trPr>
        <w:tc>
          <w:tcPr>
            <w:tcW w:w="3094" w:type="dxa"/>
          </w:tcPr>
          <w:p w14:paraId="76053C86" w14:textId="0C70934B" w:rsidR="00B5106F" w:rsidRPr="009F3238" w:rsidRDefault="00B510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41EFC60F" w14:textId="3B036619" w:rsidR="00B5106F" w:rsidRPr="009F3238" w:rsidRDefault="00B510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B5106F" w:rsidRPr="009F3238" w14:paraId="19C32A01" w14:textId="77777777" w:rsidTr="002A2A96">
        <w:trPr>
          <w:tblHeader/>
        </w:trPr>
        <w:tc>
          <w:tcPr>
            <w:tcW w:w="3094" w:type="dxa"/>
          </w:tcPr>
          <w:p w14:paraId="305BC355" w14:textId="55CF5F4A" w:rsidR="00B5106F" w:rsidRPr="009F3238" w:rsidRDefault="00B510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4B617150" w14:textId="77777777" w:rsidR="00B5106F" w:rsidRPr="009F3238" w:rsidRDefault="00B510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444F74E" w14:textId="77777777" w:rsidR="00B5106F" w:rsidRPr="009F3238" w:rsidRDefault="00B510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14D06519" w14:textId="77777777" w:rsidR="00B5106F" w:rsidRPr="009F3238" w:rsidRDefault="00B510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90119" w:rsidRPr="009F3238" w14:paraId="7124C122" w14:textId="77777777" w:rsidTr="00042C24">
        <w:trPr>
          <w:tblHeader/>
        </w:trPr>
        <w:tc>
          <w:tcPr>
            <w:tcW w:w="3094" w:type="dxa"/>
            <w:vAlign w:val="bottom"/>
            <w:hideMark/>
          </w:tcPr>
          <w:p w14:paraId="6F2F2B7F" w14:textId="32C4AC30" w:rsidR="00490119" w:rsidRPr="009F3238" w:rsidRDefault="004901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7FA49DBF" w14:textId="77777777" w:rsidR="00490119" w:rsidRPr="009F3238" w:rsidRDefault="004901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94496E7" w14:textId="77777777" w:rsidR="00490119" w:rsidRPr="009F3238" w:rsidRDefault="004901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075E1920" w14:textId="77777777" w:rsidR="00490119" w:rsidRPr="009F3238" w:rsidRDefault="0049011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3FF6A81B" w14:textId="0BA6D77A" w:rsidR="00490119" w:rsidRPr="009F3238" w:rsidRDefault="00490119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2" w:type="dxa"/>
          </w:tcPr>
          <w:p w14:paraId="749BF896" w14:textId="77777777" w:rsidR="00490119" w:rsidRPr="009F3238" w:rsidRDefault="0049011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14:paraId="783A4D71" w14:textId="7EF7EBB2" w:rsidR="00490119" w:rsidRPr="009F3238" w:rsidRDefault="00490119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4652B"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FB9F13E" w14:textId="77777777" w:rsidR="00490119" w:rsidRPr="009F3238" w:rsidRDefault="0049011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4B68C7D7" w14:textId="2186C945" w:rsidR="00490119" w:rsidRPr="009F3238" w:rsidRDefault="0049011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0DC767BD" w14:textId="77777777" w:rsidR="00490119" w:rsidRPr="009F3238" w:rsidRDefault="0049011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35E36EF7" w14:textId="77777777" w:rsidR="00490119" w:rsidRPr="009F3238" w:rsidRDefault="0049011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90119" w:rsidRPr="009F3238" w14:paraId="7738B455" w14:textId="77777777" w:rsidTr="00042C24">
        <w:trPr>
          <w:tblHeader/>
        </w:trPr>
        <w:tc>
          <w:tcPr>
            <w:tcW w:w="3094" w:type="dxa"/>
            <w:vAlign w:val="bottom"/>
          </w:tcPr>
          <w:p w14:paraId="30582D25" w14:textId="77777777" w:rsidR="00490119" w:rsidRPr="009F3238" w:rsidRDefault="004901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53B238C5" w14:textId="0F783464" w:rsidR="00490119" w:rsidRPr="009F3238" w:rsidRDefault="0049011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</w:t>
            </w:r>
            <w:r w:rsidR="00B4652B"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</w:t>
            </w: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490119" w:rsidRPr="009F3238" w14:paraId="652B31FB" w14:textId="77777777" w:rsidTr="00042C24">
        <w:tc>
          <w:tcPr>
            <w:tcW w:w="4086" w:type="dxa"/>
            <w:gridSpan w:val="2"/>
            <w:hideMark/>
          </w:tcPr>
          <w:p w14:paraId="74CAC02E" w14:textId="4B1B36A6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213BAB82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092F6B61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B3710D9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598630A5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C04FD7D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67D6C31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04AC6E18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6083D79" w14:textId="77777777" w:rsidR="00490119" w:rsidRPr="009F3238" w:rsidRDefault="004901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90119" w:rsidRPr="009F3238" w14:paraId="60810991" w14:textId="77777777" w:rsidTr="00042C24">
        <w:tc>
          <w:tcPr>
            <w:tcW w:w="3094" w:type="dxa"/>
            <w:hideMark/>
          </w:tcPr>
          <w:p w14:paraId="18075496" w14:textId="77777777" w:rsidR="00490119" w:rsidRPr="009F3238" w:rsidRDefault="004901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  <w:hideMark/>
          </w:tcPr>
          <w:p w14:paraId="6C44CCDD" w14:textId="42A15B63" w:rsidR="00490119" w:rsidRPr="009F3238" w:rsidRDefault="00042C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1,815,201</w:t>
            </w:r>
          </w:p>
        </w:tc>
        <w:tc>
          <w:tcPr>
            <w:tcW w:w="272" w:type="dxa"/>
          </w:tcPr>
          <w:p w14:paraId="26743A57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hideMark/>
          </w:tcPr>
          <w:p w14:paraId="53EEDF6A" w14:textId="30E6C18D" w:rsidR="00490119" w:rsidRPr="009F3238" w:rsidRDefault="00042C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1,815,201</w:t>
            </w:r>
          </w:p>
        </w:tc>
        <w:tc>
          <w:tcPr>
            <w:tcW w:w="272" w:type="dxa"/>
          </w:tcPr>
          <w:p w14:paraId="0DFDCE1C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hideMark/>
          </w:tcPr>
          <w:p w14:paraId="45B43849" w14:textId="77777777" w:rsidR="00490119" w:rsidRPr="009F3238" w:rsidRDefault="00490119" w:rsidP="00AD1C9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DE0110D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hideMark/>
          </w:tcPr>
          <w:p w14:paraId="07FAF2F9" w14:textId="77777777" w:rsidR="00490119" w:rsidRPr="009F3238" w:rsidRDefault="00490119" w:rsidP="008E5B8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4147E65E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hideMark/>
          </w:tcPr>
          <w:p w14:paraId="7E5D688E" w14:textId="13DE4D37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1,815,201</w:t>
            </w:r>
          </w:p>
        </w:tc>
      </w:tr>
      <w:tr w:rsidR="00490119" w:rsidRPr="009F3238" w14:paraId="0F2DA3C7" w14:textId="77777777" w:rsidTr="00AD1C9C">
        <w:tc>
          <w:tcPr>
            <w:tcW w:w="3094" w:type="dxa"/>
            <w:hideMark/>
          </w:tcPr>
          <w:p w14:paraId="55962409" w14:textId="2685262F" w:rsidR="00490119" w:rsidRPr="009F3238" w:rsidRDefault="004901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="000E0225" w:rsidRPr="009F3238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ระยะยาว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992" w:type="dxa"/>
            <w:hideMark/>
          </w:tcPr>
          <w:p w14:paraId="7BF14203" w14:textId="5E68849B" w:rsidR="00490119" w:rsidRPr="009F3238" w:rsidRDefault="00042C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916,689</w:t>
            </w:r>
          </w:p>
        </w:tc>
        <w:tc>
          <w:tcPr>
            <w:tcW w:w="272" w:type="dxa"/>
          </w:tcPr>
          <w:p w14:paraId="717E57A3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16F4ED72" w14:textId="3CB4C195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68,327</w:t>
            </w:r>
          </w:p>
        </w:tc>
        <w:tc>
          <w:tcPr>
            <w:tcW w:w="272" w:type="dxa"/>
          </w:tcPr>
          <w:p w14:paraId="4D45F12D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70C0AE6A" w14:textId="7AD64FD9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854,088</w:t>
            </w:r>
          </w:p>
        </w:tc>
        <w:tc>
          <w:tcPr>
            <w:tcW w:w="236" w:type="dxa"/>
          </w:tcPr>
          <w:p w14:paraId="2AF0151D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766D612" w14:textId="4C26B138" w:rsidR="00490119" w:rsidRPr="009F3238" w:rsidRDefault="00AD1C9C" w:rsidP="008E5B8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2F56E5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625474F" w14:textId="7F2811F2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922,415</w:t>
            </w:r>
          </w:p>
        </w:tc>
      </w:tr>
      <w:tr w:rsidR="00490119" w:rsidRPr="009F3238" w14:paraId="6017EDFF" w14:textId="77777777" w:rsidTr="00AD1C9C">
        <w:trPr>
          <w:trHeight w:val="119"/>
        </w:trPr>
        <w:tc>
          <w:tcPr>
            <w:tcW w:w="3094" w:type="dxa"/>
            <w:hideMark/>
          </w:tcPr>
          <w:p w14:paraId="64F0C95B" w14:textId="77777777" w:rsidR="00490119" w:rsidRPr="009F3238" w:rsidRDefault="004901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  <w:hideMark/>
          </w:tcPr>
          <w:p w14:paraId="04698D84" w14:textId="18A66019" w:rsidR="00490119" w:rsidRPr="009F3238" w:rsidRDefault="00042C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416,908</w:t>
            </w:r>
          </w:p>
        </w:tc>
        <w:tc>
          <w:tcPr>
            <w:tcW w:w="272" w:type="dxa"/>
            <w:vAlign w:val="bottom"/>
          </w:tcPr>
          <w:p w14:paraId="6066B22E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5ECE7583" w14:textId="3BBEDA00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145,739</w:t>
            </w:r>
          </w:p>
        </w:tc>
        <w:tc>
          <w:tcPr>
            <w:tcW w:w="272" w:type="dxa"/>
            <w:vAlign w:val="bottom"/>
          </w:tcPr>
          <w:p w14:paraId="317F0486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1DB9EFBA" w14:textId="7B023C6B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321,890</w:t>
            </w:r>
          </w:p>
        </w:tc>
        <w:tc>
          <w:tcPr>
            <w:tcW w:w="236" w:type="dxa"/>
            <w:vAlign w:val="bottom"/>
          </w:tcPr>
          <w:p w14:paraId="012E624E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B7DF27F" w14:textId="30CB4B9C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19,265</w:t>
            </w:r>
          </w:p>
        </w:tc>
        <w:tc>
          <w:tcPr>
            <w:tcW w:w="263" w:type="dxa"/>
            <w:vAlign w:val="bottom"/>
          </w:tcPr>
          <w:p w14:paraId="59CCD9C3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22CAFB50" w14:textId="0220631D" w:rsidR="00490119" w:rsidRPr="009F3238" w:rsidRDefault="00AD1C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486,894</w:t>
            </w:r>
          </w:p>
        </w:tc>
      </w:tr>
      <w:tr w:rsidR="00490119" w:rsidRPr="009F3238" w14:paraId="7B183D46" w14:textId="77777777" w:rsidTr="00AD1C9C">
        <w:tc>
          <w:tcPr>
            <w:tcW w:w="3094" w:type="dxa"/>
          </w:tcPr>
          <w:p w14:paraId="0C7B7FA8" w14:textId="77777777" w:rsidR="00490119" w:rsidRPr="009F3238" w:rsidRDefault="004901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DD1855" w14:textId="21EFCE7E" w:rsidR="00490119" w:rsidRPr="009F3238" w:rsidRDefault="00042C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3,148,79</w:t>
            </w:r>
            <w:r w:rsidR="000178B8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72" w:type="dxa"/>
          </w:tcPr>
          <w:p w14:paraId="54FB7FF2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8458C" w14:textId="0BD3BE75" w:rsidR="00490119" w:rsidRPr="009F3238" w:rsidRDefault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2,029,267</w:t>
            </w:r>
          </w:p>
        </w:tc>
        <w:tc>
          <w:tcPr>
            <w:tcW w:w="272" w:type="dxa"/>
          </w:tcPr>
          <w:p w14:paraId="6E40F581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78AC1" w14:textId="764904CC" w:rsidR="00490119" w:rsidRPr="009F3238" w:rsidRDefault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1,175,978</w:t>
            </w:r>
          </w:p>
        </w:tc>
        <w:tc>
          <w:tcPr>
            <w:tcW w:w="236" w:type="dxa"/>
          </w:tcPr>
          <w:p w14:paraId="7C72C794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F852E" w14:textId="0621A36F" w:rsidR="00490119" w:rsidRPr="009F3238" w:rsidRDefault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19,265</w:t>
            </w:r>
          </w:p>
        </w:tc>
        <w:tc>
          <w:tcPr>
            <w:tcW w:w="263" w:type="dxa"/>
          </w:tcPr>
          <w:p w14:paraId="1D851ED6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CCB84" w14:textId="51250517" w:rsidR="00490119" w:rsidRPr="009F3238" w:rsidRDefault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3,224,510</w:t>
            </w:r>
          </w:p>
        </w:tc>
      </w:tr>
      <w:tr w:rsidR="00490119" w:rsidRPr="009F3238" w14:paraId="634BDC00" w14:textId="77777777" w:rsidTr="00042C24">
        <w:tc>
          <w:tcPr>
            <w:tcW w:w="3094" w:type="dxa"/>
          </w:tcPr>
          <w:p w14:paraId="6BF39AB7" w14:textId="77777777" w:rsidR="00490119" w:rsidRPr="009F3238" w:rsidRDefault="004901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835B15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94A3787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411C79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FEE0D1E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F59A24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82734A9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1C3294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3BCD22EB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C17254" w14:textId="77777777" w:rsidR="00490119" w:rsidRPr="009F3238" w:rsidRDefault="004901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90119" w:rsidRPr="009F3238" w14:paraId="1127FB71" w14:textId="77777777" w:rsidTr="00042C24">
        <w:trPr>
          <w:tblHeader/>
        </w:trPr>
        <w:tc>
          <w:tcPr>
            <w:tcW w:w="3094" w:type="dxa"/>
          </w:tcPr>
          <w:p w14:paraId="2BED80F1" w14:textId="77777777" w:rsidR="00490119" w:rsidRPr="009F3238" w:rsidRDefault="00490119" w:rsidP="00C11B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51785A2B" w14:textId="4AAE4956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490119" w:rsidRPr="009F3238" w14:paraId="36EF34C6" w14:textId="77777777" w:rsidTr="002A2A96">
        <w:trPr>
          <w:tblHeader/>
        </w:trPr>
        <w:tc>
          <w:tcPr>
            <w:tcW w:w="3094" w:type="dxa"/>
          </w:tcPr>
          <w:p w14:paraId="45E5CD08" w14:textId="77777777" w:rsidR="00490119" w:rsidRPr="009F3238" w:rsidRDefault="00490119" w:rsidP="00C11B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1BF7817A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12EE96F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7FBDFF11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90119" w:rsidRPr="009F3238" w14:paraId="26183D1C" w14:textId="77777777" w:rsidTr="00042C24">
        <w:trPr>
          <w:tblHeader/>
        </w:trPr>
        <w:tc>
          <w:tcPr>
            <w:tcW w:w="3094" w:type="dxa"/>
            <w:vAlign w:val="bottom"/>
            <w:hideMark/>
          </w:tcPr>
          <w:p w14:paraId="11C87037" w14:textId="77777777" w:rsidR="00490119" w:rsidRPr="009F3238" w:rsidRDefault="00490119" w:rsidP="00C11B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5185B11E" w14:textId="77777777" w:rsidR="00490119" w:rsidRPr="009F3238" w:rsidRDefault="00490119" w:rsidP="00C11B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10E89C26" w14:textId="77777777" w:rsidR="00490119" w:rsidRPr="009F3238" w:rsidRDefault="00490119" w:rsidP="00C11B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46BB25E3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14A94544" w14:textId="77777777" w:rsidR="00490119" w:rsidRPr="009F3238" w:rsidRDefault="00490119" w:rsidP="00C11B4B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2" w:type="dxa"/>
          </w:tcPr>
          <w:p w14:paraId="3CD30657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14:paraId="06A6F9C5" w14:textId="69BC1B9A" w:rsidR="00490119" w:rsidRPr="009F3238" w:rsidRDefault="00490119" w:rsidP="00C11B4B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4652B"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4EC8BCF4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0605B3F0" w14:textId="77777777" w:rsidR="00490119" w:rsidRPr="009F3238" w:rsidRDefault="00490119" w:rsidP="00C11B4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23D4A2C1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2F74922B" w14:textId="77777777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90119" w:rsidRPr="009F3238" w14:paraId="5FCB4501" w14:textId="77777777" w:rsidTr="00042C24">
        <w:trPr>
          <w:tblHeader/>
        </w:trPr>
        <w:tc>
          <w:tcPr>
            <w:tcW w:w="3094" w:type="dxa"/>
            <w:vAlign w:val="bottom"/>
          </w:tcPr>
          <w:p w14:paraId="0AED2B93" w14:textId="77777777" w:rsidR="00490119" w:rsidRPr="009F3238" w:rsidRDefault="00490119" w:rsidP="00C11B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47AD560E" w14:textId="41F5E09E" w:rsidR="00490119" w:rsidRPr="009F3238" w:rsidRDefault="00490119" w:rsidP="00C11B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</w:t>
            </w:r>
            <w:r w:rsidR="00B4652B"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</w:t>
            </w: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490119" w:rsidRPr="009F3238" w14:paraId="0B30D0E5" w14:textId="77777777" w:rsidTr="00042C24">
        <w:tc>
          <w:tcPr>
            <w:tcW w:w="4086" w:type="dxa"/>
            <w:gridSpan w:val="2"/>
            <w:hideMark/>
          </w:tcPr>
          <w:p w14:paraId="1423231D" w14:textId="373A1A99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2306CAA8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6994E92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2681213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7D8A5756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F4588C9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99D5B50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54C4F32A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22B169B4" w14:textId="77777777" w:rsidR="00490119" w:rsidRPr="009F3238" w:rsidRDefault="00490119" w:rsidP="00C11B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178B8" w:rsidRPr="009F3238" w14:paraId="242A0E50" w14:textId="77777777" w:rsidTr="00042C24">
        <w:tc>
          <w:tcPr>
            <w:tcW w:w="3094" w:type="dxa"/>
            <w:hideMark/>
          </w:tcPr>
          <w:p w14:paraId="6ACAA500" w14:textId="77777777" w:rsidR="000178B8" w:rsidRPr="009F3238" w:rsidRDefault="000178B8" w:rsidP="00017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  <w:hideMark/>
          </w:tcPr>
          <w:p w14:paraId="7B28D999" w14:textId="14B0122D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1,451,075</w:t>
            </w:r>
          </w:p>
        </w:tc>
        <w:tc>
          <w:tcPr>
            <w:tcW w:w="272" w:type="dxa"/>
          </w:tcPr>
          <w:p w14:paraId="6930B24C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hideMark/>
          </w:tcPr>
          <w:p w14:paraId="0C350739" w14:textId="528A221F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1,451,075</w:t>
            </w:r>
          </w:p>
        </w:tc>
        <w:tc>
          <w:tcPr>
            <w:tcW w:w="272" w:type="dxa"/>
          </w:tcPr>
          <w:p w14:paraId="6962C19D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hideMark/>
          </w:tcPr>
          <w:p w14:paraId="0CAA8ED0" w14:textId="57E25AE2" w:rsidR="000178B8" w:rsidRPr="009F3238" w:rsidRDefault="000178B8" w:rsidP="000178B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6356ED3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hideMark/>
          </w:tcPr>
          <w:p w14:paraId="4AE93D0A" w14:textId="6081C23E" w:rsidR="000178B8" w:rsidRPr="009F3238" w:rsidRDefault="000178B8" w:rsidP="008E5B8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0D77ECC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hideMark/>
          </w:tcPr>
          <w:p w14:paraId="162853F8" w14:textId="51C8AC92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1,451,075</w:t>
            </w:r>
          </w:p>
        </w:tc>
      </w:tr>
      <w:tr w:rsidR="000178B8" w:rsidRPr="009F3238" w14:paraId="6BE25E6A" w14:textId="77777777" w:rsidTr="00042C24">
        <w:tc>
          <w:tcPr>
            <w:tcW w:w="3094" w:type="dxa"/>
            <w:hideMark/>
          </w:tcPr>
          <w:p w14:paraId="7C73D5E5" w14:textId="401492FE" w:rsidR="000178B8" w:rsidRPr="009F3238" w:rsidRDefault="000178B8" w:rsidP="00017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hideMark/>
          </w:tcPr>
          <w:p w14:paraId="02E1B34C" w14:textId="3CF0A846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1,092,051</w:t>
            </w:r>
          </w:p>
        </w:tc>
        <w:tc>
          <w:tcPr>
            <w:tcW w:w="272" w:type="dxa"/>
          </w:tcPr>
          <w:p w14:paraId="27A81CE3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hideMark/>
          </w:tcPr>
          <w:p w14:paraId="776905BC" w14:textId="33866D14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1,092,051</w:t>
            </w:r>
          </w:p>
        </w:tc>
        <w:tc>
          <w:tcPr>
            <w:tcW w:w="272" w:type="dxa"/>
          </w:tcPr>
          <w:p w14:paraId="130DE2E7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hideMark/>
          </w:tcPr>
          <w:p w14:paraId="16C67716" w14:textId="2EAEC684" w:rsidR="000178B8" w:rsidRPr="009F3238" w:rsidRDefault="000178B8" w:rsidP="000178B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6D33F30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hideMark/>
          </w:tcPr>
          <w:p w14:paraId="012BF71F" w14:textId="0C1D6183" w:rsidR="000178B8" w:rsidRPr="009F3238" w:rsidRDefault="000178B8" w:rsidP="008E5B8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EB41C35" w14:textId="77777777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hideMark/>
          </w:tcPr>
          <w:p w14:paraId="2EAADCB9" w14:textId="50DEDCCE" w:rsidR="000178B8" w:rsidRPr="009F3238" w:rsidRDefault="000178B8" w:rsidP="00017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1,092,051</w:t>
            </w:r>
          </w:p>
        </w:tc>
      </w:tr>
      <w:tr w:rsidR="00490119" w:rsidRPr="009F3238" w14:paraId="1E81F189" w14:textId="77777777" w:rsidTr="00042C24">
        <w:trPr>
          <w:trHeight w:val="119"/>
        </w:trPr>
        <w:tc>
          <w:tcPr>
            <w:tcW w:w="3094" w:type="dxa"/>
            <w:hideMark/>
          </w:tcPr>
          <w:p w14:paraId="664CE95A" w14:textId="77777777" w:rsidR="00490119" w:rsidRPr="009F3238" w:rsidRDefault="00490119" w:rsidP="00C11B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  <w:hideMark/>
          </w:tcPr>
          <w:p w14:paraId="2FA10607" w14:textId="7D856647" w:rsidR="00490119" w:rsidRPr="009F3238" w:rsidRDefault="00123E5E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92,260</w:t>
            </w:r>
          </w:p>
        </w:tc>
        <w:tc>
          <w:tcPr>
            <w:tcW w:w="272" w:type="dxa"/>
            <w:vAlign w:val="bottom"/>
          </w:tcPr>
          <w:p w14:paraId="4F70F656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3BA71922" w14:textId="54AA4BBC" w:rsidR="00490119" w:rsidRPr="009F3238" w:rsidRDefault="000178B8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31,453</w:t>
            </w:r>
          </w:p>
        </w:tc>
        <w:tc>
          <w:tcPr>
            <w:tcW w:w="272" w:type="dxa"/>
            <w:vAlign w:val="bottom"/>
          </w:tcPr>
          <w:p w14:paraId="147C09AB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14:paraId="758B9034" w14:textId="5FCF5F0D" w:rsidR="00490119" w:rsidRPr="009F3238" w:rsidRDefault="000178B8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67,754</w:t>
            </w:r>
          </w:p>
        </w:tc>
        <w:tc>
          <w:tcPr>
            <w:tcW w:w="236" w:type="dxa"/>
            <w:vAlign w:val="bottom"/>
          </w:tcPr>
          <w:p w14:paraId="062805BE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4870FE66" w14:textId="595CAF57" w:rsidR="00490119" w:rsidRPr="009F3238" w:rsidRDefault="000178B8" w:rsidP="008E5B8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31DC679F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6F800D0F" w14:textId="26398545" w:rsidR="00490119" w:rsidRPr="009F3238" w:rsidRDefault="000178B8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99,207</w:t>
            </w:r>
          </w:p>
        </w:tc>
      </w:tr>
      <w:tr w:rsidR="00490119" w:rsidRPr="009F3238" w14:paraId="65D3B137" w14:textId="77777777" w:rsidTr="000178B8">
        <w:tc>
          <w:tcPr>
            <w:tcW w:w="3094" w:type="dxa"/>
          </w:tcPr>
          <w:p w14:paraId="7A1BDC9F" w14:textId="77777777" w:rsidR="00490119" w:rsidRPr="009F3238" w:rsidRDefault="00490119" w:rsidP="00C11B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BC762" w14:textId="452D1DF7" w:rsidR="00490119" w:rsidRPr="009F3238" w:rsidRDefault="00143805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2,635,386</w:t>
            </w:r>
          </w:p>
        </w:tc>
        <w:tc>
          <w:tcPr>
            <w:tcW w:w="272" w:type="dxa"/>
          </w:tcPr>
          <w:p w14:paraId="054CCBC1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153B9" w14:textId="1DC988D3" w:rsidR="00490119" w:rsidRPr="009F3238" w:rsidRDefault="00143805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2,574,579</w:t>
            </w:r>
          </w:p>
        </w:tc>
        <w:tc>
          <w:tcPr>
            <w:tcW w:w="272" w:type="dxa"/>
          </w:tcPr>
          <w:p w14:paraId="7565CB47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4525C" w14:textId="498074C8" w:rsidR="00490119" w:rsidRPr="009F3238" w:rsidRDefault="00143805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67,754</w:t>
            </w:r>
          </w:p>
        </w:tc>
        <w:tc>
          <w:tcPr>
            <w:tcW w:w="236" w:type="dxa"/>
          </w:tcPr>
          <w:p w14:paraId="3B487F18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0963B" w14:textId="620BD950" w:rsidR="00490119" w:rsidRPr="009F3238" w:rsidRDefault="00143805" w:rsidP="008E5B8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3D03F75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F462B" w14:textId="71102E73" w:rsidR="00490119" w:rsidRPr="009F3238" w:rsidRDefault="00143805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2,642,333</w:t>
            </w:r>
          </w:p>
        </w:tc>
      </w:tr>
      <w:tr w:rsidR="00490119" w:rsidRPr="009F3238" w14:paraId="315EFC66" w14:textId="77777777" w:rsidTr="00042C24">
        <w:tc>
          <w:tcPr>
            <w:tcW w:w="3094" w:type="dxa"/>
          </w:tcPr>
          <w:p w14:paraId="054283C5" w14:textId="77777777" w:rsidR="00490119" w:rsidRPr="009F3238" w:rsidRDefault="00490119" w:rsidP="00C11B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C5C88C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5AB949A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70A773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6D48F8B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9373C8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6ACD808B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C939DF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0ABE1714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87FF6E" w14:textId="77777777" w:rsidR="00490119" w:rsidRPr="009F3238" w:rsidRDefault="00490119" w:rsidP="00C11B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</w:tbl>
    <w:p w14:paraId="4A560D03" w14:textId="51729A82" w:rsidR="00B5106F" w:rsidRPr="009F3238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A8DA147" w14:textId="77777777" w:rsidR="00490119" w:rsidRPr="009F3238" w:rsidRDefault="00490119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2DBD813B" w14:textId="5A136FA0" w:rsidR="002429D6" w:rsidRPr="009F3238" w:rsidRDefault="002429D6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1"/>
        <w:gridCol w:w="1404"/>
        <w:gridCol w:w="1035"/>
        <w:gridCol w:w="180"/>
        <w:gridCol w:w="1260"/>
        <w:gridCol w:w="180"/>
        <w:gridCol w:w="1080"/>
        <w:gridCol w:w="180"/>
        <w:gridCol w:w="1080"/>
      </w:tblGrid>
      <w:tr w:rsidR="002429D6" w:rsidRPr="009F3238" w14:paraId="754C264F" w14:textId="77777777" w:rsidTr="00B35125">
        <w:trPr>
          <w:cantSplit/>
          <w:trHeight w:val="364"/>
          <w:tblHeader/>
        </w:trPr>
        <w:tc>
          <w:tcPr>
            <w:tcW w:w="2781" w:type="dxa"/>
            <w:shd w:val="clear" w:color="auto" w:fill="auto"/>
            <w:vAlign w:val="bottom"/>
          </w:tcPr>
          <w:p w14:paraId="3ADB1CB5" w14:textId="77777777" w:rsidR="002429D6" w:rsidRPr="009F3238" w:rsidRDefault="002429D6" w:rsidP="00B35125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02E924D9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995" w:type="dxa"/>
            <w:gridSpan w:val="7"/>
            <w:shd w:val="clear" w:color="auto" w:fill="auto"/>
          </w:tcPr>
          <w:p w14:paraId="45374B2F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429D6" w:rsidRPr="009F3238" w14:paraId="1F164AB0" w14:textId="77777777" w:rsidTr="00B35125">
        <w:trPr>
          <w:cantSplit/>
          <w:trHeight w:val="364"/>
          <w:tblHeader/>
        </w:trPr>
        <w:tc>
          <w:tcPr>
            <w:tcW w:w="2781" w:type="dxa"/>
            <w:shd w:val="clear" w:color="auto" w:fill="auto"/>
            <w:vAlign w:val="bottom"/>
          </w:tcPr>
          <w:p w14:paraId="0566AC8C" w14:textId="77777777" w:rsidR="002429D6" w:rsidRPr="009F3238" w:rsidRDefault="002429D6" w:rsidP="00B35125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4EF63679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9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694A1F6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2429D6" w:rsidRPr="009F3238" w14:paraId="247DB60B" w14:textId="77777777" w:rsidTr="00B35125">
        <w:trPr>
          <w:cantSplit/>
          <w:trHeight w:val="364"/>
        </w:trPr>
        <w:tc>
          <w:tcPr>
            <w:tcW w:w="2781" w:type="dxa"/>
            <w:shd w:val="clear" w:color="auto" w:fill="auto"/>
            <w:vAlign w:val="bottom"/>
          </w:tcPr>
          <w:p w14:paraId="353C0021" w14:textId="0C7A8BCC" w:rsidR="002429D6" w:rsidRPr="009F3238" w:rsidRDefault="002429D6" w:rsidP="00B35125">
            <w:pPr>
              <w:pStyle w:val="acctfourfigures"/>
              <w:spacing w:line="240" w:lineRule="auto"/>
              <w:ind w:right="-79"/>
              <w:rPr>
                <w:rFonts w:cs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B873FC" w:rsidRPr="009F3238">
              <w:rPr>
                <w:rFonts w:cs="Angsana New"/>
                <w:b/>
                <w:bCs/>
                <w:i/>
                <w:iCs/>
                <w:sz w:val="28"/>
                <w:szCs w:val="28"/>
                <w:lang w:bidi="th-TH"/>
              </w:rPr>
              <w:t>31</w:t>
            </w:r>
            <w:r w:rsidRPr="009F3238">
              <w:rPr>
                <w:rFonts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B873FC" w:rsidRPr="009F3238">
              <w:rPr>
                <w:rFonts w:cs="Angsana New"/>
                <w:b/>
                <w:bCs/>
                <w:i/>
                <w:i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14:paraId="59DDC2AF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2B82A577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4E12A3AA" w14:textId="206F1D23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br/>
              <w:t xml:space="preserve">ภายใน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1D9E01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435FC2" w14:textId="3E344C93" w:rsidR="002429D6" w:rsidRPr="009F3238" w:rsidRDefault="002429D6" w:rsidP="00B351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หลังจาก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  <w:p w14:paraId="4EBD75AF" w14:textId="6EA866EF" w:rsidR="002429D6" w:rsidRPr="009F3238" w:rsidRDefault="002429D6" w:rsidP="00B351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rtl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5589D1B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8FE92E" w14:textId="06C6AA5D" w:rsidR="002429D6" w:rsidRPr="009F3238" w:rsidRDefault="002429D6" w:rsidP="00B351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br/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2F1516C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CD4930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rtl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br/>
              <w:t>รวม</w:t>
            </w:r>
          </w:p>
        </w:tc>
      </w:tr>
      <w:tr w:rsidR="002429D6" w:rsidRPr="009F3238" w14:paraId="456FD9E3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05BD9B4B" w14:textId="77777777" w:rsidR="002429D6" w:rsidRPr="009F3238" w:rsidRDefault="002429D6" w:rsidP="00B35125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55FB30CF" w14:textId="77777777" w:rsidR="002429D6" w:rsidRPr="009F3238" w:rsidRDefault="002429D6" w:rsidP="00B35125">
            <w:pPr>
              <w:ind w:left="180" w:hanging="180"/>
              <w:jc w:val="center"/>
              <w:rPr>
                <w:i/>
                <w:iCs/>
                <w:sz w:val="28"/>
                <w:szCs w:val="28"/>
              </w:rPr>
            </w:pPr>
            <w:r w:rsidRPr="009F3238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995" w:type="dxa"/>
            <w:gridSpan w:val="7"/>
            <w:shd w:val="clear" w:color="auto" w:fill="auto"/>
          </w:tcPr>
          <w:p w14:paraId="208C679E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429D6" w:rsidRPr="009F3238" w14:paraId="090090ED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6F06A9DC" w14:textId="77777777" w:rsidR="002429D6" w:rsidRPr="009F3238" w:rsidRDefault="002429D6" w:rsidP="00B35125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04" w:type="dxa"/>
            <w:shd w:val="clear" w:color="auto" w:fill="auto"/>
          </w:tcPr>
          <w:p w14:paraId="6DAF594D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B01CCE4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1E32A7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89F2D5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3597C5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0C117F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080011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F7583B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</w:tr>
      <w:tr w:rsidR="002429D6" w:rsidRPr="009F3238" w14:paraId="27ACEB46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75C47E22" w14:textId="77777777" w:rsidR="002429D6" w:rsidRPr="009F3238" w:rsidRDefault="002429D6" w:rsidP="00B35125">
            <w:pPr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หมุนเวียน</w:t>
            </w:r>
            <w:r w:rsidRPr="009F3238">
              <w:rPr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404" w:type="dxa"/>
            <w:shd w:val="clear" w:color="auto" w:fill="auto"/>
          </w:tcPr>
          <w:p w14:paraId="0E27CB5E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7B1846E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0323B0A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0FC8A0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905B5F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E1CA9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6E6560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33CF84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</w:tr>
      <w:tr w:rsidR="002429D6" w:rsidRPr="009F3238" w14:paraId="163790F2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2FCA9A9F" w14:textId="77777777" w:rsidR="002429D6" w:rsidRPr="009F3238" w:rsidRDefault="002429D6" w:rsidP="00B35125">
            <w:pPr>
              <w:tabs>
                <w:tab w:val="center" w:pos="1400"/>
              </w:tabs>
              <w:ind w:left="327" w:right="-79" w:hanging="189"/>
              <w:rPr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9A9677" w14:textId="56A32597" w:rsidR="002429D6" w:rsidRPr="009F3238" w:rsidRDefault="00B873FC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88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11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08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78AF865" w14:textId="1F8D943E" w:rsidR="002429D6" w:rsidRPr="009F3238" w:rsidRDefault="00B873FC" w:rsidP="00B35125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96</w:t>
            </w:r>
            <w:r w:rsidR="002429D6" w:rsidRPr="009F3238">
              <w:rPr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81820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7270E0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right="-265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0EE69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6EBFD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82B71" w14:textId="77777777" w:rsidR="002429D6" w:rsidRPr="009F3238" w:rsidRDefault="002429D6" w:rsidP="00B35125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7626C" w14:textId="70982FBC" w:rsidR="002429D6" w:rsidRPr="009F3238" w:rsidRDefault="00B873FC" w:rsidP="00B35125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96</w:t>
            </w:r>
            <w:r w:rsidR="002429D6" w:rsidRPr="009F3238">
              <w:rPr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644</w:t>
            </w:r>
          </w:p>
        </w:tc>
      </w:tr>
      <w:tr w:rsidR="002429D6" w:rsidRPr="009F3238" w14:paraId="0572E64A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6CC040DE" w14:textId="77777777" w:rsidR="002429D6" w:rsidRPr="009F3238" w:rsidRDefault="002429D6" w:rsidP="00B35125">
            <w:pPr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04" w:type="dxa"/>
            <w:shd w:val="clear" w:color="auto" w:fill="auto"/>
          </w:tcPr>
          <w:p w14:paraId="26858441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B2F71F9" w14:textId="77777777" w:rsidR="002429D6" w:rsidRPr="009F3238" w:rsidRDefault="002429D6" w:rsidP="00B35125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345EC9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250C46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4CFAB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F9EDF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EC35B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93495" w14:textId="77777777" w:rsidR="002429D6" w:rsidRPr="009F3238" w:rsidRDefault="002429D6" w:rsidP="00B35125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28"/>
                <w:szCs w:val="28"/>
              </w:rPr>
            </w:pPr>
          </w:p>
        </w:tc>
      </w:tr>
      <w:tr w:rsidR="002429D6" w:rsidRPr="009F3238" w14:paraId="2BFC27BF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tbl>
            <w:tblPr>
              <w:tblpPr w:leftFromText="180" w:rightFromText="180" w:vertAnchor="text" w:horzAnchor="margin" w:tblpX="417" w:tblpY="2"/>
              <w:tblW w:w="9180" w:type="dxa"/>
              <w:tblLayout w:type="fixed"/>
              <w:tblCellMar>
                <w:left w:w="79" w:type="dxa"/>
                <w:right w:w="79" w:type="dxa"/>
              </w:tblCellMar>
              <w:tblLook w:val="0000" w:firstRow="0" w:lastRow="0" w:firstColumn="0" w:lastColumn="0" w:noHBand="0" w:noVBand="0"/>
            </w:tblPr>
            <w:tblGrid>
              <w:gridCol w:w="2880"/>
              <w:gridCol w:w="1260"/>
              <w:gridCol w:w="1080"/>
              <w:gridCol w:w="180"/>
              <w:gridCol w:w="1260"/>
              <w:gridCol w:w="180"/>
              <w:gridCol w:w="1080"/>
              <w:gridCol w:w="180"/>
              <w:gridCol w:w="1080"/>
            </w:tblGrid>
            <w:tr w:rsidR="002429D6" w:rsidRPr="009F3238" w14:paraId="00345EFB" w14:textId="77777777" w:rsidTr="00B35125">
              <w:trPr>
                <w:cantSplit/>
              </w:trPr>
              <w:tc>
                <w:tcPr>
                  <w:tcW w:w="2880" w:type="dxa"/>
                  <w:shd w:val="clear" w:color="auto" w:fill="auto"/>
                </w:tcPr>
                <w:p w14:paraId="23F9542A" w14:textId="77777777" w:rsidR="002429D6" w:rsidRPr="009F3238" w:rsidRDefault="002429D6" w:rsidP="00B35125">
                  <w:pPr>
                    <w:tabs>
                      <w:tab w:val="center" w:pos="1400"/>
                    </w:tabs>
                    <w:ind w:left="327" w:right="-79" w:hanging="189"/>
                    <w:rPr>
                      <w:rFonts w:asciiTheme="majorBidi" w:hAnsiTheme="majorBidi"/>
                      <w:sz w:val="28"/>
                      <w:szCs w:val="28"/>
                      <w:cs/>
                    </w:rPr>
                  </w:pPr>
                  <w:r w:rsidRPr="009F3238">
                    <w:rPr>
                      <w:rFonts w:asciiTheme="majorBidi" w:hAnsiTheme="majorBidi" w:hint="cs"/>
                      <w:sz w:val="28"/>
                      <w:szCs w:val="28"/>
                      <w:cs/>
                    </w:rPr>
                    <w:t>เงินกู้ยืมระยะยาวจากสถาบันการเงิน</w:t>
                  </w:r>
                </w:p>
              </w:tc>
              <w:tc>
                <w:tcPr>
                  <w:tcW w:w="1260" w:type="dxa"/>
                  <w:shd w:val="clear" w:color="auto" w:fill="auto"/>
                  <w:vAlign w:val="bottom"/>
                </w:tcPr>
                <w:p w14:paraId="2F1E9A56" w14:textId="77777777" w:rsidR="002429D6" w:rsidRPr="009F3238" w:rsidRDefault="002429D6" w:rsidP="00B35125">
                  <w:pPr>
                    <w:pStyle w:val="acctfourfigures"/>
                    <w:tabs>
                      <w:tab w:val="clear" w:pos="765"/>
                    </w:tabs>
                    <w:spacing w:line="240" w:lineRule="auto"/>
                    <w:ind w:left="-79" w:right="-79"/>
                    <w:jc w:val="center"/>
                    <w:rPr>
                      <w:rFonts w:asciiTheme="majorBidi" w:hAnsiTheme="majorBidi" w:cs="Angsana New"/>
                      <w:sz w:val="28"/>
                      <w:szCs w:val="28"/>
                      <w:lang w:bidi="th-TH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4413AF3B" w14:textId="77777777" w:rsidR="002429D6" w:rsidRPr="009F3238" w:rsidRDefault="002429D6" w:rsidP="00B35125">
                  <w:pPr>
                    <w:pStyle w:val="BodyText"/>
                    <w:tabs>
                      <w:tab w:val="decimal" w:pos="1315"/>
                    </w:tabs>
                    <w:spacing w:after="0"/>
                    <w:ind w:left="-108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" w:type="dxa"/>
                  <w:shd w:val="clear" w:color="auto" w:fill="auto"/>
                  <w:vAlign w:val="bottom"/>
                </w:tcPr>
                <w:p w14:paraId="42364A0B" w14:textId="77777777" w:rsidR="002429D6" w:rsidRPr="009F3238" w:rsidRDefault="002429D6" w:rsidP="00B35125">
                  <w:pPr>
                    <w:pStyle w:val="acctfourfigures"/>
                    <w:tabs>
                      <w:tab w:val="decimal" w:pos="911"/>
                    </w:tabs>
                    <w:spacing w:line="240" w:lineRule="auto"/>
                    <w:ind w:right="-169"/>
                    <w:rPr>
                      <w:rFonts w:cs="Angsana New"/>
                      <w:sz w:val="28"/>
                      <w:szCs w:val="28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  <w:vAlign w:val="bottom"/>
                </w:tcPr>
                <w:p w14:paraId="37C35925" w14:textId="77777777" w:rsidR="002429D6" w:rsidRPr="009F3238" w:rsidRDefault="002429D6" w:rsidP="00B35125">
                  <w:pPr>
                    <w:pStyle w:val="acctfourfigures"/>
                    <w:tabs>
                      <w:tab w:val="clear" w:pos="765"/>
                      <w:tab w:val="decimal" w:pos="731"/>
                    </w:tabs>
                    <w:spacing w:line="240" w:lineRule="auto"/>
                    <w:ind w:right="-169"/>
                    <w:rPr>
                      <w:rFonts w:cs="Angsana New"/>
                      <w:sz w:val="28"/>
                      <w:szCs w:val="28"/>
                    </w:rPr>
                  </w:pPr>
                </w:p>
              </w:tc>
              <w:tc>
                <w:tcPr>
                  <w:tcW w:w="180" w:type="dxa"/>
                  <w:shd w:val="clear" w:color="auto" w:fill="auto"/>
                  <w:vAlign w:val="bottom"/>
                </w:tcPr>
                <w:p w14:paraId="5C3FAF6A" w14:textId="77777777" w:rsidR="002429D6" w:rsidRPr="009F3238" w:rsidRDefault="002429D6" w:rsidP="00B35125">
                  <w:pPr>
                    <w:pStyle w:val="acctfourfigures"/>
                    <w:tabs>
                      <w:tab w:val="decimal" w:pos="911"/>
                    </w:tabs>
                    <w:spacing w:line="240" w:lineRule="auto"/>
                    <w:ind w:right="-169"/>
                    <w:rPr>
                      <w:rFonts w:cs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12396095" w14:textId="77777777" w:rsidR="002429D6" w:rsidRPr="009F3238" w:rsidRDefault="002429D6" w:rsidP="00B35125">
                  <w:pPr>
                    <w:pStyle w:val="acctfourfigures"/>
                    <w:tabs>
                      <w:tab w:val="clear" w:pos="765"/>
                      <w:tab w:val="decimal" w:pos="594"/>
                    </w:tabs>
                    <w:spacing w:line="240" w:lineRule="auto"/>
                    <w:ind w:right="-169"/>
                    <w:rPr>
                      <w:rFonts w:cs="Angsana New"/>
                      <w:sz w:val="28"/>
                      <w:szCs w:val="28"/>
                    </w:rPr>
                  </w:pPr>
                </w:p>
              </w:tc>
              <w:tc>
                <w:tcPr>
                  <w:tcW w:w="180" w:type="dxa"/>
                  <w:shd w:val="clear" w:color="auto" w:fill="auto"/>
                  <w:vAlign w:val="bottom"/>
                </w:tcPr>
                <w:p w14:paraId="3E3AFD42" w14:textId="77777777" w:rsidR="002429D6" w:rsidRPr="009F3238" w:rsidRDefault="002429D6" w:rsidP="00B35125">
                  <w:pPr>
                    <w:pStyle w:val="acctfourfigures"/>
                    <w:tabs>
                      <w:tab w:val="decimal" w:pos="911"/>
                    </w:tabs>
                    <w:spacing w:line="240" w:lineRule="auto"/>
                    <w:ind w:right="-169"/>
                    <w:rPr>
                      <w:rFonts w:cs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7812B19A" w14:textId="77777777" w:rsidR="002429D6" w:rsidRPr="009F3238" w:rsidRDefault="002429D6" w:rsidP="00B35125">
                  <w:pPr>
                    <w:pStyle w:val="BodyText"/>
                    <w:tabs>
                      <w:tab w:val="decimal" w:pos="1315"/>
                    </w:tabs>
                    <w:spacing w:after="0"/>
                    <w:ind w:left="-108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42C6460" w14:textId="77777777" w:rsidR="002429D6" w:rsidRPr="009F3238" w:rsidRDefault="002429D6" w:rsidP="00B35125">
            <w:pPr>
              <w:ind w:left="11" w:right="-79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6613A29F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  <w:p w14:paraId="1A529DA2" w14:textId="4ED7D11B" w:rsidR="002429D6" w:rsidRPr="009F3238" w:rsidRDefault="00B873FC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12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E760A98" w14:textId="77777777" w:rsidR="002429D6" w:rsidRPr="009F3238" w:rsidRDefault="002429D6" w:rsidP="00A37486">
            <w:pPr>
              <w:pStyle w:val="BodyText"/>
              <w:tabs>
                <w:tab w:val="decimal" w:pos="508"/>
              </w:tabs>
              <w:spacing w:after="0"/>
              <w:ind w:left="-108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8152A5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4C4D4D" w14:textId="1E68B795" w:rsidR="002429D6" w:rsidRPr="009F3238" w:rsidRDefault="00B873FC" w:rsidP="00B351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120</w:t>
            </w:r>
            <w:r w:rsidR="002429D6" w:rsidRPr="009F3238">
              <w:rPr>
                <w:rFonts w:cs="Angsana New"/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3E2FC8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BBD6F6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3263E6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F41CD" w14:textId="6428AFBC" w:rsidR="002429D6" w:rsidRPr="009F3238" w:rsidRDefault="00B873FC" w:rsidP="00B35125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120</w:t>
            </w:r>
            <w:r w:rsidR="002429D6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865</w:t>
            </w:r>
          </w:p>
        </w:tc>
      </w:tr>
      <w:tr w:rsidR="002429D6" w:rsidRPr="009F3238" w14:paraId="1EDA5C66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038D8ECD" w14:textId="77777777" w:rsidR="002429D6" w:rsidRPr="009F3238" w:rsidRDefault="002429D6" w:rsidP="00B35125">
            <w:pPr>
              <w:tabs>
                <w:tab w:val="center" w:pos="1400"/>
              </w:tabs>
              <w:ind w:left="327" w:right="-79" w:hanging="189"/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04" w:type="dxa"/>
            <w:shd w:val="clear" w:color="auto" w:fill="auto"/>
          </w:tcPr>
          <w:p w14:paraId="68ABFBBA" w14:textId="0B73E7E6" w:rsidR="002429D6" w:rsidRPr="009F3238" w:rsidRDefault="00B873FC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88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11</w:t>
            </w:r>
            <w:r w:rsidR="002429D6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08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8E503AF" w14:textId="77777777" w:rsidR="002429D6" w:rsidRPr="009F3238" w:rsidRDefault="002429D6" w:rsidP="00A37486">
            <w:pPr>
              <w:pStyle w:val="BodyText"/>
              <w:tabs>
                <w:tab w:val="decimal" w:pos="508"/>
              </w:tabs>
              <w:spacing w:after="0"/>
              <w:ind w:left="-108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B26BD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1C85" w14:textId="6790B178" w:rsidR="002429D6" w:rsidRPr="009F3238" w:rsidRDefault="00B873FC" w:rsidP="00B351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284</w:t>
            </w:r>
            <w:r w:rsidR="002429D6" w:rsidRPr="009F3238">
              <w:rPr>
                <w:rFonts w:cs="Angsana New"/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693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4D789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D659C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FFC60C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92ED" w14:textId="40E26CB0" w:rsidR="002429D6" w:rsidRPr="009F3238" w:rsidRDefault="00B873FC" w:rsidP="00B35125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284</w:t>
            </w:r>
            <w:r w:rsidR="002429D6" w:rsidRPr="009F3238">
              <w:rPr>
                <w:sz w:val="28"/>
                <w:szCs w:val="28"/>
              </w:rPr>
              <w:t>,</w:t>
            </w:r>
            <w:r w:rsidRPr="009F3238">
              <w:rPr>
                <w:sz w:val="28"/>
                <w:szCs w:val="28"/>
              </w:rPr>
              <w:t>693</w:t>
            </w:r>
          </w:p>
        </w:tc>
      </w:tr>
      <w:tr w:rsidR="002429D6" w:rsidRPr="009F3238" w14:paraId="41947C92" w14:textId="77777777" w:rsidTr="00B35125">
        <w:trPr>
          <w:cantSplit/>
        </w:trPr>
        <w:tc>
          <w:tcPr>
            <w:tcW w:w="2781" w:type="dxa"/>
            <w:shd w:val="clear" w:color="auto" w:fill="auto"/>
          </w:tcPr>
          <w:p w14:paraId="3A1787C7" w14:textId="77777777" w:rsidR="002429D6" w:rsidRPr="009F3238" w:rsidRDefault="002429D6" w:rsidP="00B35125">
            <w:pPr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33C0A526" w14:textId="77777777" w:rsidR="002429D6" w:rsidRPr="009F3238" w:rsidRDefault="002429D6" w:rsidP="00B35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C8411" w14:textId="78E4D629" w:rsidR="002429D6" w:rsidRPr="009F3238" w:rsidRDefault="00B873FC" w:rsidP="00B35125">
            <w:pPr>
              <w:pStyle w:val="BodyText"/>
              <w:spacing w:after="0"/>
              <w:ind w:left="-108" w:right="-327"/>
              <w:jc w:val="center"/>
              <w:rPr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96</w:t>
            </w:r>
            <w:r w:rsidR="002429D6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b/>
                <w:bCs/>
                <w:sz w:val="28"/>
                <w:szCs w:val="28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29B32AD0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E2E9A" w14:textId="23B1646D" w:rsidR="002429D6" w:rsidRPr="009F3238" w:rsidRDefault="00B873FC" w:rsidP="00B351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405</w:t>
            </w:r>
            <w:r w:rsidR="002429D6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558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EA266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8FA20" w14:textId="77777777" w:rsidR="002429D6" w:rsidRPr="009F3238" w:rsidRDefault="002429D6" w:rsidP="00B351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053A6" w14:textId="77777777" w:rsidR="002429D6" w:rsidRPr="009F3238" w:rsidRDefault="002429D6" w:rsidP="00B3512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5DFB9" w14:textId="5141BFB5" w:rsidR="002429D6" w:rsidRPr="009F3238" w:rsidRDefault="00B873FC" w:rsidP="00B351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502</w:t>
            </w:r>
            <w:r w:rsidR="002429D6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202</w:t>
            </w:r>
          </w:p>
        </w:tc>
      </w:tr>
    </w:tbl>
    <w:p w14:paraId="0CE678E9" w14:textId="010D933C" w:rsidR="002429D6" w:rsidRPr="009F3238" w:rsidRDefault="002429D6" w:rsidP="002429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08" w:tblpY="1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1"/>
        <w:gridCol w:w="1404"/>
        <w:gridCol w:w="1026"/>
        <w:gridCol w:w="198"/>
        <w:gridCol w:w="1242"/>
        <w:gridCol w:w="198"/>
        <w:gridCol w:w="1067"/>
        <w:gridCol w:w="178"/>
        <w:gridCol w:w="1089"/>
      </w:tblGrid>
      <w:tr w:rsidR="00B5106F" w:rsidRPr="009F3238" w14:paraId="5BE90CE8" w14:textId="77777777" w:rsidTr="00E01FE2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3411D5B3" w14:textId="77777777" w:rsidR="00B5106F" w:rsidRPr="009F3238" w:rsidRDefault="00B5106F" w:rsidP="00E01FE2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2B400267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51A9031B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5106F" w:rsidRPr="009F3238" w14:paraId="7D47EB4A" w14:textId="77777777" w:rsidTr="00E01FE2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16A101EA" w14:textId="77777777" w:rsidR="00B5106F" w:rsidRPr="009F3238" w:rsidRDefault="00B5106F" w:rsidP="00E01FE2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39D33B7C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9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9DD6D7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B5106F" w:rsidRPr="009F3238" w14:paraId="26447980" w14:textId="77777777" w:rsidTr="00E01FE2">
        <w:trPr>
          <w:cantSplit/>
          <w:trHeight w:val="364"/>
          <w:tblHeader/>
        </w:trPr>
        <w:tc>
          <w:tcPr>
            <w:tcW w:w="2781" w:type="dxa"/>
            <w:shd w:val="clear" w:color="auto" w:fill="auto"/>
            <w:vAlign w:val="bottom"/>
          </w:tcPr>
          <w:p w14:paraId="4B1A7962" w14:textId="75B13832" w:rsidR="00B5106F" w:rsidRPr="009F3238" w:rsidRDefault="00B5106F" w:rsidP="00E01FE2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14:paraId="51AF760C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53509535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578ECD7" w14:textId="664BE89D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br/>
              <w:t xml:space="preserve">ภายใน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1B22E51A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4BBC6A0" w14:textId="56B66F4C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หลังจาก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  <w:p w14:paraId="52BFBA19" w14:textId="22CF6A39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rtl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20531FFC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FFEC44A" w14:textId="2577989C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br/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B873FC" w:rsidRPr="009F3238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BBD1822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053B49C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sz w:val="28"/>
                <w:szCs w:val="28"/>
                <w:rtl/>
                <w:cs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cs/>
                <w:lang w:bidi="th-TH"/>
              </w:rPr>
              <w:br/>
              <w:t>รวม</w:t>
            </w:r>
          </w:p>
        </w:tc>
      </w:tr>
      <w:tr w:rsidR="00B5106F" w:rsidRPr="009F3238" w14:paraId="3E703F5F" w14:textId="77777777" w:rsidTr="00E01FE2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2BF5D927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11987122" w14:textId="77777777" w:rsidR="00B5106F" w:rsidRPr="009F3238" w:rsidRDefault="00B5106F" w:rsidP="00E01FE2">
            <w:pPr>
              <w:ind w:left="180" w:hanging="180"/>
              <w:jc w:val="center"/>
              <w:rPr>
                <w:i/>
                <w:iCs/>
                <w:sz w:val="28"/>
                <w:szCs w:val="28"/>
              </w:rPr>
            </w:pPr>
            <w:r w:rsidRPr="009F3238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998" w:type="dxa"/>
            <w:gridSpan w:val="7"/>
            <w:shd w:val="clear" w:color="auto" w:fill="auto"/>
          </w:tcPr>
          <w:p w14:paraId="2038CF2A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106F" w:rsidRPr="009F3238" w14:paraId="1D3997C6" w14:textId="77777777" w:rsidTr="00E01FE2">
        <w:trPr>
          <w:cantSplit/>
          <w:trHeight w:val="397"/>
        </w:trPr>
        <w:tc>
          <w:tcPr>
            <w:tcW w:w="2781" w:type="dxa"/>
            <w:shd w:val="clear" w:color="auto" w:fill="auto"/>
          </w:tcPr>
          <w:p w14:paraId="00820AEB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04" w:type="dxa"/>
            <w:shd w:val="clear" w:color="auto" w:fill="auto"/>
          </w:tcPr>
          <w:p w14:paraId="17E98FEC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6430D33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055E5946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0F939857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2C480724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246B922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E392B03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0233EDE2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</w:tr>
      <w:tr w:rsidR="00B5106F" w:rsidRPr="009F3238" w14:paraId="7F65BBAA" w14:textId="77777777" w:rsidTr="00E01FE2">
        <w:trPr>
          <w:cantSplit/>
          <w:trHeight w:val="397"/>
        </w:trPr>
        <w:tc>
          <w:tcPr>
            <w:tcW w:w="2781" w:type="dxa"/>
            <w:shd w:val="clear" w:color="auto" w:fill="auto"/>
          </w:tcPr>
          <w:p w14:paraId="458041E7" w14:textId="77777777" w:rsidR="00B5106F" w:rsidRPr="009F3238" w:rsidRDefault="00B5106F" w:rsidP="00E01FE2">
            <w:pPr>
              <w:ind w:right="-79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646D0386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52D05E5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B47F057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41DC24C1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57AD05D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9847DE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409DF72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9CE0369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</w:tr>
      <w:tr w:rsidR="00B5106F" w:rsidRPr="009F3238" w14:paraId="79440FEA" w14:textId="77777777" w:rsidTr="00E01FE2">
        <w:trPr>
          <w:cantSplit/>
          <w:trHeight w:val="397"/>
        </w:trPr>
        <w:tc>
          <w:tcPr>
            <w:tcW w:w="2781" w:type="dxa"/>
            <w:shd w:val="clear" w:color="auto" w:fill="auto"/>
          </w:tcPr>
          <w:p w14:paraId="7CDD77DE" w14:textId="77777777" w:rsidR="00B5106F" w:rsidRPr="009F3238" w:rsidRDefault="00B5106F" w:rsidP="00E01FE2">
            <w:pPr>
              <w:tabs>
                <w:tab w:val="center" w:pos="1400"/>
              </w:tabs>
              <w:ind w:left="327" w:right="-79" w:hanging="189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เงินให้กู้ยืม</w:t>
            </w:r>
            <w:r w:rsidRPr="009F3238">
              <w:rPr>
                <w:rFonts w:asciiTheme="majorBidi" w:hAnsiTheme="majorBidi" w:hint="cs"/>
                <w:sz w:val="28"/>
                <w:szCs w:val="28"/>
                <w:cs/>
              </w:rPr>
              <w:t>ระยะ</w:t>
            </w:r>
            <w:r w:rsidRPr="009F3238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404" w:type="dxa"/>
            <w:shd w:val="clear" w:color="auto" w:fill="auto"/>
          </w:tcPr>
          <w:p w14:paraId="574C7D74" w14:textId="0F90DD7C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2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00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2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C75A415" w14:textId="51C25585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B5106F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029</w:t>
            </w:r>
            <w:r w:rsidR="00B5106F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333</w:t>
            </w:r>
          </w:p>
        </w:tc>
        <w:tc>
          <w:tcPr>
            <w:tcW w:w="198" w:type="dxa"/>
            <w:shd w:val="clear" w:color="auto" w:fill="auto"/>
          </w:tcPr>
          <w:p w14:paraId="38248468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86E42" w14:textId="77777777" w:rsidR="00B5106F" w:rsidRPr="009F3238" w:rsidRDefault="00B5106F" w:rsidP="00A37486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34AACA12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6E431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3CE27F" w14:textId="77777777" w:rsidR="00B5106F" w:rsidRPr="009F3238" w:rsidRDefault="00B5106F" w:rsidP="00E01FE2">
            <w:pPr>
              <w:pStyle w:val="acctfourfigures"/>
              <w:spacing w:line="240" w:lineRule="auto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ECA12E8" w14:textId="681B3F8C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B5106F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029</w:t>
            </w:r>
            <w:r w:rsidR="00B5106F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333</w:t>
            </w:r>
          </w:p>
        </w:tc>
      </w:tr>
      <w:tr w:rsidR="00B5106F" w:rsidRPr="009F3238" w14:paraId="6CFAD54F" w14:textId="77777777" w:rsidTr="00E01FE2">
        <w:trPr>
          <w:cantSplit/>
          <w:trHeight w:val="99"/>
        </w:trPr>
        <w:tc>
          <w:tcPr>
            <w:tcW w:w="2781" w:type="dxa"/>
            <w:shd w:val="clear" w:color="auto" w:fill="auto"/>
          </w:tcPr>
          <w:p w14:paraId="432388B5" w14:textId="77777777" w:rsidR="00B5106F" w:rsidRPr="009F3238" w:rsidRDefault="00B5106F" w:rsidP="00E01FE2">
            <w:pPr>
              <w:spacing w:line="240" w:lineRule="auto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540559B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5020EA95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19D436B7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7D43C31F" w14:textId="77777777" w:rsidR="00B5106F" w:rsidRPr="009F3238" w:rsidRDefault="00B5106F" w:rsidP="00A374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7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2BA188C1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6F081DC4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56AD740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0ED06D39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</w:tr>
      <w:tr w:rsidR="00B5106F" w:rsidRPr="009F3238" w14:paraId="16180BB0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6DD61AFA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04" w:type="dxa"/>
            <w:shd w:val="clear" w:color="auto" w:fill="auto"/>
          </w:tcPr>
          <w:p w14:paraId="49D5DC96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C7C3265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3A6269B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0823E0F4" w14:textId="77777777" w:rsidR="00B5106F" w:rsidRPr="009F3238" w:rsidRDefault="00B5106F" w:rsidP="00A374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7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3799F8B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EA8C75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01B531A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334FC3D2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5106F" w:rsidRPr="009F3238" w14:paraId="1BD50B9C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338509DF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11D88CED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BA31C91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7B8BB08D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3901152C" w14:textId="77777777" w:rsidR="00B5106F" w:rsidRPr="009F3238" w:rsidRDefault="00B5106F" w:rsidP="00A374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7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79960DE0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9F42DD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D4CEC2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030CC458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5106F" w:rsidRPr="009F3238" w14:paraId="337CBE99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572B1685" w14:textId="77777777" w:rsidR="00B5106F" w:rsidRPr="009F3238" w:rsidRDefault="00B5106F" w:rsidP="00E01FE2">
            <w:pPr>
              <w:tabs>
                <w:tab w:val="center" w:pos="1400"/>
              </w:tabs>
              <w:ind w:left="327" w:right="-79" w:hanging="189"/>
              <w:rPr>
                <w:rFonts w:asciiTheme="majorBidi" w:hAnsiTheme="majorBidi"/>
                <w:sz w:val="28"/>
                <w:szCs w:val="28"/>
              </w:rPr>
            </w:pPr>
            <w:r w:rsidRPr="009F3238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0BDBA9" w14:textId="622037D6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B5106F" w:rsidRPr="009F3238">
              <w:rPr>
                <w:rFonts w:cs="Angsana New"/>
                <w:sz w:val="28"/>
                <w:szCs w:val="28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50</w:t>
            </w:r>
            <w:r w:rsidR="00B5106F" w:rsidRPr="009F3238">
              <w:rPr>
                <w:rFonts w:cs="Angsana New"/>
                <w:sz w:val="28"/>
                <w:szCs w:val="28"/>
              </w:rPr>
              <w:t xml:space="preserve"> - 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B5106F" w:rsidRPr="009F3238">
              <w:rPr>
                <w:rFonts w:cs="Angsana New"/>
                <w:sz w:val="28"/>
                <w:szCs w:val="28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75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F6B917" w14:textId="5B29B929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right="-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893</w:t>
            </w:r>
            <w:r w:rsidR="00B5106F" w:rsidRPr="009F3238">
              <w:rPr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830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42760E7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BD4494" w14:textId="77777777" w:rsidR="00B5106F" w:rsidRPr="009F3238" w:rsidRDefault="00B5106F" w:rsidP="00A37486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8FCABC3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056064B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3C5CC3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9BF85CC" w14:textId="2AF80686" w:rsidR="00B5106F" w:rsidRPr="009F3238" w:rsidRDefault="00B873FC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893</w:t>
            </w:r>
            <w:r w:rsidR="00B5106F" w:rsidRPr="009F3238">
              <w:rPr>
                <w:rFonts w:cs="Angsana New"/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830</w:t>
            </w:r>
          </w:p>
        </w:tc>
      </w:tr>
      <w:tr w:rsidR="00B5106F" w:rsidRPr="009F3238" w14:paraId="176BD3BC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53A8C51A" w14:textId="77777777" w:rsidR="00B5106F" w:rsidRPr="009F3238" w:rsidRDefault="00B5106F" w:rsidP="00E01FE2">
            <w:pPr>
              <w:tabs>
                <w:tab w:val="center" w:pos="1400"/>
              </w:tabs>
              <w:ind w:left="327" w:right="-79" w:hanging="189"/>
              <w:rPr>
                <w:rFonts w:asciiTheme="majorBidi" w:hAnsiTheme="majorBidi"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9E6844" w14:textId="4F7482A0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88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11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08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412A8CF" w14:textId="567D6A31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10</w:t>
            </w:r>
            <w:r w:rsidR="00B5106F" w:rsidRPr="009F3238">
              <w:rPr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850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4AE2D834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8D15E8" w14:textId="77777777" w:rsidR="00B5106F" w:rsidRPr="009F3238" w:rsidRDefault="00B5106F" w:rsidP="00A37486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E8E6F5F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95386B8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6440BF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514BB8C" w14:textId="05F73234" w:rsidR="00B5106F" w:rsidRPr="009F3238" w:rsidRDefault="00B873FC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10</w:t>
            </w:r>
            <w:r w:rsidR="00B5106F" w:rsidRPr="009F3238">
              <w:rPr>
                <w:rFonts w:cs="Angsana New"/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850</w:t>
            </w:r>
          </w:p>
        </w:tc>
      </w:tr>
      <w:tr w:rsidR="00B5106F" w:rsidRPr="009F3238" w14:paraId="6D5DA2C8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1EA6A007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955E004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E7FF17C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D6021F3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2C034384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1441E96F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A50FEE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A60F7AD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350A7600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5106F" w:rsidRPr="009F3238" w14:paraId="173FDA0A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3C3AC91E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ไม่</w:t>
            </w:r>
            <w:r w:rsidRPr="009F3238">
              <w:rPr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3642647B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C15A1B2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4E8E96D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064FEA8B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42E59835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D0D0E8E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8F44D9A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F51FC10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5106F" w:rsidRPr="009F3238" w14:paraId="26C81884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079C7E83" w14:textId="77777777" w:rsidR="00B5106F" w:rsidRPr="009F3238" w:rsidRDefault="00B5106F" w:rsidP="00E01FE2">
            <w:pPr>
              <w:tabs>
                <w:tab w:val="center" w:pos="1400"/>
              </w:tabs>
              <w:ind w:left="327" w:right="-79" w:hanging="189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 w:rsidRPr="009F3238">
              <w:rPr>
                <w:sz w:val="28"/>
                <w:szCs w:val="28"/>
                <w:cs/>
              </w:rPr>
              <w:t>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AE2901" w14:textId="6C477DB1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88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11</w:t>
            </w:r>
            <w:r w:rsidR="00B5106F" w:rsidRPr="009F323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08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7D4CB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2F5B49E3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E50A5" w14:textId="286E5BD7" w:rsidR="00B5106F" w:rsidRPr="009F3238" w:rsidRDefault="00B873FC" w:rsidP="00E01F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28</w:t>
            </w:r>
            <w:r w:rsidR="00B5106F" w:rsidRPr="009F3238">
              <w:rPr>
                <w:rFonts w:cs="Angsana New"/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859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77D8B935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61C57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BA19A3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6487F" w14:textId="4663C72D" w:rsidR="00B5106F" w:rsidRPr="009F3238" w:rsidRDefault="00B873FC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  <w:lang w:bidi="th-TH"/>
              </w:rPr>
              <w:t>28</w:t>
            </w:r>
            <w:r w:rsidR="00B5106F" w:rsidRPr="009F3238">
              <w:rPr>
                <w:rFonts w:cs="Angsana New"/>
                <w:sz w:val="28"/>
                <w:szCs w:val="28"/>
              </w:rPr>
              <w:t>,</w:t>
            </w:r>
            <w:r w:rsidRPr="009F3238">
              <w:rPr>
                <w:rFonts w:cs="Angsana New"/>
                <w:sz w:val="28"/>
                <w:szCs w:val="28"/>
                <w:lang w:bidi="th-TH"/>
              </w:rPr>
              <w:t>859</w:t>
            </w:r>
          </w:p>
        </w:tc>
      </w:tr>
      <w:tr w:rsidR="00B5106F" w:rsidRPr="009F3238" w14:paraId="27FDC76A" w14:textId="77777777" w:rsidTr="00E01FE2">
        <w:trPr>
          <w:cantSplit/>
        </w:trPr>
        <w:tc>
          <w:tcPr>
            <w:tcW w:w="2781" w:type="dxa"/>
            <w:shd w:val="clear" w:color="auto" w:fill="auto"/>
          </w:tcPr>
          <w:p w14:paraId="6561347A" w14:textId="77777777" w:rsidR="00B5106F" w:rsidRPr="009F3238" w:rsidRDefault="00B5106F" w:rsidP="00E01FE2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5D2712D2" w14:textId="77777777" w:rsidR="00B5106F" w:rsidRPr="009F3238" w:rsidRDefault="00B5106F" w:rsidP="00E01F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9EEB6" w14:textId="3EB454C0" w:rsidR="00B5106F" w:rsidRPr="009F3238" w:rsidRDefault="00B873FC" w:rsidP="00E01FE2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904</w:t>
            </w:r>
            <w:r w:rsidR="00B5106F" w:rsidRPr="009F3238">
              <w:rPr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680</w:t>
            </w:r>
          </w:p>
        </w:tc>
        <w:tc>
          <w:tcPr>
            <w:tcW w:w="198" w:type="dxa"/>
            <w:shd w:val="clear" w:color="auto" w:fill="auto"/>
          </w:tcPr>
          <w:p w14:paraId="7B178F96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C54AB" w14:textId="3122A1C5" w:rsidR="00B5106F" w:rsidRPr="009F3238" w:rsidRDefault="00B873FC" w:rsidP="00E01F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28</w:t>
            </w:r>
            <w:r w:rsidR="00B5106F" w:rsidRPr="009F3238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859</w:t>
            </w:r>
          </w:p>
        </w:tc>
        <w:tc>
          <w:tcPr>
            <w:tcW w:w="198" w:type="dxa"/>
            <w:shd w:val="clear" w:color="auto" w:fill="auto"/>
          </w:tcPr>
          <w:p w14:paraId="7279029A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5D006" w14:textId="77777777" w:rsidR="00B5106F" w:rsidRPr="009F3238" w:rsidRDefault="00B5106F" w:rsidP="00E01F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EA363F" w14:textId="77777777" w:rsidR="00B5106F" w:rsidRPr="009F3238" w:rsidRDefault="00B5106F" w:rsidP="00E01F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CDFA" w14:textId="238D7A30" w:rsidR="00B5106F" w:rsidRPr="009F3238" w:rsidRDefault="00B873FC" w:rsidP="00E01F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933</w:t>
            </w:r>
            <w:r w:rsidR="00B5106F"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F3238">
              <w:rPr>
                <w:rFonts w:cs="Angsana New"/>
                <w:b/>
                <w:bCs/>
                <w:sz w:val="28"/>
                <w:szCs w:val="28"/>
                <w:lang w:bidi="th-TH"/>
              </w:rPr>
              <w:t>539</w:t>
            </w:r>
          </w:p>
        </w:tc>
      </w:tr>
    </w:tbl>
    <w:p w14:paraId="41B150CA" w14:textId="11FF2E96" w:rsidR="00B5106F" w:rsidRPr="009F3238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>กระแสเงินสดเข้า/กระแสเงิน</w:t>
      </w:r>
      <w:r w:rsidR="009307B6" w:rsidRPr="009F3238">
        <w:rPr>
          <w:rFonts w:asciiTheme="majorBidi" w:hAnsiTheme="majorBidi"/>
          <w:sz w:val="30"/>
          <w:szCs w:val="30"/>
          <w:cs/>
        </w:rPr>
        <w:t>สดออก</w:t>
      </w:r>
      <w:r w:rsidRPr="009F3238">
        <w:rPr>
          <w:rFonts w:asciiTheme="majorBidi" w:hAnsiTheme="majorBidi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BE605B7" w14:textId="77777777" w:rsidR="00B5106F" w:rsidRPr="009F3238" w:rsidRDefault="00B5106F" w:rsidP="00A04A5C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3A26F4E7" w14:textId="0FCC8C63" w:rsidR="00092727" w:rsidRPr="009F3238" w:rsidRDefault="00092727" w:rsidP="00707AEE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9F3238">
        <w:rPr>
          <w:b/>
          <w:bCs/>
          <w:i/>
          <w:iCs/>
          <w:sz w:val="30"/>
          <w:szCs w:val="30"/>
          <w:cs/>
        </w:rPr>
        <w:t>ความเสี่ยงด้าน</w:t>
      </w:r>
      <w:r w:rsidR="00F04A9A" w:rsidRPr="009F3238">
        <w:rPr>
          <w:rFonts w:hint="cs"/>
          <w:b/>
          <w:bCs/>
          <w:i/>
          <w:iCs/>
          <w:sz w:val="30"/>
          <w:szCs w:val="30"/>
          <w:cs/>
        </w:rPr>
        <w:t>ตลาด</w:t>
      </w:r>
    </w:p>
    <w:p w14:paraId="038E0B0D" w14:textId="35326DD5" w:rsidR="00092727" w:rsidRPr="009F3238" w:rsidRDefault="00092727" w:rsidP="00092727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7D163A95" w14:textId="35F28273" w:rsidR="00F04A9A" w:rsidRPr="009F3238" w:rsidRDefault="00F04A9A" w:rsidP="00F04A9A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กลุ่มบริษัท</w:t>
      </w:r>
      <w:r w:rsidRPr="009F3238">
        <w:rPr>
          <w:sz w:val="30"/>
          <w:szCs w:val="30"/>
          <w:cs/>
        </w:rPr>
        <w:t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</w:p>
    <w:p w14:paraId="65CDB10C" w14:textId="77777777" w:rsidR="00653C42" w:rsidRPr="009F3238" w:rsidRDefault="00653C42" w:rsidP="00092727">
      <w:pPr>
        <w:spacing w:line="240" w:lineRule="auto"/>
        <w:ind w:firstLine="540"/>
        <w:rPr>
          <w:sz w:val="30"/>
          <w:szCs w:val="30"/>
        </w:rPr>
      </w:pPr>
    </w:p>
    <w:p w14:paraId="1B0DB278" w14:textId="5C2527F1" w:rsidR="00092727" w:rsidRPr="009F3238" w:rsidRDefault="00092727" w:rsidP="00092727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ความเสี่ยง</w:t>
      </w:r>
      <w:r w:rsidR="00F04A9A" w:rsidRPr="009F3238">
        <w:rPr>
          <w:rFonts w:hint="cs"/>
          <w:b/>
          <w:bCs/>
          <w:i/>
          <w:iCs/>
          <w:sz w:val="30"/>
          <w:szCs w:val="30"/>
          <w:cs/>
        </w:rPr>
        <w:t>ด้านอัตราแลกเปลี่ยน</w:t>
      </w:r>
    </w:p>
    <w:p w14:paraId="77846FFF" w14:textId="187A3F51" w:rsidR="00092727" w:rsidRPr="009F3238" w:rsidRDefault="00092727" w:rsidP="00092727">
      <w:pPr>
        <w:tabs>
          <w:tab w:val="left" w:pos="540"/>
        </w:tabs>
        <w:ind w:left="540"/>
        <w:jc w:val="thaiDistribute"/>
      </w:pPr>
    </w:p>
    <w:p w14:paraId="24DBB615" w14:textId="0838429D" w:rsidR="00F04A9A" w:rsidRPr="00FA6CC2" w:rsidRDefault="00F04A9A" w:rsidP="00FA6CC2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FA6CC2">
        <w:rPr>
          <w:rFonts w:hint="cs"/>
          <w:sz w:val="30"/>
          <w:szCs w:val="30"/>
          <w:cs/>
        </w:rPr>
        <w:t>กลุ่มบริษัท</w:t>
      </w:r>
      <w:r w:rsidRPr="00FA6CC2">
        <w:rPr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</w:t>
      </w:r>
      <w:r w:rsidRPr="00FA6CC2">
        <w:rPr>
          <w:rFonts w:hint="cs"/>
          <w:sz w:val="30"/>
          <w:szCs w:val="30"/>
          <w:cs/>
        </w:rPr>
        <w:t>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734806F" w14:textId="77777777" w:rsidR="000E0225" w:rsidRPr="009F3238" w:rsidRDefault="000E0225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  <w:sectPr w:rsidR="000E0225" w:rsidRPr="009F3238" w:rsidSect="0030647D">
          <w:headerReference w:type="default" r:id="rId23"/>
          <w:pgSz w:w="11909" w:h="16834" w:code="9"/>
          <w:pgMar w:top="1151" w:right="1134" w:bottom="1151" w:left="1145" w:header="720" w:footer="652" w:gutter="0"/>
          <w:cols w:space="737"/>
          <w:docGrid w:linePitch="299"/>
        </w:sectPr>
      </w:pPr>
    </w:p>
    <w:tbl>
      <w:tblPr>
        <w:tblpPr w:leftFromText="180" w:rightFromText="180" w:vertAnchor="text" w:horzAnchor="margin" w:tblpX="-360" w:tblpY="197"/>
        <w:tblW w:w="154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3"/>
        <w:gridCol w:w="749"/>
        <w:gridCol w:w="178"/>
        <w:gridCol w:w="1082"/>
        <w:gridCol w:w="178"/>
        <w:gridCol w:w="722"/>
        <w:gridCol w:w="178"/>
        <w:gridCol w:w="803"/>
        <w:gridCol w:w="178"/>
        <w:gridCol w:w="758"/>
        <w:gridCol w:w="178"/>
        <w:gridCol w:w="632"/>
        <w:gridCol w:w="178"/>
        <w:gridCol w:w="785"/>
        <w:gridCol w:w="178"/>
        <w:gridCol w:w="785"/>
        <w:gridCol w:w="178"/>
        <w:gridCol w:w="1042"/>
        <w:gridCol w:w="179"/>
        <w:gridCol w:w="788"/>
        <w:gridCol w:w="180"/>
        <w:gridCol w:w="810"/>
        <w:gridCol w:w="180"/>
        <w:gridCol w:w="756"/>
        <w:gridCol w:w="180"/>
        <w:gridCol w:w="772"/>
        <w:gridCol w:w="180"/>
        <w:gridCol w:w="774"/>
      </w:tblGrid>
      <w:tr w:rsidR="000E0225" w:rsidRPr="009F3238" w14:paraId="31744F6F" w14:textId="77777777" w:rsidTr="003A3B7A">
        <w:trPr>
          <w:cantSplit/>
          <w:tblHeader/>
        </w:trPr>
        <w:tc>
          <w:tcPr>
            <w:tcW w:w="1863" w:type="dxa"/>
            <w:shd w:val="clear" w:color="auto" w:fill="auto"/>
          </w:tcPr>
          <w:p w14:paraId="4A3A3C93" w14:textId="77777777" w:rsidR="000E0225" w:rsidRPr="009F3238" w:rsidRDefault="000E0225" w:rsidP="009C1D0C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581" w:type="dxa"/>
            <w:gridSpan w:val="27"/>
            <w:shd w:val="clear" w:color="auto" w:fill="auto"/>
          </w:tcPr>
          <w:p w14:paraId="3732C31F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E0225" w:rsidRPr="009F3238" w14:paraId="096C6047" w14:textId="77777777" w:rsidTr="00C76BAB">
        <w:trPr>
          <w:cantSplit/>
          <w:tblHeader/>
        </w:trPr>
        <w:tc>
          <w:tcPr>
            <w:tcW w:w="1863" w:type="dxa"/>
            <w:shd w:val="clear" w:color="auto" w:fill="auto"/>
          </w:tcPr>
          <w:p w14:paraId="561820A0" w14:textId="77777777" w:rsidR="000E0225" w:rsidRPr="009F3238" w:rsidRDefault="000E0225" w:rsidP="009C1D0C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5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6A88904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</w:rPr>
              <w:t>2563</w:t>
            </w:r>
          </w:p>
        </w:tc>
        <w:tc>
          <w:tcPr>
            <w:tcW w:w="178" w:type="dxa"/>
          </w:tcPr>
          <w:p w14:paraId="3A9D5810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6804" w:type="dxa"/>
            <w:gridSpan w:val="13"/>
            <w:tcBorders>
              <w:bottom w:val="single" w:sz="4" w:space="0" w:color="auto"/>
            </w:tcBorders>
          </w:tcPr>
          <w:p w14:paraId="4148302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2562</w:t>
            </w:r>
          </w:p>
        </w:tc>
      </w:tr>
      <w:tr w:rsidR="000E0225" w:rsidRPr="009F3238" w14:paraId="46309FA2" w14:textId="77777777" w:rsidTr="003A3B7A">
        <w:trPr>
          <w:cantSplit/>
          <w:tblHeader/>
        </w:trPr>
        <w:tc>
          <w:tcPr>
            <w:tcW w:w="1863" w:type="dxa"/>
            <w:shd w:val="clear" w:color="auto" w:fill="auto"/>
          </w:tcPr>
          <w:p w14:paraId="1DB62CEE" w14:textId="77777777" w:rsidR="000E0225" w:rsidRPr="009F3238" w:rsidRDefault="000E0225" w:rsidP="00082F92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759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439CE23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FC0A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F7FB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024B0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C7C38DE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49EA10C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เงินปอนด์สเตอร์ลิง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49521B4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AAFC9" w14:textId="5B05A68A" w:rsidR="000E0225" w:rsidRPr="009F3238" w:rsidRDefault="001B25BB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="Angsana New" w:hint="cs"/>
                <w:b w:val="0"/>
                <w:szCs w:val="24"/>
                <w:cs/>
                <w:lang w:bidi="th-TH"/>
              </w:rPr>
              <w:t>เงิน</w:t>
            </w:r>
            <w:r w:rsidRPr="009F3238">
              <w:rPr>
                <w:rFonts w:asciiTheme="majorBidi" w:hAnsiTheme="majorBidi" w:cs="Angsana New"/>
                <w:b w:val="0"/>
                <w:szCs w:val="24"/>
                <w:cs/>
                <w:lang w:bidi="th-TH"/>
              </w:rPr>
              <w:br/>
            </w:r>
            <w:r w:rsidR="000E0225" w:rsidRPr="009F3238">
              <w:rPr>
                <w:rFonts w:asciiTheme="majorBidi" w:hAnsiTheme="majorBidi" w:cs="Angsana New"/>
                <w:b w:val="0"/>
                <w:szCs w:val="24"/>
                <w:cs/>
                <w:lang w:bidi="th-TH"/>
              </w:rPr>
              <w:t>เมียนมาร์จัต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6911B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65A97F8A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เงินอื่นๆ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328EBCF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C518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9F3238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  <w:vAlign w:val="bottom"/>
          </w:tcPr>
          <w:p w14:paraId="2ADCE523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774F4B20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3801FB8B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3F1BD32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9" w:type="dxa"/>
            <w:tcBorders>
              <w:top w:val="single" w:sz="4" w:space="0" w:color="auto"/>
            </w:tcBorders>
            <w:vAlign w:val="bottom"/>
          </w:tcPr>
          <w:p w14:paraId="29800F81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30DF924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BFB22B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6F31BA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เงินปอนด์สเตอร์ลิง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D37A5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C0970A4" w14:textId="71D6F00B" w:rsidR="000E0225" w:rsidRPr="009F3238" w:rsidRDefault="001B25BB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="Angsana New" w:hint="cs"/>
                <w:b w:val="0"/>
                <w:szCs w:val="24"/>
                <w:cs/>
                <w:lang w:bidi="th-TH"/>
              </w:rPr>
              <w:t>เงิน</w:t>
            </w:r>
            <w:r w:rsidRPr="009F3238">
              <w:rPr>
                <w:rFonts w:asciiTheme="majorBidi" w:hAnsiTheme="majorBidi" w:cs="Angsana New"/>
                <w:b w:val="0"/>
                <w:szCs w:val="24"/>
                <w:cs/>
                <w:lang w:bidi="th-TH"/>
              </w:rPr>
              <w:br/>
            </w:r>
            <w:r w:rsidR="000E0225" w:rsidRPr="009F3238">
              <w:rPr>
                <w:rFonts w:asciiTheme="majorBidi" w:hAnsiTheme="majorBidi" w:cs="Angsana New"/>
                <w:b w:val="0"/>
                <w:szCs w:val="24"/>
                <w:cs/>
                <w:lang w:bidi="th-TH"/>
              </w:rPr>
              <w:t>เมียนมาร์จัต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13301EB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14:paraId="0CDD7302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691D704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3F26C46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0E0225" w:rsidRPr="009F3238" w14:paraId="663CB567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5268DA66" w14:textId="77777777" w:rsidR="000E0225" w:rsidRPr="009F3238" w:rsidRDefault="000E0225" w:rsidP="009C1D0C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581" w:type="dxa"/>
            <w:gridSpan w:val="27"/>
            <w:shd w:val="clear" w:color="auto" w:fill="auto"/>
          </w:tcPr>
          <w:p w14:paraId="1B8F5F03" w14:textId="468B4AC2" w:rsidR="000E0225" w:rsidRPr="009F3238" w:rsidRDefault="00082F92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</w:t>
            </w:r>
            <w:r w:rsidR="000E0225"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พันบาท</w:t>
            </w:r>
            <w:r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)</w:t>
            </w:r>
          </w:p>
        </w:tc>
      </w:tr>
      <w:tr w:rsidR="000E0225" w:rsidRPr="009F3238" w14:paraId="04AAB7C3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42081CEA" w14:textId="77777777" w:rsidR="000E0225" w:rsidRPr="009F3238" w:rsidRDefault="000E0225" w:rsidP="009C1D0C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C4A177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440</w:t>
            </w:r>
          </w:p>
        </w:tc>
        <w:tc>
          <w:tcPr>
            <w:tcW w:w="178" w:type="dxa"/>
          </w:tcPr>
          <w:p w14:paraId="51725378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9F90161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175,542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6B77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CA8FFD0" w14:textId="77777777" w:rsidR="000E0225" w:rsidRPr="009F3238" w:rsidRDefault="000E0225" w:rsidP="00D62F7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A6A8F2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50294AB" w14:textId="77777777" w:rsidR="000E0225" w:rsidRPr="009F3238" w:rsidRDefault="000E0225" w:rsidP="009C1D0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13,209</w:t>
            </w:r>
          </w:p>
        </w:tc>
        <w:tc>
          <w:tcPr>
            <w:tcW w:w="178" w:type="dxa"/>
            <w:vAlign w:val="bottom"/>
          </w:tcPr>
          <w:p w14:paraId="7F0E6B9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6742694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CDB882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642C4CC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289A04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4D733B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189,191</w:t>
            </w:r>
          </w:p>
        </w:tc>
        <w:tc>
          <w:tcPr>
            <w:tcW w:w="178" w:type="dxa"/>
          </w:tcPr>
          <w:p w14:paraId="0EE7BE7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B836E1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967</w:t>
            </w:r>
          </w:p>
        </w:tc>
        <w:tc>
          <w:tcPr>
            <w:tcW w:w="178" w:type="dxa"/>
          </w:tcPr>
          <w:p w14:paraId="2C2265E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AC462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238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967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20B397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33A7EC56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2266F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D44B99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30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674</w:t>
            </w:r>
          </w:p>
        </w:tc>
        <w:tc>
          <w:tcPr>
            <w:tcW w:w="180" w:type="dxa"/>
            <w:vAlign w:val="bottom"/>
          </w:tcPr>
          <w:p w14:paraId="116505D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B9D2FF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5048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5ACC3A2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7E025C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D1689A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279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608</w:t>
            </w:r>
          </w:p>
        </w:tc>
      </w:tr>
      <w:tr w:rsidR="000E0225" w:rsidRPr="009F3238" w14:paraId="726669FD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24587840" w14:textId="77777777" w:rsidR="000E0225" w:rsidRPr="009F3238" w:rsidRDefault="000E0225" w:rsidP="009C1D0C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10A02D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23,152</w:t>
            </w:r>
          </w:p>
        </w:tc>
        <w:tc>
          <w:tcPr>
            <w:tcW w:w="178" w:type="dxa"/>
          </w:tcPr>
          <w:p w14:paraId="281CF3C3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9C05614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77,150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B3401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1AE91E4" w14:textId="77777777" w:rsidR="000E0225" w:rsidRPr="009F3238" w:rsidRDefault="000E0225" w:rsidP="00D62F7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11FA20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596F9D2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BFAD80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113FB17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86BE13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336B51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4CD490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2779B7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100,302 </w:t>
            </w:r>
          </w:p>
        </w:tc>
        <w:tc>
          <w:tcPr>
            <w:tcW w:w="178" w:type="dxa"/>
          </w:tcPr>
          <w:p w14:paraId="6194CD3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92C4A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31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287</w:t>
            </w:r>
          </w:p>
        </w:tc>
        <w:tc>
          <w:tcPr>
            <w:tcW w:w="178" w:type="dxa"/>
          </w:tcPr>
          <w:p w14:paraId="2D8E06B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CA3829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189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937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7D620A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1CB007FB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82EE31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CA4744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1CBCB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98191F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9EC3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2F774C5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B8DAD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4B0EC4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221,224 </w:t>
            </w:r>
          </w:p>
        </w:tc>
      </w:tr>
      <w:tr w:rsidR="000E0225" w:rsidRPr="009F3238" w14:paraId="7A407EE7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5DFD003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749" w:type="dxa"/>
            <w:shd w:val="clear" w:color="auto" w:fill="auto"/>
          </w:tcPr>
          <w:p w14:paraId="4DFD96F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2,662</w:t>
            </w:r>
          </w:p>
        </w:tc>
        <w:tc>
          <w:tcPr>
            <w:tcW w:w="178" w:type="dxa"/>
          </w:tcPr>
          <w:p w14:paraId="14948368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081D6D1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14,236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1AE5F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F43C79" w14:textId="77777777" w:rsidR="000E0225" w:rsidRPr="009F3238" w:rsidRDefault="000E0225" w:rsidP="00D62F7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EC0B35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01ACF217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2D01BE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</w:tcPr>
          <w:p w14:paraId="64CAFB3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14EB83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</w:tcPr>
          <w:p w14:paraId="6F9BDBB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49485D6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8354B7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16,899 </w:t>
            </w:r>
          </w:p>
        </w:tc>
        <w:tc>
          <w:tcPr>
            <w:tcW w:w="178" w:type="dxa"/>
          </w:tcPr>
          <w:p w14:paraId="2F9CA31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5" w:type="dxa"/>
            <w:shd w:val="clear" w:color="auto" w:fill="auto"/>
          </w:tcPr>
          <w:p w14:paraId="27289BD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12,247</w:t>
            </w:r>
          </w:p>
        </w:tc>
        <w:tc>
          <w:tcPr>
            <w:tcW w:w="178" w:type="dxa"/>
          </w:tcPr>
          <w:p w14:paraId="5BEE763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6392AC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55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226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A2A696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081BA510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798133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0259B2B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BE7BF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FA6872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C980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</w:tcPr>
          <w:p w14:paraId="1C80ED6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48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</w:p>
        </w:tc>
        <w:tc>
          <w:tcPr>
            <w:tcW w:w="180" w:type="dxa"/>
          </w:tcPr>
          <w:p w14:paraId="191F7BD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7DF3D5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67,541 </w:t>
            </w:r>
          </w:p>
        </w:tc>
      </w:tr>
      <w:tr w:rsidR="000E0225" w:rsidRPr="009F3238" w14:paraId="00D4A8A5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17515763" w14:textId="77777777" w:rsidR="000E0225" w:rsidRPr="009F3238" w:rsidRDefault="000E0225" w:rsidP="009C1D0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69220F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(299)</w:t>
            </w:r>
          </w:p>
        </w:tc>
        <w:tc>
          <w:tcPr>
            <w:tcW w:w="178" w:type="dxa"/>
          </w:tcPr>
          <w:p w14:paraId="4F089AAC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8228FA1" w14:textId="77777777" w:rsidR="000E0225" w:rsidRPr="009F3238" w:rsidRDefault="000E0225" w:rsidP="009C1D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(49,684)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ECD07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806D2FB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(78,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935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</w:tcPr>
          <w:p w14:paraId="58D8A7E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0AAEEBAE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394336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</w:tcPr>
          <w:p w14:paraId="1784AAF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9EC620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</w:tcPr>
          <w:p w14:paraId="0123AD0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0B141C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B363D0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(128,918)</w:t>
            </w:r>
          </w:p>
        </w:tc>
        <w:tc>
          <w:tcPr>
            <w:tcW w:w="178" w:type="dxa"/>
          </w:tcPr>
          <w:p w14:paraId="2ACFF58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070B40E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976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</w:tcPr>
          <w:p w14:paraId="55C5468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C30029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22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012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28DF0D6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8" w:type="dxa"/>
            <w:shd w:val="clear" w:color="auto" w:fill="auto"/>
          </w:tcPr>
          <w:p w14:paraId="1012000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36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404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1D97338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A0A3F9" w14:textId="77777777" w:rsidR="000E0225" w:rsidRPr="009F3238" w:rsidRDefault="000E0225" w:rsidP="00D62F7B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BF70C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057778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0ACE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7465C0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146772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754F20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(60,392)</w:t>
            </w:r>
          </w:p>
        </w:tc>
      </w:tr>
      <w:tr w:rsidR="000E0225" w:rsidRPr="009F3238" w14:paraId="5AA58A60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79566FB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0408E56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(57,414)</w:t>
            </w:r>
          </w:p>
        </w:tc>
        <w:tc>
          <w:tcPr>
            <w:tcW w:w="178" w:type="dxa"/>
          </w:tcPr>
          <w:p w14:paraId="645458BB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2DCFB5E" w14:textId="77777777" w:rsidR="000E0225" w:rsidRPr="009F3238" w:rsidRDefault="000E0225" w:rsidP="009C1D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(144,166)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A3FB2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79F67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(2,419)</w:t>
            </w:r>
          </w:p>
        </w:tc>
        <w:tc>
          <w:tcPr>
            <w:tcW w:w="178" w:type="dxa"/>
          </w:tcPr>
          <w:p w14:paraId="7BDAF2C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9A0BD9F" w14:textId="77777777" w:rsidR="000E0225" w:rsidRPr="009F3238" w:rsidRDefault="000E0225" w:rsidP="009C1D0C">
            <w:pPr>
              <w:pStyle w:val="acctfourfigures"/>
              <w:spacing w:line="240" w:lineRule="atLeast"/>
              <w:ind w:right="-48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212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</w:tcPr>
          <w:p w14:paraId="4697440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943B1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(73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521)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46A8E7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9CA8A52" w14:textId="7A35B94D" w:rsidR="000E0225" w:rsidRPr="009F3238" w:rsidRDefault="00D75CD7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(440</w:t>
            </w:r>
            <w:r w:rsidR="000E0225"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</w:tcPr>
          <w:p w14:paraId="4A2954E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68C7" w14:textId="6493D111" w:rsidR="000E0225" w:rsidRPr="009F3238" w:rsidRDefault="000E0225" w:rsidP="003B789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="003B7893">
              <w:rPr>
                <w:rFonts w:asciiTheme="majorBidi" w:hAnsiTheme="majorBidi" w:cstheme="majorBidi"/>
                <w:szCs w:val="24"/>
              </w:rPr>
              <w:t>278,172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</w:tcPr>
          <w:p w14:paraId="00DF76F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17E4491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124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690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</w:tcPr>
          <w:p w14:paraId="2BD58D6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000000"/>
            </w:tcBorders>
            <w:shd w:val="clear" w:color="auto" w:fill="auto"/>
          </w:tcPr>
          <w:p w14:paraId="3A9F037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731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15500A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DD2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(1,385)</w:t>
            </w:r>
          </w:p>
        </w:tc>
        <w:tc>
          <w:tcPr>
            <w:tcW w:w="180" w:type="dxa"/>
          </w:tcPr>
          <w:p w14:paraId="3D030C7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0340DC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296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4CDC1C7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33D450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(46,041)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D9C5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63B3B96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477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00DC91A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FA2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(241,620)</w:t>
            </w:r>
          </w:p>
        </w:tc>
      </w:tr>
      <w:tr w:rsidR="000E0225" w:rsidRPr="009F3238" w14:paraId="66E74F3B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1BBA72E9" w14:textId="77777777" w:rsidR="000E0225" w:rsidRPr="009F3238" w:rsidRDefault="000E0225" w:rsidP="009C1D0C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7115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(31,459)</w:t>
            </w:r>
          </w:p>
        </w:tc>
        <w:tc>
          <w:tcPr>
            <w:tcW w:w="178" w:type="dxa"/>
          </w:tcPr>
          <w:p w14:paraId="07C0EF08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B0C5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73,078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F0252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DE364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(81,354)</w:t>
            </w:r>
          </w:p>
        </w:tc>
        <w:tc>
          <w:tcPr>
            <w:tcW w:w="178" w:type="dxa"/>
          </w:tcPr>
          <w:p w14:paraId="0D99633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F5658" w14:textId="77777777" w:rsidR="000E0225" w:rsidRPr="009F3238" w:rsidRDefault="000E0225" w:rsidP="009C1D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12,997</w:t>
            </w:r>
          </w:p>
        </w:tc>
        <w:tc>
          <w:tcPr>
            <w:tcW w:w="178" w:type="dxa"/>
          </w:tcPr>
          <w:p w14:paraId="40205E5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0DAF2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(73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521)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6C427E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FA7AE" w14:textId="779BBC84" w:rsidR="000E0225" w:rsidRPr="009F3238" w:rsidRDefault="003B7893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(4</w:t>
            </w:r>
            <w:r w:rsidR="00D75CD7">
              <w:rPr>
                <w:rFonts w:asciiTheme="majorBidi" w:hAnsiTheme="majorBidi" w:cstheme="majorBidi"/>
                <w:b/>
                <w:bCs/>
                <w:szCs w:val="24"/>
              </w:rPr>
              <w:t>39</w:t>
            </w:r>
            <w:r w:rsidR="000E0225" w:rsidRPr="009F3238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78" w:type="dxa"/>
          </w:tcPr>
          <w:p w14:paraId="0C1071C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91E7A" w14:textId="528127B4" w:rsidR="000E0225" w:rsidRPr="009F3238" w:rsidRDefault="003B7893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(100,698</w:t>
            </w:r>
            <w:r w:rsidR="000E0225"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234329F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2AD446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73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165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78" w:type="dxa"/>
          </w:tcPr>
          <w:p w14:paraId="2C25867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A58BA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393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387</w:t>
            </w:r>
          </w:p>
        </w:tc>
        <w:tc>
          <w:tcPr>
            <w:tcW w:w="179" w:type="dxa"/>
            <w:shd w:val="clear" w:color="auto" w:fill="auto"/>
          </w:tcPr>
          <w:p w14:paraId="07EA82F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AB02C81" w14:textId="0DFDAB5F" w:rsidR="000E0225" w:rsidRPr="008D2C75" w:rsidRDefault="008D2C75" w:rsidP="008D2C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8D2C7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E0225" w:rsidRPr="008D2C7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37,789</w:t>
            </w:r>
            <w:r w:rsidRPr="008D2C7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63A82FB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63BA466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30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378</w:t>
            </w:r>
          </w:p>
        </w:tc>
        <w:tc>
          <w:tcPr>
            <w:tcW w:w="180" w:type="dxa"/>
          </w:tcPr>
          <w:p w14:paraId="791EAEE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2927AEB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(46,041)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65F57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C86103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409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80" w:type="dxa"/>
          </w:tcPr>
          <w:p w14:paraId="4E2A283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2558BF7" w14:textId="77777777" w:rsidR="000E0225" w:rsidRPr="009F3238" w:rsidRDefault="000E0225" w:rsidP="001B25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266,361</w:t>
            </w:r>
          </w:p>
        </w:tc>
      </w:tr>
    </w:tbl>
    <w:p w14:paraId="3F4F8880" w14:textId="1B7FEE64" w:rsidR="002E1964" w:rsidRPr="009F3238" w:rsidRDefault="002E1964" w:rsidP="00EE0260">
      <w:pPr>
        <w:spacing w:line="240" w:lineRule="auto"/>
        <w:rPr>
          <w:sz w:val="20"/>
          <w:szCs w:val="20"/>
        </w:rPr>
      </w:pPr>
    </w:p>
    <w:tbl>
      <w:tblPr>
        <w:tblpPr w:leftFromText="180" w:rightFromText="180" w:vertAnchor="text" w:horzAnchor="margin" w:tblpX="-360" w:tblpY="197"/>
        <w:tblW w:w="153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3"/>
        <w:gridCol w:w="749"/>
        <w:gridCol w:w="178"/>
        <w:gridCol w:w="1082"/>
        <w:gridCol w:w="178"/>
        <w:gridCol w:w="722"/>
        <w:gridCol w:w="178"/>
        <w:gridCol w:w="803"/>
        <w:gridCol w:w="178"/>
        <w:gridCol w:w="758"/>
        <w:gridCol w:w="178"/>
        <w:gridCol w:w="632"/>
        <w:gridCol w:w="178"/>
        <w:gridCol w:w="785"/>
        <w:gridCol w:w="178"/>
        <w:gridCol w:w="785"/>
        <w:gridCol w:w="178"/>
        <w:gridCol w:w="1042"/>
        <w:gridCol w:w="179"/>
        <w:gridCol w:w="788"/>
        <w:gridCol w:w="180"/>
        <w:gridCol w:w="810"/>
        <w:gridCol w:w="180"/>
        <w:gridCol w:w="756"/>
        <w:gridCol w:w="180"/>
        <w:gridCol w:w="630"/>
        <w:gridCol w:w="180"/>
        <w:gridCol w:w="862"/>
      </w:tblGrid>
      <w:tr w:rsidR="000E0225" w:rsidRPr="009F3238" w14:paraId="261D7C8F" w14:textId="77777777" w:rsidTr="003A3B7A">
        <w:trPr>
          <w:cantSplit/>
          <w:tblHeader/>
        </w:trPr>
        <w:tc>
          <w:tcPr>
            <w:tcW w:w="1863" w:type="dxa"/>
            <w:shd w:val="clear" w:color="auto" w:fill="auto"/>
          </w:tcPr>
          <w:p w14:paraId="5CEE724E" w14:textId="77777777" w:rsidR="000E0225" w:rsidRPr="009F3238" w:rsidRDefault="000E0225" w:rsidP="009C1D0C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527" w:type="dxa"/>
            <w:gridSpan w:val="27"/>
            <w:shd w:val="clear" w:color="auto" w:fill="auto"/>
          </w:tcPr>
          <w:p w14:paraId="42A3EF3B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E0225" w:rsidRPr="009F3238" w14:paraId="6041E672" w14:textId="77777777" w:rsidTr="00C76BAB">
        <w:trPr>
          <w:cantSplit/>
          <w:tblHeader/>
        </w:trPr>
        <w:tc>
          <w:tcPr>
            <w:tcW w:w="1863" w:type="dxa"/>
            <w:shd w:val="clear" w:color="auto" w:fill="auto"/>
          </w:tcPr>
          <w:p w14:paraId="5440306C" w14:textId="77777777" w:rsidR="000E0225" w:rsidRPr="009F3238" w:rsidRDefault="000E0225" w:rsidP="009C1D0C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5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D8E7B1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</w:rPr>
              <w:t>2563</w:t>
            </w:r>
          </w:p>
        </w:tc>
        <w:tc>
          <w:tcPr>
            <w:tcW w:w="178" w:type="dxa"/>
          </w:tcPr>
          <w:p w14:paraId="1E153C16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6750" w:type="dxa"/>
            <w:gridSpan w:val="13"/>
            <w:tcBorders>
              <w:bottom w:val="single" w:sz="4" w:space="0" w:color="auto"/>
            </w:tcBorders>
          </w:tcPr>
          <w:p w14:paraId="2FAECED7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2562</w:t>
            </w:r>
          </w:p>
        </w:tc>
      </w:tr>
      <w:tr w:rsidR="000E0225" w:rsidRPr="009F3238" w14:paraId="31EC008C" w14:textId="77777777" w:rsidTr="003A3B7A">
        <w:trPr>
          <w:cantSplit/>
          <w:tblHeader/>
        </w:trPr>
        <w:tc>
          <w:tcPr>
            <w:tcW w:w="1863" w:type="dxa"/>
            <w:shd w:val="clear" w:color="auto" w:fill="auto"/>
          </w:tcPr>
          <w:p w14:paraId="5B32832C" w14:textId="77777777" w:rsidR="000E0225" w:rsidRPr="009F3238" w:rsidRDefault="000E0225" w:rsidP="00082F92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F0E12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72B8F4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435E3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2DFD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52BA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1F8C9AF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05E2FDE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เงินปอนด์สเตอร์ลิง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85F23B3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971E1" w14:textId="37763907" w:rsidR="000E0225" w:rsidRPr="009F3238" w:rsidRDefault="001B25BB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="Angsana New" w:hint="cs"/>
                <w:b w:val="0"/>
                <w:szCs w:val="24"/>
                <w:cs/>
                <w:lang w:bidi="th-TH"/>
              </w:rPr>
              <w:t>เงิน</w:t>
            </w:r>
            <w:r w:rsidRPr="009F3238">
              <w:rPr>
                <w:rFonts w:asciiTheme="majorBidi" w:hAnsiTheme="majorBidi" w:cs="Angsana New"/>
                <w:b w:val="0"/>
                <w:szCs w:val="24"/>
                <w:cs/>
                <w:lang w:bidi="th-TH"/>
              </w:rPr>
              <w:br/>
              <w:t>เมียนมาร์จัต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29524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5E035BC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เงินอื่นๆ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57A34DA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7AF1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9F3238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  <w:vAlign w:val="bottom"/>
          </w:tcPr>
          <w:p w14:paraId="005B5130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4A4645A0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4E9E4E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1BFED7EC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9" w:type="dxa"/>
            <w:tcBorders>
              <w:top w:val="single" w:sz="4" w:space="0" w:color="auto"/>
            </w:tcBorders>
            <w:vAlign w:val="bottom"/>
          </w:tcPr>
          <w:p w14:paraId="1AAE2B17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26B7C73B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362ECE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527959D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เงินปอนด์สเตอร์ลิง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AA38253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DCB7F44" w14:textId="561D7F59" w:rsidR="000E0225" w:rsidRPr="009F3238" w:rsidRDefault="001B25BB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="Angsana New" w:hint="cs"/>
                <w:b w:val="0"/>
                <w:szCs w:val="24"/>
                <w:cs/>
                <w:lang w:bidi="th-TH"/>
              </w:rPr>
              <w:t>เงิน</w:t>
            </w:r>
            <w:r w:rsidRPr="009F3238">
              <w:rPr>
                <w:rFonts w:asciiTheme="majorBidi" w:hAnsiTheme="majorBidi" w:cs="Angsana New"/>
                <w:b w:val="0"/>
                <w:szCs w:val="24"/>
                <w:cs/>
                <w:lang w:bidi="th-TH"/>
              </w:rPr>
              <w:br/>
              <w:t>เมียนมาร์จัต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2DE611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83FA645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CDA62A9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107C3B6" w14:textId="77777777" w:rsidR="000E0225" w:rsidRPr="009F3238" w:rsidRDefault="000E0225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0E0225" w:rsidRPr="009F3238" w14:paraId="56CF9057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45DDD61F" w14:textId="77777777" w:rsidR="000E0225" w:rsidRPr="009F3238" w:rsidRDefault="000E0225" w:rsidP="009C1D0C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527" w:type="dxa"/>
            <w:gridSpan w:val="27"/>
            <w:shd w:val="clear" w:color="auto" w:fill="auto"/>
          </w:tcPr>
          <w:p w14:paraId="6A6C463D" w14:textId="66A6A308" w:rsidR="000E0225" w:rsidRPr="009F3238" w:rsidRDefault="00082F92" w:rsidP="009C1D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</w:t>
            </w:r>
            <w:r w:rsidR="000E0225"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พันบาท</w:t>
            </w:r>
            <w:r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)</w:t>
            </w:r>
          </w:p>
        </w:tc>
      </w:tr>
      <w:tr w:rsidR="000E0225" w:rsidRPr="009F3238" w14:paraId="03B3F4D3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73E12EF2" w14:textId="77777777" w:rsidR="000E0225" w:rsidRPr="009F3238" w:rsidRDefault="000E0225" w:rsidP="009C1D0C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0D2F5D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440</w:t>
            </w:r>
          </w:p>
        </w:tc>
        <w:tc>
          <w:tcPr>
            <w:tcW w:w="178" w:type="dxa"/>
            <w:vAlign w:val="bottom"/>
          </w:tcPr>
          <w:p w14:paraId="582E4A17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2DD4068" w14:textId="57EF2A73" w:rsidR="000E0225" w:rsidRPr="009F3238" w:rsidRDefault="008D2C7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166,22</w:t>
            </w:r>
            <w:r w:rsidR="000E0225" w:rsidRPr="009F323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C866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EBD3F9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D3C6AE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1DEEA6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D439C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3BB8790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06F7C0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395B592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07886F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ADF4C8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166,665</w:t>
            </w:r>
          </w:p>
        </w:tc>
        <w:tc>
          <w:tcPr>
            <w:tcW w:w="178" w:type="dxa"/>
            <w:vAlign w:val="bottom"/>
          </w:tcPr>
          <w:p w14:paraId="538704B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7DCC147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967</w:t>
            </w:r>
          </w:p>
        </w:tc>
        <w:tc>
          <w:tcPr>
            <w:tcW w:w="178" w:type="dxa"/>
            <w:vAlign w:val="bottom"/>
          </w:tcPr>
          <w:p w14:paraId="1939FBB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0795C7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111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035</w:t>
            </w:r>
          </w:p>
        </w:tc>
        <w:tc>
          <w:tcPr>
            <w:tcW w:w="179" w:type="dxa"/>
            <w:vAlign w:val="bottom"/>
          </w:tcPr>
          <w:p w14:paraId="2ADE012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vAlign w:val="bottom"/>
          </w:tcPr>
          <w:p w14:paraId="21DFE60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895E3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F0F1A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33C9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6E7DA5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B0675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795AB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9AA7E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727249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121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002</w:t>
            </w:r>
          </w:p>
        </w:tc>
      </w:tr>
      <w:tr w:rsidR="000E0225" w:rsidRPr="009F3238" w14:paraId="75009ABC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29C40411" w14:textId="77777777" w:rsidR="000E0225" w:rsidRPr="009F3238" w:rsidRDefault="000E0225" w:rsidP="009C1D0C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FDCC99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23,152</w:t>
            </w:r>
          </w:p>
        </w:tc>
        <w:tc>
          <w:tcPr>
            <w:tcW w:w="178" w:type="dxa"/>
            <w:vAlign w:val="bottom"/>
          </w:tcPr>
          <w:p w14:paraId="342F1973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DF017F6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392,069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4014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641AA2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0297E3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22DB30D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DEC5D9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7FCEAB3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8B3C84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69D5E3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E33F15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9BD970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 xml:space="preserve"> 415,221 </w:t>
            </w:r>
          </w:p>
        </w:tc>
        <w:tc>
          <w:tcPr>
            <w:tcW w:w="178" w:type="dxa"/>
            <w:vAlign w:val="bottom"/>
          </w:tcPr>
          <w:p w14:paraId="1956CE6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3238A1A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31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287</w:t>
            </w:r>
          </w:p>
        </w:tc>
        <w:tc>
          <w:tcPr>
            <w:tcW w:w="178" w:type="dxa"/>
            <w:vAlign w:val="bottom"/>
          </w:tcPr>
          <w:p w14:paraId="419F516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80290F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194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371</w:t>
            </w:r>
          </w:p>
        </w:tc>
        <w:tc>
          <w:tcPr>
            <w:tcW w:w="179" w:type="dxa"/>
            <w:vAlign w:val="bottom"/>
          </w:tcPr>
          <w:p w14:paraId="357F540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vAlign w:val="bottom"/>
          </w:tcPr>
          <w:p w14:paraId="70C8632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29055E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63CB2F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AAC07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EA57B8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81BB8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03BB5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3743F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2370D2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225,658 </w:t>
            </w:r>
          </w:p>
        </w:tc>
      </w:tr>
      <w:tr w:rsidR="000E0225" w:rsidRPr="009F3238" w14:paraId="3DAF0835" w14:textId="77777777" w:rsidTr="009C1D0C">
        <w:trPr>
          <w:cantSplit/>
          <w:tblHeader/>
        </w:trPr>
        <w:tc>
          <w:tcPr>
            <w:tcW w:w="1863" w:type="dxa"/>
            <w:shd w:val="clear" w:color="auto" w:fill="auto"/>
          </w:tcPr>
          <w:p w14:paraId="333D0B0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7DC87D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2,662</w:t>
            </w:r>
          </w:p>
        </w:tc>
        <w:tc>
          <w:tcPr>
            <w:tcW w:w="178" w:type="dxa"/>
            <w:vAlign w:val="bottom"/>
          </w:tcPr>
          <w:p w14:paraId="725553AB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E77C945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25,537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71498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91EF51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3AC876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CD29E4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70E13C7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2219B65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75543D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632D952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6C0EA9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1F382E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 xml:space="preserve"> 28,199</w:t>
            </w:r>
          </w:p>
        </w:tc>
        <w:tc>
          <w:tcPr>
            <w:tcW w:w="178" w:type="dxa"/>
            <w:vAlign w:val="bottom"/>
          </w:tcPr>
          <w:p w14:paraId="45F0F98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48A0CF2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12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247</w:t>
            </w:r>
          </w:p>
        </w:tc>
        <w:tc>
          <w:tcPr>
            <w:tcW w:w="178" w:type="dxa"/>
            <w:vAlign w:val="bottom"/>
          </w:tcPr>
          <w:p w14:paraId="5C38370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3A4E1C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73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732</w:t>
            </w:r>
          </w:p>
        </w:tc>
        <w:tc>
          <w:tcPr>
            <w:tcW w:w="179" w:type="dxa"/>
            <w:vAlign w:val="bottom"/>
          </w:tcPr>
          <w:p w14:paraId="1776C3B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vAlign w:val="bottom"/>
          </w:tcPr>
          <w:p w14:paraId="423F52A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253486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0C9E6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F25EE9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D3E3B5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78674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11FF33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67</w:t>
            </w:r>
          </w:p>
        </w:tc>
        <w:tc>
          <w:tcPr>
            <w:tcW w:w="180" w:type="dxa"/>
          </w:tcPr>
          <w:p w14:paraId="51C2D46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A5A850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86,046 </w:t>
            </w:r>
          </w:p>
        </w:tc>
      </w:tr>
      <w:tr w:rsidR="000E0225" w:rsidRPr="009F3238" w14:paraId="48850731" w14:textId="77777777" w:rsidTr="00C76BAB">
        <w:trPr>
          <w:cantSplit/>
          <w:tblHeader/>
        </w:trPr>
        <w:tc>
          <w:tcPr>
            <w:tcW w:w="1863" w:type="dxa"/>
            <w:shd w:val="clear" w:color="auto" w:fill="auto"/>
          </w:tcPr>
          <w:p w14:paraId="7EDAB3D7" w14:textId="77777777" w:rsidR="000E0225" w:rsidRPr="009F3238" w:rsidRDefault="000E0225" w:rsidP="009C1D0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732301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(299)</w:t>
            </w:r>
          </w:p>
        </w:tc>
        <w:tc>
          <w:tcPr>
            <w:tcW w:w="178" w:type="dxa"/>
            <w:vAlign w:val="bottom"/>
          </w:tcPr>
          <w:p w14:paraId="4B6C05A0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A209D1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(11,559)</w:t>
            </w:r>
          </w:p>
        </w:tc>
        <w:tc>
          <w:tcPr>
            <w:tcW w:w="178" w:type="dxa"/>
            <w:shd w:val="clear" w:color="auto" w:fill="auto"/>
          </w:tcPr>
          <w:p w14:paraId="203796F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FA7FF4B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(78,935)</w:t>
            </w:r>
          </w:p>
        </w:tc>
        <w:tc>
          <w:tcPr>
            <w:tcW w:w="178" w:type="dxa"/>
          </w:tcPr>
          <w:p w14:paraId="3AF9872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1C2079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BAAA07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3BDC042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29801BF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C87AAF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B7AB5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035FE8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(90,793)</w:t>
            </w:r>
          </w:p>
        </w:tc>
        <w:tc>
          <w:tcPr>
            <w:tcW w:w="178" w:type="dxa"/>
            <w:vAlign w:val="bottom"/>
          </w:tcPr>
          <w:p w14:paraId="62716E0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34971AB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976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3E901A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CF214D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21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968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9" w:type="dxa"/>
          </w:tcPr>
          <w:p w14:paraId="2E16C23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3A259BB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36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404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4FD365E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F8AE52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447F7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74DAE5D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B0AC1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0C5FA4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61FDB3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3F29FAB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(60,348)</w:t>
            </w:r>
          </w:p>
        </w:tc>
      </w:tr>
      <w:tr w:rsidR="000E0225" w:rsidRPr="009F3238" w14:paraId="46A5597C" w14:textId="77777777" w:rsidTr="00C76BAB">
        <w:trPr>
          <w:cantSplit/>
          <w:tblHeader/>
        </w:trPr>
        <w:tc>
          <w:tcPr>
            <w:tcW w:w="1863" w:type="dxa"/>
            <w:shd w:val="clear" w:color="auto" w:fill="auto"/>
          </w:tcPr>
          <w:p w14:paraId="3271B72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CDAB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(49,746)</w:t>
            </w:r>
          </w:p>
        </w:tc>
        <w:tc>
          <w:tcPr>
            <w:tcW w:w="178" w:type="dxa"/>
            <w:vAlign w:val="bottom"/>
          </w:tcPr>
          <w:p w14:paraId="69AE8B9E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F2C0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(91,424)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B7E2A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EF4A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A7CE91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505D35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B89AA3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3D24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(74,129)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B5CC07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6E60D5C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3F6E83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A8F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72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(215,299)</w:t>
            </w:r>
          </w:p>
        </w:tc>
        <w:tc>
          <w:tcPr>
            <w:tcW w:w="178" w:type="dxa"/>
            <w:vAlign w:val="bottom"/>
          </w:tcPr>
          <w:p w14:paraId="2C594EB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792E880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20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660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926079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2FE97A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45</w:t>
            </w:r>
            <w:r w:rsidRPr="009F3238">
              <w:rPr>
                <w:rFonts w:asciiTheme="majorBidi" w:hAnsiTheme="majorBidi" w:cstheme="majorBidi"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039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4C0CD36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231732A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(196)</w:t>
            </w:r>
          </w:p>
        </w:tc>
        <w:tc>
          <w:tcPr>
            <w:tcW w:w="180" w:type="dxa"/>
          </w:tcPr>
          <w:p w14:paraId="4BFEB31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2865D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(192)</w:t>
            </w:r>
          </w:p>
        </w:tc>
        <w:tc>
          <w:tcPr>
            <w:tcW w:w="180" w:type="dxa"/>
            <w:vAlign w:val="bottom"/>
          </w:tcPr>
          <w:p w14:paraId="79D7108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AA2638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(52,395)</w:t>
            </w:r>
          </w:p>
        </w:tc>
        <w:tc>
          <w:tcPr>
            <w:tcW w:w="180" w:type="dxa"/>
            <w:vAlign w:val="bottom"/>
          </w:tcPr>
          <w:p w14:paraId="52D0694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064076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87D2495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3F12F03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(118,482)</w:t>
            </w:r>
          </w:p>
        </w:tc>
      </w:tr>
      <w:tr w:rsidR="000E0225" w:rsidRPr="009F3238" w14:paraId="3D1AE611" w14:textId="77777777" w:rsidTr="00C76BAB">
        <w:trPr>
          <w:cantSplit/>
          <w:tblHeader/>
        </w:trPr>
        <w:tc>
          <w:tcPr>
            <w:tcW w:w="1863" w:type="dxa"/>
            <w:shd w:val="clear" w:color="auto" w:fill="auto"/>
          </w:tcPr>
          <w:p w14:paraId="5066CA41" w14:textId="77777777" w:rsidR="000E0225" w:rsidRPr="009F3238" w:rsidRDefault="000E0225" w:rsidP="009C1D0C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A022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(23,791)</w:t>
            </w:r>
          </w:p>
        </w:tc>
        <w:tc>
          <w:tcPr>
            <w:tcW w:w="178" w:type="dxa"/>
            <w:vAlign w:val="bottom"/>
          </w:tcPr>
          <w:p w14:paraId="07E119D0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80844" w14:textId="77777777" w:rsidR="000E0225" w:rsidRPr="009F3238" w:rsidRDefault="000E0225" w:rsidP="009C1D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480,848</w:t>
            </w:r>
          </w:p>
        </w:tc>
        <w:tc>
          <w:tcPr>
            <w:tcW w:w="178" w:type="dxa"/>
            <w:shd w:val="clear" w:color="auto" w:fill="auto"/>
          </w:tcPr>
          <w:p w14:paraId="0652126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83935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(78,935)</w:t>
            </w:r>
          </w:p>
        </w:tc>
        <w:tc>
          <w:tcPr>
            <w:tcW w:w="178" w:type="dxa"/>
          </w:tcPr>
          <w:p w14:paraId="0BD7668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5B67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1B6CB0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6A6E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(74,129)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8EA976" w14:textId="77777777" w:rsidR="000E0225" w:rsidRPr="009F3238" w:rsidRDefault="000E0225" w:rsidP="009C1D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80C2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5C615FF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6A07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303,993</w:t>
            </w:r>
          </w:p>
        </w:tc>
        <w:tc>
          <w:tcPr>
            <w:tcW w:w="178" w:type="dxa"/>
            <w:vAlign w:val="bottom"/>
          </w:tcPr>
          <w:p w14:paraId="1F86E45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3127C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30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865</w:t>
            </w:r>
          </w:p>
        </w:tc>
        <w:tc>
          <w:tcPr>
            <w:tcW w:w="178" w:type="dxa"/>
            <w:vAlign w:val="bottom"/>
          </w:tcPr>
          <w:p w14:paraId="4C18E4F4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45089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312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131</w:t>
            </w:r>
          </w:p>
        </w:tc>
        <w:tc>
          <w:tcPr>
            <w:tcW w:w="179" w:type="dxa"/>
          </w:tcPr>
          <w:p w14:paraId="10628731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91A2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(36,600)</w:t>
            </w:r>
          </w:p>
        </w:tc>
        <w:tc>
          <w:tcPr>
            <w:tcW w:w="180" w:type="dxa"/>
          </w:tcPr>
          <w:p w14:paraId="3F9DECBD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F7F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192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6276D88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1CEDA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(52,395)</w:t>
            </w:r>
          </w:p>
        </w:tc>
        <w:tc>
          <w:tcPr>
            <w:tcW w:w="180" w:type="dxa"/>
            <w:vAlign w:val="bottom"/>
          </w:tcPr>
          <w:p w14:paraId="57894FDE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9ED36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67</w:t>
            </w:r>
          </w:p>
        </w:tc>
        <w:tc>
          <w:tcPr>
            <w:tcW w:w="180" w:type="dxa"/>
          </w:tcPr>
          <w:p w14:paraId="629E0A3B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B5C90" w14:textId="77777777" w:rsidR="000E0225" w:rsidRPr="009F3238" w:rsidRDefault="000E0225" w:rsidP="009C1D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253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876</w:t>
            </w:r>
          </w:p>
        </w:tc>
      </w:tr>
    </w:tbl>
    <w:p w14:paraId="254A8AFC" w14:textId="77777777" w:rsidR="000E0225" w:rsidRPr="009F3238" w:rsidRDefault="000E0225" w:rsidP="009C1D0C">
      <w:pPr>
        <w:outlineLvl w:val="0"/>
        <w:rPr>
          <w:rFonts w:asciiTheme="majorBidi" w:hAnsiTheme="majorBidi" w:cstheme="majorBidi"/>
          <w:b/>
          <w:bCs/>
          <w:i/>
          <w:iCs/>
        </w:rPr>
        <w:sectPr w:rsidR="000E0225" w:rsidRPr="009F3238" w:rsidSect="000E0225">
          <w:pgSz w:w="16834" w:h="11909" w:orient="landscape" w:code="9"/>
          <w:pgMar w:top="1145" w:right="1151" w:bottom="1134" w:left="1151" w:header="720" w:footer="652" w:gutter="0"/>
          <w:cols w:space="737"/>
          <w:docGrid w:linePitch="299"/>
        </w:sectPr>
      </w:pPr>
    </w:p>
    <w:p w14:paraId="0BFAB453" w14:textId="0F873849" w:rsidR="00FA5600" w:rsidRPr="009F3238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>ว</w:t>
      </w:r>
    </w:p>
    <w:p w14:paraId="2BE48A07" w14:textId="77777777" w:rsidR="00FA5600" w:rsidRPr="009F3238" w:rsidRDefault="00FA5600" w:rsidP="00FA5600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FF905" w14:textId="0BC1D528" w:rsidR="00FA5600" w:rsidRPr="009F3238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</w:t>
      </w:r>
      <w:r w:rsidR="00837E84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837E84" w:rsidRPr="009F3238">
        <w:rPr>
          <w:rFonts w:asciiTheme="majorBidi" w:hAnsiTheme="majorBidi" w:cstheme="majorBidi" w:hint="cs"/>
          <w:sz w:val="30"/>
          <w:szCs w:val="30"/>
          <w:cs/>
        </w:rPr>
        <w:t>เงินเยน และเงินเมียนมาร์จัต</w:t>
      </w:r>
      <w:r w:rsidR="00A24CDA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ที่มีต่อเงินสกุลอื่นๆ ณ 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31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</w:t>
      </w:r>
      <w:r w:rsidR="00A24CDA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ไม่คำนึงถึงผลกระทบที่มีต่อยอดขายและยอดซื้อที่คาดการณ์ไว้</w:t>
      </w:r>
    </w:p>
    <w:p w14:paraId="235123CA" w14:textId="77777777" w:rsidR="00FA5600" w:rsidRPr="009F3238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FA5600" w:rsidRPr="009F3238" w14:paraId="4BE06C1D" w14:textId="77777777" w:rsidTr="00FA5600">
        <w:trPr>
          <w:tblHeader/>
        </w:trPr>
        <w:tc>
          <w:tcPr>
            <w:tcW w:w="2699" w:type="dxa"/>
          </w:tcPr>
          <w:p w14:paraId="7AD6B04E" w14:textId="77777777" w:rsidR="00FA5600" w:rsidRPr="009F3238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19369BD2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</w:p>
        </w:tc>
        <w:tc>
          <w:tcPr>
            <w:tcW w:w="5400" w:type="dxa"/>
            <w:gridSpan w:val="7"/>
            <w:hideMark/>
          </w:tcPr>
          <w:p w14:paraId="5F0487F3" w14:textId="427CCF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FA5600" w:rsidRPr="009F3238" w14:paraId="67F79DF3" w14:textId="77777777" w:rsidTr="00FA5600">
        <w:trPr>
          <w:trHeight w:val="218"/>
          <w:tblHeader/>
        </w:trPr>
        <w:tc>
          <w:tcPr>
            <w:tcW w:w="2699" w:type="dxa"/>
            <w:hideMark/>
          </w:tcPr>
          <w:p w14:paraId="7BA07185" w14:textId="38A3E8CC" w:rsidR="00FA5600" w:rsidRPr="009F3238" w:rsidRDefault="00FA560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171" w:type="dxa"/>
            <w:hideMark/>
          </w:tcPr>
          <w:p w14:paraId="552FE51D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297575A9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1A2F8BFE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2D1A6092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FA5600" w:rsidRPr="009F3238" w14:paraId="11E5AFAC" w14:textId="77777777" w:rsidTr="00FA5600">
        <w:trPr>
          <w:tblHeader/>
        </w:trPr>
        <w:tc>
          <w:tcPr>
            <w:tcW w:w="2699" w:type="dxa"/>
          </w:tcPr>
          <w:p w14:paraId="2173561C" w14:textId="77777777" w:rsidR="00FA5600" w:rsidRPr="009F3238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60BB3A0D" w14:textId="77777777" w:rsidR="00FA5600" w:rsidRPr="009F3238" w:rsidRDefault="00FA56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09AEE250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52CC585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71A24A77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7A0FBE8C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90E02DC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9909175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28FFAE" w14:textId="77777777" w:rsidR="00FA5600" w:rsidRPr="009F3238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5600" w:rsidRPr="009F3238" w14:paraId="4A437A3B" w14:textId="77777777" w:rsidTr="00FA5600">
        <w:trPr>
          <w:tblHeader/>
        </w:trPr>
        <w:tc>
          <w:tcPr>
            <w:tcW w:w="2699" w:type="dxa"/>
          </w:tcPr>
          <w:p w14:paraId="33911DE5" w14:textId="77777777" w:rsidR="00FA5600" w:rsidRPr="009F3238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6134ADCF" w14:textId="77777777" w:rsidR="00FA5600" w:rsidRPr="009F3238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3CFCD350" w14:textId="49726D2C" w:rsidR="00FA5600" w:rsidRPr="009F3238" w:rsidRDefault="00912E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="00FA5600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9F3238" w14:paraId="5B958776" w14:textId="77777777" w:rsidTr="007D48A6">
        <w:tc>
          <w:tcPr>
            <w:tcW w:w="2699" w:type="dxa"/>
            <w:hideMark/>
          </w:tcPr>
          <w:p w14:paraId="19B4FEEE" w14:textId="77777777" w:rsidR="003E4D61" w:rsidRPr="009F3238" w:rsidRDefault="003E4D61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4FA4AD9A" w14:textId="128DCCE2" w:rsidR="003E4D61" w:rsidRPr="009F3238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7BA4CF2C" w14:textId="0F77E643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5,846</w:t>
            </w:r>
          </w:p>
        </w:tc>
        <w:tc>
          <w:tcPr>
            <w:tcW w:w="180" w:type="dxa"/>
          </w:tcPr>
          <w:p w14:paraId="7CACD034" w14:textId="77777777" w:rsidR="003E4D61" w:rsidRPr="009F3238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CBC5999" w14:textId="52CC5511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5,846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0C5FC0E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66364C7" w14:textId="3A5B7937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5,846</w:t>
            </w:r>
          </w:p>
        </w:tc>
        <w:tc>
          <w:tcPr>
            <w:tcW w:w="180" w:type="dxa"/>
          </w:tcPr>
          <w:p w14:paraId="1E1DE8E8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7CD21C" w14:textId="34162995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5,846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E4D61" w:rsidRPr="009F3238" w14:paraId="188DAF99" w14:textId="77777777" w:rsidTr="007D48A6">
        <w:tc>
          <w:tcPr>
            <w:tcW w:w="2699" w:type="dxa"/>
            <w:hideMark/>
          </w:tcPr>
          <w:p w14:paraId="127AAD7C" w14:textId="66B4B884" w:rsidR="003E4D61" w:rsidRPr="009F3238" w:rsidRDefault="003E4D61" w:rsidP="003E4D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075E2BF1" w14:textId="426D5FAC" w:rsidR="003E4D61" w:rsidRPr="009F3238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42C87160" w14:textId="4A530301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6,508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B24BE4" w14:textId="77777777" w:rsidR="003E4D61" w:rsidRPr="009F3238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9161F67" w14:textId="60DA1FE8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6,508</w:t>
            </w:r>
          </w:p>
        </w:tc>
        <w:tc>
          <w:tcPr>
            <w:tcW w:w="180" w:type="dxa"/>
          </w:tcPr>
          <w:p w14:paraId="20BF8764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EB9BA0D" w14:textId="084CC607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6,508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2383CD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842BB5" w14:textId="672CBA09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6,508</w:t>
            </w:r>
          </w:p>
        </w:tc>
      </w:tr>
      <w:tr w:rsidR="003E4D61" w:rsidRPr="009F3238" w14:paraId="0B0D714B" w14:textId="77777777" w:rsidTr="00FA5600">
        <w:tc>
          <w:tcPr>
            <w:tcW w:w="2699" w:type="dxa"/>
          </w:tcPr>
          <w:p w14:paraId="6E3C918B" w14:textId="173EAC30" w:rsidR="003E4D61" w:rsidRPr="009F3238" w:rsidRDefault="003E4D61" w:rsidP="003E4D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เงินเมียนมาร์จัต</w:t>
            </w:r>
          </w:p>
        </w:tc>
        <w:tc>
          <w:tcPr>
            <w:tcW w:w="1171" w:type="dxa"/>
          </w:tcPr>
          <w:p w14:paraId="24A874F6" w14:textId="7CA1B049" w:rsidR="003E4D61" w:rsidRPr="009F3238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</w:t>
            </w:r>
          </w:p>
        </w:tc>
        <w:tc>
          <w:tcPr>
            <w:tcW w:w="1080" w:type="dxa"/>
          </w:tcPr>
          <w:p w14:paraId="6D9BD7C2" w14:textId="5DE614BA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B117E1" w14:textId="77777777" w:rsidR="003E4D61" w:rsidRPr="009F3238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AEDC384" w14:textId="332F5852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180" w:type="dxa"/>
          </w:tcPr>
          <w:p w14:paraId="4E72824F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9FDE4FF" w14:textId="5CED1EC9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46CB60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2F4F952" w14:textId="426AE9E7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</w:tr>
    </w:tbl>
    <w:p w14:paraId="0E964957" w14:textId="72B7A2BE" w:rsidR="00FA5600" w:rsidRPr="009F3238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2E581F" w:rsidRPr="009F3238" w14:paraId="0C9D0AEC" w14:textId="77777777" w:rsidTr="00E01FE2">
        <w:trPr>
          <w:tblHeader/>
        </w:trPr>
        <w:tc>
          <w:tcPr>
            <w:tcW w:w="2699" w:type="dxa"/>
          </w:tcPr>
          <w:p w14:paraId="5C793E5E" w14:textId="77777777" w:rsidR="002E581F" w:rsidRPr="009F3238" w:rsidRDefault="002E581F" w:rsidP="00E01F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325A86D9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</w:p>
        </w:tc>
        <w:tc>
          <w:tcPr>
            <w:tcW w:w="5400" w:type="dxa"/>
            <w:gridSpan w:val="7"/>
            <w:hideMark/>
          </w:tcPr>
          <w:p w14:paraId="55F3FF7C" w14:textId="05702D80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9F323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2E581F" w:rsidRPr="009F3238" w14:paraId="6C60B2CF" w14:textId="77777777" w:rsidTr="00E01FE2">
        <w:trPr>
          <w:trHeight w:val="218"/>
          <w:tblHeader/>
        </w:trPr>
        <w:tc>
          <w:tcPr>
            <w:tcW w:w="2699" w:type="dxa"/>
            <w:hideMark/>
          </w:tcPr>
          <w:p w14:paraId="7FB8AF29" w14:textId="00115499" w:rsidR="002E581F" w:rsidRPr="009F3238" w:rsidRDefault="002E581F" w:rsidP="00E01FE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171" w:type="dxa"/>
            <w:hideMark/>
          </w:tcPr>
          <w:p w14:paraId="6B24B745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7A97CA2C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2C3400C8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620EC9CD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2E581F" w:rsidRPr="009F3238" w14:paraId="5F9D7870" w14:textId="77777777" w:rsidTr="00E01FE2">
        <w:trPr>
          <w:tblHeader/>
        </w:trPr>
        <w:tc>
          <w:tcPr>
            <w:tcW w:w="2699" w:type="dxa"/>
          </w:tcPr>
          <w:p w14:paraId="54B89A45" w14:textId="77777777" w:rsidR="002E581F" w:rsidRPr="009F3238" w:rsidRDefault="002E581F" w:rsidP="00E01F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490338A2" w14:textId="77777777" w:rsidR="002E581F" w:rsidRPr="009F3238" w:rsidRDefault="002E581F" w:rsidP="00E01FE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1BA08A73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78EC3152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182D04F0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12231F44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68733065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614717A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952268A" w14:textId="77777777" w:rsidR="002E581F" w:rsidRPr="009F3238" w:rsidRDefault="002E581F" w:rsidP="00E01F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2E581F" w:rsidRPr="009F3238" w14:paraId="7D4DFBEC" w14:textId="77777777" w:rsidTr="00E01FE2">
        <w:trPr>
          <w:tblHeader/>
        </w:trPr>
        <w:tc>
          <w:tcPr>
            <w:tcW w:w="2699" w:type="dxa"/>
          </w:tcPr>
          <w:p w14:paraId="372247B7" w14:textId="77777777" w:rsidR="002E581F" w:rsidRPr="009F3238" w:rsidRDefault="002E581F" w:rsidP="00E01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392607F4" w14:textId="77777777" w:rsidR="002E581F" w:rsidRPr="009F3238" w:rsidRDefault="002E581F" w:rsidP="00E01F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030BF8A1" w14:textId="2980C979" w:rsidR="002E581F" w:rsidRPr="009F3238" w:rsidRDefault="00086CE9" w:rsidP="00E01F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2E581F"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9F3238" w14:paraId="700CB70D" w14:textId="77777777" w:rsidTr="00E01FE2">
        <w:tc>
          <w:tcPr>
            <w:tcW w:w="2699" w:type="dxa"/>
            <w:hideMark/>
          </w:tcPr>
          <w:p w14:paraId="33C678DC" w14:textId="77777777" w:rsidR="003E4D61" w:rsidRPr="009F3238" w:rsidRDefault="003E4D61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  <w:hideMark/>
          </w:tcPr>
          <w:p w14:paraId="60175E85" w14:textId="69BDF0AF" w:rsidR="003E4D61" w:rsidRPr="009F3238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  <w:hideMark/>
          </w:tcPr>
          <w:p w14:paraId="7B9202E8" w14:textId="65C99A3E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8,468</w:t>
            </w:r>
          </w:p>
        </w:tc>
        <w:tc>
          <w:tcPr>
            <w:tcW w:w="180" w:type="dxa"/>
          </w:tcPr>
          <w:p w14:paraId="2B868262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6244A611" w14:textId="31C22C9E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8,468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7EA3CA6A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6C994874" w14:textId="7B7F91FD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8,468</w:t>
            </w:r>
          </w:p>
        </w:tc>
        <w:tc>
          <w:tcPr>
            <w:tcW w:w="180" w:type="dxa"/>
          </w:tcPr>
          <w:p w14:paraId="4F7D8566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D736C41" w14:textId="610613E5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8,468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E4D61" w:rsidRPr="009F3238" w14:paraId="06D821C2" w14:textId="77777777" w:rsidTr="00E01FE2">
        <w:tc>
          <w:tcPr>
            <w:tcW w:w="2699" w:type="dxa"/>
            <w:hideMark/>
          </w:tcPr>
          <w:p w14:paraId="32D76BD4" w14:textId="06809B1B" w:rsidR="003E4D61" w:rsidRPr="009F3238" w:rsidRDefault="003E4D61" w:rsidP="003E4D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  <w:hideMark/>
          </w:tcPr>
          <w:p w14:paraId="0D507278" w14:textId="6AB11C82" w:rsidR="003E4D61" w:rsidRPr="009F3238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  <w:hideMark/>
          </w:tcPr>
          <w:p w14:paraId="62441FE3" w14:textId="605F9504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6,315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A882D71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05442A10" w14:textId="6D69CB29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6,315</w:t>
            </w:r>
          </w:p>
        </w:tc>
        <w:tc>
          <w:tcPr>
            <w:tcW w:w="180" w:type="dxa"/>
          </w:tcPr>
          <w:p w14:paraId="230E4B68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66F92F8" w14:textId="5740F652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6,315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1662B28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7926922" w14:textId="31961DF6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6,315</w:t>
            </w:r>
          </w:p>
        </w:tc>
      </w:tr>
      <w:tr w:rsidR="003E4D61" w:rsidRPr="009F3238" w14:paraId="5A0BBC8C" w14:textId="77777777" w:rsidTr="00E01FE2">
        <w:tc>
          <w:tcPr>
            <w:tcW w:w="2699" w:type="dxa"/>
          </w:tcPr>
          <w:p w14:paraId="60A1178D" w14:textId="0E48AAE3" w:rsidR="003E4D61" w:rsidRPr="009F3238" w:rsidRDefault="003E4D61" w:rsidP="003E4D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เงินเมียนมาร์จัต</w:t>
            </w:r>
          </w:p>
        </w:tc>
        <w:tc>
          <w:tcPr>
            <w:tcW w:w="1171" w:type="dxa"/>
          </w:tcPr>
          <w:p w14:paraId="1F117349" w14:textId="2DC553BC" w:rsidR="003E4D61" w:rsidRPr="009F3238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</w:t>
            </w:r>
          </w:p>
        </w:tc>
        <w:tc>
          <w:tcPr>
            <w:tcW w:w="1080" w:type="dxa"/>
          </w:tcPr>
          <w:p w14:paraId="7B80830B" w14:textId="36839564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5,930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0C3040CC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2329911" w14:textId="61D80458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5,930</w:t>
            </w:r>
          </w:p>
        </w:tc>
        <w:tc>
          <w:tcPr>
            <w:tcW w:w="180" w:type="dxa"/>
          </w:tcPr>
          <w:p w14:paraId="5A26FB8A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48CB939" w14:textId="40DF1695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5,930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45AA7C40" w14:textId="77777777" w:rsidR="003E4D61" w:rsidRPr="009F3238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86D7419" w14:textId="3DDF45D1" w:rsidR="003E4D61" w:rsidRPr="009F3238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5,930</w:t>
            </w:r>
          </w:p>
        </w:tc>
      </w:tr>
    </w:tbl>
    <w:p w14:paraId="09EB5434" w14:textId="240A0810" w:rsidR="002E581F" w:rsidRPr="009F3238" w:rsidRDefault="002E581F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4415F51" w14:textId="7793F881" w:rsidR="002429D6" w:rsidRPr="009F3238" w:rsidRDefault="002429D6" w:rsidP="002429D6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rFonts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AF28058" w14:textId="77777777" w:rsidR="002429D6" w:rsidRPr="009F3238" w:rsidRDefault="002429D6" w:rsidP="002429D6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6432623E" w14:textId="77777777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ความเสี่ยงด้านอัตราดอกเบี้ย</w:t>
      </w:r>
      <w:r w:rsidRPr="009F3238">
        <w:rPr>
          <w:rFonts w:hint="cs"/>
          <w:sz w:val="30"/>
          <w:szCs w:val="30"/>
          <w:cs/>
        </w:rPr>
        <w:t>เป็น</w:t>
      </w:r>
      <w:r w:rsidRPr="009F3238">
        <w:rPr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Pr="009F3238">
        <w:rPr>
          <w:rFonts w:hint="cs"/>
          <w:spacing w:val="2"/>
          <w:sz w:val="30"/>
          <w:szCs w:val="30"/>
          <w:cs/>
        </w:rPr>
        <w:t>ซึ่ง</w:t>
      </w:r>
      <w:r w:rsidRPr="009F3238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14:paraId="7BEFE027" w14:textId="77777777" w:rsidR="002429D6" w:rsidRPr="009F3238" w:rsidRDefault="002429D6" w:rsidP="002429D6">
      <w:pPr>
        <w:spacing w:line="240" w:lineRule="auto"/>
        <w:rPr>
          <w:sz w:val="20"/>
          <w:szCs w:val="20"/>
        </w:rPr>
      </w:pPr>
    </w:p>
    <w:tbl>
      <w:tblPr>
        <w:tblStyle w:val="TableGrid"/>
        <w:tblW w:w="916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270"/>
        <w:gridCol w:w="1260"/>
        <w:gridCol w:w="270"/>
        <w:gridCol w:w="1170"/>
        <w:gridCol w:w="268"/>
        <w:gridCol w:w="1080"/>
      </w:tblGrid>
      <w:tr w:rsidR="002429D6" w:rsidRPr="009F3238" w14:paraId="39C5AC1C" w14:textId="77777777" w:rsidTr="00B35125">
        <w:trPr>
          <w:tblHeader/>
        </w:trPr>
        <w:tc>
          <w:tcPr>
            <w:tcW w:w="3672" w:type="dxa"/>
            <w:hideMark/>
          </w:tcPr>
          <w:p w14:paraId="3C772D22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00" w:type="dxa"/>
            <w:gridSpan w:val="3"/>
            <w:hideMark/>
          </w:tcPr>
          <w:p w14:paraId="430B39A8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0AFC6BD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518" w:type="dxa"/>
            <w:gridSpan w:val="3"/>
            <w:hideMark/>
          </w:tcPr>
          <w:p w14:paraId="1267F8EF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429D6" w:rsidRPr="009F3238" w14:paraId="4E0732CE" w14:textId="77777777" w:rsidTr="00B35125">
        <w:trPr>
          <w:tblHeader/>
        </w:trPr>
        <w:tc>
          <w:tcPr>
            <w:tcW w:w="3672" w:type="dxa"/>
            <w:hideMark/>
          </w:tcPr>
          <w:p w14:paraId="6F688C5B" w14:textId="13CE66A8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="00B873FC"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18DD6543" w14:textId="45E474DA" w:rsidR="002429D6" w:rsidRPr="009F3238" w:rsidRDefault="00B873FC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2563</w:t>
            </w:r>
          </w:p>
        </w:tc>
        <w:tc>
          <w:tcPr>
            <w:tcW w:w="270" w:type="dxa"/>
          </w:tcPr>
          <w:p w14:paraId="00828BE4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hideMark/>
          </w:tcPr>
          <w:p w14:paraId="2B3D676C" w14:textId="50FE2F90" w:rsidR="002429D6" w:rsidRPr="009F3238" w:rsidRDefault="00B873FC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2562</w:t>
            </w:r>
          </w:p>
        </w:tc>
        <w:tc>
          <w:tcPr>
            <w:tcW w:w="270" w:type="dxa"/>
          </w:tcPr>
          <w:p w14:paraId="6DB5598C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613947DB" w14:textId="64510549" w:rsidR="002429D6" w:rsidRPr="009F3238" w:rsidRDefault="00B873FC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2563</w:t>
            </w:r>
          </w:p>
        </w:tc>
        <w:tc>
          <w:tcPr>
            <w:tcW w:w="268" w:type="dxa"/>
          </w:tcPr>
          <w:p w14:paraId="6D8685AE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CC35E58" w14:textId="4E0DFBCB" w:rsidR="002429D6" w:rsidRPr="009F3238" w:rsidRDefault="00B873FC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2562</w:t>
            </w:r>
          </w:p>
        </w:tc>
      </w:tr>
      <w:tr w:rsidR="002429D6" w:rsidRPr="009F3238" w14:paraId="19346AC2" w14:textId="77777777" w:rsidTr="00B35125">
        <w:trPr>
          <w:tblHeader/>
        </w:trPr>
        <w:tc>
          <w:tcPr>
            <w:tcW w:w="3672" w:type="dxa"/>
            <w:hideMark/>
          </w:tcPr>
          <w:p w14:paraId="0534E4B4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88" w:type="dxa"/>
            <w:gridSpan w:val="7"/>
            <w:hideMark/>
          </w:tcPr>
          <w:p w14:paraId="59367507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2429D6" w:rsidRPr="009F3238" w14:paraId="346FF0EC" w14:textId="77777777" w:rsidTr="00B35125">
        <w:tc>
          <w:tcPr>
            <w:tcW w:w="3672" w:type="dxa"/>
            <w:hideMark/>
          </w:tcPr>
          <w:p w14:paraId="0AF04675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3ECBAFE6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727E9A4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413AFF50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F616586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268087C5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2BE54BFC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6A0DDF6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429D6" w:rsidRPr="009F3238" w14:paraId="1FB03BDB" w14:textId="77777777" w:rsidTr="00B35125">
        <w:tc>
          <w:tcPr>
            <w:tcW w:w="3672" w:type="dxa"/>
            <w:hideMark/>
          </w:tcPr>
          <w:p w14:paraId="457A5D4F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025A75CC" w14:textId="14B19A0C" w:rsidR="002429D6" w:rsidRPr="009F3238" w:rsidRDefault="00D70ACB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2,694,87</w:t>
            </w:r>
            <w:r w:rsidR="001240A2"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270" w:type="dxa"/>
          </w:tcPr>
          <w:p w14:paraId="6365BB45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50CE2DB2" w14:textId="259FEADC" w:rsidR="002429D6" w:rsidRPr="009F3238" w:rsidRDefault="00D73F7D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5,057,812</w:t>
            </w:r>
          </w:p>
        </w:tc>
        <w:tc>
          <w:tcPr>
            <w:tcW w:w="270" w:type="dxa"/>
          </w:tcPr>
          <w:p w14:paraId="10BBD82A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1607636" w14:textId="5B2D16BD" w:rsidR="002429D6" w:rsidRPr="009F3238" w:rsidRDefault="00D70ACB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2,007,927</w:t>
            </w:r>
          </w:p>
        </w:tc>
        <w:tc>
          <w:tcPr>
            <w:tcW w:w="268" w:type="dxa"/>
            <w:vAlign w:val="center"/>
          </w:tcPr>
          <w:p w14:paraId="3CA3BCE0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091AD3F" w14:textId="2E792523" w:rsidR="002429D6" w:rsidRPr="009F3238" w:rsidRDefault="00D70ACB" w:rsidP="00D70AC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4,023,331</w:t>
            </w:r>
          </w:p>
        </w:tc>
      </w:tr>
      <w:tr w:rsidR="002429D6" w:rsidRPr="009F3238" w14:paraId="30F49D95" w14:textId="77777777" w:rsidTr="00B35125">
        <w:tc>
          <w:tcPr>
            <w:tcW w:w="3672" w:type="dxa"/>
            <w:hideMark/>
          </w:tcPr>
          <w:p w14:paraId="46F4FEAD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AFC94" w14:textId="1D36B284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(416,908)</w:t>
            </w:r>
          </w:p>
        </w:tc>
        <w:tc>
          <w:tcPr>
            <w:tcW w:w="270" w:type="dxa"/>
          </w:tcPr>
          <w:p w14:paraId="4F18896A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C8491" w14:textId="3C9185CF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(381,337)</w:t>
            </w:r>
          </w:p>
        </w:tc>
        <w:tc>
          <w:tcPr>
            <w:tcW w:w="270" w:type="dxa"/>
          </w:tcPr>
          <w:p w14:paraId="27569F72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F9A20" w14:textId="613F9A6E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(92,260)</w:t>
            </w:r>
          </w:p>
        </w:tc>
        <w:tc>
          <w:tcPr>
            <w:tcW w:w="268" w:type="dxa"/>
            <w:vAlign w:val="center"/>
          </w:tcPr>
          <w:p w14:paraId="5A38A2ED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CF4E1D" w14:textId="5C7638D7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(39,710)</w:t>
            </w:r>
          </w:p>
        </w:tc>
      </w:tr>
      <w:tr w:rsidR="002429D6" w:rsidRPr="009F3238" w14:paraId="6E98F617" w14:textId="77777777" w:rsidTr="00D772FD">
        <w:tc>
          <w:tcPr>
            <w:tcW w:w="3672" w:type="dxa"/>
          </w:tcPr>
          <w:p w14:paraId="334E17F3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F98F4E" w14:textId="43A3D96C" w:rsidR="002429D6" w:rsidRPr="009F3238" w:rsidRDefault="00D70ACB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2,277,9</w:t>
            </w:r>
            <w:r w:rsidR="001240A2"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69</w:t>
            </w:r>
          </w:p>
        </w:tc>
        <w:tc>
          <w:tcPr>
            <w:tcW w:w="270" w:type="dxa"/>
          </w:tcPr>
          <w:p w14:paraId="61FB8EDB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A45A81" w14:textId="05F7E18B" w:rsidR="002429D6" w:rsidRPr="009F3238" w:rsidRDefault="00D73F7D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4,676,475</w:t>
            </w:r>
          </w:p>
        </w:tc>
        <w:tc>
          <w:tcPr>
            <w:tcW w:w="270" w:type="dxa"/>
          </w:tcPr>
          <w:p w14:paraId="5E30AC67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2C556" w14:textId="70723EDC" w:rsidR="002429D6" w:rsidRPr="009F3238" w:rsidRDefault="00D70ACB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1,915,667</w:t>
            </w:r>
          </w:p>
        </w:tc>
        <w:tc>
          <w:tcPr>
            <w:tcW w:w="268" w:type="dxa"/>
            <w:vAlign w:val="center"/>
          </w:tcPr>
          <w:p w14:paraId="5E692684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F79197" w14:textId="6C91BAD6" w:rsidR="002429D6" w:rsidRPr="009F3238" w:rsidRDefault="00D70ACB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3,983,621</w:t>
            </w:r>
          </w:p>
        </w:tc>
      </w:tr>
      <w:tr w:rsidR="002429D6" w:rsidRPr="009F3238" w14:paraId="6BD07C1E" w14:textId="77777777" w:rsidTr="00B35125">
        <w:tc>
          <w:tcPr>
            <w:tcW w:w="3672" w:type="dxa"/>
          </w:tcPr>
          <w:p w14:paraId="72FAACE3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C7725C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F7AEA7F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82D105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A998036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D877D4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  <w:vAlign w:val="center"/>
          </w:tcPr>
          <w:p w14:paraId="6479BC2E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352B72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429D6" w:rsidRPr="009F3238" w14:paraId="082E22DF" w14:textId="77777777" w:rsidTr="00B35125">
        <w:tc>
          <w:tcPr>
            <w:tcW w:w="3672" w:type="dxa"/>
            <w:hideMark/>
          </w:tcPr>
          <w:p w14:paraId="38368495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1E89215F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DD1F9CE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B690178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66A23D3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0ED1738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  <w:vAlign w:val="center"/>
          </w:tcPr>
          <w:p w14:paraId="22A07059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002D83C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429D6" w:rsidRPr="009F3238" w14:paraId="6C191F31" w14:textId="77777777" w:rsidTr="00B35125">
        <w:tc>
          <w:tcPr>
            <w:tcW w:w="3672" w:type="dxa"/>
            <w:hideMark/>
          </w:tcPr>
          <w:p w14:paraId="6CFC6F28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2B415305" w14:textId="686F1D9E" w:rsidR="002429D6" w:rsidRPr="009F3238" w:rsidRDefault="009A3F59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624,832</w:t>
            </w:r>
          </w:p>
        </w:tc>
        <w:tc>
          <w:tcPr>
            <w:tcW w:w="270" w:type="dxa"/>
            <w:vAlign w:val="center"/>
          </w:tcPr>
          <w:p w14:paraId="041AA4C9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D306ED1" w14:textId="3FEBC162" w:rsidR="002429D6" w:rsidRPr="009F3238" w:rsidRDefault="009A3F59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1,571,202</w:t>
            </w:r>
          </w:p>
        </w:tc>
        <w:tc>
          <w:tcPr>
            <w:tcW w:w="270" w:type="dxa"/>
          </w:tcPr>
          <w:p w14:paraId="1617F975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0C9B374" w14:textId="02E6F9A9" w:rsidR="002429D6" w:rsidRPr="009F3238" w:rsidRDefault="009A3F59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1,849,590</w:t>
            </w:r>
          </w:p>
        </w:tc>
        <w:tc>
          <w:tcPr>
            <w:tcW w:w="268" w:type="dxa"/>
            <w:vAlign w:val="center"/>
          </w:tcPr>
          <w:p w14:paraId="44F63A96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5327757" w14:textId="2717C113" w:rsidR="002429D6" w:rsidRPr="009F3238" w:rsidRDefault="009A3F59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2,262,438</w:t>
            </w:r>
          </w:p>
        </w:tc>
      </w:tr>
      <w:tr w:rsidR="002429D6" w:rsidRPr="009F3238" w14:paraId="08892A57" w14:textId="77777777" w:rsidTr="00B35125">
        <w:tc>
          <w:tcPr>
            <w:tcW w:w="3672" w:type="dxa"/>
            <w:hideMark/>
          </w:tcPr>
          <w:p w14:paraId="1ACE8BCC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5C14B" w14:textId="2A2DBD12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(916,689)</w:t>
            </w:r>
          </w:p>
        </w:tc>
        <w:tc>
          <w:tcPr>
            <w:tcW w:w="270" w:type="dxa"/>
            <w:vAlign w:val="center"/>
          </w:tcPr>
          <w:p w14:paraId="236505DB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E7175" w14:textId="218F8878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(120,865)</w:t>
            </w:r>
          </w:p>
        </w:tc>
        <w:tc>
          <w:tcPr>
            <w:tcW w:w="270" w:type="dxa"/>
          </w:tcPr>
          <w:p w14:paraId="5A73851C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65F1D" w14:textId="436EEAFE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(1,092,051)</w:t>
            </w:r>
          </w:p>
        </w:tc>
        <w:tc>
          <w:tcPr>
            <w:tcW w:w="268" w:type="dxa"/>
            <w:vAlign w:val="center"/>
          </w:tcPr>
          <w:p w14:paraId="013B8A25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F602A" w14:textId="089EBB97" w:rsidR="002429D6" w:rsidRPr="009F3238" w:rsidRDefault="00D70ACB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(893,830)</w:t>
            </w:r>
          </w:p>
        </w:tc>
      </w:tr>
      <w:tr w:rsidR="002429D6" w:rsidRPr="009F3238" w14:paraId="7D1CF93A" w14:textId="77777777" w:rsidTr="00D772FD">
        <w:tc>
          <w:tcPr>
            <w:tcW w:w="3672" w:type="dxa"/>
          </w:tcPr>
          <w:p w14:paraId="112A0CF2" w14:textId="77777777" w:rsidR="002429D6" w:rsidRPr="009F3238" w:rsidRDefault="002429D6" w:rsidP="00B351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3F6261" w14:textId="750EE94A" w:rsidR="002429D6" w:rsidRPr="009F3238" w:rsidRDefault="009A3F59" w:rsidP="00FF63A9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(291,857)</w:t>
            </w:r>
          </w:p>
        </w:tc>
        <w:tc>
          <w:tcPr>
            <w:tcW w:w="270" w:type="dxa"/>
            <w:vAlign w:val="center"/>
          </w:tcPr>
          <w:p w14:paraId="3BADDB23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BC9486" w14:textId="4C710115" w:rsidR="002429D6" w:rsidRPr="009F3238" w:rsidRDefault="009A3F59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1,450,337</w:t>
            </w:r>
          </w:p>
        </w:tc>
        <w:tc>
          <w:tcPr>
            <w:tcW w:w="270" w:type="dxa"/>
          </w:tcPr>
          <w:p w14:paraId="389AA51B" w14:textId="77777777" w:rsidR="002429D6" w:rsidRPr="009F3238" w:rsidRDefault="002429D6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BCE124" w14:textId="6005578F" w:rsidR="002429D6" w:rsidRPr="009F3238" w:rsidRDefault="009A3F59" w:rsidP="00B351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757,539</w:t>
            </w:r>
          </w:p>
        </w:tc>
        <w:tc>
          <w:tcPr>
            <w:tcW w:w="268" w:type="dxa"/>
            <w:vAlign w:val="center"/>
          </w:tcPr>
          <w:p w14:paraId="2C15DDDF" w14:textId="77777777" w:rsidR="002429D6" w:rsidRPr="009F3238" w:rsidRDefault="002429D6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ED8BE7" w14:textId="78B712B6" w:rsidR="002429D6" w:rsidRPr="009F3238" w:rsidRDefault="009A3F59" w:rsidP="00B351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1,368,608</w:t>
            </w:r>
          </w:p>
        </w:tc>
      </w:tr>
    </w:tbl>
    <w:p w14:paraId="2686CD8D" w14:textId="77777777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i/>
          <w:iCs/>
          <w:sz w:val="30"/>
          <w:szCs w:val="30"/>
          <w:cs/>
        </w:rPr>
      </w:pPr>
    </w:p>
    <w:p w14:paraId="013C90C8" w14:textId="77777777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0B8AE8E1" w14:textId="77777777" w:rsidR="002429D6" w:rsidRPr="009F3238" w:rsidRDefault="002429D6" w:rsidP="002429D6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B14B742" w14:textId="09910C61" w:rsidR="002429D6" w:rsidRDefault="00D772FD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A6C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9F3238">
        <w:rPr>
          <w:rFonts w:asciiTheme="majorBidi" w:hAnsiTheme="majorBidi" w:cstheme="majorBidi"/>
          <w:sz w:val="30"/>
          <w:szCs w:val="30"/>
          <w:cs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="002429D6" w:rsidRPr="00FA6C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9F3238">
        <w:rPr>
          <w:rFonts w:asciiTheme="majorBidi" w:hAnsiTheme="majorBidi" w:cstheme="majorBidi"/>
          <w:sz w:val="30"/>
          <w:szCs w:val="30"/>
          <w:cs/>
        </w:rPr>
        <w:t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="002429D6"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67ED3AB7" w14:textId="77777777" w:rsidR="00FA6CC2" w:rsidRPr="009F3238" w:rsidRDefault="00FA6CC2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17057" w14:textId="773C4AD4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</w:t>
      </w:r>
      <w:r w:rsidR="004648E4" w:rsidRPr="009F3238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4648E4" w:rsidRPr="009F3238">
        <w:rPr>
          <w:rFonts w:asciiTheme="majorBidi" w:hAnsiTheme="majorBidi" w:cstheme="majorBidi"/>
          <w:sz w:val="30"/>
          <w:szCs w:val="30"/>
        </w:rPr>
        <w:t>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</w:t>
      </w:r>
      <w:r w:rsidR="00466D69" w:rsidRPr="009F3238">
        <w:rPr>
          <w:rFonts w:asciiTheme="majorBidi" w:hAnsiTheme="majorBidi" w:cstheme="majorBidi" w:hint="cs"/>
          <w:sz w:val="30"/>
          <w:szCs w:val="30"/>
          <w:cs/>
        </w:rPr>
        <w:t>นหรือลดลง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อย่างมี</w:t>
      </w:r>
      <w:r w:rsidR="00E5390F" w:rsidRPr="009F3238">
        <w:rPr>
          <w:rFonts w:asciiTheme="majorBidi" w:hAnsiTheme="majorBidi" w:cstheme="majorBidi" w:hint="cs"/>
          <w:sz w:val="30"/>
          <w:szCs w:val="30"/>
          <w:cs/>
        </w:rPr>
        <w:t>นัย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="00466D69" w:rsidRPr="009F3238">
        <w:rPr>
          <w:rFonts w:asciiTheme="majorBidi" w:hAnsiTheme="majorBidi" w:cstheme="majorBidi" w:hint="cs"/>
          <w:sz w:val="30"/>
          <w:szCs w:val="30"/>
          <w:cs/>
        </w:rPr>
        <w:t>ในส่วนของ</w:t>
      </w:r>
      <w:r w:rsidR="00A24CDA">
        <w:rPr>
          <w:rFonts w:asciiTheme="majorBidi" w:hAnsiTheme="majorBidi" w:cstheme="majorBidi"/>
          <w:sz w:val="30"/>
          <w:szCs w:val="30"/>
        </w:rPr>
        <w:br/>
      </w:r>
      <w:r w:rsidR="00466D69" w:rsidRPr="009F3238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466D69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466BB" w:rsidRPr="009F3238">
        <w:rPr>
          <w:rFonts w:asciiTheme="majorBidi" w:hAnsiTheme="majorBidi" w:cstheme="majorBidi"/>
          <w:i/>
          <w:iCs/>
          <w:sz w:val="30"/>
          <w:szCs w:val="30"/>
        </w:rPr>
        <w:t>8.3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การวิเคราะห์ข้างต้นสมมติว่าตัวแปรอื่นโดยเฉพาะอัตราแลกเปลี่ยน</w:t>
      </w:r>
      <w:r w:rsidR="00A24CDA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เงินตราต่างประเทศให้คงที่ </w:t>
      </w:r>
    </w:p>
    <w:p w14:paraId="1E0D7F3E" w14:textId="77777777" w:rsidR="00C11B4B" w:rsidRPr="009F3238" w:rsidRDefault="00C11B4B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087998" w14:textId="6B223D63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="Times New Roman" w:hAnsi="Times New Roman" w:cs="Cordia New"/>
          <w:b/>
          <w:bCs/>
          <w:color w:val="0000FF"/>
          <w:sz w:val="30"/>
          <w:szCs w:val="30"/>
          <w:cs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9F3238">
        <w:rPr>
          <w:i/>
          <w:iCs/>
          <w:sz w:val="30"/>
          <w:szCs w:val="30"/>
          <w:cs/>
        </w:rPr>
        <w:t>วิเคราะห์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ความอ่อนไหวในกระแสเงินสดของเครื่องมือที่มีอัตราดอกเบี้ยผันแปร</w:t>
      </w:r>
    </w:p>
    <w:p w14:paraId="450A4AC8" w14:textId="0B4B1BCF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9EC5A" w14:textId="3CB613F2" w:rsidR="00466D69" w:rsidRPr="009F3238" w:rsidRDefault="00466D69" w:rsidP="00466D69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</w:t>
      </w:r>
      <w:r w:rsidR="00912E5B" w:rsidRPr="009F3238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912E5B" w:rsidRPr="009F323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912E5B" w:rsidRPr="009F3238">
        <w:rPr>
          <w:rFonts w:asciiTheme="majorBidi" w:hAnsiTheme="majorBidi" w:cstheme="majorBidi"/>
          <w:sz w:val="30"/>
          <w:szCs w:val="30"/>
        </w:rPr>
        <w:t>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ทำให้เกิดการเพิ่มขึ้นหรือลดลง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>และกำไรหรือขาดทุน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36E3AD01" w14:textId="77777777" w:rsidR="002429D6" w:rsidRPr="009F3238" w:rsidRDefault="002429D6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8BFD103" w14:textId="77777777" w:rsidR="00082F92" w:rsidRPr="009F3238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1C24672" w14:textId="77777777" w:rsidR="00082F92" w:rsidRPr="009F3238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369B14F7" w14:textId="7E130827" w:rsidR="002429D6" w:rsidRPr="009F3238" w:rsidRDefault="002429D6" w:rsidP="002429D6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การบริหารจัดการทุน</w:t>
      </w:r>
    </w:p>
    <w:p w14:paraId="23B53708" w14:textId="7A0CFB01" w:rsidR="00FA5600" w:rsidRPr="009F3238" w:rsidRDefault="00FA5600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5F06520B" w14:textId="048E692E" w:rsidR="00FA5600" w:rsidRPr="009F3238" w:rsidRDefault="002429D6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9F3238">
        <w:rPr>
          <w:rFonts w:hint="cs"/>
          <w:sz w:val="30"/>
          <w:szCs w:val="30"/>
          <w:cs/>
        </w:rPr>
        <w:t>น</w:t>
      </w:r>
      <w:r w:rsidRPr="009F3238">
        <w:rPr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F4DC8C8" w14:textId="57549362" w:rsidR="00092727" w:rsidRPr="009F3238" w:rsidRDefault="00092727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416FC1E" w14:textId="708D4F8E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 xml:space="preserve">ภาระผูกพัน </w:t>
      </w:r>
    </w:p>
    <w:p w14:paraId="70D2CC15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9F3238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9F3238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9F3238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092727" w:rsidRPr="009F3238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5ECCB269" w:rsidR="00092727" w:rsidRPr="009F3238" w:rsidRDefault="00B873FC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B5ED428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0F922FB0" w:rsidR="00092727" w:rsidRPr="009F3238" w:rsidRDefault="00B873FC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3D40491D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7C0508E7" w:rsidR="00092727" w:rsidRPr="009F3238" w:rsidRDefault="00B873FC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04273867" w14:textId="77777777" w:rsidR="00092727" w:rsidRPr="009F3238" w:rsidRDefault="00092727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194040F2" w:rsidR="00092727" w:rsidRPr="009F3238" w:rsidRDefault="00B873FC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92727" w:rsidRPr="009F3238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9F3238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9F3238" w14:paraId="0B09682E" w14:textId="77777777" w:rsidTr="006B2D79">
        <w:tc>
          <w:tcPr>
            <w:tcW w:w="1997" w:type="pct"/>
          </w:tcPr>
          <w:p w14:paraId="142D11CC" w14:textId="77777777" w:rsidR="00092727" w:rsidRPr="009F3238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9F3238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9F3238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092727" w:rsidRPr="009F3238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0C4" w:rsidRPr="009F3238" w14:paraId="104AD821" w14:textId="77777777" w:rsidTr="006B2D79">
        <w:tc>
          <w:tcPr>
            <w:tcW w:w="1997" w:type="pct"/>
          </w:tcPr>
          <w:p w14:paraId="02EE5F11" w14:textId="77777777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0DC1C50D" w14:textId="1D958052" w:rsidR="00E630C4" w:rsidRPr="009F3238" w:rsidRDefault="007F7FF4" w:rsidP="007F7FF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558</w:t>
            </w:r>
            <w:r w:rsidR="00E630C4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34</w:t>
            </w:r>
            <w:r w:rsidR="00D44BEC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29" w:type="pct"/>
          </w:tcPr>
          <w:p w14:paraId="5DB14E34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1DA4C204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319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863</w:t>
            </w:r>
          </w:p>
        </w:tc>
        <w:tc>
          <w:tcPr>
            <w:tcW w:w="129" w:type="pct"/>
          </w:tcPr>
          <w:p w14:paraId="2BA9FFA6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64313B8A" w:rsidR="00E630C4" w:rsidRPr="009F3238" w:rsidRDefault="00D44BEC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95,266</w:t>
            </w:r>
          </w:p>
        </w:tc>
        <w:tc>
          <w:tcPr>
            <w:tcW w:w="129" w:type="pct"/>
          </w:tcPr>
          <w:p w14:paraId="1A8138BD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75B4709E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46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</w:rPr>
              <w:t>017</w:t>
            </w:r>
          </w:p>
        </w:tc>
      </w:tr>
      <w:tr w:rsidR="00E630C4" w:rsidRPr="009F3238" w14:paraId="38567BA1" w14:textId="77777777" w:rsidTr="006B2D79">
        <w:tc>
          <w:tcPr>
            <w:tcW w:w="1997" w:type="pct"/>
          </w:tcPr>
          <w:p w14:paraId="225217C6" w14:textId="77777777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4266B9BB" w14:textId="1B196107" w:rsidR="00E630C4" w:rsidRPr="009F3238" w:rsidRDefault="00D44BEC" w:rsidP="007F7FF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1,851,485</w:t>
            </w:r>
          </w:p>
        </w:tc>
        <w:tc>
          <w:tcPr>
            <w:tcW w:w="129" w:type="pct"/>
          </w:tcPr>
          <w:p w14:paraId="79F01A9D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39F785" w14:textId="144A3771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960,154</w:t>
            </w:r>
          </w:p>
        </w:tc>
        <w:tc>
          <w:tcPr>
            <w:tcW w:w="129" w:type="pct"/>
          </w:tcPr>
          <w:p w14:paraId="49D94DCE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08AC349" w14:textId="7935F967" w:rsidR="00E630C4" w:rsidRPr="009F3238" w:rsidRDefault="00D44BEC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330,101</w:t>
            </w:r>
          </w:p>
        </w:tc>
        <w:tc>
          <w:tcPr>
            <w:tcW w:w="129" w:type="pct"/>
          </w:tcPr>
          <w:p w14:paraId="56728D20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39CFB04" w14:textId="1C1EDDBC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618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</w:rPr>
              <w:t>897</w:t>
            </w:r>
          </w:p>
        </w:tc>
      </w:tr>
      <w:tr w:rsidR="00E630C4" w:rsidRPr="009F3238" w14:paraId="6F6849DB" w14:textId="77777777" w:rsidTr="006B2D79">
        <w:tc>
          <w:tcPr>
            <w:tcW w:w="1997" w:type="pct"/>
          </w:tcPr>
          <w:p w14:paraId="6F4829D2" w14:textId="0EE65A10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6" w:type="pct"/>
          </w:tcPr>
          <w:p w14:paraId="3E79455D" w14:textId="708DD515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2,243</w:t>
            </w:r>
          </w:p>
        </w:tc>
        <w:tc>
          <w:tcPr>
            <w:tcW w:w="129" w:type="pct"/>
          </w:tcPr>
          <w:p w14:paraId="4D66E62A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98A9E1" w14:textId="4E3C5AAA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14,859</w:t>
            </w:r>
          </w:p>
        </w:tc>
        <w:tc>
          <w:tcPr>
            <w:tcW w:w="129" w:type="pct"/>
          </w:tcPr>
          <w:p w14:paraId="1EBA07AA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C4C006" w14:textId="1403AF4B" w:rsidR="00E630C4" w:rsidRPr="009F3238" w:rsidRDefault="00E630C4" w:rsidP="00D62F7B">
            <w:pPr>
              <w:pStyle w:val="BodyText"/>
              <w:tabs>
                <w:tab w:val="decimal" w:pos="1244"/>
              </w:tabs>
              <w:spacing w:after="0"/>
              <w:ind w:left="-108" w:right="32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079A05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2AC849D" w14:textId="79234182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12,847</w:t>
            </w:r>
          </w:p>
        </w:tc>
      </w:tr>
      <w:tr w:rsidR="00E630C4" w:rsidRPr="009F3238" w14:paraId="5E7A49D5" w14:textId="77777777" w:rsidTr="006B2D79">
        <w:tc>
          <w:tcPr>
            <w:tcW w:w="1997" w:type="pct"/>
          </w:tcPr>
          <w:p w14:paraId="2A41A56E" w14:textId="3A08CAE8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74417B" w14:textId="5C52D7C5" w:rsidR="00E630C4" w:rsidRPr="009F3238" w:rsidRDefault="00D44BEC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20,042</w:t>
            </w:r>
          </w:p>
        </w:tc>
        <w:tc>
          <w:tcPr>
            <w:tcW w:w="129" w:type="pct"/>
          </w:tcPr>
          <w:p w14:paraId="0E00E154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D11E98" w14:textId="4C13BAC9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319</w:t>
            </w:r>
          </w:p>
        </w:tc>
        <w:tc>
          <w:tcPr>
            <w:tcW w:w="129" w:type="pct"/>
          </w:tcPr>
          <w:p w14:paraId="3B8F8735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42DBDE" w14:textId="739FBE0A" w:rsidR="00E630C4" w:rsidRPr="009F3238" w:rsidRDefault="00D44BEC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19,906</w:t>
            </w:r>
          </w:p>
        </w:tc>
        <w:tc>
          <w:tcPr>
            <w:tcW w:w="129" w:type="pct"/>
          </w:tcPr>
          <w:p w14:paraId="7BF97E6E" w14:textId="77777777" w:rsidR="00E630C4" w:rsidRPr="009F3238" w:rsidRDefault="00E630C4" w:rsidP="00E630C4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D74374D" w14:textId="681C850F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58,346</w:t>
            </w:r>
          </w:p>
        </w:tc>
      </w:tr>
      <w:tr w:rsidR="00E630C4" w:rsidRPr="009F3238" w14:paraId="26C7C466" w14:textId="77777777" w:rsidTr="006B2D79">
        <w:tc>
          <w:tcPr>
            <w:tcW w:w="1997" w:type="pct"/>
          </w:tcPr>
          <w:p w14:paraId="146F4773" w14:textId="77777777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14BCCE" w14:textId="5696A8F4" w:rsidR="00E630C4" w:rsidRPr="009F3238" w:rsidRDefault="007F7FF4" w:rsidP="00D44BE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D44BEC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432,113</w:t>
            </w:r>
          </w:p>
        </w:tc>
        <w:tc>
          <w:tcPr>
            <w:tcW w:w="129" w:type="pct"/>
          </w:tcPr>
          <w:p w14:paraId="129BDCE4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075D732" w14:textId="6D4EE13F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1,355,195</w:t>
            </w:r>
          </w:p>
        </w:tc>
        <w:tc>
          <w:tcPr>
            <w:tcW w:w="129" w:type="pct"/>
          </w:tcPr>
          <w:p w14:paraId="43CD4DC4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2D1F50" w14:textId="0DB2CEE0" w:rsidR="00E630C4" w:rsidRPr="009F3238" w:rsidRDefault="00D44BEC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445,273</w:t>
            </w:r>
          </w:p>
        </w:tc>
        <w:tc>
          <w:tcPr>
            <w:tcW w:w="129" w:type="pct"/>
          </w:tcPr>
          <w:p w14:paraId="7C170D76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B6C5A0F" w14:textId="06683B3F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736,107</w:t>
            </w:r>
          </w:p>
        </w:tc>
      </w:tr>
      <w:tr w:rsidR="00E630C4" w:rsidRPr="009F3238" w14:paraId="775775F5" w14:textId="77777777" w:rsidTr="006B2D79">
        <w:trPr>
          <w:trHeight w:val="427"/>
        </w:trPr>
        <w:tc>
          <w:tcPr>
            <w:tcW w:w="1997" w:type="pct"/>
          </w:tcPr>
          <w:p w14:paraId="58C63374" w14:textId="77777777" w:rsidR="00E630C4" w:rsidRPr="009F3238" w:rsidRDefault="00E630C4" w:rsidP="00E630C4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B0BE09" w14:textId="77777777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E630C4" w:rsidRPr="009F3238" w:rsidRDefault="00E630C4" w:rsidP="00E630C4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356D8BA0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E630C4" w:rsidRPr="009F3238" w:rsidRDefault="00E630C4" w:rsidP="00E630C4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0C4" w:rsidRPr="009F3238" w14:paraId="7B95D9AB" w14:textId="77777777" w:rsidTr="006B2D79">
        <w:tc>
          <w:tcPr>
            <w:tcW w:w="1997" w:type="pct"/>
          </w:tcPr>
          <w:p w14:paraId="40421F07" w14:textId="77777777" w:rsidR="00E630C4" w:rsidRPr="009F3238" w:rsidRDefault="00E630C4" w:rsidP="00E630C4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3AD1B85" w14:textId="77777777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3059E32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92DF0B" w14:textId="77777777" w:rsidR="00E630C4" w:rsidRPr="009F3238" w:rsidRDefault="00E630C4" w:rsidP="00E630C4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83A501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5DE271" w14:textId="77777777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5FC4E30A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F46D63E" w14:textId="77777777" w:rsidR="00E630C4" w:rsidRPr="009F3238" w:rsidRDefault="00E630C4" w:rsidP="00E630C4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0C4" w:rsidRPr="009F3238" w14:paraId="0FFAC6CA" w14:textId="77777777" w:rsidTr="006B2D79">
        <w:tc>
          <w:tcPr>
            <w:tcW w:w="1997" w:type="pct"/>
          </w:tcPr>
          <w:p w14:paraId="3ECC6A76" w14:textId="77777777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431CF5BA" w14:textId="6D6C6F27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438</w:t>
            </w: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251</w:t>
            </w:r>
          </w:p>
        </w:tc>
        <w:tc>
          <w:tcPr>
            <w:tcW w:w="129" w:type="pct"/>
          </w:tcPr>
          <w:p w14:paraId="490BB7A3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90C49A" w14:textId="2D06D894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68,286</w:t>
            </w:r>
          </w:p>
        </w:tc>
        <w:tc>
          <w:tcPr>
            <w:tcW w:w="129" w:type="pct"/>
          </w:tcPr>
          <w:p w14:paraId="09D3205D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8D5027" w14:textId="39C7C16A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54,937</w:t>
            </w:r>
          </w:p>
        </w:tc>
        <w:tc>
          <w:tcPr>
            <w:tcW w:w="129" w:type="pct"/>
          </w:tcPr>
          <w:p w14:paraId="5F489CC4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FB2F8AB" w14:textId="6F9DF7E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 w:righ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0C4" w:rsidRPr="009F3238" w14:paraId="0681C4F6" w14:textId="77777777" w:rsidTr="006B2D79">
        <w:tc>
          <w:tcPr>
            <w:tcW w:w="1997" w:type="pct"/>
          </w:tcPr>
          <w:p w14:paraId="22A8E0DE" w14:textId="77777777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3C761F1" w14:textId="73F11DBB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104</w:t>
            </w: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936</w:t>
            </w:r>
          </w:p>
        </w:tc>
        <w:tc>
          <w:tcPr>
            <w:tcW w:w="129" w:type="pct"/>
          </w:tcPr>
          <w:p w14:paraId="5305245B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508DAE" w14:textId="39B66515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99,322</w:t>
            </w:r>
          </w:p>
        </w:tc>
        <w:tc>
          <w:tcPr>
            <w:tcW w:w="129" w:type="pct"/>
          </w:tcPr>
          <w:p w14:paraId="3857FECA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D6562A" w14:textId="3F53CB7C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37,236</w:t>
            </w:r>
          </w:p>
        </w:tc>
        <w:tc>
          <w:tcPr>
            <w:tcW w:w="129" w:type="pct"/>
          </w:tcPr>
          <w:p w14:paraId="13B44760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622F79C" w14:textId="01F540FE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36,236</w:t>
            </w:r>
          </w:p>
        </w:tc>
      </w:tr>
      <w:tr w:rsidR="00E630C4" w:rsidRPr="009F3238" w14:paraId="1ADC6994" w14:textId="77777777" w:rsidTr="006B2D79">
        <w:tc>
          <w:tcPr>
            <w:tcW w:w="1997" w:type="pct"/>
          </w:tcPr>
          <w:p w14:paraId="3B6DC811" w14:textId="77777777" w:rsidR="00E630C4" w:rsidRPr="009F3238" w:rsidRDefault="00E630C4" w:rsidP="00E630C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DA0FE93" w14:textId="040E84CD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543,187</w:t>
            </w:r>
          </w:p>
        </w:tc>
        <w:tc>
          <w:tcPr>
            <w:tcW w:w="129" w:type="pct"/>
          </w:tcPr>
          <w:p w14:paraId="24535BC5" w14:textId="77777777" w:rsidR="00E630C4" w:rsidRPr="009F3238" w:rsidRDefault="00E630C4" w:rsidP="00E630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CF44C8A" w14:textId="35D3FC1E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167,608</w:t>
            </w:r>
          </w:p>
        </w:tc>
        <w:tc>
          <w:tcPr>
            <w:tcW w:w="129" w:type="pct"/>
          </w:tcPr>
          <w:p w14:paraId="332917E9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A870DF3" w14:textId="0CB234EF" w:rsidR="00E630C4" w:rsidRPr="009F3238" w:rsidRDefault="00E630C4" w:rsidP="00E630C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rtl/>
                <w:cs/>
              </w:rPr>
            </w:pPr>
            <w:r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92,173</w:t>
            </w:r>
          </w:p>
        </w:tc>
        <w:tc>
          <w:tcPr>
            <w:tcW w:w="129" w:type="pct"/>
          </w:tcPr>
          <w:p w14:paraId="3A2F07FB" w14:textId="7777777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95206D2" w14:textId="361BA317" w:rsidR="00E630C4" w:rsidRPr="009F3238" w:rsidRDefault="00E630C4" w:rsidP="00E630C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36,236</w:t>
            </w:r>
          </w:p>
        </w:tc>
      </w:tr>
    </w:tbl>
    <w:p w14:paraId="14CB0A97" w14:textId="77777777" w:rsidR="00092727" w:rsidRPr="009F3238" w:rsidRDefault="00092727" w:rsidP="00092727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</w:rPr>
        <w:tab/>
      </w:r>
    </w:p>
    <w:p w14:paraId="4C6202B2" w14:textId="347EDF6C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  <w:cs/>
        </w:rPr>
        <w:t xml:space="preserve"> </w:t>
      </w:r>
      <w:r w:rsidR="001A50A0" w:rsidRPr="009F3238">
        <w:rPr>
          <w:rFonts w:hint="cs"/>
          <w:sz w:val="30"/>
          <w:szCs w:val="30"/>
          <w:cs/>
        </w:rPr>
        <w:t>ธันวาคม</w:t>
      </w:r>
      <w:r w:rsidRPr="009F3238">
        <w:rPr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 </w:t>
      </w:r>
      <w:r w:rsidR="00E630C4" w:rsidRPr="009F3238">
        <w:rPr>
          <w:sz w:val="30"/>
          <w:szCs w:val="30"/>
        </w:rPr>
        <w:t>438.3</w:t>
      </w:r>
      <w:r w:rsidRPr="009F3238">
        <w:rPr>
          <w:sz w:val="30"/>
          <w:szCs w:val="30"/>
          <w:cs/>
        </w:rPr>
        <w:t xml:space="preserve"> ล้านบาท </w:t>
      </w:r>
      <w:r w:rsidRPr="009F3238">
        <w:rPr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Pr="009F3238">
        <w:rPr>
          <w:i/>
          <w:iCs/>
          <w:sz w:val="30"/>
          <w:szCs w:val="30"/>
          <w:cs/>
        </w:rPr>
        <w:t xml:space="preserve">: </w:t>
      </w:r>
      <w:r w:rsidR="00B873FC" w:rsidRPr="009F3238">
        <w:rPr>
          <w:i/>
          <w:iCs/>
          <w:sz w:val="30"/>
          <w:szCs w:val="30"/>
        </w:rPr>
        <w:t>68</w:t>
      </w:r>
      <w:r w:rsidR="006B2D79"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3</w:t>
      </w:r>
      <w:r w:rsidR="006B2D79" w:rsidRPr="009F3238">
        <w:rPr>
          <w:i/>
          <w:iCs/>
          <w:sz w:val="30"/>
          <w:szCs w:val="30"/>
        </w:rPr>
        <w:t xml:space="preserve"> </w:t>
      </w:r>
      <w:r w:rsidRPr="009F3238">
        <w:rPr>
          <w:i/>
          <w:iCs/>
          <w:sz w:val="30"/>
          <w:szCs w:val="30"/>
          <w:cs/>
        </w:rPr>
        <w:t>ล้านบาท)</w:t>
      </w:r>
      <w:r w:rsidRPr="009F3238">
        <w:rPr>
          <w:sz w:val="30"/>
          <w:szCs w:val="30"/>
          <w:cs/>
        </w:rPr>
        <w:t xml:space="preserve"> </w:t>
      </w:r>
      <w:r w:rsidR="00A04A5C" w:rsidRPr="009F3238">
        <w:rPr>
          <w:rFonts w:hint="cs"/>
          <w:sz w:val="30"/>
          <w:szCs w:val="30"/>
          <w:cs/>
        </w:rPr>
        <w:t xml:space="preserve">และ </w:t>
      </w:r>
      <w:r w:rsidR="00F3016B" w:rsidRPr="009F3238">
        <w:rPr>
          <w:sz w:val="30"/>
          <w:szCs w:val="30"/>
          <w:cs/>
        </w:rPr>
        <w:br/>
      </w:r>
      <w:r w:rsidR="003062B2" w:rsidRPr="009F3238">
        <w:rPr>
          <w:rFonts w:hint="cs"/>
          <w:sz w:val="30"/>
          <w:szCs w:val="30"/>
          <w:cs/>
        </w:rPr>
        <w:t xml:space="preserve">จำนวน </w:t>
      </w:r>
      <w:r w:rsidR="00E630C4" w:rsidRPr="009F3238">
        <w:rPr>
          <w:sz w:val="30"/>
          <w:szCs w:val="30"/>
        </w:rPr>
        <w:t>54.9</w:t>
      </w:r>
      <w:r w:rsidR="003062B2" w:rsidRPr="009F3238">
        <w:rPr>
          <w:sz w:val="30"/>
          <w:szCs w:val="30"/>
        </w:rPr>
        <w:t xml:space="preserve"> </w:t>
      </w:r>
      <w:r w:rsidR="003062B2" w:rsidRPr="009F3238">
        <w:rPr>
          <w:rFonts w:hint="cs"/>
          <w:sz w:val="30"/>
          <w:szCs w:val="30"/>
          <w:cs/>
        </w:rPr>
        <w:t xml:space="preserve">ล้านบาท </w:t>
      </w:r>
      <w:r w:rsidR="003062B2"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="003062B2" w:rsidRPr="009F3238">
        <w:rPr>
          <w:i/>
          <w:iCs/>
          <w:sz w:val="30"/>
          <w:szCs w:val="30"/>
        </w:rPr>
        <w:t xml:space="preserve">: </w:t>
      </w:r>
      <w:r w:rsidR="003062B2" w:rsidRPr="009F3238">
        <w:rPr>
          <w:rFonts w:hint="cs"/>
          <w:i/>
          <w:iCs/>
          <w:sz w:val="30"/>
          <w:szCs w:val="30"/>
          <w:cs/>
        </w:rPr>
        <w:t>ไม่มี)</w:t>
      </w:r>
      <w:r w:rsidR="003062B2" w:rsidRPr="009F3238">
        <w:rPr>
          <w:rFonts w:hint="cs"/>
          <w:sz w:val="30"/>
          <w:szCs w:val="30"/>
          <w:cs/>
        </w:rPr>
        <w:t xml:space="preserve"> </w:t>
      </w:r>
      <w:r w:rsidR="00A04A5C" w:rsidRPr="009F3238">
        <w:rPr>
          <w:rFonts w:hint="cs"/>
          <w:sz w:val="30"/>
          <w:szCs w:val="30"/>
          <w:cs/>
        </w:rPr>
        <w:t xml:space="preserve">ในงบการเงินเฉพาะกิจการ </w:t>
      </w:r>
      <w:r w:rsidRPr="009F3238">
        <w:rPr>
          <w:sz w:val="30"/>
          <w:szCs w:val="30"/>
          <w:cs/>
        </w:rPr>
        <w:t>และภาระผูกพันจำนวนดังกล่าวข้างต้นจะแสดงยอดรวมไว้อยู่ภายใต้ภาระผูกพันรายจ่ายฝ่ายทุนด้วยเช่นกัน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50F54692" w14:textId="7F1D589D" w:rsidR="00092727" w:rsidRPr="009F3238" w:rsidRDefault="00092727" w:rsidP="008021A5">
      <w:pPr>
        <w:spacing w:line="240" w:lineRule="auto"/>
        <w:rPr>
          <w:sz w:val="30"/>
          <w:szCs w:val="30"/>
        </w:rPr>
      </w:pPr>
    </w:p>
    <w:p w14:paraId="0A99D27C" w14:textId="77777777" w:rsidR="00082F92" w:rsidRPr="009F3238" w:rsidRDefault="00082F92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4A2C9F1C" w14:textId="77777777" w:rsidR="00082F92" w:rsidRPr="009F3238" w:rsidRDefault="00082F92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2768F693" w14:textId="3C14D1AF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356CFB" w14:textId="3D2899D0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  <w:cs/>
        </w:rPr>
        <w:t xml:space="preserve"> </w:t>
      </w:r>
      <w:r w:rsidR="001A50A0" w:rsidRPr="009F3238">
        <w:rPr>
          <w:rFonts w:hint="cs"/>
          <w:sz w:val="30"/>
          <w:szCs w:val="30"/>
          <w:cs/>
        </w:rPr>
        <w:t>ธันวาคม</w:t>
      </w:r>
      <w:r w:rsidRPr="009F3238">
        <w:rPr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  <w:cs/>
        </w:rPr>
        <w:t xml:space="preserve">กลุ่มบริษัทมียอดภาระผูกพันคงเหลือจำนวนรวม </w:t>
      </w:r>
      <w:r w:rsidR="0092117A" w:rsidRPr="009F3238">
        <w:rPr>
          <w:sz w:val="30"/>
          <w:szCs w:val="30"/>
        </w:rPr>
        <w:t>5,224.5</w:t>
      </w:r>
      <w:r w:rsidRPr="009F3238">
        <w:rPr>
          <w:sz w:val="30"/>
          <w:szCs w:val="30"/>
          <w:cs/>
        </w:rPr>
        <w:t xml:space="preserve"> ล้านบาท </w:t>
      </w:r>
      <w:r w:rsidRPr="009F3238">
        <w:rPr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Pr="009F3238">
        <w:rPr>
          <w:i/>
          <w:iCs/>
          <w:sz w:val="30"/>
          <w:szCs w:val="30"/>
          <w:cs/>
        </w:rPr>
        <w:t xml:space="preserve">: </w:t>
      </w:r>
      <w:r w:rsidR="00B873FC" w:rsidRPr="009F3238">
        <w:rPr>
          <w:i/>
          <w:iCs/>
          <w:sz w:val="30"/>
          <w:szCs w:val="30"/>
        </w:rPr>
        <w:t>4</w:t>
      </w:r>
      <w:r w:rsidR="003062B2" w:rsidRPr="009F3238">
        <w:rPr>
          <w:i/>
          <w:iCs/>
          <w:sz w:val="30"/>
          <w:szCs w:val="30"/>
        </w:rPr>
        <w:t>,</w:t>
      </w:r>
      <w:r w:rsidR="00B873FC" w:rsidRPr="009F3238">
        <w:rPr>
          <w:i/>
          <w:iCs/>
          <w:sz w:val="30"/>
          <w:szCs w:val="30"/>
        </w:rPr>
        <w:t>786</w:t>
      </w:r>
      <w:r w:rsidR="003062B2"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7</w:t>
      </w:r>
      <w:r w:rsidR="003062B2" w:rsidRPr="009F3238">
        <w:rPr>
          <w:i/>
          <w:iCs/>
          <w:sz w:val="30"/>
          <w:szCs w:val="30"/>
        </w:rPr>
        <w:t xml:space="preserve"> </w:t>
      </w:r>
      <w:r w:rsidRPr="009F3238">
        <w:rPr>
          <w:i/>
          <w:iCs/>
          <w:sz w:val="30"/>
          <w:szCs w:val="30"/>
          <w:cs/>
        </w:rPr>
        <w:t>ล้านบาท)</w:t>
      </w:r>
      <w:r w:rsidRPr="009F3238">
        <w:rPr>
          <w:sz w:val="30"/>
          <w:szCs w:val="30"/>
          <w:cs/>
        </w:rPr>
        <w:t xml:space="preserve"> ในงบการเงินรวม และจำนวนรวม</w:t>
      </w:r>
      <w:r w:rsidR="008C5D69" w:rsidRPr="009F3238">
        <w:rPr>
          <w:rFonts w:hint="cs"/>
          <w:sz w:val="30"/>
          <w:szCs w:val="30"/>
          <w:cs/>
        </w:rPr>
        <w:t xml:space="preserve"> </w:t>
      </w:r>
      <w:r w:rsidR="0092117A" w:rsidRPr="009F3238">
        <w:rPr>
          <w:sz w:val="30"/>
          <w:szCs w:val="30"/>
        </w:rPr>
        <w:t>6,28</w:t>
      </w:r>
      <w:r w:rsidR="00034425" w:rsidRPr="009F3238">
        <w:rPr>
          <w:sz w:val="30"/>
          <w:szCs w:val="30"/>
        </w:rPr>
        <w:t>3</w:t>
      </w:r>
      <w:r w:rsidR="0092117A" w:rsidRPr="009F3238">
        <w:rPr>
          <w:sz w:val="30"/>
          <w:szCs w:val="30"/>
        </w:rPr>
        <w:t>.</w:t>
      </w:r>
      <w:r w:rsidR="00034425" w:rsidRPr="009F3238">
        <w:rPr>
          <w:sz w:val="30"/>
          <w:szCs w:val="30"/>
        </w:rPr>
        <w:t>9</w:t>
      </w:r>
      <w:r w:rsidRPr="009F3238">
        <w:rPr>
          <w:sz w:val="30"/>
          <w:szCs w:val="30"/>
          <w:cs/>
        </w:rPr>
        <w:t xml:space="preserve"> ล้านบาท </w:t>
      </w:r>
      <w:r w:rsidRPr="009F3238">
        <w:rPr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2562</w:t>
      </w:r>
      <w:r w:rsidRPr="009F3238">
        <w:rPr>
          <w:i/>
          <w:iCs/>
          <w:sz w:val="30"/>
          <w:szCs w:val="30"/>
          <w:cs/>
        </w:rPr>
        <w:t xml:space="preserve">: </w:t>
      </w:r>
      <w:r w:rsidR="00B873FC" w:rsidRPr="009F3238">
        <w:rPr>
          <w:i/>
          <w:iCs/>
          <w:sz w:val="30"/>
          <w:szCs w:val="30"/>
        </w:rPr>
        <w:t>4</w:t>
      </w:r>
      <w:r w:rsidR="003062B2" w:rsidRPr="009F3238">
        <w:rPr>
          <w:i/>
          <w:iCs/>
          <w:sz w:val="30"/>
          <w:szCs w:val="30"/>
        </w:rPr>
        <w:t>,</w:t>
      </w:r>
      <w:r w:rsidR="00B873FC" w:rsidRPr="009F3238">
        <w:rPr>
          <w:i/>
          <w:iCs/>
          <w:sz w:val="30"/>
          <w:szCs w:val="30"/>
        </w:rPr>
        <w:t>774</w:t>
      </w:r>
      <w:r w:rsidR="003062B2" w:rsidRPr="009F3238">
        <w:rPr>
          <w:i/>
          <w:iCs/>
          <w:sz w:val="30"/>
          <w:szCs w:val="30"/>
        </w:rPr>
        <w:t>.</w:t>
      </w:r>
      <w:r w:rsidR="00B873FC" w:rsidRPr="009F3238">
        <w:rPr>
          <w:i/>
          <w:iCs/>
          <w:sz w:val="30"/>
          <w:szCs w:val="30"/>
        </w:rPr>
        <w:t>6</w:t>
      </w:r>
      <w:r w:rsidR="003062B2" w:rsidRPr="009F3238">
        <w:rPr>
          <w:i/>
          <w:iCs/>
          <w:sz w:val="30"/>
          <w:szCs w:val="30"/>
        </w:rPr>
        <w:t xml:space="preserve"> </w:t>
      </w:r>
      <w:r w:rsidRPr="009F3238">
        <w:rPr>
          <w:i/>
          <w:iCs/>
          <w:sz w:val="30"/>
          <w:szCs w:val="30"/>
          <w:cs/>
        </w:rPr>
        <w:t>ล้านบาท)</w:t>
      </w:r>
      <w:r w:rsidRPr="009F3238">
        <w:rPr>
          <w:sz w:val="30"/>
          <w:szCs w:val="30"/>
          <w:cs/>
        </w:rPr>
        <w:t xml:space="preserve"> ในงบการเงินเฉพาะกิจการ</w:t>
      </w:r>
    </w:p>
    <w:p w14:paraId="556B31A6" w14:textId="62A7026C" w:rsidR="00092727" w:rsidRPr="009F3238" w:rsidRDefault="00092727" w:rsidP="003062B2">
      <w:pPr>
        <w:spacing w:line="240" w:lineRule="auto"/>
        <w:rPr>
          <w:sz w:val="30"/>
          <w:szCs w:val="30"/>
        </w:rPr>
      </w:pPr>
    </w:p>
    <w:p w14:paraId="44120B89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สัญญารับความช่วยเหลือทางเทคนิค</w:t>
      </w:r>
    </w:p>
    <w:p w14:paraId="03514DD8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3D8B65AF" w14:textId="273DFEDE" w:rsidR="00092727" w:rsidRPr="009F3238" w:rsidRDefault="00092727" w:rsidP="00E52126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B873FC" w:rsidRPr="009F3238">
        <w:rPr>
          <w:sz w:val="30"/>
          <w:szCs w:val="30"/>
        </w:rPr>
        <w:t>2564</w:t>
      </w:r>
      <w:r w:rsidRPr="009F3238">
        <w:rPr>
          <w:sz w:val="30"/>
          <w:szCs w:val="30"/>
          <w:cs/>
        </w:rPr>
        <w:t xml:space="preserve"> โดยกลุ่มบริษัทผูกพันที่จะจ่ายค่าธรรมเนียมวิชาการเป็นจำนวนเงิน </w:t>
      </w:r>
      <w:r w:rsidR="00B873FC" w:rsidRPr="009F3238">
        <w:rPr>
          <w:sz w:val="30"/>
          <w:szCs w:val="30"/>
        </w:rPr>
        <w:t>38</w:t>
      </w:r>
      <w:r w:rsidR="00FD0296" w:rsidRPr="009F3238">
        <w:rPr>
          <w:sz w:val="30"/>
          <w:szCs w:val="30"/>
        </w:rPr>
        <w:t xml:space="preserve"> - </w:t>
      </w:r>
      <w:r w:rsidR="00B873FC" w:rsidRPr="009F3238">
        <w:rPr>
          <w:sz w:val="30"/>
          <w:szCs w:val="30"/>
        </w:rPr>
        <w:t>40</w:t>
      </w:r>
      <w:r w:rsidRPr="009F3238">
        <w:rPr>
          <w:sz w:val="30"/>
          <w:szCs w:val="30"/>
          <w:cs/>
        </w:rPr>
        <w:t xml:space="preserve"> ล้านเยนต่อปีในงบการเงินรวม และจำนวน </w:t>
      </w:r>
      <w:r w:rsidR="00B873FC" w:rsidRPr="009F3238">
        <w:rPr>
          <w:sz w:val="30"/>
          <w:szCs w:val="30"/>
        </w:rPr>
        <w:t>15</w:t>
      </w:r>
      <w:r w:rsidRPr="009F3238">
        <w:rPr>
          <w:sz w:val="30"/>
          <w:szCs w:val="30"/>
          <w:cs/>
        </w:rPr>
        <w:t xml:space="preserve"> ล้านเยนต่อปีในงบการเงินเฉพาะกิจการ</w:t>
      </w:r>
    </w:p>
    <w:p w14:paraId="27C8CFCE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DD8D485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625DE57B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4739807E" w14:textId="64E6965D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="00507811" w:rsidRPr="009F3238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 xml:space="preserve">ระยะยาว </w:t>
      </w:r>
      <w:r w:rsidR="00B873FC" w:rsidRPr="009F3238">
        <w:rPr>
          <w:sz w:val="30"/>
          <w:szCs w:val="30"/>
        </w:rPr>
        <w:t>5</w:t>
      </w:r>
      <w:r w:rsidRPr="009F3238">
        <w:rPr>
          <w:sz w:val="30"/>
          <w:szCs w:val="30"/>
          <w:cs/>
        </w:rPr>
        <w:t xml:space="preserve"> ปี สัญญามีผลบังคับใช้และจะทยอยสิ้นสุดในเดือนสิงหาคม </w:t>
      </w:r>
      <w:r w:rsidR="00B873FC" w:rsidRPr="009F3238">
        <w:rPr>
          <w:sz w:val="30"/>
          <w:szCs w:val="30"/>
        </w:rPr>
        <w:t>2564</w:t>
      </w:r>
      <w:r w:rsidRPr="009F3238">
        <w:rPr>
          <w:sz w:val="30"/>
          <w:szCs w:val="30"/>
          <w:cs/>
        </w:rPr>
        <w:t xml:space="preserve"> โดยบริษัทมีภาระผูกพันที่จะจ่ายค่าบริการเป็นจำนวนเงิน  </w:t>
      </w:r>
      <w:r w:rsidR="00B873FC" w:rsidRPr="009F3238">
        <w:rPr>
          <w:sz w:val="30"/>
          <w:szCs w:val="30"/>
        </w:rPr>
        <w:t>8</w:t>
      </w:r>
      <w:r w:rsidRPr="009F3238">
        <w:rPr>
          <w:sz w:val="30"/>
          <w:szCs w:val="30"/>
          <w:cs/>
        </w:rPr>
        <w:t xml:space="preserve"> - </w:t>
      </w:r>
      <w:r w:rsidR="00B873FC" w:rsidRPr="009F3238">
        <w:rPr>
          <w:sz w:val="30"/>
          <w:szCs w:val="30"/>
        </w:rPr>
        <w:t>11</w:t>
      </w:r>
      <w:r w:rsidRPr="009F3238">
        <w:rPr>
          <w:sz w:val="30"/>
          <w:szCs w:val="30"/>
          <w:cs/>
        </w:rPr>
        <w:t xml:space="preserve"> ล้านบาทต่อปี</w:t>
      </w:r>
    </w:p>
    <w:p w14:paraId="00F7550D" w14:textId="555D40BE" w:rsidR="00092727" w:rsidRPr="009F3238" w:rsidRDefault="00092727" w:rsidP="007528A6">
      <w:pPr>
        <w:spacing w:line="240" w:lineRule="auto"/>
        <w:rPr>
          <w:sz w:val="30"/>
          <w:szCs w:val="30"/>
        </w:rPr>
      </w:pPr>
    </w:p>
    <w:p w14:paraId="093B5CEC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45686E13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253AC69" w14:textId="2432ED2D" w:rsidR="00092727" w:rsidRPr="003B1B3E" w:rsidRDefault="00092727" w:rsidP="003A107E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บริษัทย่อยได้ทำสัญญาซื้อก๊าซธรรมชาติเหลวกับบริษัทในประเทศแห่งหนึ่ง ซึ่งเป็นสัญญาระยะยาว </w:t>
      </w:r>
      <w:r w:rsidR="00B873FC" w:rsidRPr="009F3238">
        <w:rPr>
          <w:sz w:val="30"/>
          <w:szCs w:val="30"/>
        </w:rPr>
        <w:t>2</w:t>
      </w:r>
      <w:r w:rsidRPr="009F3238">
        <w:rPr>
          <w:sz w:val="30"/>
          <w:szCs w:val="30"/>
          <w:cs/>
        </w:rPr>
        <w:t xml:space="preserve"> ปี สัญญามีผลบังคับใช้และจะทยอยสิ้นสุดในเดือนธันวาคม </w:t>
      </w:r>
      <w:r w:rsidR="00B873FC" w:rsidRPr="009F3238">
        <w:rPr>
          <w:sz w:val="30"/>
          <w:szCs w:val="30"/>
        </w:rPr>
        <w:t>2563</w:t>
      </w:r>
      <w:r w:rsidR="008C1F5F">
        <w:rPr>
          <w:rFonts w:hint="cs"/>
          <w:sz w:val="30"/>
          <w:szCs w:val="30"/>
          <w:cs/>
        </w:rPr>
        <w:t xml:space="preserve"> </w:t>
      </w:r>
      <w:r w:rsidR="008C1F5F" w:rsidRPr="009F3238">
        <w:rPr>
          <w:sz w:val="30"/>
          <w:szCs w:val="30"/>
          <w:cs/>
        </w:rPr>
        <w:t>โดยบริษัทย่อยตกลงซื้อก๊าซธรรมชาติตามระยะเวลาและเงื่อนไขต่างๆ ที่ระบุใน</w:t>
      </w:r>
      <w:r w:rsidR="008C1F5F" w:rsidRPr="003B1B3E">
        <w:rPr>
          <w:sz w:val="30"/>
          <w:szCs w:val="30"/>
          <w:cs/>
        </w:rPr>
        <w:t>สัญญา</w:t>
      </w:r>
      <w:r w:rsidRPr="003B1B3E">
        <w:rPr>
          <w:sz w:val="30"/>
          <w:szCs w:val="30"/>
          <w:cs/>
        </w:rPr>
        <w:t xml:space="preserve"> </w:t>
      </w:r>
      <w:r w:rsidR="003A107E" w:rsidRPr="003B1B3E">
        <w:rPr>
          <w:sz w:val="30"/>
          <w:szCs w:val="30"/>
          <w:cs/>
        </w:rPr>
        <w:t xml:space="preserve">ต่อมาในเดือนมกราคม </w:t>
      </w:r>
      <w:r w:rsidR="003A107E" w:rsidRPr="003B1B3E">
        <w:rPr>
          <w:sz w:val="30"/>
          <w:szCs w:val="30"/>
        </w:rPr>
        <w:t>2564</w:t>
      </w:r>
      <w:r w:rsidR="003A107E" w:rsidRPr="003B1B3E">
        <w:rPr>
          <w:sz w:val="30"/>
          <w:szCs w:val="30"/>
          <w:cs/>
        </w:rPr>
        <w:t xml:space="preserve"> </w:t>
      </w:r>
      <w:r w:rsidR="00AC7342" w:rsidRPr="003B1B3E">
        <w:rPr>
          <w:rFonts w:hint="cs"/>
          <w:sz w:val="30"/>
          <w:szCs w:val="30"/>
          <w:cs/>
        </w:rPr>
        <w:t>ได้มีการขยายระยะเวลาสัญญาให้สิ</w:t>
      </w:r>
      <w:r w:rsidR="0085045D" w:rsidRPr="003B1B3E">
        <w:rPr>
          <w:rFonts w:hint="cs"/>
          <w:sz w:val="30"/>
          <w:szCs w:val="30"/>
          <w:cs/>
        </w:rPr>
        <w:t>้</w:t>
      </w:r>
      <w:r w:rsidR="00AC7342" w:rsidRPr="003B1B3E">
        <w:rPr>
          <w:rFonts w:hint="cs"/>
          <w:sz w:val="30"/>
          <w:szCs w:val="30"/>
          <w:cs/>
        </w:rPr>
        <w:t xml:space="preserve">นสุดในเดือนกันยายน </w:t>
      </w:r>
      <w:r w:rsidR="00AC7342" w:rsidRPr="003B1B3E">
        <w:rPr>
          <w:sz w:val="30"/>
          <w:szCs w:val="30"/>
        </w:rPr>
        <w:t>2564</w:t>
      </w:r>
    </w:p>
    <w:p w14:paraId="6F0A2C5B" w14:textId="77777777" w:rsidR="00092727" w:rsidRPr="003B1B3E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3B97DD65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3B1B3E">
        <w:rPr>
          <w:b/>
          <w:bCs/>
          <w:i/>
          <w:iCs/>
          <w:sz w:val="30"/>
          <w:szCs w:val="30"/>
          <w:cs/>
        </w:rPr>
        <w:t>สัญญาค่าบำรุงรักษาและค่า</w:t>
      </w:r>
      <w:r w:rsidRPr="009F3238">
        <w:rPr>
          <w:b/>
          <w:bCs/>
          <w:i/>
          <w:iCs/>
          <w:sz w:val="30"/>
          <w:szCs w:val="30"/>
          <w:cs/>
        </w:rPr>
        <w:t xml:space="preserve">บริหารส่วนกลางภายในเขตเศรษฐกิจพิเศษทิลาวา </w:t>
      </w:r>
    </w:p>
    <w:p w14:paraId="4C154754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 </w:t>
      </w:r>
    </w:p>
    <w:p w14:paraId="41460B97" w14:textId="1A25A48E" w:rsidR="00092727" w:rsidRPr="009F3238" w:rsidRDefault="00092727" w:rsidP="0054261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B873FC" w:rsidRPr="009F3238">
        <w:rPr>
          <w:sz w:val="30"/>
          <w:szCs w:val="30"/>
        </w:rPr>
        <w:t>48</w:t>
      </w:r>
      <w:r w:rsidRPr="009F3238">
        <w:rPr>
          <w:sz w:val="30"/>
          <w:szCs w:val="30"/>
          <w:cs/>
        </w:rPr>
        <w:t xml:space="preserve"> ปี </w:t>
      </w:r>
      <w:r w:rsidR="00B873FC" w:rsidRPr="009F3238">
        <w:rPr>
          <w:sz w:val="30"/>
          <w:szCs w:val="30"/>
        </w:rPr>
        <w:t>7</w:t>
      </w:r>
      <w:r w:rsidRPr="009F3238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B873FC" w:rsidRPr="009F3238">
        <w:rPr>
          <w:sz w:val="30"/>
          <w:szCs w:val="30"/>
        </w:rPr>
        <w:t>2610</w:t>
      </w:r>
      <w:r w:rsidRPr="009F3238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="00B873FC" w:rsidRPr="009F3238">
        <w:rPr>
          <w:sz w:val="30"/>
          <w:szCs w:val="30"/>
        </w:rPr>
        <w:t>0</w:t>
      </w:r>
      <w:r w:rsidRPr="009F3238">
        <w:rPr>
          <w:sz w:val="30"/>
          <w:szCs w:val="30"/>
          <w:cs/>
        </w:rPr>
        <w:t>.</w:t>
      </w:r>
      <w:r w:rsidR="00B873FC" w:rsidRPr="009F3238">
        <w:rPr>
          <w:sz w:val="30"/>
          <w:szCs w:val="30"/>
        </w:rPr>
        <w:t>01</w:t>
      </w:r>
      <w:r w:rsidRPr="009F3238">
        <w:rPr>
          <w:sz w:val="30"/>
          <w:szCs w:val="30"/>
          <w:cs/>
        </w:rPr>
        <w:t xml:space="preserve"> ล้านเหรียญสหรัฐอเมริกาต่อเดือน</w:t>
      </w:r>
      <w:r w:rsidR="0054261F">
        <w:rPr>
          <w:sz w:val="30"/>
          <w:szCs w:val="30"/>
          <w:cs/>
        </w:rPr>
        <w:br w:type="page"/>
      </w:r>
    </w:p>
    <w:p w14:paraId="57B0A1EB" w14:textId="77777777" w:rsidR="003062B2" w:rsidRPr="009F3238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2E409AB9" w14:textId="77777777" w:rsidR="003062B2" w:rsidRPr="009F3238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F7C89B0" w14:textId="00421B47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2566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0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8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67BB2703" w14:textId="77777777" w:rsidR="003062B2" w:rsidRPr="009F3238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</w:rPr>
        <w:t xml:space="preserve"> </w:t>
      </w:r>
    </w:p>
    <w:p w14:paraId="11D48485" w14:textId="3F343C73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2565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42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สำหรับค่าบริการในปีที่สองและปีที่สามนั้นจะได้รับส่วนลดเท่ากับ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1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3A8533D3" w14:textId="77777777" w:rsidR="00507811" w:rsidRPr="009F3238" w:rsidRDefault="00507811" w:rsidP="00092727">
      <w:pPr>
        <w:spacing w:line="240" w:lineRule="auto"/>
        <w:ind w:left="540" w:right="-45"/>
        <w:jc w:val="thaiDistribute"/>
        <w:rPr>
          <w:snapToGrid w:val="0"/>
          <w:sz w:val="30"/>
          <w:szCs w:val="30"/>
          <w:cs/>
          <w:lang w:eastAsia="th-TH"/>
        </w:rPr>
      </w:pPr>
    </w:p>
    <w:p w14:paraId="25EF7A08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47483870" w:rsidR="00092727" w:rsidRPr="009F3238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</w:rPr>
      </w:pPr>
    </w:p>
    <w:p w14:paraId="3B4E366F" w14:textId="77777777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F3238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428B0542" w14:textId="77777777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A559302" w14:textId="6AB5125D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F32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ธันวาคม </w:t>
      </w:r>
      <w:r w:rsidR="00B873FC" w:rsidRPr="009F323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F32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กลุ่มบริษัทมีหนี้สินที่อาจเกิดขึ้นกับสถาบันการเงินหลายแห่ง ซึ่งเกิดจากการค้ำประกันการใช้วงเงินสินเชื่อของกิจการที่เกี่ยวข้องกันหลายแห่งเป็นจำนวนเงินรวม </w:t>
      </w:r>
      <w:r w:rsidR="00B873FC" w:rsidRPr="009F3238">
        <w:rPr>
          <w:rFonts w:asciiTheme="majorBidi" w:hAnsiTheme="majorBidi" w:cstheme="majorBidi"/>
          <w:spacing w:val="-4"/>
          <w:sz w:val="30"/>
          <w:szCs w:val="30"/>
        </w:rPr>
        <w:t>38</w:t>
      </w:r>
      <w:r w:rsidRPr="009F323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873FC" w:rsidRPr="009F3238">
        <w:rPr>
          <w:rFonts w:asciiTheme="majorBidi" w:hAnsiTheme="majorBidi" w:cstheme="majorBidi"/>
          <w:spacing w:val="-4"/>
          <w:sz w:val="30"/>
          <w:szCs w:val="30"/>
        </w:rPr>
        <w:t>377</w:t>
      </w:r>
      <w:r w:rsidRPr="009F323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873FC" w:rsidRPr="009F323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9F32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3238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9F32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B1B3E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B873FC" w:rsidRPr="003B1B3E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A24CDA" w:rsidRPr="003B1B3E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3B1B3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873FC" w:rsidRPr="003B1B3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3B1B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1B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ล้านเหรียญสหรัฐอเมริกา และจากการค้ำประกันการเช่าสินทรัพย์ของกิจการที่เกี่ยวข้องกันคิดเป็นร้อยละ </w:t>
      </w:r>
      <w:r w:rsidR="00B873FC" w:rsidRPr="003B1B3E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3B1B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1B3E">
        <w:rPr>
          <w:rFonts w:asciiTheme="majorBidi" w:hAnsiTheme="majorBidi" w:cstheme="majorBidi" w:hint="cs"/>
          <w:spacing w:val="-4"/>
          <w:sz w:val="30"/>
          <w:szCs w:val="30"/>
          <w:cs/>
        </w:rPr>
        <w:t>ของหนี้สินตาม</w:t>
      </w:r>
      <w:r w:rsidRPr="009F3238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สัญญาเช่าสำหรับสินทรัพย์ที่ได้ระบุไว้ในสัญญาเช่าส่วนที่มีการค้ำประกัน</w:t>
      </w:r>
    </w:p>
    <w:p w14:paraId="397B500D" w14:textId="57E0C5F7" w:rsidR="003062B2" w:rsidRPr="009F3238" w:rsidRDefault="003062B2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cs/>
        </w:rPr>
      </w:pPr>
    </w:p>
    <w:p w14:paraId="651783C6" w14:textId="03C87849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9F3238">
        <w:rPr>
          <w:rFonts w:asciiTheme="majorBidi" w:hAnsiTheme="majorBidi" w:hint="cs"/>
          <w:i/>
          <w:iCs/>
          <w:sz w:val="30"/>
          <w:szCs w:val="30"/>
          <w:cs/>
        </w:rPr>
        <w:t>คดีความ</w:t>
      </w:r>
    </w:p>
    <w:p w14:paraId="42A13691" w14:textId="77777777" w:rsidR="003062B2" w:rsidRPr="009F3238" w:rsidRDefault="003062B2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cs/>
        </w:rPr>
      </w:pPr>
    </w:p>
    <w:p w14:paraId="20BFFB96" w14:textId="4454166D" w:rsidR="00092727" w:rsidRPr="009F3238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B873FC" w:rsidRPr="009F3238">
        <w:rPr>
          <w:rFonts w:asciiTheme="majorBidi" w:hAnsiTheme="majorBidi"/>
          <w:sz w:val="30"/>
          <w:szCs w:val="30"/>
        </w:rPr>
        <w:t>28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กรกฎาคม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B873FC" w:rsidRPr="009F3238">
        <w:rPr>
          <w:rFonts w:asciiTheme="majorBidi" w:hAnsiTheme="majorBidi" w:hint="cs"/>
          <w:sz w:val="30"/>
          <w:szCs w:val="30"/>
        </w:rPr>
        <w:t>2560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B873FC" w:rsidRPr="009F3238">
        <w:rPr>
          <w:rFonts w:asciiTheme="majorBidi" w:hAnsiTheme="majorBidi"/>
          <w:sz w:val="30"/>
          <w:szCs w:val="30"/>
        </w:rPr>
        <w:t>2561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</w:t>
      </w:r>
      <w:r w:rsidR="00B873FC" w:rsidRPr="009F3238">
        <w:rPr>
          <w:rFonts w:asciiTheme="majorBidi" w:hAnsiTheme="majorBidi"/>
          <w:sz w:val="30"/>
          <w:szCs w:val="30"/>
        </w:rPr>
        <w:t>11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5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873FC" w:rsidRPr="009F3238">
        <w:rPr>
          <w:rFonts w:asciiTheme="majorBidi" w:hAnsiTheme="majorBidi" w:hint="cs"/>
          <w:sz w:val="30"/>
          <w:szCs w:val="30"/>
        </w:rPr>
        <w:t>49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B873FC" w:rsidRPr="009F3238">
        <w:rPr>
          <w:rFonts w:asciiTheme="majorBidi" w:hAnsiTheme="majorBidi" w:hint="cs"/>
          <w:sz w:val="30"/>
          <w:szCs w:val="30"/>
        </w:rPr>
        <w:t>3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อย่างไรก็ตามฝ่ายบริหารของบริษัท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9F3238">
        <w:rPr>
          <w:rFonts w:asciiTheme="majorBidi" w:hAnsiTheme="majorBidi"/>
          <w:sz w:val="30"/>
          <w:szCs w:val="30"/>
          <w:cs/>
          <w:lang w:val="th-TH"/>
        </w:rPr>
        <w:t>ประเมิน</w:t>
      </w:r>
      <w:r w:rsidRPr="009F3238">
        <w:rPr>
          <w:rFonts w:asciiTheme="majorBidi" w:hAnsiTheme="majorBidi" w:hint="cs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7802E8" w:rsidRPr="009F3238">
        <w:rPr>
          <w:rFonts w:asciiTheme="majorBidi" w:hAnsiTheme="majorBidi"/>
          <w:sz w:val="30"/>
          <w:szCs w:val="30"/>
        </w:rPr>
        <w:t>22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81B9EBC" w14:textId="77777777" w:rsidR="000E0225" w:rsidRPr="009F3238" w:rsidRDefault="000E0225" w:rsidP="00092727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493003B7" w14:textId="77777777" w:rsidR="00082F92" w:rsidRPr="009F3238" w:rsidRDefault="00082F92">
      <w:pPr>
        <w:spacing w:line="240" w:lineRule="auto"/>
        <w:rPr>
          <w:rFonts w:asciiTheme="majorBidi" w:hAnsiTheme="majorBidi"/>
          <w:sz w:val="30"/>
          <w:szCs w:val="30"/>
          <w:cs/>
        </w:rPr>
      </w:pPr>
      <w:r w:rsidRPr="009F3238">
        <w:rPr>
          <w:rFonts w:asciiTheme="majorBidi" w:hAnsiTheme="majorBidi"/>
          <w:sz w:val="30"/>
          <w:szCs w:val="30"/>
          <w:cs/>
        </w:rPr>
        <w:br w:type="page"/>
      </w:r>
    </w:p>
    <w:p w14:paraId="5A946C3C" w14:textId="06207D0E" w:rsidR="003062B2" w:rsidRPr="009F3238" w:rsidRDefault="003062B2" w:rsidP="0009272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 xml:space="preserve">ในเดือนสิงหาคม </w:t>
      </w:r>
      <w:r w:rsidR="00B873FC" w:rsidRPr="009F3238">
        <w:rPr>
          <w:rFonts w:asciiTheme="majorBidi" w:hAnsiTheme="majorBidi"/>
          <w:sz w:val="30"/>
          <w:szCs w:val="30"/>
        </w:rPr>
        <w:t>2561</w:t>
      </w:r>
      <w:r w:rsidRPr="009F3238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B873FC" w:rsidRPr="009F3238">
        <w:rPr>
          <w:rFonts w:asciiTheme="majorBidi" w:hAnsiTheme="majorBidi"/>
          <w:sz w:val="30"/>
          <w:szCs w:val="30"/>
        </w:rPr>
        <w:t>150</w:t>
      </w:r>
      <w:r w:rsidRPr="009F3238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9F3238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B873FC" w:rsidRPr="009F3238">
        <w:rPr>
          <w:rFonts w:asciiTheme="majorBidi" w:hAnsiTheme="majorBidi"/>
          <w:sz w:val="30"/>
          <w:szCs w:val="30"/>
        </w:rPr>
        <w:t>2</w:t>
      </w:r>
      <w:r w:rsidRPr="009F3238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B873FC" w:rsidRPr="009F3238">
        <w:rPr>
          <w:rFonts w:asciiTheme="majorBidi" w:hAnsiTheme="majorBidi"/>
          <w:sz w:val="30"/>
          <w:szCs w:val="30"/>
        </w:rPr>
        <w:t>2561</w:t>
      </w:r>
      <w:r w:rsidRPr="009F3238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B873FC" w:rsidRPr="009F3238">
        <w:rPr>
          <w:rFonts w:asciiTheme="majorBidi" w:hAnsiTheme="majorBidi"/>
          <w:sz w:val="30"/>
          <w:szCs w:val="30"/>
        </w:rPr>
        <w:t>228</w:t>
      </w:r>
      <w:r w:rsidRPr="009F3238">
        <w:rPr>
          <w:rFonts w:asciiTheme="majorBidi" w:hAnsiTheme="majorBidi"/>
          <w:sz w:val="30"/>
          <w:szCs w:val="30"/>
          <w:cs/>
        </w:rPr>
        <w:t xml:space="preserve"> ล้านบาท ต่อมาในเดือนธันวาคม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ศาลชั้นต้นได้พิพากษายกฟ้อง โจทก์ได้ยื่นอุทธรณ์และจำเลยได้ยื่นคำแก้อุทธรณ์ต่อศาลแล้ว โดยศาลชั้นต้นนัดอ่านคำพิพากษาของศาลอุทธรณ์ใน</w:t>
      </w:r>
      <w:r w:rsidRPr="00837D8E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4F2FAA">
        <w:rPr>
          <w:rFonts w:asciiTheme="majorBidi" w:hAnsiTheme="majorBidi"/>
          <w:sz w:val="30"/>
          <w:szCs w:val="30"/>
        </w:rPr>
        <w:t xml:space="preserve">7 </w:t>
      </w:r>
      <w:r w:rsidR="004F2FAA">
        <w:rPr>
          <w:rFonts w:asciiTheme="majorBidi" w:hAnsiTheme="majorBidi" w:hint="cs"/>
          <w:sz w:val="30"/>
          <w:szCs w:val="30"/>
          <w:cs/>
        </w:rPr>
        <w:t>พฤษภาคม</w:t>
      </w:r>
      <w:r w:rsidRPr="00837D8E">
        <w:rPr>
          <w:rFonts w:asciiTheme="majorBidi" w:hAnsiTheme="majorBidi" w:hint="cs"/>
          <w:sz w:val="30"/>
          <w:szCs w:val="30"/>
          <w:cs/>
        </w:rPr>
        <w:t xml:space="preserve"> </w:t>
      </w:r>
      <w:r w:rsidR="00B873FC" w:rsidRPr="00837D8E">
        <w:rPr>
          <w:rFonts w:asciiTheme="majorBidi" w:hAnsiTheme="majorBidi"/>
          <w:sz w:val="30"/>
          <w:szCs w:val="30"/>
        </w:rPr>
        <w:t>256</w:t>
      </w:r>
      <w:r w:rsidR="00805325">
        <w:rPr>
          <w:rFonts w:asciiTheme="majorBidi" w:hAnsiTheme="majorBidi"/>
          <w:sz w:val="30"/>
          <w:szCs w:val="30"/>
        </w:rPr>
        <w:t>4</w:t>
      </w:r>
      <w:r w:rsidRPr="00837D8E">
        <w:rPr>
          <w:rFonts w:asciiTheme="majorBidi" w:hAnsiTheme="majorBidi"/>
          <w:sz w:val="30"/>
          <w:szCs w:val="30"/>
        </w:rPr>
        <w:t xml:space="preserve"> </w:t>
      </w:r>
      <w:r w:rsidRPr="00837D8E">
        <w:rPr>
          <w:rFonts w:asciiTheme="majorBidi" w:hAnsiTheme="majorBidi"/>
          <w:sz w:val="30"/>
          <w:szCs w:val="30"/>
          <w:cs/>
        </w:rPr>
        <w:t>ภายหลังจากศาลอุทธรณ์อ่านคำพิพากษาแล้ว หากฝ่ายหนึ่งฝ่ายใดไม่เห็นด้วยกับคำพิพากษาของศาลอุทธรณ์</w:t>
      </w:r>
      <w:r w:rsidRPr="009F3238">
        <w:rPr>
          <w:rFonts w:asciiTheme="majorBidi" w:hAnsiTheme="majorBidi"/>
          <w:sz w:val="30"/>
          <w:szCs w:val="30"/>
          <w:cs/>
        </w:rPr>
        <w:t xml:space="preserve"> ก็สามารถขออนุญาตยื่นฎีกาต่อศาลฎีกาได้ แต่อย่างไรก็ตามศาลฎีกาจะรับฎีกาไว้พิจารณาหรือไม่ขึ้นอยู่กับดุลพินิจของศาล ทั้งนี้ฝ่ายบริหารของบริษัท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p w14:paraId="678A7684" w14:textId="61DE3E95" w:rsidR="00092727" w:rsidRPr="009F3238" w:rsidRDefault="00092727" w:rsidP="00507811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4608D1E7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1E08E7B5" w14:textId="77777777" w:rsidR="008F28E2" w:rsidRPr="009F3238" w:rsidRDefault="008F28E2" w:rsidP="008F28E2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3A2EEE0A" w14:textId="77777777" w:rsidR="00B95384" w:rsidRPr="004B7051" w:rsidRDefault="00B95384" w:rsidP="00B95384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cs/>
          <w:lang w:bidi="th-TH"/>
        </w:rPr>
      </w:pPr>
      <w:bookmarkStart w:id="7" w:name="_Hlk26821859"/>
      <w:r w:rsidRPr="004B7051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Pr="004B7051">
        <w:rPr>
          <w:rFonts w:cs="Angsana New"/>
          <w:sz w:val="30"/>
          <w:szCs w:val="30"/>
          <w:lang w:bidi="th-TH"/>
        </w:rPr>
        <w:t xml:space="preserve">24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ธันวาคม </w:t>
      </w:r>
      <w:r w:rsidRPr="004B7051">
        <w:rPr>
          <w:rFonts w:cs="Angsana New"/>
          <w:sz w:val="30"/>
          <w:szCs w:val="30"/>
          <w:lang w:bidi="th-TH"/>
        </w:rPr>
        <w:t xml:space="preserve">2563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และวันที่ </w:t>
      </w:r>
      <w:r w:rsidRPr="004B7051">
        <w:rPr>
          <w:rFonts w:cs="Angsana New"/>
          <w:sz w:val="30"/>
          <w:szCs w:val="30"/>
          <w:lang w:bidi="th-TH"/>
        </w:rPr>
        <w:t>4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กุมภาพันธ์ </w:t>
      </w:r>
      <w:r w:rsidRPr="004B7051">
        <w:rPr>
          <w:rFonts w:cs="Angsana New"/>
          <w:sz w:val="30"/>
          <w:szCs w:val="30"/>
          <w:lang w:bidi="th-TH"/>
        </w:rPr>
        <w:t>2564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</w:t>
      </w:r>
      <w:r w:rsidRPr="004B7051">
        <w:rPr>
          <w:rFonts w:cs="Angsana New"/>
          <w:sz w:val="30"/>
          <w:szCs w:val="30"/>
          <w:cs/>
          <w:lang w:bidi="th-TH"/>
        </w:rPr>
        <w:t>ที่ประชุมคณะกรรมการของบริษัท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4B7051">
        <w:rPr>
          <w:rFonts w:cs="Angsana New"/>
          <w:sz w:val="30"/>
          <w:szCs w:val="30"/>
          <w:lang w:bidi="th-TH"/>
        </w:rPr>
        <w:t xml:space="preserve"> 10.0</w:t>
      </w:r>
      <w:r w:rsidRPr="004B7051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และ </w:t>
      </w:r>
      <w:r w:rsidRPr="004B7051">
        <w:rPr>
          <w:rFonts w:cs="Angsana New"/>
          <w:sz w:val="30"/>
          <w:szCs w:val="30"/>
          <w:lang w:bidi="th-TH"/>
        </w:rPr>
        <w:t xml:space="preserve">16.0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ล้านบาท ตามลำดับ </w:t>
      </w:r>
      <w:r w:rsidRPr="004B7051">
        <w:rPr>
          <w:rFonts w:cs="Angsana New"/>
          <w:sz w:val="30"/>
          <w:szCs w:val="30"/>
          <w:cs/>
          <w:lang w:bidi="th-TH"/>
        </w:rPr>
        <w:t>โดย</w:t>
      </w:r>
      <w:r w:rsidRPr="004B7051">
        <w:rPr>
          <w:rFonts w:cs="Angsana New" w:hint="cs"/>
          <w:sz w:val="30"/>
          <w:szCs w:val="30"/>
          <w:cs/>
          <w:lang w:bidi="th-TH"/>
        </w:rPr>
        <w:t>เป็นการ</w:t>
      </w:r>
      <w:r w:rsidRPr="004B7051">
        <w:rPr>
          <w:rFonts w:cs="Angsana New"/>
          <w:sz w:val="30"/>
          <w:szCs w:val="30"/>
          <w:cs/>
          <w:lang w:bidi="th-TH"/>
        </w:rPr>
        <w:t>เรียกชำระค่าหุ้นเพิ่มเติม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และ</w:t>
      </w:r>
      <w:r w:rsidRPr="004B7051">
        <w:rPr>
          <w:rFonts w:cs="Angsana New"/>
          <w:sz w:val="30"/>
          <w:szCs w:val="30"/>
          <w:cs/>
          <w:lang w:bidi="th-TH"/>
        </w:rPr>
        <w:t>ได้รับชำระค่าหุ้น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จำนวน </w:t>
      </w:r>
      <w:r w:rsidRPr="004B7051">
        <w:rPr>
          <w:rFonts w:cs="Angsana New"/>
          <w:sz w:val="30"/>
          <w:szCs w:val="30"/>
          <w:lang w:bidi="th-TH"/>
        </w:rPr>
        <w:t>10.0</w:t>
      </w:r>
      <w:r w:rsidRPr="004B7051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แล้ว</w:t>
      </w:r>
      <w:r w:rsidRPr="004B7051">
        <w:rPr>
          <w:rFonts w:cs="Angsana New"/>
          <w:sz w:val="30"/>
          <w:szCs w:val="30"/>
          <w:cs/>
          <w:lang w:bidi="th-TH"/>
        </w:rPr>
        <w:t>ในเดือน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Pr="004B7051">
        <w:rPr>
          <w:rFonts w:cs="Angsana New"/>
          <w:sz w:val="30"/>
          <w:szCs w:val="30"/>
          <w:lang w:bidi="th-TH"/>
        </w:rPr>
        <w:t>2564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ส่วนที่เหลืออีก </w:t>
      </w:r>
      <w:r w:rsidRPr="004B7051">
        <w:rPr>
          <w:rFonts w:cs="Angsana New"/>
          <w:sz w:val="30"/>
          <w:szCs w:val="30"/>
          <w:lang w:bidi="th-TH"/>
        </w:rPr>
        <w:t xml:space="preserve">16.0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ล้านบาทมีกำหนดชำระในวันที่ </w:t>
      </w:r>
      <w:r w:rsidRPr="004B7051">
        <w:rPr>
          <w:rFonts w:cs="Angsana New"/>
          <w:sz w:val="30"/>
          <w:szCs w:val="30"/>
          <w:lang w:bidi="th-TH"/>
        </w:rPr>
        <w:t>25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กุมภาพันธ์ </w:t>
      </w:r>
      <w:r w:rsidRPr="004B7051">
        <w:rPr>
          <w:rFonts w:cs="Angsana New"/>
          <w:sz w:val="30"/>
          <w:szCs w:val="30"/>
          <w:lang w:bidi="th-TH"/>
        </w:rPr>
        <w:t>2564</w:t>
      </w:r>
    </w:p>
    <w:p w14:paraId="7F4BEC9B" w14:textId="77777777" w:rsidR="00B95384" w:rsidRDefault="00B95384" w:rsidP="00CE54C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E34EC7E" w14:textId="5211DF5B" w:rsidR="002468F1" w:rsidRPr="009F3238" w:rsidRDefault="002468F1" w:rsidP="002468F1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cs="Angsana New"/>
          <w:sz w:val="30"/>
          <w:szCs w:val="30"/>
          <w:cs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>เมื่อวันที่</w:t>
      </w:r>
      <w:r>
        <w:rPr>
          <w:rFonts w:cs="Angsana New" w:hint="cs"/>
          <w:sz w:val="30"/>
          <w:szCs w:val="30"/>
          <w:cs/>
          <w:lang w:bidi="th-TH"/>
        </w:rPr>
        <w:t xml:space="preserve"> </w:t>
      </w:r>
      <w:r>
        <w:rPr>
          <w:rFonts w:cs="Angsana New"/>
          <w:sz w:val="30"/>
          <w:szCs w:val="30"/>
          <w:lang w:bidi="th-TH"/>
        </w:rPr>
        <w:t xml:space="preserve">24 </w:t>
      </w:r>
      <w:r>
        <w:rPr>
          <w:rFonts w:cs="Angsana New" w:hint="cs"/>
          <w:sz w:val="30"/>
          <w:szCs w:val="30"/>
          <w:cs/>
          <w:lang w:bidi="th-TH"/>
        </w:rPr>
        <w:t xml:space="preserve">ธันวาคม </w:t>
      </w:r>
      <w:r w:rsidRPr="00FA6CC2">
        <w:rPr>
          <w:rFonts w:asciiTheme="majorBidi" w:hAnsiTheme="majorBidi"/>
          <w:sz w:val="30"/>
          <w:szCs w:val="30"/>
        </w:rPr>
        <w:t xml:space="preserve">2563 </w:t>
      </w:r>
      <w:r w:rsidRPr="009F3238">
        <w:rPr>
          <w:rFonts w:cs="Angsana New"/>
          <w:sz w:val="30"/>
          <w:szCs w:val="30"/>
          <w:cs/>
          <w:lang w:bidi="th-TH"/>
        </w:rPr>
        <w:t>ที่ประชุมคณะกรรมการของ</w:t>
      </w:r>
      <w:r w:rsidRPr="002468F1">
        <w:rPr>
          <w:rFonts w:cs="Angsana New"/>
          <w:sz w:val="30"/>
          <w:szCs w:val="30"/>
          <w:cs/>
          <w:lang w:bidi="th-TH"/>
        </w:rPr>
        <w:t xml:space="preserve">บริษัท โอยูระ จำกัด </w:t>
      </w:r>
      <w:r w:rsidRPr="009F3238">
        <w:rPr>
          <w:rFonts w:cs="Angsana New"/>
          <w:sz w:val="30"/>
          <w:szCs w:val="30"/>
          <w:cs/>
          <w:lang w:bidi="th-TH"/>
        </w:rPr>
        <w:t>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/>
          <w:sz w:val="30"/>
          <w:szCs w:val="30"/>
          <w:lang w:bidi="th-TH"/>
        </w:rPr>
        <w:t>9.9</w:t>
      </w:r>
      <w:r w:rsidRPr="009F3238">
        <w:rPr>
          <w:rFonts w:cs="Angsana New"/>
          <w:sz w:val="30"/>
          <w:szCs w:val="30"/>
          <w:cs/>
          <w:lang w:bidi="th-TH"/>
        </w:rPr>
        <w:t xml:space="preserve"> ล้านบาทโดยเรียกชำระค่าหุ้นเพิ่มเติม</w:t>
      </w:r>
      <w:r w:rsidRPr="009F3238">
        <w:rPr>
          <w:rFonts w:cs="Angsana New" w:hint="cs"/>
          <w:sz w:val="30"/>
          <w:szCs w:val="30"/>
          <w:cs/>
          <w:lang w:bidi="th-TH"/>
        </w:rPr>
        <w:t xml:space="preserve"> และ</w:t>
      </w:r>
      <w:r w:rsidRPr="009F3238">
        <w:rPr>
          <w:rFonts w:cs="Angsana New"/>
          <w:sz w:val="30"/>
          <w:szCs w:val="30"/>
          <w:cs/>
          <w:lang w:bidi="th-TH"/>
        </w:rPr>
        <w:t>ได้รับชำระค่าหุ้นดังกล่าวในเดือน</w:t>
      </w:r>
      <w:r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>
        <w:rPr>
          <w:rFonts w:cs="Angsana New"/>
          <w:sz w:val="30"/>
          <w:szCs w:val="30"/>
          <w:lang w:bidi="th-TH"/>
        </w:rPr>
        <w:t>2564</w:t>
      </w:r>
    </w:p>
    <w:p w14:paraId="26117A98" w14:textId="0E86A45D" w:rsidR="00CE54C0" w:rsidRDefault="00CE54C0" w:rsidP="00CE54C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15531966" w14:textId="77777777" w:rsidR="001F0B24" w:rsidRPr="00FA6CC2" w:rsidRDefault="001F0B24" w:rsidP="001F0B2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yellow"/>
        </w:rPr>
      </w:pPr>
      <w:r w:rsidRPr="00FA6CC2">
        <w:rPr>
          <w:rFonts w:asciiTheme="majorBidi" w:hAnsiTheme="majorBidi"/>
          <w:sz w:val="30"/>
          <w:szCs w:val="30"/>
          <w:cs/>
        </w:rPr>
        <w:t>เมื่อ</w:t>
      </w:r>
      <w:r w:rsidRPr="00714922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714922">
        <w:rPr>
          <w:rFonts w:asciiTheme="majorBidi" w:hAnsiTheme="majorBidi"/>
          <w:sz w:val="30"/>
          <w:szCs w:val="30"/>
        </w:rPr>
        <w:t xml:space="preserve">18 </w:t>
      </w:r>
      <w:r w:rsidRPr="0071492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FA6CC2">
        <w:rPr>
          <w:rFonts w:asciiTheme="majorBidi" w:hAnsiTheme="majorBidi"/>
          <w:sz w:val="30"/>
          <w:szCs w:val="30"/>
          <w:cs/>
        </w:rPr>
        <w:t xml:space="preserve"> </w:t>
      </w:r>
      <w:r w:rsidRPr="00FA6CC2">
        <w:rPr>
          <w:rFonts w:asciiTheme="majorBidi" w:hAnsiTheme="majorBidi"/>
          <w:sz w:val="30"/>
          <w:szCs w:val="30"/>
        </w:rPr>
        <w:t>2564</w:t>
      </w:r>
      <w:r w:rsidRPr="00FA6CC2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FA6CC2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FA6CC2">
        <w:rPr>
          <w:rFonts w:asciiTheme="majorBidi" w:hAnsiTheme="majorBidi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</w:t>
      </w:r>
      <w:r w:rsidRPr="002468F1">
        <w:rPr>
          <w:rFonts w:asciiTheme="majorBidi" w:hAnsiTheme="majorBidi"/>
          <w:sz w:val="30"/>
          <w:szCs w:val="30"/>
          <w:cs/>
        </w:rPr>
        <w:t>มีมติอนุมัติเรียกชำระค่าหุ้นเพิ่มเติมจา</w:t>
      </w:r>
      <w:r>
        <w:rPr>
          <w:rFonts w:asciiTheme="majorBidi" w:hAnsiTheme="majorBidi"/>
          <w:sz w:val="30"/>
          <w:szCs w:val="30"/>
          <w:cs/>
        </w:rPr>
        <w:t xml:space="preserve">กบริษัทเป็นจำนวนเงินทั้งสิ้น </w:t>
      </w:r>
      <w:r>
        <w:rPr>
          <w:rFonts w:asciiTheme="majorBidi" w:hAnsiTheme="majorBidi"/>
          <w:sz w:val="30"/>
          <w:szCs w:val="30"/>
        </w:rPr>
        <w:t>1,125</w:t>
      </w:r>
      <w:r w:rsidRPr="002468F1">
        <w:rPr>
          <w:rFonts w:asciiTheme="majorBidi" w:hAnsiTheme="majorBidi"/>
          <w:sz w:val="30"/>
          <w:szCs w:val="30"/>
          <w:cs/>
        </w:rPr>
        <w:t xml:space="preserve"> ล้านบาทโดยเรียกชำระค่าหุ้นเพิ่มเติม และได้รับชำระค่าหุ้นดังกล่าวใน</w:t>
      </w:r>
      <w:r w:rsidRPr="00FA6CC2">
        <w:rPr>
          <w:rFonts w:asciiTheme="majorBidi" w:hAnsiTheme="majorBidi"/>
          <w:sz w:val="30"/>
          <w:szCs w:val="30"/>
          <w:cs/>
        </w:rPr>
        <w:t>เดือน</w:t>
      </w:r>
      <w:r w:rsidRPr="00FA6CC2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FA6CC2">
        <w:rPr>
          <w:rFonts w:asciiTheme="majorBidi" w:hAnsiTheme="majorBidi"/>
          <w:sz w:val="30"/>
          <w:szCs w:val="30"/>
        </w:rPr>
        <w:t>2564</w:t>
      </w:r>
    </w:p>
    <w:p w14:paraId="32A8BDD0" w14:textId="77777777" w:rsidR="001F0B24" w:rsidRDefault="001F0B24" w:rsidP="00CE54C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9606557" w14:textId="30022071" w:rsidR="00BB2DD2" w:rsidRPr="00FA6CC2" w:rsidRDefault="00BB2DD2" w:rsidP="001F0B24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/>
          <w:sz w:val="30"/>
          <w:szCs w:val="30"/>
          <w:highlight w:val="yellow"/>
        </w:rPr>
      </w:pPr>
      <w:r w:rsidRPr="004B7051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Pr="004B7051">
        <w:rPr>
          <w:rFonts w:cs="Angsana New"/>
          <w:sz w:val="30"/>
          <w:szCs w:val="30"/>
          <w:lang w:bidi="th-TH"/>
        </w:rPr>
        <w:t xml:space="preserve">24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กุมภาพันธ์ </w:t>
      </w:r>
      <w:r w:rsidRPr="004B7051">
        <w:rPr>
          <w:rFonts w:cs="Angsana New"/>
          <w:sz w:val="30"/>
          <w:szCs w:val="30"/>
          <w:lang w:bidi="th-TH"/>
        </w:rPr>
        <w:t xml:space="preserve">2564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บริษัท โอทูซี จำกัด และ </w:t>
      </w:r>
      <w:r w:rsidRPr="004B7051">
        <w:rPr>
          <w:rFonts w:cs="Angsana New"/>
          <w:sz w:val="30"/>
          <w:szCs w:val="30"/>
          <w:cs/>
          <w:lang w:bidi="th-TH"/>
        </w:rPr>
        <w:t>บริษัท โอสถสภา เอ็นเตอร์ไพรซ์ จำกัด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 </w:t>
      </w:r>
      <w:r w:rsidRPr="004B7051">
        <w:rPr>
          <w:rFonts w:cs="Angsana New"/>
          <w:sz w:val="30"/>
          <w:szCs w:val="30"/>
          <w:cs/>
          <w:lang w:bidi="th-TH"/>
        </w:rPr>
        <w:t xml:space="preserve">ซึ่งเป็นบริษัทย่อยของบริษัท </w:t>
      </w:r>
      <w:r w:rsidRPr="004B7051">
        <w:rPr>
          <w:rFonts w:cs="Angsana New" w:hint="cs"/>
          <w:sz w:val="30"/>
          <w:szCs w:val="30"/>
          <w:cs/>
          <w:lang w:bidi="th-TH"/>
        </w:rPr>
        <w:t>ได้</w:t>
      </w:r>
      <w:r w:rsidRPr="004B7051">
        <w:rPr>
          <w:rFonts w:cs="Angsana New"/>
          <w:sz w:val="30"/>
          <w:szCs w:val="30"/>
          <w:cs/>
          <w:lang w:bidi="th-TH"/>
        </w:rPr>
        <w:t xml:space="preserve">ลงนามทำสัญญาซื้อหุ้นสามัญของ </w:t>
      </w:r>
      <w:r w:rsidRPr="004B7051">
        <w:rPr>
          <w:rFonts w:cs="Angsana New" w:hint="cs"/>
          <w:sz w:val="30"/>
          <w:szCs w:val="30"/>
          <w:cs/>
          <w:lang w:bidi="th-TH"/>
        </w:rPr>
        <w:t>บริษัท อินโนเวชั่น ออฟ เอ็กซ์พีเรียนซ์</w:t>
      </w:r>
      <w:r w:rsidRPr="004B7051">
        <w:rPr>
          <w:rFonts w:cs="Angsana New"/>
          <w:sz w:val="30"/>
          <w:szCs w:val="30"/>
          <w:cs/>
          <w:lang w:bidi="th-TH"/>
        </w:rPr>
        <w:t xml:space="preserve"> จำกัด</w:t>
      </w:r>
      <w:r w:rsidRPr="004B7051">
        <w:rPr>
          <w:rFonts w:cs="Angsana New"/>
          <w:sz w:val="30"/>
          <w:szCs w:val="30"/>
          <w:lang w:bidi="th-TH"/>
        </w:rPr>
        <w:t xml:space="preserve"> </w:t>
      </w:r>
      <w:r w:rsidRPr="004B7051">
        <w:rPr>
          <w:rFonts w:cs="Angsana New" w:hint="cs"/>
          <w:sz w:val="30"/>
          <w:szCs w:val="30"/>
          <w:cs/>
          <w:lang w:bidi="th-TH"/>
        </w:rPr>
        <w:t>จากกลุ่มผู้ถือหุ้นเดิม</w:t>
      </w:r>
      <w:r w:rsidRPr="004B7051">
        <w:rPr>
          <w:rFonts w:cs="Angsana New"/>
          <w:sz w:val="30"/>
          <w:szCs w:val="30"/>
          <w:cs/>
          <w:lang w:bidi="th-TH"/>
        </w:rPr>
        <w:t>จำนวน</w:t>
      </w:r>
      <w:r w:rsidRPr="004B7051">
        <w:rPr>
          <w:rFonts w:cs="Angsana New" w:hint="cs"/>
          <w:sz w:val="30"/>
          <w:szCs w:val="30"/>
          <w:cs/>
          <w:lang w:bidi="th-TH"/>
        </w:rPr>
        <w:t>รวม</w:t>
      </w:r>
      <w:r w:rsidRPr="004B7051">
        <w:rPr>
          <w:rFonts w:cs="Angsana New"/>
          <w:sz w:val="30"/>
          <w:szCs w:val="30"/>
          <w:cs/>
          <w:lang w:bidi="th-TH"/>
        </w:rPr>
        <w:t xml:space="preserve"> </w:t>
      </w:r>
      <w:r w:rsidRPr="004B7051">
        <w:rPr>
          <w:rFonts w:cs="Angsana New"/>
          <w:sz w:val="30"/>
          <w:szCs w:val="30"/>
          <w:lang w:bidi="th-TH"/>
        </w:rPr>
        <w:t xml:space="preserve">8,000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หุ้น </w:t>
      </w:r>
      <w:r w:rsidRPr="004B7051">
        <w:rPr>
          <w:rFonts w:cs="Angsana New"/>
          <w:sz w:val="30"/>
          <w:szCs w:val="30"/>
          <w:cs/>
          <w:lang w:bidi="th-TH"/>
        </w:rPr>
        <w:t>คิดเป็น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ร้อยละ </w:t>
      </w:r>
      <w:r w:rsidRPr="004B7051">
        <w:rPr>
          <w:rFonts w:cs="Angsana New"/>
          <w:sz w:val="30"/>
          <w:szCs w:val="30"/>
          <w:lang w:bidi="th-TH"/>
        </w:rPr>
        <w:t xml:space="preserve">80 </w:t>
      </w:r>
      <w:r w:rsidRPr="004B7051">
        <w:rPr>
          <w:rFonts w:cs="Angsana New" w:hint="cs"/>
          <w:sz w:val="30"/>
          <w:szCs w:val="30"/>
          <w:cs/>
          <w:lang w:bidi="th-TH"/>
        </w:rPr>
        <w:t>ของหุ้นสามัญที่ออกและชำระแล้ว</w:t>
      </w:r>
      <w:r w:rsidRPr="004B7051">
        <w:rPr>
          <w:rFonts w:cs="Angsana New"/>
          <w:sz w:val="30"/>
          <w:szCs w:val="30"/>
          <w:lang w:bidi="th-TH"/>
        </w:rPr>
        <w:t xml:space="preserve"> </w:t>
      </w:r>
      <w:r w:rsidRPr="004B7051">
        <w:rPr>
          <w:rFonts w:cs="Angsana New" w:hint="cs"/>
          <w:sz w:val="30"/>
          <w:szCs w:val="30"/>
          <w:cs/>
          <w:lang w:bidi="th-TH"/>
        </w:rPr>
        <w:t xml:space="preserve">รวมจำนวนเงิน </w:t>
      </w:r>
      <w:r w:rsidRPr="004B7051">
        <w:rPr>
          <w:rFonts w:cs="Angsana New"/>
          <w:sz w:val="30"/>
          <w:szCs w:val="30"/>
          <w:lang w:bidi="th-TH"/>
        </w:rPr>
        <w:t xml:space="preserve">10.8 </w:t>
      </w:r>
      <w:r w:rsidRPr="004B7051">
        <w:rPr>
          <w:rFonts w:cs="Angsana New" w:hint="cs"/>
          <w:sz w:val="30"/>
          <w:szCs w:val="30"/>
          <w:cs/>
          <w:lang w:bidi="th-TH"/>
        </w:rPr>
        <w:t>ล้านบาท  ตามมติที่ประชุมคณะกรรมการบริหารของบริษัท</w:t>
      </w:r>
      <w:r w:rsidRPr="004B7051">
        <w:rPr>
          <w:rFonts w:cs="Angsana New"/>
          <w:sz w:val="30"/>
          <w:szCs w:val="30"/>
          <w:lang w:bidi="th-TH"/>
        </w:rPr>
        <w:t xml:space="preserve"> </w:t>
      </w:r>
      <w:r w:rsidRPr="004B7051">
        <w:rPr>
          <w:rFonts w:cs="Angsana New" w:hint="cs"/>
          <w:sz w:val="30"/>
          <w:szCs w:val="30"/>
          <w:cs/>
          <w:lang w:bidi="th-TH"/>
        </w:rPr>
        <w:t>โดยกลุ่มบริษัทจะทยอยชำระเงินค่าหุ้นดังกล่าวให้กับกลุ่มผู้ถือหุ้นเดิมตามเงื่อนไขที่ระบุไว้ในสัญญา</w:t>
      </w:r>
    </w:p>
    <w:p w14:paraId="1406BC9D" w14:textId="15CC16C9" w:rsidR="00EF02EE" w:rsidRPr="00EF02EE" w:rsidRDefault="00EF02EE" w:rsidP="00EF02E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EF02EE">
        <w:rPr>
          <w:rFonts w:asciiTheme="majorBidi" w:hAnsi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F02EE">
        <w:rPr>
          <w:rFonts w:asciiTheme="majorBidi" w:hAnsiTheme="majorBidi"/>
          <w:sz w:val="30"/>
          <w:szCs w:val="30"/>
        </w:rPr>
        <w:t xml:space="preserve">24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EF02EE">
        <w:rPr>
          <w:rFonts w:asciiTheme="majorBidi" w:hAnsiTheme="majorBidi"/>
          <w:sz w:val="30"/>
          <w:szCs w:val="30"/>
        </w:rPr>
        <w:t xml:space="preserve">2564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EF02EE">
        <w:rPr>
          <w:rFonts w:asciiTheme="majorBidi" w:hAnsiTheme="majorBidi"/>
          <w:sz w:val="30"/>
          <w:szCs w:val="30"/>
        </w:rPr>
        <w:t xml:space="preserve">2563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4F2FAA">
        <w:rPr>
          <w:rFonts w:asciiTheme="majorBidi" w:hAnsiTheme="majorBidi"/>
          <w:sz w:val="30"/>
          <w:szCs w:val="30"/>
        </w:rPr>
        <w:t>1.10</w:t>
      </w:r>
      <w:r w:rsidRPr="00EF02EE">
        <w:rPr>
          <w:rFonts w:asciiTheme="majorBidi" w:hAnsiTheme="majorBidi"/>
          <w:sz w:val="30"/>
          <w:szCs w:val="30"/>
        </w:rPr>
        <w:t xml:space="preserve">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เป็นจำนวนเงินรวมประมาณ </w:t>
      </w:r>
      <w:r w:rsidR="004F2FAA">
        <w:rPr>
          <w:rFonts w:asciiTheme="majorBidi" w:hAnsiTheme="majorBidi"/>
          <w:sz w:val="30"/>
          <w:szCs w:val="30"/>
        </w:rPr>
        <w:t>3,304.04</w:t>
      </w:r>
      <w:r w:rsidRPr="00EF02EE">
        <w:rPr>
          <w:rFonts w:asciiTheme="majorBidi" w:hAnsiTheme="majorBidi"/>
          <w:sz w:val="30"/>
          <w:szCs w:val="30"/>
        </w:rPr>
        <w:t xml:space="preserve"> </w:t>
      </w:r>
      <w:r w:rsidRPr="00EF02EE">
        <w:rPr>
          <w:rFonts w:asciiTheme="majorBidi" w:hAnsiTheme="majorBidi" w:hint="cs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="004F2FAA">
        <w:rPr>
          <w:rFonts w:asciiTheme="majorBidi" w:hAnsiTheme="majorBidi"/>
          <w:sz w:val="30"/>
          <w:szCs w:val="30"/>
        </w:rPr>
        <w:br/>
      </w:r>
      <w:r w:rsidRPr="00EF02EE">
        <w:rPr>
          <w:rFonts w:asciiTheme="majorBidi" w:hAnsiTheme="majorBidi" w:hint="cs"/>
          <w:sz w:val="30"/>
          <w:szCs w:val="30"/>
          <w:cs/>
        </w:rPr>
        <w:t xml:space="preserve">เดือนกันยายน </w:t>
      </w:r>
      <w:r w:rsidRPr="00EF02EE">
        <w:rPr>
          <w:rFonts w:asciiTheme="majorBidi" w:hAnsiTheme="majorBidi"/>
          <w:sz w:val="30"/>
          <w:szCs w:val="30"/>
        </w:rPr>
        <w:t xml:space="preserve">2563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EF02EE">
        <w:rPr>
          <w:rFonts w:asciiTheme="majorBidi" w:hAnsiTheme="majorBidi"/>
          <w:sz w:val="30"/>
          <w:szCs w:val="30"/>
        </w:rPr>
        <w:t xml:space="preserve">0.45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บาท รวมเป็นจำนวนเงินทั้งสิ้น </w:t>
      </w:r>
      <w:r w:rsidRPr="00EF02EE">
        <w:rPr>
          <w:rFonts w:asciiTheme="majorBidi" w:hAnsiTheme="majorBidi"/>
          <w:sz w:val="30"/>
          <w:szCs w:val="30"/>
        </w:rPr>
        <w:t xml:space="preserve">1,351.60 </w:t>
      </w:r>
      <w:r w:rsidRPr="00EF02EE">
        <w:rPr>
          <w:rFonts w:asciiTheme="majorBidi" w:hAnsiTheme="majorBidi" w:hint="cs"/>
          <w:sz w:val="30"/>
          <w:szCs w:val="30"/>
          <w:cs/>
        </w:rPr>
        <w:t>ล้านบาท คงเหลือเงินปันผล</w:t>
      </w:r>
      <w:r w:rsidR="004F2FAA">
        <w:rPr>
          <w:rFonts w:asciiTheme="majorBidi" w:hAnsiTheme="majorBidi"/>
          <w:sz w:val="30"/>
          <w:szCs w:val="30"/>
        </w:rPr>
        <w:br/>
      </w:r>
      <w:r w:rsidRPr="00EF02EE">
        <w:rPr>
          <w:rFonts w:asciiTheme="majorBidi" w:hAnsiTheme="majorBidi" w:hint="cs"/>
          <w:sz w:val="30"/>
          <w:szCs w:val="30"/>
          <w:cs/>
        </w:rPr>
        <w:t xml:space="preserve">ที่จะต้องจ่ายเพิ่มอีกอัตราหุ้นละ </w:t>
      </w:r>
      <w:r w:rsidR="004F2FAA">
        <w:rPr>
          <w:rFonts w:asciiTheme="majorBidi" w:hAnsiTheme="majorBidi"/>
          <w:sz w:val="30"/>
          <w:szCs w:val="30"/>
        </w:rPr>
        <w:t>0.65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="004F2FAA">
        <w:rPr>
          <w:rFonts w:asciiTheme="majorBidi" w:hAnsiTheme="majorBidi"/>
          <w:sz w:val="30"/>
          <w:szCs w:val="30"/>
        </w:rPr>
        <w:t>1,952.44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โดยมีกำหนดการจ่ายเงินปันผลให้กับผู้ถือหุ้นในวั</w:t>
      </w:r>
      <w:r w:rsidRPr="006460E6">
        <w:rPr>
          <w:rFonts w:asciiTheme="majorBidi" w:hAnsiTheme="majorBidi" w:hint="cs"/>
          <w:sz w:val="30"/>
          <w:szCs w:val="30"/>
          <w:cs/>
        </w:rPr>
        <w:t xml:space="preserve">นที่ </w:t>
      </w:r>
      <w:r w:rsidR="001916FB" w:rsidRPr="006460E6">
        <w:rPr>
          <w:rFonts w:asciiTheme="majorBidi" w:hAnsiTheme="majorBidi"/>
          <w:sz w:val="30"/>
          <w:szCs w:val="30"/>
        </w:rPr>
        <w:t>2</w:t>
      </w:r>
      <w:r w:rsidR="004F2FAA">
        <w:rPr>
          <w:rFonts w:asciiTheme="majorBidi" w:hAnsiTheme="majorBidi"/>
          <w:sz w:val="30"/>
          <w:szCs w:val="30"/>
        </w:rPr>
        <w:t>5</w:t>
      </w:r>
      <w:r w:rsidRPr="006460E6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Pr="006460E6">
        <w:rPr>
          <w:rFonts w:asciiTheme="majorBidi" w:hAnsiTheme="majorBidi"/>
          <w:sz w:val="30"/>
          <w:szCs w:val="30"/>
        </w:rPr>
        <w:t xml:space="preserve"> 2564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</w:t>
      </w:r>
      <w:r w:rsidR="004F2FAA">
        <w:rPr>
          <w:rFonts w:asciiTheme="majorBidi" w:hAnsiTheme="majorBidi"/>
          <w:sz w:val="30"/>
          <w:szCs w:val="30"/>
        </w:rPr>
        <w:br/>
      </w:r>
      <w:r w:rsidRPr="00EF02EE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EF02EE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4</w:t>
      </w:r>
      <w:r w:rsidRPr="00EF02EE">
        <w:rPr>
          <w:rFonts w:asciiTheme="majorBidi" w:hAnsiTheme="majorBidi"/>
          <w:sz w:val="30"/>
          <w:szCs w:val="30"/>
        </w:rPr>
        <w:t xml:space="preserve"> 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ของบริษัทในวันที่ </w:t>
      </w:r>
      <w:r w:rsidRPr="00EF02EE">
        <w:rPr>
          <w:rFonts w:asciiTheme="majorBidi" w:hAnsiTheme="majorBidi"/>
          <w:sz w:val="30"/>
          <w:szCs w:val="30"/>
        </w:rPr>
        <w:t>27</w:t>
      </w:r>
      <w:r w:rsidRPr="00EF02EE">
        <w:rPr>
          <w:rFonts w:asciiTheme="majorBidi" w:hAnsiTheme="majorBidi" w:hint="cs"/>
          <w:sz w:val="30"/>
          <w:szCs w:val="30"/>
          <w:cs/>
        </w:rPr>
        <w:t xml:space="preserve"> เมษายน</w:t>
      </w:r>
      <w:r>
        <w:rPr>
          <w:rFonts w:asciiTheme="majorBidi" w:hAnsiTheme="majorBidi"/>
          <w:sz w:val="30"/>
          <w:szCs w:val="30"/>
        </w:rPr>
        <w:t xml:space="preserve"> 2564</w:t>
      </w:r>
    </w:p>
    <w:p w14:paraId="198FDB8C" w14:textId="77777777" w:rsidR="004726F0" w:rsidRPr="009F3238" w:rsidRDefault="004726F0" w:rsidP="004726F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52EDF98" w14:textId="4E203A87" w:rsidR="004726F0" w:rsidRPr="009F3238" w:rsidRDefault="004726F0" w:rsidP="004726F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 w:hint="cs"/>
          <w:sz w:val="30"/>
          <w:szCs w:val="30"/>
          <w:cs/>
        </w:rPr>
        <w:t xml:space="preserve">ตามที่ได้เปิดเผยไว้ในหมายเหตุ </w:t>
      </w:r>
      <w:r w:rsidR="00096796" w:rsidRPr="009F3238">
        <w:rPr>
          <w:rFonts w:asciiTheme="majorBidi" w:hAnsiTheme="majorBidi"/>
          <w:sz w:val="30"/>
          <w:szCs w:val="30"/>
        </w:rPr>
        <w:t xml:space="preserve">5 </w:t>
      </w:r>
      <w:r w:rsidRPr="009F3238">
        <w:rPr>
          <w:rFonts w:asciiTheme="majorBidi" w:hAnsiTheme="majorBidi" w:hint="cs"/>
          <w:sz w:val="30"/>
          <w:szCs w:val="30"/>
          <w:cs/>
        </w:rPr>
        <w:t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9F3238">
        <w:rPr>
          <w:rFonts w:asciiTheme="majorBidi" w:hAnsiTheme="majorBidi"/>
          <w:sz w:val="30"/>
          <w:szCs w:val="30"/>
        </w:rPr>
        <w:t xml:space="preserve"> 2019 </w:t>
      </w:r>
      <w:r w:rsidRPr="009F3238">
        <w:rPr>
          <w:rFonts w:asciiTheme="majorBidi" w:hAnsiTheme="majorBidi" w:hint="cs"/>
          <w:sz w:val="30"/>
          <w:szCs w:val="30"/>
          <w:cs/>
        </w:rPr>
        <w:t>(โควิด</w:t>
      </w:r>
      <w:r w:rsidRPr="009F3238">
        <w:rPr>
          <w:rFonts w:asciiTheme="majorBidi" w:hAnsiTheme="majorBidi"/>
          <w:sz w:val="30"/>
          <w:szCs w:val="30"/>
        </w:rPr>
        <w:t xml:space="preserve"> 19</w:t>
      </w:r>
      <w:r w:rsidRPr="009F3238">
        <w:rPr>
          <w:rFonts w:asciiTheme="majorBidi" w:hAnsiTheme="majorBidi" w:hint="cs"/>
          <w:sz w:val="30"/>
          <w:szCs w:val="30"/>
          <w:cs/>
        </w:rPr>
        <w:t>) โดยแนวปฏิบัติดังกล่าวสิ้นสุดการมีผลบังคับใช้ ณ วันที่</w:t>
      </w:r>
      <w:r w:rsidRPr="009F3238">
        <w:rPr>
          <w:rFonts w:asciiTheme="majorBidi" w:hAnsiTheme="majorBidi"/>
          <w:sz w:val="30"/>
          <w:szCs w:val="30"/>
        </w:rPr>
        <w:t xml:space="preserve"> 31 </w:t>
      </w:r>
      <w:r w:rsidRPr="009F3238">
        <w:rPr>
          <w:rFonts w:asciiTheme="majorBidi" w:hAnsiTheme="majorBidi" w:hint="cs"/>
          <w:sz w:val="30"/>
          <w:szCs w:val="30"/>
          <w:cs/>
        </w:rPr>
        <w:t>ธันวาคม</w:t>
      </w:r>
      <w:r w:rsidRPr="009F3238">
        <w:rPr>
          <w:rFonts w:asciiTheme="majorBidi" w:hAnsiTheme="majorBidi"/>
          <w:sz w:val="30"/>
          <w:szCs w:val="30"/>
        </w:rPr>
        <w:t xml:space="preserve"> 2563</w:t>
      </w:r>
    </w:p>
    <w:p w14:paraId="2244CC26" w14:textId="77777777" w:rsidR="004726F0" w:rsidRPr="009F3238" w:rsidRDefault="004726F0" w:rsidP="004726F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F159827" w14:textId="07BEB092" w:rsidR="004726F0" w:rsidRPr="009F3238" w:rsidRDefault="004726F0" w:rsidP="004726F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 w:hint="cs"/>
          <w:sz w:val="30"/>
          <w:szCs w:val="30"/>
          <w:cs/>
        </w:rPr>
        <w:t xml:space="preserve">การแพร่ระบาดของโรคโควิด </w:t>
      </w:r>
      <w:r w:rsidRPr="009F3238">
        <w:rPr>
          <w:rFonts w:asciiTheme="majorBidi" w:hAnsiTheme="majorBidi"/>
          <w:sz w:val="30"/>
          <w:szCs w:val="30"/>
        </w:rPr>
        <w:t xml:space="preserve">19 </w:t>
      </w:r>
      <w:r w:rsidRPr="009F3238">
        <w:rPr>
          <w:rFonts w:asciiTheme="majorBidi" w:hAnsiTheme="majorBidi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</w:t>
      </w:r>
      <w:r w:rsidR="006460E6">
        <w:rPr>
          <w:rFonts w:asciiTheme="majorBidi" w:hAnsiTheme="majorBidi" w:hint="cs"/>
          <w:sz w:val="30"/>
          <w:szCs w:val="30"/>
          <w:cs/>
        </w:rPr>
        <w:t>้โดย</w:t>
      </w:r>
      <w:r w:rsidRPr="009F3238">
        <w:rPr>
          <w:rFonts w:asciiTheme="majorBidi" w:hAnsiTheme="majorBidi" w:hint="cs"/>
          <w:sz w:val="30"/>
          <w:szCs w:val="30"/>
          <w:cs/>
        </w:rPr>
        <w:t>ประเทศไทยได้มีการออกมาตรการต่างๆ</w:t>
      </w:r>
      <w:r w:rsidR="006460E6">
        <w:rPr>
          <w:rFonts w:asciiTheme="majorBidi" w:hAnsi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เพื่อเฝ้าระวังและควบคุมการแพร่ระบาด </w:t>
      </w:r>
      <w:r w:rsidR="006460E6">
        <w:rPr>
          <w:rFonts w:asciiTheme="majorBidi" w:hAnsiTheme="majorBidi" w:hint="cs"/>
          <w:sz w:val="30"/>
          <w:szCs w:val="30"/>
          <w:cs/>
        </w:rPr>
        <w:t xml:space="preserve">แต่ </w:t>
      </w:r>
      <w:r w:rsidRPr="009F3238">
        <w:rPr>
          <w:rFonts w:asciiTheme="majorBidi" w:hAnsiTheme="majorBidi" w:hint="cs"/>
          <w:sz w:val="30"/>
          <w:szCs w:val="30"/>
          <w:cs/>
        </w:rPr>
        <w:t>ณ ขณะนี้</w:t>
      </w:r>
      <w:r w:rsidR="006460E6">
        <w:rPr>
          <w:rFonts w:asciiTheme="majorBidi" w:hAnsiTheme="majorBidi" w:hint="cs"/>
          <w:sz w:val="30"/>
          <w:szCs w:val="30"/>
          <w:cs/>
        </w:rPr>
        <w:t>ยัง</w:t>
      </w:r>
      <w:r w:rsidRPr="009F3238">
        <w:rPr>
          <w:rFonts w:asciiTheme="majorBidi" w:hAnsiTheme="majorBidi" w:hint="cs"/>
          <w:sz w:val="30"/>
          <w:szCs w:val="30"/>
          <w:cs/>
        </w:rPr>
        <w:t>ไม่สามารถคาดการณ์ผลกระทบของการแพร่ระบาดที่ยังคงดำเนินอยู่ มาตรการต่างๆ ของรัฐบาล และการแจก</w:t>
      </w:r>
      <w:r w:rsidR="00096796" w:rsidRPr="009F3238">
        <w:rPr>
          <w:rFonts w:asciiTheme="majorBidi" w:hAnsiTheme="majorBidi" w:hint="cs"/>
          <w:sz w:val="30"/>
          <w:szCs w:val="30"/>
          <w:cs/>
        </w:rPr>
        <w:t>จ่ายวัคซีน</w:t>
      </w:r>
      <w:r w:rsidR="006460E6">
        <w:rPr>
          <w:rFonts w:asciiTheme="majorBidi" w:hAnsiTheme="majorBidi" w:hint="cs"/>
          <w:sz w:val="30"/>
          <w:szCs w:val="30"/>
          <w:cs/>
        </w:rPr>
        <w:t xml:space="preserve">ป้องกันโรคโควิด </w:t>
      </w:r>
      <w:r w:rsidR="006460E6">
        <w:rPr>
          <w:rFonts w:asciiTheme="majorBidi" w:hAnsiTheme="majorBidi"/>
          <w:sz w:val="30"/>
          <w:szCs w:val="30"/>
        </w:rPr>
        <w:t>19</w:t>
      </w:r>
      <w:r w:rsidR="00096796" w:rsidRPr="009F3238">
        <w:rPr>
          <w:rFonts w:asciiTheme="majorBidi" w:hAnsiTheme="majorBidi" w:hint="cs"/>
          <w:sz w:val="30"/>
          <w:szCs w:val="30"/>
          <w:cs/>
        </w:rPr>
        <w:t xml:space="preserve"> ที่อาจมีต่อธุรกิจของกลุ่มบริษัท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3EE65730" w14:textId="77777777" w:rsidR="004726F0" w:rsidRPr="009F3238" w:rsidRDefault="004726F0" w:rsidP="004726F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C5FD748" w14:textId="77777777" w:rsidR="004726F0" w:rsidRPr="009F3238" w:rsidRDefault="004726F0" w:rsidP="004726F0">
      <w:pPr>
        <w:pStyle w:val="block"/>
        <w:spacing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</w:p>
    <w:p w14:paraId="43D2B28F" w14:textId="77777777" w:rsidR="004726F0" w:rsidRPr="009F3238" w:rsidRDefault="004726F0" w:rsidP="004726F0">
      <w:pPr>
        <w:pStyle w:val="block"/>
        <w:spacing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</w:p>
    <w:p w14:paraId="7743164D" w14:textId="77777777" w:rsidR="00E24FFB" w:rsidRPr="009F3238" w:rsidRDefault="00E24FFB" w:rsidP="00E24FFB">
      <w:pPr>
        <w:pStyle w:val="block"/>
        <w:spacing w:after="0" w:line="240" w:lineRule="atLeast"/>
        <w:ind w:left="442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268322D" w14:textId="23B67E8D" w:rsidR="00126130" w:rsidRPr="009F3238" w:rsidRDefault="00126130" w:rsidP="00126130">
      <w:pPr>
        <w:pStyle w:val="block"/>
        <w:tabs>
          <w:tab w:val="num" w:pos="782"/>
        </w:tabs>
        <w:spacing w:after="0" w:line="240" w:lineRule="atLeast"/>
        <w:jc w:val="thaiDistribute"/>
        <w:rPr>
          <w:rFonts w:asciiTheme="majorBidi" w:hAnsiTheme="majorBidi"/>
          <w:spacing w:val="-4"/>
          <w:sz w:val="30"/>
          <w:szCs w:val="30"/>
        </w:rPr>
      </w:pPr>
    </w:p>
    <w:bookmarkEnd w:id="7"/>
    <w:p w14:paraId="5D479DE7" w14:textId="1F819969" w:rsidR="00507811" w:rsidRPr="009F3238" w:rsidRDefault="00126130" w:rsidP="00092727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  <w:r w:rsidRPr="009F3238">
        <w:rPr>
          <w:rFonts w:asciiTheme="majorBidi" w:hAnsiTheme="majorBidi"/>
          <w:spacing w:val="-4"/>
          <w:sz w:val="30"/>
          <w:szCs w:val="30"/>
        </w:rPr>
        <w:br w:type="page"/>
      </w:r>
    </w:p>
    <w:p w14:paraId="665118EB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bookmarkStart w:id="8" w:name="_Hlk32335774"/>
      <w:r w:rsidRPr="009F3238">
        <w:rPr>
          <w:rFonts w:hint="cs"/>
          <w:i w:val="0"/>
          <w:iCs w:val="0"/>
          <w:cs/>
        </w:rPr>
        <w:t>มาตรฐานการรายงานทางการเงินที่ยังไม่ได้ใช้</w:t>
      </w:r>
    </w:p>
    <w:p w14:paraId="5035E3E2" w14:textId="746F410C" w:rsidR="00092727" w:rsidRPr="009F3238" w:rsidRDefault="00092727" w:rsidP="00092727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0E9C7" w14:textId="3C7E607B" w:rsidR="003062B2" w:rsidRPr="009F3238" w:rsidRDefault="003062B2" w:rsidP="003062B2">
      <w:pPr>
        <w:pStyle w:val="block"/>
        <w:spacing w:after="0" w:line="240" w:lineRule="atLeast"/>
        <w:ind w:left="540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9F3238">
        <w:rPr>
          <w:rFonts w:cs="Angsana New"/>
          <w:spacing w:val="2"/>
          <w:sz w:val="30"/>
          <w:szCs w:val="30"/>
          <w:cs/>
          <w:lang w:bidi="th-TH"/>
        </w:rPr>
        <w:t>มาตรฐานการรายงานทางการเงินที่ปรับปรุงใหม่หลายฉบับได้มีการประกาศแล้ว แต่ยังไม่มีผลบังคับใช้ ซึ่งกลุ่มบริษัทไม่ได้นำมาใช้ในการจัดทำงบการเงินรวมและงบการเงินเฉพาะกิจการนี้ มาตรฐานการรายงานทางการเงิน</w:t>
      </w:r>
      <w:r w:rsidR="0018354A">
        <w:rPr>
          <w:rFonts w:cs="Angsana New"/>
          <w:spacing w:val="2"/>
          <w:sz w:val="30"/>
          <w:szCs w:val="30"/>
          <w:lang w:bidi="th-TH"/>
        </w:rPr>
        <w:br/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ที่ปรับปรุงใหม่นี้ อาจเกี่ยวข้องกับการดำเนินงานของกลุ่มบริษัทและถือปฏิบัติกับงบการเงินรวมและงบการเงินเฉพาะกิจการสำหรับรอบระยะเวลาบัญชีที่เริ่มในหรือหลังวันที่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1</w:t>
      </w:r>
      <w:r w:rsidRPr="009F3238">
        <w:rPr>
          <w:rFonts w:cs="Angsana New"/>
          <w:spacing w:val="2"/>
          <w:sz w:val="30"/>
          <w:szCs w:val="30"/>
          <w:cs/>
          <w:lang w:bidi="th-TH"/>
        </w:rPr>
        <w:t xml:space="preserve"> มกราคม </w:t>
      </w:r>
      <w:r w:rsidR="00B873FC" w:rsidRPr="009F3238">
        <w:rPr>
          <w:rFonts w:cs="Angsana New"/>
          <w:spacing w:val="2"/>
          <w:sz w:val="30"/>
          <w:szCs w:val="30"/>
          <w:lang w:bidi="th-TH"/>
        </w:rPr>
        <w:t>2564</w:t>
      </w:r>
      <w:r w:rsidRPr="009F323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9F3238">
        <w:rPr>
          <w:rFonts w:cs="Angsana New" w:hint="cs"/>
          <w:spacing w:val="2"/>
          <w:sz w:val="30"/>
          <w:szCs w:val="30"/>
          <w:cs/>
          <w:lang w:bidi="th-TH"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20457566" w14:textId="77777777" w:rsidR="003062B2" w:rsidRPr="009F3238" w:rsidRDefault="003062B2" w:rsidP="003062B2">
      <w:pPr>
        <w:pStyle w:val="block"/>
        <w:spacing w:after="0" w:line="240" w:lineRule="atLeast"/>
        <w:ind w:left="540"/>
        <w:jc w:val="thaiDistribute"/>
        <w:rPr>
          <w:rFonts w:cs="Angsana New"/>
          <w:spacing w:val="2"/>
          <w:sz w:val="30"/>
          <w:szCs w:val="30"/>
          <w:lang w:bidi="th-TH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690"/>
        <w:gridCol w:w="6030"/>
      </w:tblGrid>
      <w:tr w:rsidR="003062B2" w:rsidRPr="009F3238" w14:paraId="52380367" w14:textId="77777777" w:rsidTr="003062B2">
        <w:trPr>
          <w:tblHeader/>
        </w:trPr>
        <w:tc>
          <w:tcPr>
            <w:tcW w:w="3690" w:type="dxa"/>
            <w:vAlign w:val="bottom"/>
            <w:hideMark/>
          </w:tcPr>
          <w:p w14:paraId="23B5986F" w14:textId="77777777" w:rsidR="003062B2" w:rsidRPr="009F3238" w:rsidRDefault="003062B2">
            <w:pPr>
              <w:spacing w:line="240" w:lineRule="auto"/>
              <w:ind w:firstLine="426"/>
              <w:rPr>
                <w:b/>
                <w:bCs/>
                <w:sz w:val="30"/>
                <w:szCs w:val="30"/>
                <w:shd w:val="clear" w:color="auto" w:fill="D9D9D9"/>
                <w:lang w:val="en-GB"/>
              </w:rPr>
            </w:pPr>
            <w:r w:rsidRPr="009F3238">
              <w:rPr>
                <w:sz w:val="30"/>
                <w:szCs w:val="30"/>
                <w:shd w:val="clear" w:color="auto" w:fill="D9D9D9" w:themeFill="background1" w:themeFillShade="D9"/>
                <w:cs/>
              </w:rPr>
              <w:br w:type="column"/>
            </w:r>
            <w:r w:rsidRPr="009F3238">
              <w:rPr>
                <w:rFonts w:eastAsia="Calibr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6030" w:type="dxa"/>
            <w:vAlign w:val="bottom"/>
            <w:hideMark/>
          </w:tcPr>
          <w:p w14:paraId="08A58DA7" w14:textId="77777777" w:rsidR="003062B2" w:rsidRPr="009F3238" w:rsidRDefault="003062B2">
            <w:pPr>
              <w:spacing w:line="240" w:lineRule="auto"/>
              <w:ind w:firstLine="610"/>
              <w:rPr>
                <w:rFonts w:eastAsia="Calibri"/>
                <w:b/>
                <w:bCs/>
                <w:sz w:val="30"/>
                <w:szCs w:val="30"/>
              </w:rPr>
            </w:pPr>
            <w:r w:rsidRPr="009F3238">
              <w:rPr>
                <w:rFonts w:eastAsia="Calibr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062B2" w:rsidRPr="009F3238" w14:paraId="1668DF53" w14:textId="77777777" w:rsidTr="003062B2">
        <w:tc>
          <w:tcPr>
            <w:tcW w:w="3690" w:type="dxa"/>
            <w:hideMark/>
          </w:tcPr>
          <w:p w14:paraId="49E7680D" w14:textId="5A982908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30" w:type="dxa"/>
            <w:hideMark/>
          </w:tcPr>
          <w:p w14:paraId="4D8F8833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3062B2" w:rsidRPr="009F3238" w14:paraId="4BA7B860" w14:textId="77777777" w:rsidTr="003062B2">
        <w:tc>
          <w:tcPr>
            <w:tcW w:w="3690" w:type="dxa"/>
            <w:hideMark/>
          </w:tcPr>
          <w:p w14:paraId="504C41FA" w14:textId="0ED8C673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030" w:type="dxa"/>
            <w:hideMark/>
          </w:tcPr>
          <w:p w14:paraId="188BF0F5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</w:t>
            </w: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br/>
              <w:t>ข้อผิดพลาด</w:t>
            </w:r>
          </w:p>
        </w:tc>
      </w:tr>
      <w:tr w:rsidR="003062B2" w:rsidRPr="009F3238" w14:paraId="7C7558E7" w14:textId="77777777" w:rsidTr="003062B2">
        <w:tc>
          <w:tcPr>
            <w:tcW w:w="3690" w:type="dxa"/>
            <w:hideMark/>
          </w:tcPr>
          <w:p w14:paraId="7C591EC0" w14:textId="132DC50C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030" w:type="dxa"/>
            <w:hideMark/>
          </w:tcPr>
          <w:p w14:paraId="01FDB0D4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062B2" w:rsidRPr="009F3238" w14:paraId="5B68E40D" w14:textId="77777777" w:rsidTr="003062B2">
        <w:tc>
          <w:tcPr>
            <w:tcW w:w="3690" w:type="dxa"/>
            <w:hideMark/>
          </w:tcPr>
          <w:p w14:paraId="3CE09659" w14:textId="7B8AE2D0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6030" w:type="dxa"/>
            <w:hideMark/>
          </w:tcPr>
          <w:p w14:paraId="0EF4ABA0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3062B2" w:rsidRPr="009F3238" w14:paraId="624D9A12" w14:textId="77777777" w:rsidTr="003062B2">
        <w:tc>
          <w:tcPr>
            <w:tcW w:w="3690" w:type="dxa"/>
            <w:hideMark/>
          </w:tcPr>
          <w:p w14:paraId="6201B923" w14:textId="4A39F0CF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6030" w:type="dxa"/>
            <w:hideMark/>
          </w:tcPr>
          <w:p w14:paraId="77285B90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062B2" w:rsidRPr="009F3238" w14:paraId="2DF37D86" w14:textId="77777777" w:rsidTr="003062B2">
        <w:tc>
          <w:tcPr>
            <w:tcW w:w="3690" w:type="dxa"/>
            <w:hideMark/>
          </w:tcPr>
          <w:p w14:paraId="561CA0FE" w14:textId="5483E4C2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6030" w:type="dxa"/>
            <w:hideMark/>
          </w:tcPr>
          <w:p w14:paraId="2359252A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062B2" w:rsidRPr="009F3238" w14:paraId="3206EFA8" w14:textId="77777777" w:rsidTr="003062B2">
        <w:tc>
          <w:tcPr>
            <w:tcW w:w="3690" w:type="dxa"/>
            <w:hideMark/>
          </w:tcPr>
          <w:p w14:paraId="7123392C" w14:textId="27556D4D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873FC" w:rsidRPr="009F3238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030" w:type="dxa"/>
            <w:hideMark/>
          </w:tcPr>
          <w:p w14:paraId="6F552F5D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3062B2" w:rsidRPr="009F3238" w14:paraId="388A881F" w14:textId="77777777" w:rsidTr="003062B2">
        <w:tc>
          <w:tcPr>
            <w:tcW w:w="3690" w:type="dxa"/>
            <w:hideMark/>
          </w:tcPr>
          <w:p w14:paraId="4F24D706" w14:textId="77E34217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873FC" w:rsidRPr="009F3238">
              <w:rPr>
                <w:rFonts w:asciiTheme="majorBidi" w:eastAsia="Calibri" w:hAnsiTheme="majorBidi"/>
                <w:sz w:val="30"/>
                <w:szCs w:val="30"/>
              </w:rPr>
              <w:t>3</w:t>
            </w:r>
          </w:p>
        </w:tc>
        <w:tc>
          <w:tcPr>
            <w:tcW w:w="6030" w:type="dxa"/>
            <w:hideMark/>
          </w:tcPr>
          <w:p w14:paraId="5359D699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การรวมธุรกิจ</w:t>
            </w:r>
          </w:p>
        </w:tc>
      </w:tr>
      <w:tr w:rsidR="003062B2" w:rsidRPr="009F3238" w14:paraId="27DD7E03" w14:textId="77777777" w:rsidTr="003062B2">
        <w:tc>
          <w:tcPr>
            <w:tcW w:w="3690" w:type="dxa"/>
            <w:hideMark/>
          </w:tcPr>
          <w:p w14:paraId="3594CD40" w14:textId="1930768B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873FC" w:rsidRPr="009F3238">
              <w:rPr>
                <w:rFonts w:asciiTheme="majorBidi" w:eastAsia="Calibri" w:hAnsiTheme="majorBidi"/>
                <w:sz w:val="30"/>
                <w:szCs w:val="30"/>
              </w:rPr>
              <w:t>7</w:t>
            </w:r>
            <w:r w:rsidRPr="009F3238">
              <w:rPr>
                <w:rFonts w:asciiTheme="majorBidi" w:eastAsia="Calibri" w:hAnsiTheme="majorBidi"/>
                <w:sz w:val="30"/>
                <w:szCs w:val="30"/>
              </w:rPr>
              <w:t>*</w:t>
            </w:r>
          </w:p>
        </w:tc>
        <w:tc>
          <w:tcPr>
            <w:tcW w:w="6030" w:type="dxa"/>
            <w:hideMark/>
          </w:tcPr>
          <w:p w14:paraId="2892EEBD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062B2" w:rsidRPr="009F3238" w14:paraId="6DC8D580" w14:textId="77777777" w:rsidTr="003062B2">
        <w:tc>
          <w:tcPr>
            <w:tcW w:w="3690" w:type="dxa"/>
            <w:hideMark/>
          </w:tcPr>
          <w:p w14:paraId="7737F927" w14:textId="55BA6849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873FC" w:rsidRPr="009F3238">
              <w:rPr>
                <w:rFonts w:asciiTheme="majorBidi" w:eastAsia="Calibri" w:hAnsiTheme="majorBidi"/>
                <w:sz w:val="30"/>
                <w:szCs w:val="30"/>
              </w:rPr>
              <w:t>9</w:t>
            </w:r>
            <w:r w:rsidRPr="009F3238">
              <w:rPr>
                <w:rFonts w:asciiTheme="majorBidi" w:eastAsia="Calibri" w:hAnsiTheme="majorBidi"/>
                <w:sz w:val="30"/>
                <w:szCs w:val="30"/>
              </w:rPr>
              <w:t>*</w:t>
            </w:r>
          </w:p>
        </w:tc>
        <w:tc>
          <w:tcPr>
            <w:tcW w:w="6030" w:type="dxa"/>
            <w:hideMark/>
          </w:tcPr>
          <w:p w14:paraId="395E329F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62B2" w:rsidRPr="009F3238" w14:paraId="7324BBAB" w14:textId="77777777" w:rsidTr="003062B2">
        <w:tc>
          <w:tcPr>
            <w:tcW w:w="3690" w:type="dxa"/>
            <w:hideMark/>
          </w:tcPr>
          <w:p w14:paraId="4CB3843D" w14:textId="098C4BFA" w:rsidR="003062B2" w:rsidRPr="009F3238" w:rsidRDefault="003062B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="00B873FC" w:rsidRPr="009F3238">
              <w:rPr>
                <w:rFonts w:asciiTheme="majorBidi" w:eastAsia="Calibri" w:hAnsiTheme="majorBidi"/>
                <w:sz w:val="30"/>
                <w:szCs w:val="30"/>
              </w:rPr>
              <w:t>32</w:t>
            </w:r>
          </w:p>
        </w:tc>
        <w:tc>
          <w:tcPr>
            <w:tcW w:w="6030" w:type="dxa"/>
            <w:hideMark/>
          </w:tcPr>
          <w:p w14:paraId="1DE4F200" w14:textId="77777777" w:rsidR="003062B2" w:rsidRPr="009F3238" w:rsidRDefault="003062B2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eastAsia="Calibri" w:hAnsiTheme="majorBidi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</w:tbl>
    <w:p w14:paraId="63408EDF" w14:textId="77777777" w:rsidR="003062B2" w:rsidRPr="009F3238" w:rsidRDefault="003062B2" w:rsidP="003062B2">
      <w:pPr>
        <w:pStyle w:val="block"/>
        <w:spacing w:after="0" w:line="240" w:lineRule="atLeast"/>
        <w:ind w:left="540"/>
        <w:jc w:val="thaiDistribute"/>
        <w:rPr>
          <w:rFonts w:cs="Angsana New"/>
          <w:i/>
          <w:iCs/>
          <w:color w:val="0000FF"/>
          <w:spacing w:val="2"/>
          <w:sz w:val="30"/>
          <w:szCs w:val="30"/>
          <w:shd w:val="clear" w:color="auto" w:fill="E0E0E0"/>
          <w:rtl/>
          <w:cs/>
          <w:lang w:val="en-GB"/>
        </w:rPr>
      </w:pPr>
    </w:p>
    <w:p w14:paraId="3EB5F5AD" w14:textId="77777777" w:rsidR="003062B2" w:rsidRPr="009F3238" w:rsidRDefault="003062B2" w:rsidP="003062B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9F3238">
        <w:rPr>
          <w:rFonts w:asciiTheme="majorBidi" w:hAnsi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59EC091" w14:textId="77777777" w:rsidR="003062B2" w:rsidRPr="009F3238" w:rsidRDefault="003062B2" w:rsidP="003062B2">
      <w:pPr>
        <w:pStyle w:val="block"/>
        <w:spacing w:after="0" w:line="240" w:lineRule="atLeast"/>
        <w:ind w:left="540"/>
        <w:jc w:val="thaiDistribute"/>
        <w:rPr>
          <w:rFonts w:cs="Angsana New"/>
          <w:color w:val="0000FF"/>
          <w:spacing w:val="2"/>
          <w:sz w:val="30"/>
          <w:szCs w:val="30"/>
          <w:shd w:val="clear" w:color="auto" w:fill="E0E0E0"/>
          <w:lang w:bidi="th-TH"/>
        </w:rPr>
      </w:pPr>
    </w:p>
    <w:p w14:paraId="164E68E6" w14:textId="5748345C" w:rsidR="003062B2" w:rsidRDefault="003062B2" w:rsidP="003062B2">
      <w:pPr>
        <w:spacing w:line="240" w:lineRule="auto"/>
        <w:ind w:left="567" w:right="-43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กลุ่มบริษัทได้ประเมินเบื้องต้นถึงผลกระทบที่อาจเกิดขึ้นต่องบการเงินรวมหรืองบการเงินเฉพาะกิจการ จากการ</w:t>
      </w:r>
      <w:r w:rsidRPr="009F3238">
        <w:rPr>
          <w:sz w:val="30"/>
          <w:szCs w:val="30"/>
          <w:cs/>
        </w:rPr>
        <w:br/>
        <w:t>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</w:t>
      </w:r>
      <w:r w:rsidR="0018354A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งบการเงินในงวดที่ถือปฏิบัติ</w:t>
      </w:r>
    </w:p>
    <w:p w14:paraId="591AFA72" w14:textId="77777777" w:rsidR="003062B2" w:rsidRDefault="003062B2" w:rsidP="003062B2">
      <w:pPr>
        <w:spacing w:line="240" w:lineRule="auto"/>
        <w:ind w:left="567" w:right="-43"/>
        <w:jc w:val="thaiDistribute"/>
        <w:rPr>
          <w:sz w:val="30"/>
          <w:szCs w:val="30"/>
          <w:cs/>
        </w:rPr>
      </w:pPr>
    </w:p>
    <w:p w14:paraId="6B1F6896" w14:textId="2EFC2CD1" w:rsidR="003062B2" w:rsidRDefault="003062B2" w:rsidP="00092727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8"/>
    <w:p w14:paraId="1B501E2D" w14:textId="77777777" w:rsidR="003062B2" w:rsidRDefault="003062B2" w:rsidP="00092727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062B2" w:rsidSect="0030647D"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A975B" w14:textId="77777777" w:rsidR="00622DC4" w:rsidRDefault="00622DC4">
      <w:r>
        <w:separator/>
      </w:r>
    </w:p>
  </w:endnote>
  <w:endnote w:type="continuationSeparator" w:id="0">
    <w:p w14:paraId="3F4EDEFF" w14:textId="77777777" w:rsidR="00622DC4" w:rsidRDefault="0062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665DE66" w14:textId="77777777" w:rsidR="00CC36AB" w:rsidRPr="008B3B01" w:rsidRDefault="00CC36AB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F96BC61" w14:textId="77777777" w:rsidR="00CC36AB" w:rsidRPr="008B3B01" w:rsidRDefault="00CC36AB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83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16BFF" w14:textId="77777777" w:rsidR="00CC36AB" w:rsidRPr="00FB5D89" w:rsidRDefault="00CC36AB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1B9F303E" w:rsidR="00CC36AB" w:rsidRPr="00960645" w:rsidRDefault="00CC36AB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1F0B24">
      <w:rPr>
        <w:i/>
        <w:iCs/>
        <w:noProof/>
        <w:sz w:val="30"/>
        <w:szCs w:val="30"/>
        <w:lang w:val="fr-FR"/>
      </w:rPr>
      <w:t>OSP YE 2020 - FS TH_16.02.21_V19</w:t>
    </w:r>
    <w:r>
      <w:rPr>
        <w:noProof/>
      </w:rPr>
      <w:fldChar w:fldCharType="end"/>
    </w:r>
  </w:p>
  <w:p w14:paraId="4307856B" w14:textId="77777777" w:rsidR="00CC36AB" w:rsidRPr="004E4BE4" w:rsidRDefault="00CC36AB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7F71708" w14:textId="77777777" w:rsidR="00CC36AB" w:rsidRPr="00B248A7" w:rsidRDefault="00CC36AB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85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59838A" w14:textId="77777777" w:rsidR="00CC36AB" w:rsidRDefault="00CC36AB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107E">
          <w:rPr>
            <w:rFonts w:asciiTheme="majorBidi" w:hAnsiTheme="majorBidi" w:cstheme="majorBidi"/>
            <w:noProof/>
            <w:sz w:val="30"/>
            <w:szCs w:val="30"/>
            <w:cs/>
          </w:rPr>
          <w:t>90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306540C" w14:textId="77777777" w:rsidR="00CC36AB" w:rsidRDefault="00CC36AB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107E">
          <w:rPr>
            <w:rFonts w:asciiTheme="majorBidi" w:hAnsiTheme="majorBidi" w:cstheme="majorBidi"/>
            <w:noProof/>
            <w:sz w:val="30"/>
            <w:szCs w:val="30"/>
            <w:cs/>
          </w:rPr>
          <w:t>95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CF31473" w14:textId="77777777" w:rsidR="00CC36AB" w:rsidRDefault="00CC36AB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107E">
          <w:rPr>
            <w:rFonts w:asciiTheme="majorBidi" w:hAnsiTheme="majorBidi" w:cstheme="majorBidi"/>
            <w:noProof/>
            <w:sz w:val="30"/>
            <w:szCs w:val="30"/>
            <w:cs/>
          </w:rPr>
          <w:t>108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6A431" w14:textId="77777777" w:rsidR="00CC36AB" w:rsidRPr="00BD4322" w:rsidRDefault="00CC36AB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Pr="00BD4322">
      <w:rPr>
        <w:rStyle w:val="PageNumber"/>
        <w:rFonts w:cs="Angsana New" w:hint="cs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109</w:t>
    </w:r>
    <w:r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CC36AB" w:rsidRDefault="00CC36AB" w:rsidP="007D6C10">
    <w:pPr>
      <w:pStyle w:val="Footer"/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35CC4" w14:textId="77777777" w:rsidR="00CC36AB" w:rsidRPr="00173BD7" w:rsidRDefault="00CC36AB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140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CC36AB" w:rsidRPr="00175C2C" w:rsidRDefault="00CC36AB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DEBAC" w14:textId="77777777" w:rsidR="00622DC4" w:rsidRDefault="00622DC4">
      <w:r>
        <w:separator/>
      </w:r>
    </w:p>
  </w:footnote>
  <w:footnote w:type="continuationSeparator" w:id="0">
    <w:p w14:paraId="59199C1E" w14:textId="77777777" w:rsidR="00622DC4" w:rsidRDefault="0062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C460" w14:textId="77777777" w:rsidR="00CC36AB" w:rsidRDefault="00CC36AB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CC36AB" w:rsidRDefault="00CC36AB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42759FF2" w:rsidR="00CC36AB" w:rsidRDefault="00CC36AB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2563</w:t>
    </w:r>
  </w:p>
  <w:p w14:paraId="1D479AA8" w14:textId="77777777" w:rsidR="00CC36AB" w:rsidRPr="007720F6" w:rsidRDefault="00CC36AB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BCCD" w14:textId="77777777" w:rsidR="00CC36AB" w:rsidRDefault="00CC3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8B4FE" w14:textId="77777777" w:rsidR="00CC36AB" w:rsidRPr="003C763B" w:rsidRDefault="00CC36AB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CC36AB" w:rsidRPr="003C763B" w:rsidRDefault="00CC36AB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CC36AB" w:rsidRDefault="00CC36AB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CC36AB" w:rsidRDefault="00CC3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F480" w14:textId="3710E281" w:rsidR="00CC36AB" w:rsidRDefault="00CC36AB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CC36AB" w:rsidRDefault="00CC36AB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61049B72" w:rsidR="00CC36AB" w:rsidRDefault="00CC36AB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2563</w:t>
    </w:r>
  </w:p>
  <w:p w14:paraId="51734490" w14:textId="77777777" w:rsidR="00CC36AB" w:rsidRDefault="00CC36AB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CA67E" w14:textId="77777777" w:rsidR="00CC36AB" w:rsidRDefault="00CC36AB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CC36AB" w:rsidRDefault="00CC36AB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0E5CCC26" w:rsidR="00CC36AB" w:rsidRDefault="00CC36AB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2563</w:t>
    </w:r>
  </w:p>
  <w:p w14:paraId="7F4ECA79" w14:textId="77777777" w:rsidR="00CC36AB" w:rsidRPr="004A13B6" w:rsidRDefault="00CC36AB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9D22" w14:textId="3EB818C8" w:rsidR="00CC36AB" w:rsidRDefault="00CC36AB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CC36AB" w:rsidRDefault="00CC36AB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5CCCBBA4" w:rsidR="00CC36AB" w:rsidRPr="008445C4" w:rsidRDefault="00CC36AB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2563</w:t>
    </w:r>
  </w:p>
  <w:p w14:paraId="7D0467C5" w14:textId="77777777" w:rsidR="00CC36AB" w:rsidRPr="002E7AE7" w:rsidRDefault="00CC36AB" w:rsidP="00495BE1">
    <w:pPr>
      <w:rPr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45960" w14:textId="77777777" w:rsidR="00CC36AB" w:rsidRDefault="00CC36AB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CC36AB" w:rsidRDefault="00CC36AB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0507A456" w:rsidR="00CC36AB" w:rsidRPr="008445C4" w:rsidRDefault="00CC36AB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2563</w:t>
    </w:r>
  </w:p>
  <w:p w14:paraId="1C6E2FF4" w14:textId="77777777" w:rsidR="00CC36AB" w:rsidRPr="002E7AE7" w:rsidRDefault="00CC36AB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9"/>
  </w:num>
  <w:num w:numId="5">
    <w:abstractNumId w:val="30"/>
  </w:num>
  <w:num w:numId="6">
    <w:abstractNumId w:val="13"/>
  </w:num>
  <w:num w:numId="7">
    <w:abstractNumId w:val="7"/>
  </w:num>
  <w:num w:numId="8">
    <w:abstractNumId w:val="9"/>
  </w:num>
  <w:num w:numId="9">
    <w:abstractNumId w:val="25"/>
  </w:num>
  <w:num w:numId="10">
    <w:abstractNumId w:val="17"/>
  </w:num>
  <w:num w:numId="11">
    <w:abstractNumId w:val="24"/>
  </w:num>
  <w:num w:numId="12">
    <w:abstractNumId w:val="12"/>
  </w:num>
  <w:num w:numId="13">
    <w:abstractNumId w:val="14"/>
  </w:num>
  <w:num w:numId="14">
    <w:abstractNumId w:val="27"/>
  </w:num>
  <w:num w:numId="15">
    <w:abstractNumId w:val="29"/>
  </w:num>
  <w:num w:numId="16">
    <w:abstractNumId w:val="3"/>
  </w:num>
  <w:num w:numId="17">
    <w:abstractNumId w:val="18"/>
  </w:num>
  <w:num w:numId="18">
    <w:abstractNumId w:val="20"/>
  </w:num>
  <w:num w:numId="19">
    <w:abstractNumId w:val="31"/>
  </w:num>
  <w:num w:numId="20">
    <w:abstractNumId w:val="4"/>
  </w:num>
  <w:num w:numId="21">
    <w:abstractNumId w:val="2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6"/>
  </w:num>
  <w:num w:numId="26">
    <w:abstractNumId w:val="10"/>
  </w:num>
  <w:num w:numId="27">
    <w:abstractNumId w:val="32"/>
  </w:num>
  <w:num w:numId="28">
    <w:abstractNumId w:val="6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1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B50"/>
    <w:rsid w:val="000079CB"/>
    <w:rsid w:val="00007A88"/>
    <w:rsid w:val="00007AA1"/>
    <w:rsid w:val="00007B72"/>
    <w:rsid w:val="00007EA1"/>
    <w:rsid w:val="00007EC2"/>
    <w:rsid w:val="00010028"/>
    <w:rsid w:val="0001084E"/>
    <w:rsid w:val="00010FF6"/>
    <w:rsid w:val="00011788"/>
    <w:rsid w:val="00011CA8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A1"/>
    <w:rsid w:val="0001540E"/>
    <w:rsid w:val="0001549D"/>
    <w:rsid w:val="00015637"/>
    <w:rsid w:val="00015835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736A"/>
    <w:rsid w:val="00017470"/>
    <w:rsid w:val="00017888"/>
    <w:rsid w:val="000178B8"/>
    <w:rsid w:val="00017979"/>
    <w:rsid w:val="00017F9C"/>
    <w:rsid w:val="00020051"/>
    <w:rsid w:val="00020342"/>
    <w:rsid w:val="0002065D"/>
    <w:rsid w:val="000206B6"/>
    <w:rsid w:val="000206E6"/>
    <w:rsid w:val="00020DF4"/>
    <w:rsid w:val="00020EE0"/>
    <w:rsid w:val="00020FEE"/>
    <w:rsid w:val="00021072"/>
    <w:rsid w:val="000213D6"/>
    <w:rsid w:val="000216B4"/>
    <w:rsid w:val="00021798"/>
    <w:rsid w:val="000218A5"/>
    <w:rsid w:val="00021A78"/>
    <w:rsid w:val="00021C38"/>
    <w:rsid w:val="000225AF"/>
    <w:rsid w:val="0002304E"/>
    <w:rsid w:val="000232DC"/>
    <w:rsid w:val="0002343B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207B"/>
    <w:rsid w:val="000322E7"/>
    <w:rsid w:val="00033089"/>
    <w:rsid w:val="000330A9"/>
    <w:rsid w:val="000334CC"/>
    <w:rsid w:val="000334EE"/>
    <w:rsid w:val="000338F5"/>
    <w:rsid w:val="00033B9A"/>
    <w:rsid w:val="00033BAA"/>
    <w:rsid w:val="00033D94"/>
    <w:rsid w:val="00033DEA"/>
    <w:rsid w:val="00033E92"/>
    <w:rsid w:val="00034425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936"/>
    <w:rsid w:val="00035C04"/>
    <w:rsid w:val="00035EC2"/>
    <w:rsid w:val="00036B0B"/>
    <w:rsid w:val="00036C37"/>
    <w:rsid w:val="00036F90"/>
    <w:rsid w:val="000371AE"/>
    <w:rsid w:val="0003780C"/>
    <w:rsid w:val="00037DCA"/>
    <w:rsid w:val="00037FD0"/>
    <w:rsid w:val="0004008B"/>
    <w:rsid w:val="00040169"/>
    <w:rsid w:val="000402C4"/>
    <w:rsid w:val="000407AA"/>
    <w:rsid w:val="00040A61"/>
    <w:rsid w:val="00040EB5"/>
    <w:rsid w:val="000414C1"/>
    <w:rsid w:val="000414F5"/>
    <w:rsid w:val="0004152A"/>
    <w:rsid w:val="0004157D"/>
    <w:rsid w:val="0004173C"/>
    <w:rsid w:val="00041A0D"/>
    <w:rsid w:val="00042152"/>
    <w:rsid w:val="0004220D"/>
    <w:rsid w:val="00042261"/>
    <w:rsid w:val="00042507"/>
    <w:rsid w:val="00042A7B"/>
    <w:rsid w:val="00042C1F"/>
    <w:rsid w:val="00042C24"/>
    <w:rsid w:val="00042C9C"/>
    <w:rsid w:val="00042F65"/>
    <w:rsid w:val="00043011"/>
    <w:rsid w:val="00043119"/>
    <w:rsid w:val="00043179"/>
    <w:rsid w:val="00043295"/>
    <w:rsid w:val="00043B58"/>
    <w:rsid w:val="00043C9F"/>
    <w:rsid w:val="00043CB6"/>
    <w:rsid w:val="00043EA8"/>
    <w:rsid w:val="000440F0"/>
    <w:rsid w:val="00044809"/>
    <w:rsid w:val="000449E0"/>
    <w:rsid w:val="00044A6D"/>
    <w:rsid w:val="00044E16"/>
    <w:rsid w:val="00045667"/>
    <w:rsid w:val="00045791"/>
    <w:rsid w:val="00045930"/>
    <w:rsid w:val="0004634C"/>
    <w:rsid w:val="000463FC"/>
    <w:rsid w:val="000464E3"/>
    <w:rsid w:val="00046701"/>
    <w:rsid w:val="0004699B"/>
    <w:rsid w:val="00046B1B"/>
    <w:rsid w:val="00046F7C"/>
    <w:rsid w:val="000470C8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F6"/>
    <w:rsid w:val="0005141C"/>
    <w:rsid w:val="0005143F"/>
    <w:rsid w:val="00051668"/>
    <w:rsid w:val="00051840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E2F"/>
    <w:rsid w:val="00055163"/>
    <w:rsid w:val="000552A3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60038"/>
    <w:rsid w:val="000603FD"/>
    <w:rsid w:val="00060B09"/>
    <w:rsid w:val="00060CB6"/>
    <w:rsid w:val="0006162C"/>
    <w:rsid w:val="000618AB"/>
    <w:rsid w:val="000618DF"/>
    <w:rsid w:val="00061D18"/>
    <w:rsid w:val="00062010"/>
    <w:rsid w:val="00062517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E44"/>
    <w:rsid w:val="0006601B"/>
    <w:rsid w:val="000664BF"/>
    <w:rsid w:val="00066560"/>
    <w:rsid w:val="00066B2A"/>
    <w:rsid w:val="0006705C"/>
    <w:rsid w:val="00067076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3D6"/>
    <w:rsid w:val="000723DC"/>
    <w:rsid w:val="00072734"/>
    <w:rsid w:val="00072859"/>
    <w:rsid w:val="00072AA3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500"/>
    <w:rsid w:val="00075A3E"/>
    <w:rsid w:val="00075D62"/>
    <w:rsid w:val="00076141"/>
    <w:rsid w:val="00076449"/>
    <w:rsid w:val="000764AC"/>
    <w:rsid w:val="00076573"/>
    <w:rsid w:val="00076628"/>
    <w:rsid w:val="0007666F"/>
    <w:rsid w:val="00076B7E"/>
    <w:rsid w:val="00076BA1"/>
    <w:rsid w:val="00077472"/>
    <w:rsid w:val="000775F0"/>
    <w:rsid w:val="00077A6A"/>
    <w:rsid w:val="00077ABF"/>
    <w:rsid w:val="00077CE8"/>
    <w:rsid w:val="000800A6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899"/>
    <w:rsid w:val="00086CE9"/>
    <w:rsid w:val="0008717A"/>
    <w:rsid w:val="000878E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306A"/>
    <w:rsid w:val="00093130"/>
    <w:rsid w:val="00093269"/>
    <w:rsid w:val="00093F4A"/>
    <w:rsid w:val="0009417A"/>
    <w:rsid w:val="0009420B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6A3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20D1"/>
    <w:rsid w:val="000A25D2"/>
    <w:rsid w:val="000A2871"/>
    <w:rsid w:val="000A2A02"/>
    <w:rsid w:val="000A2A6F"/>
    <w:rsid w:val="000A2B30"/>
    <w:rsid w:val="000A2CC0"/>
    <w:rsid w:val="000A2DD3"/>
    <w:rsid w:val="000A2E2F"/>
    <w:rsid w:val="000A2EDA"/>
    <w:rsid w:val="000A3136"/>
    <w:rsid w:val="000A3897"/>
    <w:rsid w:val="000A390C"/>
    <w:rsid w:val="000A4494"/>
    <w:rsid w:val="000A44EF"/>
    <w:rsid w:val="000A4B75"/>
    <w:rsid w:val="000A4C01"/>
    <w:rsid w:val="000A5066"/>
    <w:rsid w:val="000A5812"/>
    <w:rsid w:val="000A5A30"/>
    <w:rsid w:val="000A5D3B"/>
    <w:rsid w:val="000A5EC6"/>
    <w:rsid w:val="000A61AC"/>
    <w:rsid w:val="000A6333"/>
    <w:rsid w:val="000A676A"/>
    <w:rsid w:val="000A72A6"/>
    <w:rsid w:val="000A761C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95E"/>
    <w:rsid w:val="000B2E84"/>
    <w:rsid w:val="000B3121"/>
    <w:rsid w:val="000B325F"/>
    <w:rsid w:val="000B33EA"/>
    <w:rsid w:val="000B4153"/>
    <w:rsid w:val="000B448E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747"/>
    <w:rsid w:val="000B6A8D"/>
    <w:rsid w:val="000B6E3F"/>
    <w:rsid w:val="000B7105"/>
    <w:rsid w:val="000B7506"/>
    <w:rsid w:val="000B78C3"/>
    <w:rsid w:val="000B79E8"/>
    <w:rsid w:val="000B7F40"/>
    <w:rsid w:val="000C0575"/>
    <w:rsid w:val="000C057E"/>
    <w:rsid w:val="000C07AF"/>
    <w:rsid w:val="000C0AE8"/>
    <w:rsid w:val="000C0CAE"/>
    <w:rsid w:val="000C0E24"/>
    <w:rsid w:val="000C0EF1"/>
    <w:rsid w:val="000C12D1"/>
    <w:rsid w:val="000C1987"/>
    <w:rsid w:val="000C198A"/>
    <w:rsid w:val="000C1B57"/>
    <w:rsid w:val="000C28A5"/>
    <w:rsid w:val="000C2A0E"/>
    <w:rsid w:val="000C2DF2"/>
    <w:rsid w:val="000C32E0"/>
    <w:rsid w:val="000C33FE"/>
    <w:rsid w:val="000C37C1"/>
    <w:rsid w:val="000C3C78"/>
    <w:rsid w:val="000C3F95"/>
    <w:rsid w:val="000C3FCC"/>
    <w:rsid w:val="000C4934"/>
    <w:rsid w:val="000C51DD"/>
    <w:rsid w:val="000C5201"/>
    <w:rsid w:val="000C5AA4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DE3"/>
    <w:rsid w:val="000C7F22"/>
    <w:rsid w:val="000D03D5"/>
    <w:rsid w:val="000D045F"/>
    <w:rsid w:val="000D06FF"/>
    <w:rsid w:val="000D0A86"/>
    <w:rsid w:val="000D0B68"/>
    <w:rsid w:val="000D0C69"/>
    <w:rsid w:val="000D0D2C"/>
    <w:rsid w:val="000D10B7"/>
    <w:rsid w:val="000D17AF"/>
    <w:rsid w:val="000D19B7"/>
    <w:rsid w:val="000D1A97"/>
    <w:rsid w:val="000D1DD0"/>
    <w:rsid w:val="000D1E32"/>
    <w:rsid w:val="000D21AA"/>
    <w:rsid w:val="000D25F2"/>
    <w:rsid w:val="000D2649"/>
    <w:rsid w:val="000D2AB0"/>
    <w:rsid w:val="000D365E"/>
    <w:rsid w:val="000D383F"/>
    <w:rsid w:val="000D3C09"/>
    <w:rsid w:val="000D3F72"/>
    <w:rsid w:val="000D403E"/>
    <w:rsid w:val="000D42E0"/>
    <w:rsid w:val="000D456F"/>
    <w:rsid w:val="000D45E9"/>
    <w:rsid w:val="000D48B1"/>
    <w:rsid w:val="000D4941"/>
    <w:rsid w:val="000D4E83"/>
    <w:rsid w:val="000D5366"/>
    <w:rsid w:val="000D585E"/>
    <w:rsid w:val="000D5D15"/>
    <w:rsid w:val="000D5D7E"/>
    <w:rsid w:val="000D6790"/>
    <w:rsid w:val="000D67D6"/>
    <w:rsid w:val="000D67EC"/>
    <w:rsid w:val="000D69D5"/>
    <w:rsid w:val="000D69E8"/>
    <w:rsid w:val="000D6C30"/>
    <w:rsid w:val="000D6F20"/>
    <w:rsid w:val="000D7151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B46"/>
    <w:rsid w:val="000E3B9F"/>
    <w:rsid w:val="000E40ED"/>
    <w:rsid w:val="000E4E42"/>
    <w:rsid w:val="000E5468"/>
    <w:rsid w:val="000E5F74"/>
    <w:rsid w:val="000E6046"/>
    <w:rsid w:val="000E684B"/>
    <w:rsid w:val="000E6BF7"/>
    <w:rsid w:val="000E7004"/>
    <w:rsid w:val="000E7184"/>
    <w:rsid w:val="000E71FB"/>
    <w:rsid w:val="000E7A43"/>
    <w:rsid w:val="000E7C3D"/>
    <w:rsid w:val="000F0010"/>
    <w:rsid w:val="000F0883"/>
    <w:rsid w:val="000F0B6D"/>
    <w:rsid w:val="000F11FB"/>
    <w:rsid w:val="000F1654"/>
    <w:rsid w:val="000F16BF"/>
    <w:rsid w:val="000F17E2"/>
    <w:rsid w:val="000F186D"/>
    <w:rsid w:val="000F1A36"/>
    <w:rsid w:val="000F1D86"/>
    <w:rsid w:val="000F1FAD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F2"/>
    <w:rsid w:val="000F7B70"/>
    <w:rsid w:val="00100030"/>
    <w:rsid w:val="00100BB5"/>
    <w:rsid w:val="00100D04"/>
    <w:rsid w:val="00100D99"/>
    <w:rsid w:val="00101474"/>
    <w:rsid w:val="00101A01"/>
    <w:rsid w:val="00101A3E"/>
    <w:rsid w:val="00101C18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61E"/>
    <w:rsid w:val="001046DD"/>
    <w:rsid w:val="00105023"/>
    <w:rsid w:val="001050AE"/>
    <w:rsid w:val="00105641"/>
    <w:rsid w:val="001057D1"/>
    <w:rsid w:val="00105949"/>
    <w:rsid w:val="00105CCC"/>
    <w:rsid w:val="0010619D"/>
    <w:rsid w:val="001063B9"/>
    <w:rsid w:val="001069CB"/>
    <w:rsid w:val="00107610"/>
    <w:rsid w:val="0010770C"/>
    <w:rsid w:val="001079B3"/>
    <w:rsid w:val="00107B24"/>
    <w:rsid w:val="00107B58"/>
    <w:rsid w:val="00107CF1"/>
    <w:rsid w:val="00110337"/>
    <w:rsid w:val="00110470"/>
    <w:rsid w:val="00110A19"/>
    <w:rsid w:val="00110E96"/>
    <w:rsid w:val="0011138D"/>
    <w:rsid w:val="001116DC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5228"/>
    <w:rsid w:val="00116472"/>
    <w:rsid w:val="00116C05"/>
    <w:rsid w:val="00116C11"/>
    <w:rsid w:val="0011703F"/>
    <w:rsid w:val="001170F3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D85"/>
    <w:rsid w:val="00121042"/>
    <w:rsid w:val="00121312"/>
    <w:rsid w:val="0012135E"/>
    <w:rsid w:val="00121460"/>
    <w:rsid w:val="0012199D"/>
    <w:rsid w:val="00121C2B"/>
    <w:rsid w:val="00122478"/>
    <w:rsid w:val="00122A8B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8"/>
    <w:rsid w:val="00126F0A"/>
    <w:rsid w:val="00127119"/>
    <w:rsid w:val="001271BA"/>
    <w:rsid w:val="00127807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32D2"/>
    <w:rsid w:val="0013330E"/>
    <w:rsid w:val="00133332"/>
    <w:rsid w:val="001334B7"/>
    <w:rsid w:val="00133658"/>
    <w:rsid w:val="001337C7"/>
    <w:rsid w:val="001338CF"/>
    <w:rsid w:val="00133A26"/>
    <w:rsid w:val="00133EE7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89F"/>
    <w:rsid w:val="00140E32"/>
    <w:rsid w:val="00140E35"/>
    <w:rsid w:val="00140F0D"/>
    <w:rsid w:val="001411D7"/>
    <w:rsid w:val="0014139B"/>
    <w:rsid w:val="00141850"/>
    <w:rsid w:val="00141DDA"/>
    <w:rsid w:val="00141F2E"/>
    <w:rsid w:val="0014221F"/>
    <w:rsid w:val="0014224F"/>
    <w:rsid w:val="00142541"/>
    <w:rsid w:val="00142705"/>
    <w:rsid w:val="00142923"/>
    <w:rsid w:val="001429EC"/>
    <w:rsid w:val="00142AD3"/>
    <w:rsid w:val="00142B86"/>
    <w:rsid w:val="00142C8F"/>
    <w:rsid w:val="001433D4"/>
    <w:rsid w:val="00143682"/>
    <w:rsid w:val="00143805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71EE"/>
    <w:rsid w:val="001473FB"/>
    <w:rsid w:val="00147551"/>
    <w:rsid w:val="001477B3"/>
    <w:rsid w:val="00147F34"/>
    <w:rsid w:val="001505C5"/>
    <w:rsid w:val="0015089C"/>
    <w:rsid w:val="00150A9C"/>
    <w:rsid w:val="00150B1F"/>
    <w:rsid w:val="00150FF5"/>
    <w:rsid w:val="00151427"/>
    <w:rsid w:val="001514A4"/>
    <w:rsid w:val="001517F7"/>
    <w:rsid w:val="001522DF"/>
    <w:rsid w:val="001524B5"/>
    <w:rsid w:val="00152A7F"/>
    <w:rsid w:val="00152A88"/>
    <w:rsid w:val="00152CD0"/>
    <w:rsid w:val="00152D60"/>
    <w:rsid w:val="00152FF0"/>
    <w:rsid w:val="00153060"/>
    <w:rsid w:val="00153093"/>
    <w:rsid w:val="001534F9"/>
    <w:rsid w:val="0015367D"/>
    <w:rsid w:val="00154136"/>
    <w:rsid w:val="00154B84"/>
    <w:rsid w:val="0015561D"/>
    <w:rsid w:val="00155A7C"/>
    <w:rsid w:val="00155BF0"/>
    <w:rsid w:val="001562A0"/>
    <w:rsid w:val="0015637E"/>
    <w:rsid w:val="001563BF"/>
    <w:rsid w:val="0015640F"/>
    <w:rsid w:val="001566D2"/>
    <w:rsid w:val="00156D47"/>
    <w:rsid w:val="001570A7"/>
    <w:rsid w:val="001571B9"/>
    <w:rsid w:val="001573C2"/>
    <w:rsid w:val="00157892"/>
    <w:rsid w:val="00157E4A"/>
    <w:rsid w:val="00157F00"/>
    <w:rsid w:val="0016059F"/>
    <w:rsid w:val="001606CB"/>
    <w:rsid w:val="00160731"/>
    <w:rsid w:val="00160D50"/>
    <w:rsid w:val="00161166"/>
    <w:rsid w:val="00161449"/>
    <w:rsid w:val="00161FB1"/>
    <w:rsid w:val="00161FC6"/>
    <w:rsid w:val="001620DE"/>
    <w:rsid w:val="001622FF"/>
    <w:rsid w:val="00162555"/>
    <w:rsid w:val="00162621"/>
    <w:rsid w:val="00162764"/>
    <w:rsid w:val="00162933"/>
    <w:rsid w:val="0016296E"/>
    <w:rsid w:val="00162C18"/>
    <w:rsid w:val="00162E61"/>
    <w:rsid w:val="0016318A"/>
    <w:rsid w:val="0016346E"/>
    <w:rsid w:val="00163BDB"/>
    <w:rsid w:val="00163DF1"/>
    <w:rsid w:val="00164208"/>
    <w:rsid w:val="00164306"/>
    <w:rsid w:val="0016441C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67BCC"/>
    <w:rsid w:val="00167C12"/>
    <w:rsid w:val="00167ECA"/>
    <w:rsid w:val="00170019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BB"/>
    <w:rsid w:val="00173142"/>
    <w:rsid w:val="00173350"/>
    <w:rsid w:val="00173B14"/>
    <w:rsid w:val="00173BD7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F53"/>
    <w:rsid w:val="00181FE1"/>
    <w:rsid w:val="001820B8"/>
    <w:rsid w:val="00182124"/>
    <w:rsid w:val="00182FA6"/>
    <w:rsid w:val="001832BE"/>
    <w:rsid w:val="0018354A"/>
    <w:rsid w:val="001838C1"/>
    <w:rsid w:val="00183EE9"/>
    <w:rsid w:val="00184349"/>
    <w:rsid w:val="0018449C"/>
    <w:rsid w:val="00184544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32D5"/>
    <w:rsid w:val="001934F2"/>
    <w:rsid w:val="00193823"/>
    <w:rsid w:val="00193B3F"/>
    <w:rsid w:val="00193F89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6433"/>
    <w:rsid w:val="00196958"/>
    <w:rsid w:val="00196AB8"/>
    <w:rsid w:val="00197098"/>
    <w:rsid w:val="0019737A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11B1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02"/>
    <w:rsid w:val="001A3E69"/>
    <w:rsid w:val="001A43D2"/>
    <w:rsid w:val="001A4E1E"/>
    <w:rsid w:val="001A50A0"/>
    <w:rsid w:val="001A5118"/>
    <w:rsid w:val="001A511D"/>
    <w:rsid w:val="001A54F1"/>
    <w:rsid w:val="001A572A"/>
    <w:rsid w:val="001A615D"/>
    <w:rsid w:val="001A6734"/>
    <w:rsid w:val="001A67DA"/>
    <w:rsid w:val="001A6E0A"/>
    <w:rsid w:val="001A7023"/>
    <w:rsid w:val="001A7027"/>
    <w:rsid w:val="001A727A"/>
    <w:rsid w:val="001A76E1"/>
    <w:rsid w:val="001A794B"/>
    <w:rsid w:val="001B00CC"/>
    <w:rsid w:val="001B05B2"/>
    <w:rsid w:val="001B065A"/>
    <w:rsid w:val="001B0783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A47"/>
    <w:rsid w:val="001B3A78"/>
    <w:rsid w:val="001B3FF7"/>
    <w:rsid w:val="001B4122"/>
    <w:rsid w:val="001B41A6"/>
    <w:rsid w:val="001B4502"/>
    <w:rsid w:val="001B4EB9"/>
    <w:rsid w:val="001B53E2"/>
    <w:rsid w:val="001B5676"/>
    <w:rsid w:val="001B56EF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CD9"/>
    <w:rsid w:val="001C0EBD"/>
    <w:rsid w:val="001C117A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FC9"/>
    <w:rsid w:val="001C32AC"/>
    <w:rsid w:val="001C333F"/>
    <w:rsid w:val="001C43D5"/>
    <w:rsid w:val="001C46A3"/>
    <w:rsid w:val="001C4A28"/>
    <w:rsid w:val="001C5199"/>
    <w:rsid w:val="001C51B5"/>
    <w:rsid w:val="001C5766"/>
    <w:rsid w:val="001C66E6"/>
    <w:rsid w:val="001C6840"/>
    <w:rsid w:val="001C697F"/>
    <w:rsid w:val="001C6A87"/>
    <w:rsid w:val="001C6C81"/>
    <w:rsid w:val="001C6CCA"/>
    <w:rsid w:val="001C6DAB"/>
    <w:rsid w:val="001C6EE6"/>
    <w:rsid w:val="001C7628"/>
    <w:rsid w:val="001C786D"/>
    <w:rsid w:val="001C78DE"/>
    <w:rsid w:val="001C7D2B"/>
    <w:rsid w:val="001C7E6C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201A"/>
    <w:rsid w:val="001D23C8"/>
    <w:rsid w:val="001D2713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DE2"/>
    <w:rsid w:val="001D613E"/>
    <w:rsid w:val="001D6305"/>
    <w:rsid w:val="001D68C1"/>
    <w:rsid w:val="001D6E5A"/>
    <w:rsid w:val="001D6FE9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84D"/>
    <w:rsid w:val="001E20CF"/>
    <w:rsid w:val="001E237A"/>
    <w:rsid w:val="001E2787"/>
    <w:rsid w:val="001E2C2F"/>
    <w:rsid w:val="001E2FDE"/>
    <w:rsid w:val="001E30D3"/>
    <w:rsid w:val="001E30E5"/>
    <w:rsid w:val="001E3719"/>
    <w:rsid w:val="001E4833"/>
    <w:rsid w:val="001E5674"/>
    <w:rsid w:val="001E5E6D"/>
    <w:rsid w:val="001E5EBA"/>
    <w:rsid w:val="001E61E5"/>
    <w:rsid w:val="001E65BB"/>
    <w:rsid w:val="001E66F1"/>
    <w:rsid w:val="001E679E"/>
    <w:rsid w:val="001E6974"/>
    <w:rsid w:val="001E776E"/>
    <w:rsid w:val="001E78A0"/>
    <w:rsid w:val="001E7ACD"/>
    <w:rsid w:val="001E7C20"/>
    <w:rsid w:val="001E7C4D"/>
    <w:rsid w:val="001E7C6B"/>
    <w:rsid w:val="001F02FD"/>
    <w:rsid w:val="001F0B24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A"/>
    <w:rsid w:val="001F1F55"/>
    <w:rsid w:val="001F2A2A"/>
    <w:rsid w:val="001F2E4B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F56"/>
    <w:rsid w:val="001F63B9"/>
    <w:rsid w:val="001F6D31"/>
    <w:rsid w:val="001F6F26"/>
    <w:rsid w:val="001F6F8B"/>
    <w:rsid w:val="001F703E"/>
    <w:rsid w:val="001F7112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AE9"/>
    <w:rsid w:val="00202BB3"/>
    <w:rsid w:val="00202D3F"/>
    <w:rsid w:val="00203C65"/>
    <w:rsid w:val="00204188"/>
    <w:rsid w:val="00204957"/>
    <w:rsid w:val="002049F0"/>
    <w:rsid w:val="00204A2D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24D"/>
    <w:rsid w:val="00206281"/>
    <w:rsid w:val="002063EE"/>
    <w:rsid w:val="002066BA"/>
    <w:rsid w:val="00206B2A"/>
    <w:rsid w:val="00206CC9"/>
    <w:rsid w:val="00206DA3"/>
    <w:rsid w:val="00207586"/>
    <w:rsid w:val="002076E2"/>
    <w:rsid w:val="00207A3C"/>
    <w:rsid w:val="00207C4D"/>
    <w:rsid w:val="00210020"/>
    <w:rsid w:val="0021005B"/>
    <w:rsid w:val="0021074D"/>
    <w:rsid w:val="002109BF"/>
    <w:rsid w:val="00210E72"/>
    <w:rsid w:val="0021120B"/>
    <w:rsid w:val="002114FC"/>
    <w:rsid w:val="00211C23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CD"/>
    <w:rsid w:val="002135F7"/>
    <w:rsid w:val="002138B5"/>
    <w:rsid w:val="00213D7D"/>
    <w:rsid w:val="002149A5"/>
    <w:rsid w:val="002149BE"/>
    <w:rsid w:val="00214ABA"/>
    <w:rsid w:val="00214B0D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CC2"/>
    <w:rsid w:val="00217F3B"/>
    <w:rsid w:val="0022022F"/>
    <w:rsid w:val="00220AC8"/>
    <w:rsid w:val="00220F57"/>
    <w:rsid w:val="00220FA2"/>
    <w:rsid w:val="00221454"/>
    <w:rsid w:val="00221922"/>
    <w:rsid w:val="00221D1B"/>
    <w:rsid w:val="00221E26"/>
    <w:rsid w:val="00222041"/>
    <w:rsid w:val="002220F3"/>
    <w:rsid w:val="002222EC"/>
    <w:rsid w:val="00222755"/>
    <w:rsid w:val="00222AE2"/>
    <w:rsid w:val="00222DE5"/>
    <w:rsid w:val="002231ED"/>
    <w:rsid w:val="002233A4"/>
    <w:rsid w:val="002233D7"/>
    <w:rsid w:val="00223804"/>
    <w:rsid w:val="0022381E"/>
    <w:rsid w:val="00223B88"/>
    <w:rsid w:val="00223BC8"/>
    <w:rsid w:val="002247C6"/>
    <w:rsid w:val="002248A3"/>
    <w:rsid w:val="00224A46"/>
    <w:rsid w:val="00224ED8"/>
    <w:rsid w:val="00224F9B"/>
    <w:rsid w:val="0022533E"/>
    <w:rsid w:val="002256E1"/>
    <w:rsid w:val="002257A1"/>
    <w:rsid w:val="00225ABB"/>
    <w:rsid w:val="00225ED4"/>
    <w:rsid w:val="0022605C"/>
    <w:rsid w:val="00226129"/>
    <w:rsid w:val="002268F6"/>
    <w:rsid w:val="00226B73"/>
    <w:rsid w:val="00226F22"/>
    <w:rsid w:val="00226F90"/>
    <w:rsid w:val="00227190"/>
    <w:rsid w:val="002273E1"/>
    <w:rsid w:val="0022757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6F9"/>
    <w:rsid w:val="002339B4"/>
    <w:rsid w:val="0023413C"/>
    <w:rsid w:val="0023435E"/>
    <w:rsid w:val="00234B3E"/>
    <w:rsid w:val="00234EC5"/>
    <w:rsid w:val="002353C5"/>
    <w:rsid w:val="002357B2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3246"/>
    <w:rsid w:val="0024352F"/>
    <w:rsid w:val="00243678"/>
    <w:rsid w:val="00244AAC"/>
    <w:rsid w:val="00244B3A"/>
    <w:rsid w:val="00244B52"/>
    <w:rsid w:val="00244CC5"/>
    <w:rsid w:val="002453E4"/>
    <w:rsid w:val="002457B2"/>
    <w:rsid w:val="00245CF8"/>
    <w:rsid w:val="00246554"/>
    <w:rsid w:val="002468F1"/>
    <w:rsid w:val="00246DAD"/>
    <w:rsid w:val="00247028"/>
    <w:rsid w:val="002470E4"/>
    <w:rsid w:val="002472A4"/>
    <w:rsid w:val="00247436"/>
    <w:rsid w:val="002479B5"/>
    <w:rsid w:val="00247AF4"/>
    <w:rsid w:val="00247AFA"/>
    <w:rsid w:val="00247BB1"/>
    <w:rsid w:val="00247EE8"/>
    <w:rsid w:val="0025005F"/>
    <w:rsid w:val="0025008B"/>
    <w:rsid w:val="00250097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575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9A"/>
    <w:rsid w:val="002543BF"/>
    <w:rsid w:val="002548D8"/>
    <w:rsid w:val="00254CE1"/>
    <w:rsid w:val="00254D87"/>
    <w:rsid w:val="00254F88"/>
    <w:rsid w:val="00255501"/>
    <w:rsid w:val="002560D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ACC"/>
    <w:rsid w:val="00260D96"/>
    <w:rsid w:val="00260E20"/>
    <w:rsid w:val="00260F74"/>
    <w:rsid w:val="0026137C"/>
    <w:rsid w:val="00261478"/>
    <w:rsid w:val="002614DF"/>
    <w:rsid w:val="00261969"/>
    <w:rsid w:val="00261AA4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FAF"/>
    <w:rsid w:val="0026628C"/>
    <w:rsid w:val="002668D7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4D7"/>
    <w:rsid w:val="0027663D"/>
    <w:rsid w:val="00276A70"/>
    <w:rsid w:val="00276A79"/>
    <w:rsid w:val="00276B0D"/>
    <w:rsid w:val="00276F83"/>
    <w:rsid w:val="0027760F"/>
    <w:rsid w:val="002779A8"/>
    <w:rsid w:val="00280423"/>
    <w:rsid w:val="0028066B"/>
    <w:rsid w:val="002807BA"/>
    <w:rsid w:val="00281090"/>
    <w:rsid w:val="002812ED"/>
    <w:rsid w:val="0028130B"/>
    <w:rsid w:val="0028199B"/>
    <w:rsid w:val="002820AC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9B"/>
    <w:rsid w:val="00292289"/>
    <w:rsid w:val="002922E7"/>
    <w:rsid w:val="00292966"/>
    <w:rsid w:val="002930DE"/>
    <w:rsid w:val="00293573"/>
    <w:rsid w:val="00293603"/>
    <w:rsid w:val="00293AFE"/>
    <w:rsid w:val="00293B14"/>
    <w:rsid w:val="00293CE6"/>
    <w:rsid w:val="00293E5F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8C7"/>
    <w:rsid w:val="00296C37"/>
    <w:rsid w:val="00296CF1"/>
    <w:rsid w:val="00296D73"/>
    <w:rsid w:val="002977EE"/>
    <w:rsid w:val="00297810"/>
    <w:rsid w:val="00297920"/>
    <w:rsid w:val="00297CA3"/>
    <w:rsid w:val="002A025D"/>
    <w:rsid w:val="002A0579"/>
    <w:rsid w:val="002A0FD7"/>
    <w:rsid w:val="002A1C1E"/>
    <w:rsid w:val="002A2144"/>
    <w:rsid w:val="002A2172"/>
    <w:rsid w:val="002A24A1"/>
    <w:rsid w:val="002A2A96"/>
    <w:rsid w:val="002A2B4C"/>
    <w:rsid w:val="002A2E35"/>
    <w:rsid w:val="002A2EA7"/>
    <w:rsid w:val="002A2F92"/>
    <w:rsid w:val="002A2FEC"/>
    <w:rsid w:val="002A30B3"/>
    <w:rsid w:val="002A343D"/>
    <w:rsid w:val="002A3ED2"/>
    <w:rsid w:val="002A3F13"/>
    <w:rsid w:val="002A40F5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D59"/>
    <w:rsid w:val="002A5FA6"/>
    <w:rsid w:val="002A601E"/>
    <w:rsid w:val="002A60CA"/>
    <w:rsid w:val="002A63B5"/>
    <w:rsid w:val="002A65B3"/>
    <w:rsid w:val="002A6755"/>
    <w:rsid w:val="002A694A"/>
    <w:rsid w:val="002A6C61"/>
    <w:rsid w:val="002A716D"/>
    <w:rsid w:val="002A7228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F8F"/>
    <w:rsid w:val="002B400D"/>
    <w:rsid w:val="002B421F"/>
    <w:rsid w:val="002B4816"/>
    <w:rsid w:val="002B4A22"/>
    <w:rsid w:val="002B4CB5"/>
    <w:rsid w:val="002B52B8"/>
    <w:rsid w:val="002B541E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3987"/>
    <w:rsid w:val="002D3DA1"/>
    <w:rsid w:val="002D436B"/>
    <w:rsid w:val="002D4A00"/>
    <w:rsid w:val="002D4AE3"/>
    <w:rsid w:val="002D5138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853"/>
    <w:rsid w:val="002D7894"/>
    <w:rsid w:val="002D7A33"/>
    <w:rsid w:val="002D7AE6"/>
    <w:rsid w:val="002D7F37"/>
    <w:rsid w:val="002D7FD8"/>
    <w:rsid w:val="002E02FE"/>
    <w:rsid w:val="002E0421"/>
    <w:rsid w:val="002E0AE3"/>
    <w:rsid w:val="002E0B19"/>
    <w:rsid w:val="002E10AF"/>
    <w:rsid w:val="002E1598"/>
    <w:rsid w:val="002E1730"/>
    <w:rsid w:val="002E178E"/>
    <w:rsid w:val="002E1964"/>
    <w:rsid w:val="002E20DA"/>
    <w:rsid w:val="002E2783"/>
    <w:rsid w:val="002E289D"/>
    <w:rsid w:val="002E2AA9"/>
    <w:rsid w:val="002E2B51"/>
    <w:rsid w:val="002E2E99"/>
    <w:rsid w:val="002E3210"/>
    <w:rsid w:val="002E36CB"/>
    <w:rsid w:val="002E470F"/>
    <w:rsid w:val="002E4CFE"/>
    <w:rsid w:val="002E4DF1"/>
    <w:rsid w:val="002E53A8"/>
    <w:rsid w:val="002E571C"/>
    <w:rsid w:val="002E581F"/>
    <w:rsid w:val="002E5DFF"/>
    <w:rsid w:val="002E63CD"/>
    <w:rsid w:val="002E64CE"/>
    <w:rsid w:val="002E64F5"/>
    <w:rsid w:val="002E652E"/>
    <w:rsid w:val="002E65CB"/>
    <w:rsid w:val="002E6ACD"/>
    <w:rsid w:val="002E6FB8"/>
    <w:rsid w:val="002E6FC9"/>
    <w:rsid w:val="002E710E"/>
    <w:rsid w:val="002E725A"/>
    <w:rsid w:val="002E73E8"/>
    <w:rsid w:val="002E7569"/>
    <w:rsid w:val="002E762A"/>
    <w:rsid w:val="002E7987"/>
    <w:rsid w:val="002E7AE7"/>
    <w:rsid w:val="002E7BC0"/>
    <w:rsid w:val="002E7BEB"/>
    <w:rsid w:val="002E7C42"/>
    <w:rsid w:val="002F02AF"/>
    <w:rsid w:val="002F02F2"/>
    <w:rsid w:val="002F0972"/>
    <w:rsid w:val="002F0CB9"/>
    <w:rsid w:val="002F0E95"/>
    <w:rsid w:val="002F1138"/>
    <w:rsid w:val="002F11F8"/>
    <w:rsid w:val="002F15A8"/>
    <w:rsid w:val="002F16A2"/>
    <w:rsid w:val="002F1966"/>
    <w:rsid w:val="002F1BAC"/>
    <w:rsid w:val="002F2271"/>
    <w:rsid w:val="002F24D3"/>
    <w:rsid w:val="002F2592"/>
    <w:rsid w:val="002F2779"/>
    <w:rsid w:val="002F2843"/>
    <w:rsid w:val="002F2B73"/>
    <w:rsid w:val="002F33FF"/>
    <w:rsid w:val="002F3796"/>
    <w:rsid w:val="002F3817"/>
    <w:rsid w:val="002F38C3"/>
    <w:rsid w:val="002F3996"/>
    <w:rsid w:val="002F42BC"/>
    <w:rsid w:val="002F4676"/>
    <w:rsid w:val="002F49C5"/>
    <w:rsid w:val="002F4FCF"/>
    <w:rsid w:val="002F5758"/>
    <w:rsid w:val="002F5803"/>
    <w:rsid w:val="002F5A9F"/>
    <w:rsid w:val="002F5C92"/>
    <w:rsid w:val="002F621D"/>
    <w:rsid w:val="002F62D9"/>
    <w:rsid w:val="002F68CD"/>
    <w:rsid w:val="002F6B6B"/>
    <w:rsid w:val="002F6FFC"/>
    <w:rsid w:val="002F7630"/>
    <w:rsid w:val="002F7C17"/>
    <w:rsid w:val="002F7DDC"/>
    <w:rsid w:val="002F7E5A"/>
    <w:rsid w:val="003003FA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3C5"/>
    <w:rsid w:val="00310B4D"/>
    <w:rsid w:val="003113F3"/>
    <w:rsid w:val="00311A76"/>
    <w:rsid w:val="00311B6E"/>
    <w:rsid w:val="00312076"/>
    <w:rsid w:val="00312513"/>
    <w:rsid w:val="00312F15"/>
    <w:rsid w:val="003133A3"/>
    <w:rsid w:val="00313566"/>
    <w:rsid w:val="003139B8"/>
    <w:rsid w:val="00314348"/>
    <w:rsid w:val="003144B5"/>
    <w:rsid w:val="0031454D"/>
    <w:rsid w:val="0031469B"/>
    <w:rsid w:val="00315044"/>
    <w:rsid w:val="00315179"/>
    <w:rsid w:val="0031521E"/>
    <w:rsid w:val="003152EC"/>
    <w:rsid w:val="003154CE"/>
    <w:rsid w:val="003158D3"/>
    <w:rsid w:val="00315F4A"/>
    <w:rsid w:val="00315FD7"/>
    <w:rsid w:val="0031684A"/>
    <w:rsid w:val="0031688C"/>
    <w:rsid w:val="003168D5"/>
    <w:rsid w:val="00316A28"/>
    <w:rsid w:val="00316C49"/>
    <w:rsid w:val="00316C56"/>
    <w:rsid w:val="00316C7D"/>
    <w:rsid w:val="00317069"/>
    <w:rsid w:val="003170E1"/>
    <w:rsid w:val="003172C3"/>
    <w:rsid w:val="00317530"/>
    <w:rsid w:val="003202F3"/>
    <w:rsid w:val="00320A81"/>
    <w:rsid w:val="0032110B"/>
    <w:rsid w:val="003212D5"/>
    <w:rsid w:val="00321467"/>
    <w:rsid w:val="00321643"/>
    <w:rsid w:val="00321D96"/>
    <w:rsid w:val="00322538"/>
    <w:rsid w:val="00322711"/>
    <w:rsid w:val="00322845"/>
    <w:rsid w:val="00322967"/>
    <w:rsid w:val="00322B79"/>
    <w:rsid w:val="00322F8A"/>
    <w:rsid w:val="003230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254"/>
    <w:rsid w:val="0032630E"/>
    <w:rsid w:val="0032634A"/>
    <w:rsid w:val="00326610"/>
    <w:rsid w:val="003269F6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60E"/>
    <w:rsid w:val="003348F1"/>
    <w:rsid w:val="003352B3"/>
    <w:rsid w:val="003357A0"/>
    <w:rsid w:val="00335A79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B20"/>
    <w:rsid w:val="00341EAF"/>
    <w:rsid w:val="0034254A"/>
    <w:rsid w:val="003425C0"/>
    <w:rsid w:val="003425D2"/>
    <w:rsid w:val="00343433"/>
    <w:rsid w:val="00343441"/>
    <w:rsid w:val="003434C3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188"/>
    <w:rsid w:val="0035141B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655"/>
    <w:rsid w:val="00357BBA"/>
    <w:rsid w:val="00357C59"/>
    <w:rsid w:val="003602F2"/>
    <w:rsid w:val="003604C2"/>
    <w:rsid w:val="0036063A"/>
    <w:rsid w:val="00360924"/>
    <w:rsid w:val="00360AA9"/>
    <w:rsid w:val="00360B56"/>
    <w:rsid w:val="00360E4D"/>
    <w:rsid w:val="003614D3"/>
    <w:rsid w:val="00361A91"/>
    <w:rsid w:val="00361B16"/>
    <w:rsid w:val="003624AE"/>
    <w:rsid w:val="003626DA"/>
    <w:rsid w:val="00362944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6162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742"/>
    <w:rsid w:val="00370C99"/>
    <w:rsid w:val="00370D58"/>
    <w:rsid w:val="0037114F"/>
    <w:rsid w:val="00371550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BF5"/>
    <w:rsid w:val="003732F3"/>
    <w:rsid w:val="003739A3"/>
    <w:rsid w:val="00373D8F"/>
    <w:rsid w:val="00374538"/>
    <w:rsid w:val="003745FE"/>
    <w:rsid w:val="0037465B"/>
    <w:rsid w:val="003749E6"/>
    <w:rsid w:val="00374A62"/>
    <w:rsid w:val="00374FF0"/>
    <w:rsid w:val="0037514C"/>
    <w:rsid w:val="00375ECA"/>
    <w:rsid w:val="00376274"/>
    <w:rsid w:val="00376318"/>
    <w:rsid w:val="00376525"/>
    <w:rsid w:val="00376769"/>
    <w:rsid w:val="00376829"/>
    <w:rsid w:val="003769BF"/>
    <w:rsid w:val="00377289"/>
    <w:rsid w:val="003773B6"/>
    <w:rsid w:val="0037790D"/>
    <w:rsid w:val="003779E9"/>
    <w:rsid w:val="00380627"/>
    <w:rsid w:val="00380714"/>
    <w:rsid w:val="003807AC"/>
    <w:rsid w:val="0038086B"/>
    <w:rsid w:val="003808FD"/>
    <w:rsid w:val="00380C21"/>
    <w:rsid w:val="00381054"/>
    <w:rsid w:val="003815E8"/>
    <w:rsid w:val="00381697"/>
    <w:rsid w:val="0038169E"/>
    <w:rsid w:val="00381D72"/>
    <w:rsid w:val="003826B9"/>
    <w:rsid w:val="00382899"/>
    <w:rsid w:val="0038290F"/>
    <w:rsid w:val="00382B7D"/>
    <w:rsid w:val="00382FD2"/>
    <w:rsid w:val="0038319F"/>
    <w:rsid w:val="00383543"/>
    <w:rsid w:val="00383F9C"/>
    <w:rsid w:val="00384622"/>
    <w:rsid w:val="00384659"/>
    <w:rsid w:val="003846F4"/>
    <w:rsid w:val="003849D5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5D9"/>
    <w:rsid w:val="003868BD"/>
    <w:rsid w:val="003869F8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3E9"/>
    <w:rsid w:val="003913FC"/>
    <w:rsid w:val="003915CE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572"/>
    <w:rsid w:val="00393D11"/>
    <w:rsid w:val="003941EB"/>
    <w:rsid w:val="0039433F"/>
    <w:rsid w:val="003943CF"/>
    <w:rsid w:val="003948BB"/>
    <w:rsid w:val="00394920"/>
    <w:rsid w:val="00394E32"/>
    <w:rsid w:val="00394E43"/>
    <w:rsid w:val="00394E81"/>
    <w:rsid w:val="00394EBC"/>
    <w:rsid w:val="0039501A"/>
    <w:rsid w:val="00395021"/>
    <w:rsid w:val="00395A44"/>
    <w:rsid w:val="00396176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0F57"/>
    <w:rsid w:val="003A107E"/>
    <w:rsid w:val="003A12D7"/>
    <w:rsid w:val="003A17AB"/>
    <w:rsid w:val="003A1986"/>
    <w:rsid w:val="003A1A9E"/>
    <w:rsid w:val="003A1B2D"/>
    <w:rsid w:val="003A1D69"/>
    <w:rsid w:val="003A1E59"/>
    <w:rsid w:val="003A230C"/>
    <w:rsid w:val="003A23D8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BA"/>
    <w:rsid w:val="003A3B7A"/>
    <w:rsid w:val="003A3D7B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2B4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BA8"/>
    <w:rsid w:val="003B335E"/>
    <w:rsid w:val="003B343D"/>
    <w:rsid w:val="003B351B"/>
    <w:rsid w:val="003B37D3"/>
    <w:rsid w:val="003B3903"/>
    <w:rsid w:val="003B3914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635"/>
    <w:rsid w:val="003B67F7"/>
    <w:rsid w:val="003B6CE9"/>
    <w:rsid w:val="003B6E6F"/>
    <w:rsid w:val="003B7052"/>
    <w:rsid w:val="003B7285"/>
    <w:rsid w:val="003B72D3"/>
    <w:rsid w:val="003B7893"/>
    <w:rsid w:val="003B7AB8"/>
    <w:rsid w:val="003C020C"/>
    <w:rsid w:val="003C0569"/>
    <w:rsid w:val="003C05AF"/>
    <w:rsid w:val="003C1027"/>
    <w:rsid w:val="003C11DE"/>
    <w:rsid w:val="003C1444"/>
    <w:rsid w:val="003C1C0D"/>
    <w:rsid w:val="003C1F74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53C2"/>
    <w:rsid w:val="003C548E"/>
    <w:rsid w:val="003C5B25"/>
    <w:rsid w:val="003C65BF"/>
    <w:rsid w:val="003C6987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557"/>
    <w:rsid w:val="003D156C"/>
    <w:rsid w:val="003D15B4"/>
    <w:rsid w:val="003D17F8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7827"/>
    <w:rsid w:val="003D7DD3"/>
    <w:rsid w:val="003D7E72"/>
    <w:rsid w:val="003E0125"/>
    <w:rsid w:val="003E0131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59"/>
    <w:rsid w:val="003E3AA4"/>
    <w:rsid w:val="003E3EFC"/>
    <w:rsid w:val="003E3F95"/>
    <w:rsid w:val="003E4D61"/>
    <w:rsid w:val="003E4F17"/>
    <w:rsid w:val="003E5015"/>
    <w:rsid w:val="003E519A"/>
    <w:rsid w:val="003E530D"/>
    <w:rsid w:val="003E53D6"/>
    <w:rsid w:val="003E5438"/>
    <w:rsid w:val="003E5ADF"/>
    <w:rsid w:val="003E6005"/>
    <w:rsid w:val="003E62FC"/>
    <w:rsid w:val="003E631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FC"/>
    <w:rsid w:val="003F0A26"/>
    <w:rsid w:val="003F0B57"/>
    <w:rsid w:val="003F0C51"/>
    <w:rsid w:val="003F0C98"/>
    <w:rsid w:val="003F0F71"/>
    <w:rsid w:val="003F1671"/>
    <w:rsid w:val="003F1815"/>
    <w:rsid w:val="003F1C1E"/>
    <w:rsid w:val="003F1E69"/>
    <w:rsid w:val="003F23A3"/>
    <w:rsid w:val="003F256A"/>
    <w:rsid w:val="003F2601"/>
    <w:rsid w:val="003F395A"/>
    <w:rsid w:val="003F3D9F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4D6"/>
    <w:rsid w:val="003F65B3"/>
    <w:rsid w:val="003F678D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25B4"/>
    <w:rsid w:val="004027C3"/>
    <w:rsid w:val="00402C5C"/>
    <w:rsid w:val="0040343D"/>
    <w:rsid w:val="004035FA"/>
    <w:rsid w:val="00404093"/>
    <w:rsid w:val="00404188"/>
    <w:rsid w:val="004042D7"/>
    <w:rsid w:val="004046DD"/>
    <w:rsid w:val="004049C2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D15"/>
    <w:rsid w:val="00410EC6"/>
    <w:rsid w:val="004122F1"/>
    <w:rsid w:val="004125D8"/>
    <w:rsid w:val="0041266B"/>
    <w:rsid w:val="0041267B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A8"/>
    <w:rsid w:val="00415193"/>
    <w:rsid w:val="004156B7"/>
    <w:rsid w:val="00415869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B4"/>
    <w:rsid w:val="00416FDA"/>
    <w:rsid w:val="004171FF"/>
    <w:rsid w:val="0041727A"/>
    <w:rsid w:val="004177BF"/>
    <w:rsid w:val="00417A99"/>
    <w:rsid w:val="00417F3E"/>
    <w:rsid w:val="004201EE"/>
    <w:rsid w:val="00420C0A"/>
    <w:rsid w:val="004217B6"/>
    <w:rsid w:val="004219B8"/>
    <w:rsid w:val="00421B39"/>
    <w:rsid w:val="00421C07"/>
    <w:rsid w:val="00421FA4"/>
    <w:rsid w:val="00422911"/>
    <w:rsid w:val="00422D85"/>
    <w:rsid w:val="00422E91"/>
    <w:rsid w:val="004234FE"/>
    <w:rsid w:val="004237BF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5D62"/>
    <w:rsid w:val="0042603F"/>
    <w:rsid w:val="004260F7"/>
    <w:rsid w:val="004263E0"/>
    <w:rsid w:val="00427345"/>
    <w:rsid w:val="00427504"/>
    <w:rsid w:val="004275A6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D52"/>
    <w:rsid w:val="00431D9D"/>
    <w:rsid w:val="00431E68"/>
    <w:rsid w:val="0043262D"/>
    <w:rsid w:val="00432C17"/>
    <w:rsid w:val="00432F87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F08"/>
    <w:rsid w:val="004422AC"/>
    <w:rsid w:val="004422F2"/>
    <w:rsid w:val="004424A7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395"/>
    <w:rsid w:val="00445CB7"/>
    <w:rsid w:val="00446569"/>
    <w:rsid w:val="004469A0"/>
    <w:rsid w:val="00446B42"/>
    <w:rsid w:val="00446B55"/>
    <w:rsid w:val="00446C25"/>
    <w:rsid w:val="00447074"/>
    <w:rsid w:val="004471CB"/>
    <w:rsid w:val="00447593"/>
    <w:rsid w:val="00447C5B"/>
    <w:rsid w:val="00447EC5"/>
    <w:rsid w:val="00447ED8"/>
    <w:rsid w:val="004501F2"/>
    <w:rsid w:val="004503D1"/>
    <w:rsid w:val="0045062B"/>
    <w:rsid w:val="00450A8B"/>
    <w:rsid w:val="00450F04"/>
    <w:rsid w:val="004515AA"/>
    <w:rsid w:val="0045190D"/>
    <w:rsid w:val="00451F58"/>
    <w:rsid w:val="0045259E"/>
    <w:rsid w:val="00452930"/>
    <w:rsid w:val="00452F48"/>
    <w:rsid w:val="00453730"/>
    <w:rsid w:val="00453813"/>
    <w:rsid w:val="004547CC"/>
    <w:rsid w:val="00454898"/>
    <w:rsid w:val="00454C4A"/>
    <w:rsid w:val="004550E4"/>
    <w:rsid w:val="00455364"/>
    <w:rsid w:val="00455C48"/>
    <w:rsid w:val="00455FE4"/>
    <w:rsid w:val="0045643D"/>
    <w:rsid w:val="004565AC"/>
    <w:rsid w:val="00456669"/>
    <w:rsid w:val="00456A02"/>
    <w:rsid w:val="004571D3"/>
    <w:rsid w:val="004572A1"/>
    <w:rsid w:val="00457B7D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7E5"/>
    <w:rsid w:val="00462A56"/>
    <w:rsid w:val="00462E3B"/>
    <w:rsid w:val="004631A3"/>
    <w:rsid w:val="00463556"/>
    <w:rsid w:val="00463A46"/>
    <w:rsid w:val="00463DF0"/>
    <w:rsid w:val="004640A7"/>
    <w:rsid w:val="004642B8"/>
    <w:rsid w:val="004643B3"/>
    <w:rsid w:val="00464549"/>
    <w:rsid w:val="004648E4"/>
    <w:rsid w:val="004649F1"/>
    <w:rsid w:val="00464A20"/>
    <w:rsid w:val="00465C6C"/>
    <w:rsid w:val="004661F7"/>
    <w:rsid w:val="004664E7"/>
    <w:rsid w:val="00466D3D"/>
    <w:rsid w:val="00466D69"/>
    <w:rsid w:val="00466E0E"/>
    <w:rsid w:val="00466EE0"/>
    <w:rsid w:val="00467100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3EA"/>
    <w:rsid w:val="00471C4A"/>
    <w:rsid w:val="00471DE6"/>
    <w:rsid w:val="00472220"/>
    <w:rsid w:val="004722D3"/>
    <w:rsid w:val="004726F0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C79"/>
    <w:rsid w:val="00473ED1"/>
    <w:rsid w:val="004744E7"/>
    <w:rsid w:val="0047502F"/>
    <w:rsid w:val="00475212"/>
    <w:rsid w:val="004757C4"/>
    <w:rsid w:val="004757ED"/>
    <w:rsid w:val="0047586F"/>
    <w:rsid w:val="00475B6A"/>
    <w:rsid w:val="00475CA9"/>
    <w:rsid w:val="00475F91"/>
    <w:rsid w:val="00476246"/>
    <w:rsid w:val="0047656E"/>
    <w:rsid w:val="00476872"/>
    <w:rsid w:val="004769AD"/>
    <w:rsid w:val="00476C57"/>
    <w:rsid w:val="00476F60"/>
    <w:rsid w:val="004771C0"/>
    <w:rsid w:val="00477482"/>
    <w:rsid w:val="00477B6D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A89"/>
    <w:rsid w:val="00481B82"/>
    <w:rsid w:val="0048215D"/>
    <w:rsid w:val="00483106"/>
    <w:rsid w:val="00483108"/>
    <w:rsid w:val="004834F1"/>
    <w:rsid w:val="004837CE"/>
    <w:rsid w:val="004837CF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B2F"/>
    <w:rsid w:val="0049208A"/>
    <w:rsid w:val="004922FB"/>
    <w:rsid w:val="00492539"/>
    <w:rsid w:val="00492566"/>
    <w:rsid w:val="004927F6"/>
    <w:rsid w:val="004928C1"/>
    <w:rsid w:val="00492D9F"/>
    <w:rsid w:val="00493283"/>
    <w:rsid w:val="004935A1"/>
    <w:rsid w:val="00493E11"/>
    <w:rsid w:val="00494148"/>
    <w:rsid w:val="004943BC"/>
    <w:rsid w:val="004947E6"/>
    <w:rsid w:val="00494A1B"/>
    <w:rsid w:val="00494D2E"/>
    <w:rsid w:val="00494D40"/>
    <w:rsid w:val="00494EF9"/>
    <w:rsid w:val="00494EFE"/>
    <w:rsid w:val="00495459"/>
    <w:rsid w:val="00495523"/>
    <w:rsid w:val="0049562F"/>
    <w:rsid w:val="00495BB0"/>
    <w:rsid w:val="00495BE1"/>
    <w:rsid w:val="00495E8B"/>
    <w:rsid w:val="0049614E"/>
    <w:rsid w:val="00496211"/>
    <w:rsid w:val="004962BD"/>
    <w:rsid w:val="0049651E"/>
    <w:rsid w:val="004967D9"/>
    <w:rsid w:val="00496877"/>
    <w:rsid w:val="004969D6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98"/>
    <w:rsid w:val="004978DB"/>
    <w:rsid w:val="00497987"/>
    <w:rsid w:val="004979F0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B6"/>
    <w:rsid w:val="004A1472"/>
    <w:rsid w:val="004A157A"/>
    <w:rsid w:val="004A1A29"/>
    <w:rsid w:val="004A1F03"/>
    <w:rsid w:val="004A26DD"/>
    <w:rsid w:val="004A2AF9"/>
    <w:rsid w:val="004A33D9"/>
    <w:rsid w:val="004A3452"/>
    <w:rsid w:val="004A355C"/>
    <w:rsid w:val="004A35FF"/>
    <w:rsid w:val="004A360F"/>
    <w:rsid w:val="004A3C77"/>
    <w:rsid w:val="004A4296"/>
    <w:rsid w:val="004A45D1"/>
    <w:rsid w:val="004A4E4C"/>
    <w:rsid w:val="004A5173"/>
    <w:rsid w:val="004A5204"/>
    <w:rsid w:val="004A52A3"/>
    <w:rsid w:val="004A5772"/>
    <w:rsid w:val="004A6117"/>
    <w:rsid w:val="004A68BC"/>
    <w:rsid w:val="004A6AF0"/>
    <w:rsid w:val="004A6ECF"/>
    <w:rsid w:val="004A722E"/>
    <w:rsid w:val="004A7D1F"/>
    <w:rsid w:val="004A7E90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2DDF"/>
    <w:rsid w:val="004B342E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F07"/>
    <w:rsid w:val="004B7051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0CED"/>
    <w:rsid w:val="004C1015"/>
    <w:rsid w:val="004C14A8"/>
    <w:rsid w:val="004C2225"/>
    <w:rsid w:val="004C22D9"/>
    <w:rsid w:val="004C231D"/>
    <w:rsid w:val="004C24EB"/>
    <w:rsid w:val="004C2652"/>
    <w:rsid w:val="004C29FE"/>
    <w:rsid w:val="004C2BBF"/>
    <w:rsid w:val="004C3172"/>
    <w:rsid w:val="004C31A1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07B"/>
    <w:rsid w:val="004C6233"/>
    <w:rsid w:val="004C63E8"/>
    <w:rsid w:val="004C6B6A"/>
    <w:rsid w:val="004C6CC4"/>
    <w:rsid w:val="004C6CCA"/>
    <w:rsid w:val="004C6E64"/>
    <w:rsid w:val="004C7439"/>
    <w:rsid w:val="004C7620"/>
    <w:rsid w:val="004C7CC9"/>
    <w:rsid w:val="004D02E7"/>
    <w:rsid w:val="004D0928"/>
    <w:rsid w:val="004D09F2"/>
    <w:rsid w:val="004D0CE9"/>
    <w:rsid w:val="004D0EF2"/>
    <w:rsid w:val="004D10A2"/>
    <w:rsid w:val="004D1387"/>
    <w:rsid w:val="004D14FF"/>
    <w:rsid w:val="004D1886"/>
    <w:rsid w:val="004D1991"/>
    <w:rsid w:val="004D1A13"/>
    <w:rsid w:val="004D1BDD"/>
    <w:rsid w:val="004D1EC1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43F5"/>
    <w:rsid w:val="004D467D"/>
    <w:rsid w:val="004D49B3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E017F"/>
    <w:rsid w:val="004E0213"/>
    <w:rsid w:val="004E0652"/>
    <w:rsid w:val="004E08A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BF0"/>
    <w:rsid w:val="004E2C3E"/>
    <w:rsid w:val="004E2C94"/>
    <w:rsid w:val="004E300D"/>
    <w:rsid w:val="004E31B6"/>
    <w:rsid w:val="004E3211"/>
    <w:rsid w:val="004E35AA"/>
    <w:rsid w:val="004E3660"/>
    <w:rsid w:val="004E3C1E"/>
    <w:rsid w:val="004E3F71"/>
    <w:rsid w:val="004E424B"/>
    <w:rsid w:val="004E4381"/>
    <w:rsid w:val="004E448F"/>
    <w:rsid w:val="004E4B4B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E1"/>
    <w:rsid w:val="004E5F3B"/>
    <w:rsid w:val="004E663D"/>
    <w:rsid w:val="004E6A81"/>
    <w:rsid w:val="004E6BDE"/>
    <w:rsid w:val="004E6FE1"/>
    <w:rsid w:val="004E70B3"/>
    <w:rsid w:val="004E71FD"/>
    <w:rsid w:val="004E75B1"/>
    <w:rsid w:val="004F02C5"/>
    <w:rsid w:val="004F052F"/>
    <w:rsid w:val="004F06E0"/>
    <w:rsid w:val="004F07A2"/>
    <w:rsid w:val="004F0DAC"/>
    <w:rsid w:val="004F0EF3"/>
    <w:rsid w:val="004F1207"/>
    <w:rsid w:val="004F13CB"/>
    <w:rsid w:val="004F180D"/>
    <w:rsid w:val="004F1F54"/>
    <w:rsid w:val="004F21D3"/>
    <w:rsid w:val="004F22B2"/>
    <w:rsid w:val="004F2A34"/>
    <w:rsid w:val="004F2AB6"/>
    <w:rsid w:val="004F2FAA"/>
    <w:rsid w:val="004F365D"/>
    <w:rsid w:val="004F39F3"/>
    <w:rsid w:val="004F3A88"/>
    <w:rsid w:val="004F3C0D"/>
    <w:rsid w:val="004F3D72"/>
    <w:rsid w:val="004F3E5E"/>
    <w:rsid w:val="004F403D"/>
    <w:rsid w:val="004F4324"/>
    <w:rsid w:val="004F4AF0"/>
    <w:rsid w:val="004F4C06"/>
    <w:rsid w:val="004F501A"/>
    <w:rsid w:val="004F5687"/>
    <w:rsid w:val="004F5A82"/>
    <w:rsid w:val="004F5E48"/>
    <w:rsid w:val="004F640D"/>
    <w:rsid w:val="004F663F"/>
    <w:rsid w:val="004F665D"/>
    <w:rsid w:val="004F6AB1"/>
    <w:rsid w:val="004F730B"/>
    <w:rsid w:val="004F7675"/>
    <w:rsid w:val="004F7EA3"/>
    <w:rsid w:val="005000CD"/>
    <w:rsid w:val="005003A5"/>
    <w:rsid w:val="00500C68"/>
    <w:rsid w:val="00500DF2"/>
    <w:rsid w:val="00500E6A"/>
    <w:rsid w:val="00501005"/>
    <w:rsid w:val="005013E6"/>
    <w:rsid w:val="00501A62"/>
    <w:rsid w:val="00501ED6"/>
    <w:rsid w:val="0050261D"/>
    <w:rsid w:val="005026AE"/>
    <w:rsid w:val="00502798"/>
    <w:rsid w:val="005027E4"/>
    <w:rsid w:val="00502807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46A"/>
    <w:rsid w:val="005051DF"/>
    <w:rsid w:val="00505314"/>
    <w:rsid w:val="0050560E"/>
    <w:rsid w:val="0050638C"/>
    <w:rsid w:val="00506667"/>
    <w:rsid w:val="005068A4"/>
    <w:rsid w:val="005071D3"/>
    <w:rsid w:val="005074C9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C0C"/>
    <w:rsid w:val="00512D3E"/>
    <w:rsid w:val="00512F23"/>
    <w:rsid w:val="00512F3F"/>
    <w:rsid w:val="00513433"/>
    <w:rsid w:val="005142EE"/>
    <w:rsid w:val="00514A75"/>
    <w:rsid w:val="00515459"/>
    <w:rsid w:val="00515477"/>
    <w:rsid w:val="00515945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75E"/>
    <w:rsid w:val="00517DA1"/>
    <w:rsid w:val="00517F61"/>
    <w:rsid w:val="0052025D"/>
    <w:rsid w:val="00520346"/>
    <w:rsid w:val="005205F7"/>
    <w:rsid w:val="00520755"/>
    <w:rsid w:val="00520965"/>
    <w:rsid w:val="00520A3F"/>
    <w:rsid w:val="005211C3"/>
    <w:rsid w:val="0052125B"/>
    <w:rsid w:val="00521DE4"/>
    <w:rsid w:val="00521E91"/>
    <w:rsid w:val="00521EC6"/>
    <w:rsid w:val="0052205D"/>
    <w:rsid w:val="005220CD"/>
    <w:rsid w:val="005227D9"/>
    <w:rsid w:val="005233CE"/>
    <w:rsid w:val="005234F2"/>
    <w:rsid w:val="00523632"/>
    <w:rsid w:val="00523849"/>
    <w:rsid w:val="00523E78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D1E"/>
    <w:rsid w:val="005261B8"/>
    <w:rsid w:val="0052629B"/>
    <w:rsid w:val="00526AB5"/>
    <w:rsid w:val="00526BEA"/>
    <w:rsid w:val="00526BFE"/>
    <w:rsid w:val="00527DBC"/>
    <w:rsid w:val="00527EFC"/>
    <w:rsid w:val="0053010F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6C"/>
    <w:rsid w:val="005319E5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4EF"/>
    <w:rsid w:val="00535928"/>
    <w:rsid w:val="00535C6B"/>
    <w:rsid w:val="00535F35"/>
    <w:rsid w:val="0053615A"/>
    <w:rsid w:val="00536220"/>
    <w:rsid w:val="00536C3D"/>
    <w:rsid w:val="005375A7"/>
    <w:rsid w:val="00537619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4336"/>
    <w:rsid w:val="005444FB"/>
    <w:rsid w:val="00544599"/>
    <w:rsid w:val="005445EF"/>
    <w:rsid w:val="0054485C"/>
    <w:rsid w:val="005449DE"/>
    <w:rsid w:val="00544A0F"/>
    <w:rsid w:val="00544D89"/>
    <w:rsid w:val="00544E8C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22F8"/>
    <w:rsid w:val="00552458"/>
    <w:rsid w:val="00552633"/>
    <w:rsid w:val="005526CF"/>
    <w:rsid w:val="0055275E"/>
    <w:rsid w:val="0055286F"/>
    <w:rsid w:val="00552B21"/>
    <w:rsid w:val="00552D3E"/>
    <w:rsid w:val="00553244"/>
    <w:rsid w:val="005538CD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57E"/>
    <w:rsid w:val="005575A1"/>
    <w:rsid w:val="0055789A"/>
    <w:rsid w:val="00557A92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696"/>
    <w:rsid w:val="005637E9"/>
    <w:rsid w:val="00563CCA"/>
    <w:rsid w:val="00563E4D"/>
    <w:rsid w:val="00564942"/>
    <w:rsid w:val="005655DC"/>
    <w:rsid w:val="00565B9E"/>
    <w:rsid w:val="00565E2D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9DE"/>
    <w:rsid w:val="00570BDA"/>
    <w:rsid w:val="00570C9C"/>
    <w:rsid w:val="00571050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327B"/>
    <w:rsid w:val="00573524"/>
    <w:rsid w:val="005737A3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BC2"/>
    <w:rsid w:val="00580C83"/>
    <w:rsid w:val="00580FD4"/>
    <w:rsid w:val="00581327"/>
    <w:rsid w:val="00581652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24B"/>
    <w:rsid w:val="00583414"/>
    <w:rsid w:val="0058396D"/>
    <w:rsid w:val="00583D06"/>
    <w:rsid w:val="0058413F"/>
    <w:rsid w:val="005843C0"/>
    <w:rsid w:val="00584DD8"/>
    <w:rsid w:val="00585022"/>
    <w:rsid w:val="00585221"/>
    <w:rsid w:val="00585390"/>
    <w:rsid w:val="00585612"/>
    <w:rsid w:val="00585699"/>
    <w:rsid w:val="00585862"/>
    <w:rsid w:val="0058689F"/>
    <w:rsid w:val="0058694F"/>
    <w:rsid w:val="00587092"/>
    <w:rsid w:val="00587AB7"/>
    <w:rsid w:val="00587AF2"/>
    <w:rsid w:val="00587D12"/>
    <w:rsid w:val="00587DF6"/>
    <w:rsid w:val="005900CC"/>
    <w:rsid w:val="0059050F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2D4"/>
    <w:rsid w:val="00597CF2"/>
    <w:rsid w:val="005A0070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ED3"/>
    <w:rsid w:val="005A71DD"/>
    <w:rsid w:val="005A7572"/>
    <w:rsid w:val="005A79C8"/>
    <w:rsid w:val="005A7BBB"/>
    <w:rsid w:val="005A7C71"/>
    <w:rsid w:val="005A7D19"/>
    <w:rsid w:val="005A7DCD"/>
    <w:rsid w:val="005B018C"/>
    <w:rsid w:val="005B0312"/>
    <w:rsid w:val="005B0A46"/>
    <w:rsid w:val="005B0EA3"/>
    <w:rsid w:val="005B1131"/>
    <w:rsid w:val="005B1470"/>
    <w:rsid w:val="005B154D"/>
    <w:rsid w:val="005B1878"/>
    <w:rsid w:val="005B1AF6"/>
    <w:rsid w:val="005B1F2D"/>
    <w:rsid w:val="005B20DC"/>
    <w:rsid w:val="005B276F"/>
    <w:rsid w:val="005B29D2"/>
    <w:rsid w:val="005B303C"/>
    <w:rsid w:val="005B30C8"/>
    <w:rsid w:val="005B3610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1B"/>
    <w:rsid w:val="005B6F21"/>
    <w:rsid w:val="005B7195"/>
    <w:rsid w:val="005B7568"/>
    <w:rsid w:val="005B7DD8"/>
    <w:rsid w:val="005C058F"/>
    <w:rsid w:val="005C071B"/>
    <w:rsid w:val="005C0798"/>
    <w:rsid w:val="005C0C9A"/>
    <w:rsid w:val="005C18C2"/>
    <w:rsid w:val="005C1AD8"/>
    <w:rsid w:val="005C1C1B"/>
    <w:rsid w:val="005C1E11"/>
    <w:rsid w:val="005C22D1"/>
    <w:rsid w:val="005C23FD"/>
    <w:rsid w:val="005C2999"/>
    <w:rsid w:val="005C2BB6"/>
    <w:rsid w:val="005C2D3F"/>
    <w:rsid w:val="005C3260"/>
    <w:rsid w:val="005C32BF"/>
    <w:rsid w:val="005C398C"/>
    <w:rsid w:val="005C4453"/>
    <w:rsid w:val="005C475B"/>
    <w:rsid w:val="005C4F64"/>
    <w:rsid w:val="005C5196"/>
    <w:rsid w:val="005C551D"/>
    <w:rsid w:val="005C571B"/>
    <w:rsid w:val="005C5C7A"/>
    <w:rsid w:val="005C5F82"/>
    <w:rsid w:val="005C6103"/>
    <w:rsid w:val="005C612F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F18"/>
    <w:rsid w:val="005D0159"/>
    <w:rsid w:val="005D0190"/>
    <w:rsid w:val="005D02F6"/>
    <w:rsid w:val="005D03BA"/>
    <w:rsid w:val="005D05DB"/>
    <w:rsid w:val="005D082A"/>
    <w:rsid w:val="005D08C3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7A3"/>
    <w:rsid w:val="005D394A"/>
    <w:rsid w:val="005D4846"/>
    <w:rsid w:val="005D4852"/>
    <w:rsid w:val="005D4917"/>
    <w:rsid w:val="005D5054"/>
    <w:rsid w:val="005D525F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721"/>
    <w:rsid w:val="005D79FD"/>
    <w:rsid w:val="005D7A92"/>
    <w:rsid w:val="005D7FE7"/>
    <w:rsid w:val="005E01E6"/>
    <w:rsid w:val="005E0314"/>
    <w:rsid w:val="005E03EA"/>
    <w:rsid w:val="005E044C"/>
    <w:rsid w:val="005E0518"/>
    <w:rsid w:val="005E0799"/>
    <w:rsid w:val="005E07C2"/>
    <w:rsid w:val="005E084B"/>
    <w:rsid w:val="005E0905"/>
    <w:rsid w:val="005E1226"/>
    <w:rsid w:val="005E1914"/>
    <w:rsid w:val="005E1D2F"/>
    <w:rsid w:val="005E1D7C"/>
    <w:rsid w:val="005E2188"/>
    <w:rsid w:val="005E2775"/>
    <w:rsid w:val="005E2866"/>
    <w:rsid w:val="005E288F"/>
    <w:rsid w:val="005E309D"/>
    <w:rsid w:val="005E320C"/>
    <w:rsid w:val="005E37A2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C5A"/>
    <w:rsid w:val="005E7EB9"/>
    <w:rsid w:val="005F0871"/>
    <w:rsid w:val="005F0A30"/>
    <w:rsid w:val="005F0B2C"/>
    <w:rsid w:val="005F0D93"/>
    <w:rsid w:val="005F0F5F"/>
    <w:rsid w:val="005F1054"/>
    <w:rsid w:val="005F1095"/>
    <w:rsid w:val="005F10B5"/>
    <w:rsid w:val="005F1350"/>
    <w:rsid w:val="005F13A4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ADB"/>
    <w:rsid w:val="005F3D5F"/>
    <w:rsid w:val="005F4009"/>
    <w:rsid w:val="005F401C"/>
    <w:rsid w:val="005F4279"/>
    <w:rsid w:val="005F4B02"/>
    <w:rsid w:val="005F4CFA"/>
    <w:rsid w:val="005F4EAA"/>
    <w:rsid w:val="005F4F10"/>
    <w:rsid w:val="005F5443"/>
    <w:rsid w:val="005F592E"/>
    <w:rsid w:val="005F6AC8"/>
    <w:rsid w:val="005F6B96"/>
    <w:rsid w:val="005F6F09"/>
    <w:rsid w:val="005F6F91"/>
    <w:rsid w:val="005F7A9F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7D"/>
    <w:rsid w:val="0060273B"/>
    <w:rsid w:val="00602A82"/>
    <w:rsid w:val="00603068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4B6"/>
    <w:rsid w:val="0061079D"/>
    <w:rsid w:val="00610E0F"/>
    <w:rsid w:val="006115B2"/>
    <w:rsid w:val="00611E93"/>
    <w:rsid w:val="006121BB"/>
    <w:rsid w:val="006122C0"/>
    <w:rsid w:val="00612997"/>
    <w:rsid w:val="00612D9D"/>
    <w:rsid w:val="0061363D"/>
    <w:rsid w:val="00613AF6"/>
    <w:rsid w:val="00613BBB"/>
    <w:rsid w:val="00613E20"/>
    <w:rsid w:val="00613EBD"/>
    <w:rsid w:val="006142B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C51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D5C"/>
    <w:rsid w:val="00621E1B"/>
    <w:rsid w:val="00621EC3"/>
    <w:rsid w:val="0062241D"/>
    <w:rsid w:val="006227F1"/>
    <w:rsid w:val="00622D20"/>
    <w:rsid w:val="00622DC4"/>
    <w:rsid w:val="00623620"/>
    <w:rsid w:val="00623933"/>
    <w:rsid w:val="00623AD0"/>
    <w:rsid w:val="00623C69"/>
    <w:rsid w:val="00623F98"/>
    <w:rsid w:val="006240DD"/>
    <w:rsid w:val="00624177"/>
    <w:rsid w:val="00624371"/>
    <w:rsid w:val="006243F5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70AA"/>
    <w:rsid w:val="006271B8"/>
    <w:rsid w:val="00627239"/>
    <w:rsid w:val="00627D10"/>
    <w:rsid w:val="00627E52"/>
    <w:rsid w:val="0063017F"/>
    <w:rsid w:val="006303D2"/>
    <w:rsid w:val="0063068E"/>
    <w:rsid w:val="00630C55"/>
    <w:rsid w:val="006313C2"/>
    <w:rsid w:val="0063199F"/>
    <w:rsid w:val="00631A04"/>
    <w:rsid w:val="00631CF8"/>
    <w:rsid w:val="00631D8F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5158"/>
    <w:rsid w:val="00635210"/>
    <w:rsid w:val="00636083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394"/>
    <w:rsid w:val="00640943"/>
    <w:rsid w:val="00640C2B"/>
    <w:rsid w:val="00640FDC"/>
    <w:rsid w:val="00641143"/>
    <w:rsid w:val="0064187C"/>
    <w:rsid w:val="006418E7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EB2"/>
    <w:rsid w:val="00644193"/>
    <w:rsid w:val="00644704"/>
    <w:rsid w:val="00644AA4"/>
    <w:rsid w:val="00644AFD"/>
    <w:rsid w:val="006457E6"/>
    <w:rsid w:val="00645F53"/>
    <w:rsid w:val="0064607E"/>
    <w:rsid w:val="006460E6"/>
    <w:rsid w:val="00646B99"/>
    <w:rsid w:val="00646C0B"/>
    <w:rsid w:val="00646DC6"/>
    <w:rsid w:val="00647137"/>
    <w:rsid w:val="0064796E"/>
    <w:rsid w:val="00647DC2"/>
    <w:rsid w:val="006501E4"/>
    <w:rsid w:val="006505E2"/>
    <w:rsid w:val="00650BC9"/>
    <w:rsid w:val="00651110"/>
    <w:rsid w:val="0065150C"/>
    <w:rsid w:val="0065179F"/>
    <w:rsid w:val="00651A65"/>
    <w:rsid w:val="00652053"/>
    <w:rsid w:val="006524A9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7DB"/>
    <w:rsid w:val="006549CC"/>
    <w:rsid w:val="00654AA7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484"/>
    <w:rsid w:val="00660859"/>
    <w:rsid w:val="006609F3"/>
    <w:rsid w:val="00660C5C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80"/>
    <w:rsid w:val="00664464"/>
    <w:rsid w:val="00664FB4"/>
    <w:rsid w:val="00665322"/>
    <w:rsid w:val="0066533D"/>
    <w:rsid w:val="00665AD3"/>
    <w:rsid w:val="00665C0C"/>
    <w:rsid w:val="00665FD1"/>
    <w:rsid w:val="0066601E"/>
    <w:rsid w:val="00666410"/>
    <w:rsid w:val="00666DF2"/>
    <w:rsid w:val="0066700C"/>
    <w:rsid w:val="006672C1"/>
    <w:rsid w:val="006675CD"/>
    <w:rsid w:val="0066788A"/>
    <w:rsid w:val="00667A41"/>
    <w:rsid w:val="00667D2A"/>
    <w:rsid w:val="00670487"/>
    <w:rsid w:val="00670875"/>
    <w:rsid w:val="0067094F"/>
    <w:rsid w:val="006709F9"/>
    <w:rsid w:val="00670AD0"/>
    <w:rsid w:val="00671378"/>
    <w:rsid w:val="0067142A"/>
    <w:rsid w:val="006714D8"/>
    <w:rsid w:val="00671CB3"/>
    <w:rsid w:val="00671E6E"/>
    <w:rsid w:val="00672033"/>
    <w:rsid w:val="006726AD"/>
    <w:rsid w:val="00672DA6"/>
    <w:rsid w:val="00673F03"/>
    <w:rsid w:val="006746E2"/>
    <w:rsid w:val="00674801"/>
    <w:rsid w:val="00674FD6"/>
    <w:rsid w:val="006752A3"/>
    <w:rsid w:val="00675A89"/>
    <w:rsid w:val="00675CD5"/>
    <w:rsid w:val="00675E54"/>
    <w:rsid w:val="006765B0"/>
    <w:rsid w:val="006768F9"/>
    <w:rsid w:val="00676B4A"/>
    <w:rsid w:val="00676B8F"/>
    <w:rsid w:val="00676E1D"/>
    <w:rsid w:val="006772A5"/>
    <w:rsid w:val="00677389"/>
    <w:rsid w:val="0067761A"/>
    <w:rsid w:val="00677879"/>
    <w:rsid w:val="00677997"/>
    <w:rsid w:val="006779A6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AC1"/>
    <w:rsid w:val="00680D19"/>
    <w:rsid w:val="0068109D"/>
    <w:rsid w:val="00681152"/>
    <w:rsid w:val="0068129A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69B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C13"/>
    <w:rsid w:val="00685F4E"/>
    <w:rsid w:val="00685FF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6D8"/>
    <w:rsid w:val="006877E6"/>
    <w:rsid w:val="00687A14"/>
    <w:rsid w:val="00687FE2"/>
    <w:rsid w:val="00690159"/>
    <w:rsid w:val="0069060D"/>
    <w:rsid w:val="00690FA5"/>
    <w:rsid w:val="0069101C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A5"/>
    <w:rsid w:val="00693A3A"/>
    <w:rsid w:val="00693B13"/>
    <w:rsid w:val="00694096"/>
    <w:rsid w:val="00695159"/>
    <w:rsid w:val="0069515B"/>
    <w:rsid w:val="006956B9"/>
    <w:rsid w:val="006957A6"/>
    <w:rsid w:val="00695808"/>
    <w:rsid w:val="00696036"/>
    <w:rsid w:val="006965F9"/>
    <w:rsid w:val="00696A2A"/>
    <w:rsid w:val="00696D19"/>
    <w:rsid w:val="00696F00"/>
    <w:rsid w:val="006971A3"/>
    <w:rsid w:val="00697A64"/>
    <w:rsid w:val="00697E0D"/>
    <w:rsid w:val="00697F53"/>
    <w:rsid w:val="006A007E"/>
    <w:rsid w:val="006A0440"/>
    <w:rsid w:val="006A05A4"/>
    <w:rsid w:val="006A0D59"/>
    <w:rsid w:val="006A0F27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92B"/>
    <w:rsid w:val="006A4969"/>
    <w:rsid w:val="006A4E09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A6C"/>
    <w:rsid w:val="006A7AD6"/>
    <w:rsid w:val="006A7FA6"/>
    <w:rsid w:val="006B02A3"/>
    <w:rsid w:val="006B0303"/>
    <w:rsid w:val="006B04E8"/>
    <w:rsid w:val="006B065B"/>
    <w:rsid w:val="006B084D"/>
    <w:rsid w:val="006B0B86"/>
    <w:rsid w:val="006B0E70"/>
    <w:rsid w:val="006B105B"/>
    <w:rsid w:val="006B1C25"/>
    <w:rsid w:val="006B1D80"/>
    <w:rsid w:val="006B23A0"/>
    <w:rsid w:val="006B2469"/>
    <w:rsid w:val="006B246F"/>
    <w:rsid w:val="006B264A"/>
    <w:rsid w:val="006B2D29"/>
    <w:rsid w:val="006B2D7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9F1"/>
    <w:rsid w:val="006B7E94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7F6"/>
    <w:rsid w:val="006D2DBC"/>
    <w:rsid w:val="006D35B8"/>
    <w:rsid w:val="006D395A"/>
    <w:rsid w:val="006D3A5F"/>
    <w:rsid w:val="006D3E4E"/>
    <w:rsid w:val="006D3F87"/>
    <w:rsid w:val="006D3FBB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D30"/>
    <w:rsid w:val="006D7543"/>
    <w:rsid w:val="006D7738"/>
    <w:rsid w:val="006D7CD5"/>
    <w:rsid w:val="006E0056"/>
    <w:rsid w:val="006E00EB"/>
    <w:rsid w:val="006E0278"/>
    <w:rsid w:val="006E04B3"/>
    <w:rsid w:val="006E0A18"/>
    <w:rsid w:val="006E0C6F"/>
    <w:rsid w:val="006E0CAD"/>
    <w:rsid w:val="006E0ED9"/>
    <w:rsid w:val="006E18EF"/>
    <w:rsid w:val="006E1AE0"/>
    <w:rsid w:val="006E1BE2"/>
    <w:rsid w:val="006E20C3"/>
    <w:rsid w:val="006E20D6"/>
    <w:rsid w:val="006E2138"/>
    <w:rsid w:val="006E391D"/>
    <w:rsid w:val="006E3BA7"/>
    <w:rsid w:val="006E3ED8"/>
    <w:rsid w:val="006E42B0"/>
    <w:rsid w:val="006E43F6"/>
    <w:rsid w:val="006E4657"/>
    <w:rsid w:val="006E50E1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441"/>
    <w:rsid w:val="006F6521"/>
    <w:rsid w:val="006F653A"/>
    <w:rsid w:val="006F65A6"/>
    <w:rsid w:val="006F6703"/>
    <w:rsid w:val="006F69DB"/>
    <w:rsid w:val="006F6CC6"/>
    <w:rsid w:val="006F6E25"/>
    <w:rsid w:val="006F73D6"/>
    <w:rsid w:val="006F7781"/>
    <w:rsid w:val="006F7D20"/>
    <w:rsid w:val="006F7EF9"/>
    <w:rsid w:val="006F7F16"/>
    <w:rsid w:val="007001B6"/>
    <w:rsid w:val="00700950"/>
    <w:rsid w:val="00700ADA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EB2"/>
    <w:rsid w:val="00703FE7"/>
    <w:rsid w:val="00704222"/>
    <w:rsid w:val="00704677"/>
    <w:rsid w:val="00705022"/>
    <w:rsid w:val="007051E8"/>
    <w:rsid w:val="00705323"/>
    <w:rsid w:val="007056F9"/>
    <w:rsid w:val="0070576A"/>
    <w:rsid w:val="00705B62"/>
    <w:rsid w:val="00705F2F"/>
    <w:rsid w:val="007065CB"/>
    <w:rsid w:val="00706931"/>
    <w:rsid w:val="00706E2D"/>
    <w:rsid w:val="007075E8"/>
    <w:rsid w:val="00707892"/>
    <w:rsid w:val="00707AEE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2E6F"/>
    <w:rsid w:val="00713234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C5C"/>
    <w:rsid w:val="007202C3"/>
    <w:rsid w:val="007204D3"/>
    <w:rsid w:val="007205DF"/>
    <w:rsid w:val="00720614"/>
    <w:rsid w:val="00720B80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72D"/>
    <w:rsid w:val="00731087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64A"/>
    <w:rsid w:val="00733BDC"/>
    <w:rsid w:val="00733F2D"/>
    <w:rsid w:val="0073493F"/>
    <w:rsid w:val="00734ADC"/>
    <w:rsid w:val="00734D28"/>
    <w:rsid w:val="00734E4D"/>
    <w:rsid w:val="0073506F"/>
    <w:rsid w:val="00736227"/>
    <w:rsid w:val="00736666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692"/>
    <w:rsid w:val="0074483D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B74"/>
    <w:rsid w:val="00751CE5"/>
    <w:rsid w:val="00751DED"/>
    <w:rsid w:val="00752286"/>
    <w:rsid w:val="0075229F"/>
    <w:rsid w:val="007522C4"/>
    <w:rsid w:val="00752516"/>
    <w:rsid w:val="007525E1"/>
    <w:rsid w:val="007528A6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D7"/>
    <w:rsid w:val="0075455A"/>
    <w:rsid w:val="0075495E"/>
    <w:rsid w:val="00754EC6"/>
    <w:rsid w:val="00755181"/>
    <w:rsid w:val="007553B1"/>
    <w:rsid w:val="00755412"/>
    <w:rsid w:val="0075542C"/>
    <w:rsid w:val="007556F4"/>
    <w:rsid w:val="00755AFE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D73"/>
    <w:rsid w:val="00761E9A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D21"/>
    <w:rsid w:val="00771F54"/>
    <w:rsid w:val="007720F6"/>
    <w:rsid w:val="0077229D"/>
    <w:rsid w:val="0077279F"/>
    <w:rsid w:val="0077294E"/>
    <w:rsid w:val="00772BE3"/>
    <w:rsid w:val="00772DD5"/>
    <w:rsid w:val="00773086"/>
    <w:rsid w:val="0077336A"/>
    <w:rsid w:val="007735AA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66A"/>
    <w:rsid w:val="007776F1"/>
    <w:rsid w:val="007777DA"/>
    <w:rsid w:val="00777AF9"/>
    <w:rsid w:val="007800E9"/>
    <w:rsid w:val="00780117"/>
    <w:rsid w:val="00780122"/>
    <w:rsid w:val="007802E8"/>
    <w:rsid w:val="0078038D"/>
    <w:rsid w:val="007804B5"/>
    <w:rsid w:val="007804D3"/>
    <w:rsid w:val="00780767"/>
    <w:rsid w:val="00780ABC"/>
    <w:rsid w:val="00780B61"/>
    <w:rsid w:val="0078127D"/>
    <w:rsid w:val="00781565"/>
    <w:rsid w:val="0078166B"/>
    <w:rsid w:val="007816D3"/>
    <w:rsid w:val="00781719"/>
    <w:rsid w:val="007817BC"/>
    <w:rsid w:val="00781C6F"/>
    <w:rsid w:val="00781CCA"/>
    <w:rsid w:val="00782174"/>
    <w:rsid w:val="007824AD"/>
    <w:rsid w:val="00782541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F35"/>
    <w:rsid w:val="00786A69"/>
    <w:rsid w:val="00786BED"/>
    <w:rsid w:val="00786F37"/>
    <w:rsid w:val="00786FD8"/>
    <w:rsid w:val="00787C93"/>
    <w:rsid w:val="00787D91"/>
    <w:rsid w:val="00787E85"/>
    <w:rsid w:val="007903DB"/>
    <w:rsid w:val="0079051A"/>
    <w:rsid w:val="007909D7"/>
    <w:rsid w:val="00790A3A"/>
    <w:rsid w:val="00790E60"/>
    <w:rsid w:val="0079111E"/>
    <w:rsid w:val="007916D6"/>
    <w:rsid w:val="00791718"/>
    <w:rsid w:val="0079172E"/>
    <w:rsid w:val="00791743"/>
    <w:rsid w:val="007918B3"/>
    <w:rsid w:val="00791C40"/>
    <w:rsid w:val="00791D41"/>
    <w:rsid w:val="00791D9D"/>
    <w:rsid w:val="00792025"/>
    <w:rsid w:val="0079271D"/>
    <w:rsid w:val="0079312E"/>
    <w:rsid w:val="00793181"/>
    <w:rsid w:val="0079319D"/>
    <w:rsid w:val="007936EC"/>
    <w:rsid w:val="00793786"/>
    <w:rsid w:val="00793BA8"/>
    <w:rsid w:val="00793D2E"/>
    <w:rsid w:val="00793EA2"/>
    <w:rsid w:val="00793EEB"/>
    <w:rsid w:val="00793F59"/>
    <w:rsid w:val="00793FA2"/>
    <w:rsid w:val="00793FFD"/>
    <w:rsid w:val="00794002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B86"/>
    <w:rsid w:val="00796E93"/>
    <w:rsid w:val="00797A0D"/>
    <w:rsid w:val="00797C66"/>
    <w:rsid w:val="007A0114"/>
    <w:rsid w:val="007A0293"/>
    <w:rsid w:val="007A0B20"/>
    <w:rsid w:val="007A0EDF"/>
    <w:rsid w:val="007A115A"/>
    <w:rsid w:val="007A119D"/>
    <w:rsid w:val="007A11B1"/>
    <w:rsid w:val="007A1C72"/>
    <w:rsid w:val="007A1DB2"/>
    <w:rsid w:val="007A2036"/>
    <w:rsid w:val="007A21E5"/>
    <w:rsid w:val="007A2567"/>
    <w:rsid w:val="007A271E"/>
    <w:rsid w:val="007A2F8F"/>
    <w:rsid w:val="007A315C"/>
    <w:rsid w:val="007A3243"/>
    <w:rsid w:val="007A3285"/>
    <w:rsid w:val="007A39A6"/>
    <w:rsid w:val="007A3C18"/>
    <w:rsid w:val="007A4540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505"/>
    <w:rsid w:val="007B35F5"/>
    <w:rsid w:val="007B3626"/>
    <w:rsid w:val="007B3713"/>
    <w:rsid w:val="007B39B3"/>
    <w:rsid w:val="007B4052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FF4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3A7"/>
    <w:rsid w:val="007C1896"/>
    <w:rsid w:val="007C1B0C"/>
    <w:rsid w:val="007C1D04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353"/>
    <w:rsid w:val="007C455D"/>
    <w:rsid w:val="007C4945"/>
    <w:rsid w:val="007C4D6A"/>
    <w:rsid w:val="007C5163"/>
    <w:rsid w:val="007C53AF"/>
    <w:rsid w:val="007C5565"/>
    <w:rsid w:val="007C5B1A"/>
    <w:rsid w:val="007C5D45"/>
    <w:rsid w:val="007C5E89"/>
    <w:rsid w:val="007C62E5"/>
    <w:rsid w:val="007C6499"/>
    <w:rsid w:val="007C6CF7"/>
    <w:rsid w:val="007C727C"/>
    <w:rsid w:val="007C7463"/>
    <w:rsid w:val="007C7837"/>
    <w:rsid w:val="007C794D"/>
    <w:rsid w:val="007D075F"/>
    <w:rsid w:val="007D07D8"/>
    <w:rsid w:val="007D0B38"/>
    <w:rsid w:val="007D0EC0"/>
    <w:rsid w:val="007D1086"/>
    <w:rsid w:val="007D1A24"/>
    <w:rsid w:val="007D1BAC"/>
    <w:rsid w:val="007D21C1"/>
    <w:rsid w:val="007D25BF"/>
    <w:rsid w:val="007D2CB9"/>
    <w:rsid w:val="007D2E80"/>
    <w:rsid w:val="007D2E8A"/>
    <w:rsid w:val="007D3B6E"/>
    <w:rsid w:val="007D3DB3"/>
    <w:rsid w:val="007D4171"/>
    <w:rsid w:val="007D435A"/>
    <w:rsid w:val="007D48A6"/>
    <w:rsid w:val="007D49E3"/>
    <w:rsid w:val="007D4EB5"/>
    <w:rsid w:val="007D5354"/>
    <w:rsid w:val="007D54C5"/>
    <w:rsid w:val="007D5CC5"/>
    <w:rsid w:val="007D5E61"/>
    <w:rsid w:val="007D693D"/>
    <w:rsid w:val="007D6C10"/>
    <w:rsid w:val="007D6E7F"/>
    <w:rsid w:val="007D70C6"/>
    <w:rsid w:val="007D7AF0"/>
    <w:rsid w:val="007D7DA5"/>
    <w:rsid w:val="007D7FBA"/>
    <w:rsid w:val="007E003D"/>
    <w:rsid w:val="007E0988"/>
    <w:rsid w:val="007E0BE9"/>
    <w:rsid w:val="007E111B"/>
    <w:rsid w:val="007E1167"/>
    <w:rsid w:val="007E126D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212"/>
    <w:rsid w:val="007E3725"/>
    <w:rsid w:val="007E3A29"/>
    <w:rsid w:val="007E3D3E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40D"/>
    <w:rsid w:val="007E75BA"/>
    <w:rsid w:val="007E7A6E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2EF"/>
    <w:rsid w:val="007F25DE"/>
    <w:rsid w:val="007F25FF"/>
    <w:rsid w:val="007F27D2"/>
    <w:rsid w:val="007F29D9"/>
    <w:rsid w:val="007F2ABF"/>
    <w:rsid w:val="007F2BCF"/>
    <w:rsid w:val="007F310C"/>
    <w:rsid w:val="007F350D"/>
    <w:rsid w:val="007F35AB"/>
    <w:rsid w:val="007F3685"/>
    <w:rsid w:val="007F38BC"/>
    <w:rsid w:val="007F3CD8"/>
    <w:rsid w:val="007F3DE5"/>
    <w:rsid w:val="007F3E22"/>
    <w:rsid w:val="007F42D7"/>
    <w:rsid w:val="007F47F3"/>
    <w:rsid w:val="007F490F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74C"/>
    <w:rsid w:val="007F77B0"/>
    <w:rsid w:val="007F7C49"/>
    <w:rsid w:val="007F7D4B"/>
    <w:rsid w:val="007F7DE3"/>
    <w:rsid w:val="007F7FDE"/>
    <w:rsid w:val="007F7FF4"/>
    <w:rsid w:val="00800464"/>
    <w:rsid w:val="0080124F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5138"/>
    <w:rsid w:val="00805325"/>
    <w:rsid w:val="00805D3D"/>
    <w:rsid w:val="00805F44"/>
    <w:rsid w:val="00805FC6"/>
    <w:rsid w:val="00806054"/>
    <w:rsid w:val="0080670F"/>
    <w:rsid w:val="0080687D"/>
    <w:rsid w:val="008069E6"/>
    <w:rsid w:val="00806FB8"/>
    <w:rsid w:val="008075C3"/>
    <w:rsid w:val="008079BD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A79"/>
    <w:rsid w:val="00812CE6"/>
    <w:rsid w:val="00812E5A"/>
    <w:rsid w:val="0081335D"/>
    <w:rsid w:val="008133F0"/>
    <w:rsid w:val="00813410"/>
    <w:rsid w:val="008137B4"/>
    <w:rsid w:val="00813AA5"/>
    <w:rsid w:val="00813DB6"/>
    <w:rsid w:val="008140F0"/>
    <w:rsid w:val="00814117"/>
    <w:rsid w:val="0081429B"/>
    <w:rsid w:val="008144BA"/>
    <w:rsid w:val="008145E3"/>
    <w:rsid w:val="00814742"/>
    <w:rsid w:val="00814A0D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975"/>
    <w:rsid w:val="008209E5"/>
    <w:rsid w:val="00820A65"/>
    <w:rsid w:val="00820E0E"/>
    <w:rsid w:val="0082102E"/>
    <w:rsid w:val="0082188D"/>
    <w:rsid w:val="008219C6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B89"/>
    <w:rsid w:val="00825CBE"/>
    <w:rsid w:val="008266EC"/>
    <w:rsid w:val="0082681D"/>
    <w:rsid w:val="00826E80"/>
    <w:rsid w:val="00826EDB"/>
    <w:rsid w:val="00827AD6"/>
    <w:rsid w:val="00827DA0"/>
    <w:rsid w:val="00830146"/>
    <w:rsid w:val="00830482"/>
    <w:rsid w:val="00830A9C"/>
    <w:rsid w:val="00830AA3"/>
    <w:rsid w:val="00830D17"/>
    <w:rsid w:val="00830FE8"/>
    <w:rsid w:val="00831337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447"/>
    <w:rsid w:val="00835DFC"/>
    <w:rsid w:val="00836341"/>
    <w:rsid w:val="0083637B"/>
    <w:rsid w:val="00836643"/>
    <w:rsid w:val="0083670A"/>
    <w:rsid w:val="00836B4D"/>
    <w:rsid w:val="00836D3A"/>
    <w:rsid w:val="008370E9"/>
    <w:rsid w:val="00837154"/>
    <w:rsid w:val="00837644"/>
    <w:rsid w:val="00837B1C"/>
    <w:rsid w:val="00837D8E"/>
    <w:rsid w:val="00837E84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5C4"/>
    <w:rsid w:val="0084480D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A4E"/>
    <w:rsid w:val="00847E83"/>
    <w:rsid w:val="0085045D"/>
    <w:rsid w:val="008508B3"/>
    <w:rsid w:val="008525D3"/>
    <w:rsid w:val="00852607"/>
    <w:rsid w:val="00852997"/>
    <w:rsid w:val="00852B08"/>
    <w:rsid w:val="00852DDE"/>
    <w:rsid w:val="00852F8F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F4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472"/>
    <w:rsid w:val="0086176C"/>
    <w:rsid w:val="00861911"/>
    <w:rsid w:val="00861B70"/>
    <w:rsid w:val="00861EA1"/>
    <w:rsid w:val="00862676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B83"/>
    <w:rsid w:val="00865D41"/>
    <w:rsid w:val="00866654"/>
    <w:rsid w:val="008667AB"/>
    <w:rsid w:val="00866BAC"/>
    <w:rsid w:val="00867369"/>
    <w:rsid w:val="0086776D"/>
    <w:rsid w:val="00867EDB"/>
    <w:rsid w:val="00867F2A"/>
    <w:rsid w:val="008702B3"/>
    <w:rsid w:val="008706BB"/>
    <w:rsid w:val="00870752"/>
    <w:rsid w:val="0087082B"/>
    <w:rsid w:val="00870D9E"/>
    <w:rsid w:val="00870F2D"/>
    <w:rsid w:val="00871231"/>
    <w:rsid w:val="0087123E"/>
    <w:rsid w:val="008714D8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1938"/>
    <w:rsid w:val="0088205D"/>
    <w:rsid w:val="008822BD"/>
    <w:rsid w:val="0088268B"/>
    <w:rsid w:val="0088278F"/>
    <w:rsid w:val="00882882"/>
    <w:rsid w:val="00882E22"/>
    <w:rsid w:val="0088370A"/>
    <w:rsid w:val="0088384E"/>
    <w:rsid w:val="0088393C"/>
    <w:rsid w:val="00883B41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C3A"/>
    <w:rsid w:val="00890E15"/>
    <w:rsid w:val="00890E9B"/>
    <w:rsid w:val="00891466"/>
    <w:rsid w:val="00891477"/>
    <w:rsid w:val="00891B8B"/>
    <w:rsid w:val="00891C89"/>
    <w:rsid w:val="00891D8C"/>
    <w:rsid w:val="00891DC4"/>
    <w:rsid w:val="00891FEF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9E5"/>
    <w:rsid w:val="00893B5C"/>
    <w:rsid w:val="00893D43"/>
    <w:rsid w:val="00894553"/>
    <w:rsid w:val="00894A9F"/>
    <w:rsid w:val="00894C31"/>
    <w:rsid w:val="00895018"/>
    <w:rsid w:val="00895463"/>
    <w:rsid w:val="00895550"/>
    <w:rsid w:val="008956CE"/>
    <w:rsid w:val="008959C7"/>
    <w:rsid w:val="0089612F"/>
    <w:rsid w:val="008963F5"/>
    <w:rsid w:val="00896BAD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713"/>
    <w:rsid w:val="008A0792"/>
    <w:rsid w:val="008A0944"/>
    <w:rsid w:val="008A09A8"/>
    <w:rsid w:val="008A0A4C"/>
    <w:rsid w:val="008A0E3D"/>
    <w:rsid w:val="008A1089"/>
    <w:rsid w:val="008A22E2"/>
    <w:rsid w:val="008A24EC"/>
    <w:rsid w:val="008A26B7"/>
    <w:rsid w:val="008A29C9"/>
    <w:rsid w:val="008A2ABE"/>
    <w:rsid w:val="008A2C7D"/>
    <w:rsid w:val="008A3175"/>
    <w:rsid w:val="008A31E2"/>
    <w:rsid w:val="008A3AAE"/>
    <w:rsid w:val="008A3C97"/>
    <w:rsid w:val="008A4637"/>
    <w:rsid w:val="008A48EC"/>
    <w:rsid w:val="008A4D1C"/>
    <w:rsid w:val="008A4F73"/>
    <w:rsid w:val="008A5B7B"/>
    <w:rsid w:val="008A5CAF"/>
    <w:rsid w:val="008A5EE5"/>
    <w:rsid w:val="008A6366"/>
    <w:rsid w:val="008A63FE"/>
    <w:rsid w:val="008A6573"/>
    <w:rsid w:val="008A6E2F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ADC"/>
    <w:rsid w:val="008B2E4D"/>
    <w:rsid w:val="008B31B7"/>
    <w:rsid w:val="008B336D"/>
    <w:rsid w:val="008B341D"/>
    <w:rsid w:val="008B3AD4"/>
    <w:rsid w:val="008B3B01"/>
    <w:rsid w:val="008B3D94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DFF"/>
    <w:rsid w:val="008B609D"/>
    <w:rsid w:val="008B61D6"/>
    <w:rsid w:val="008B6470"/>
    <w:rsid w:val="008B65D5"/>
    <w:rsid w:val="008B6E87"/>
    <w:rsid w:val="008B6EFF"/>
    <w:rsid w:val="008B7050"/>
    <w:rsid w:val="008B70B5"/>
    <w:rsid w:val="008B71AB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1F5F"/>
    <w:rsid w:val="008C22FA"/>
    <w:rsid w:val="008C2333"/>
    <w:rsid w:val="008C2B3C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72"/>
    <w:rsid w:val="008D2790"/>
    <w:rsid w:val="008D2C75"/>
    <w:rsid w:val="008D2E3F"/>
    <w:rsid w:val="008D2F4D"/>
    <w:rsid w:val="008D3050"/>
    <w:rsid w:val="008D3A68"/>
    <w:rsid w:val="008D3F53"/>
    <w:rsid w:val="008D4355"/>
    <w:rsid w:val="008D45D2"/>
    <w:rsid w:val="008D4B21"/>
    <w:rsid w:val="008D4C16"/>
    <w:rsid w:val="008D4D15"/>
    <w:rsid w:val="008D5058"/>
    <w:rsid w:val="008D573D"/>
    <w:rsid w:val="008D5763"/>
    <w:rsid w:val="008D58FC"/>
    <w:rsid w:val="008D5FC0"/>
    <w:rsid w:val="008D621D"/>
    <w:rsid w:val="008D627D"/>
    <w:rsid w:val="008D64AB"/>
    <w:rsid w:val="008D668E"/>
    <w:rsid w:val="008D6D76"/>
    <w:rsid w:val="008D768A"/>
    <w:rsid w:val="008D7963"/>
    <w:rsid w:val="008D796B"/>
    <w:rsid w:val="008D7A61"/>
    <w:rsid w:val="008E000B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A62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BE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B8A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F02B1"/>
    <w:rsid w:val="008F07A2"/>
    <w:rsid w:val="008F07D0"/>
    <w:rsid w:val="008F0962"/>
    <w:rsid w:val="008F120E"/>
    <w:rsid w:val="008F1671"/>
    <w:rsid w:val="008F18ED"/>
    <w:rsid w:val="008F1C0E"/>
    <w:rsid w:val="008F2114"/>
    <w:rsid w:val="008F2391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7B8"/>
    <w:rsid w:val="008F4A84"/>
    <w:rsid w:val="008F4C65"/>
    <w:rsid w:val="008F50D4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350"/>
    <w:rsid w:val="00900608"/>
    <w:rsid w:val="00900637"/>
    <w:rsid w:val="00900BB9"/>
    <w:rsid w:val="00900C5D"/>
    <w:rsid w:val="009014DB"/>
    <w:rsid w:val="00901604"/>
    <w:rsid w:val="0090173F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7BF"/>
    <w:rsid w:val="00910AEB"/>
    <w:rsid w:val="009110E9"/>
    <w:rsid w:val="009111D9"/>
    <w:rsid w:val="009117F9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8A7"/>
    <w:rsid w:val="009138F6"/>
    <w:rsid w:val="009139E4"/>
    <w:rsid w:val="00913BDD"/>
    <w:rsid w:val="009141F6"/>
    <w:rsid w:val="009142BD"/>
    <w:rsid w:val="00914D5E"/>
    <w:rsid w:val="00915113"/>
    <w:rsid w:val="009159C8"/>
    <w:rsid w:val="00915A0F"/>
    <w:rsid w:val="00916450"/>
    <w:rsid w:val="0091650B"/>
    <w:rsid w:val="009169B5"/>
    <w:rsid w:val="00917046"/>
    <w:rsid w:val="00917423"/>
    <w:rsid w:val="00917444"/>
    <w:rsid w:val="00917466"/>
    <w:rsid w:val="00917CD0"/>
    <w:rsid w:val="00917D3F"/>
    <w:rsid w:val="009206F3"/>
    <w:rsid w:val="00920CCC"/>
    <w:rsid w:val="00920D02"/>
    <w:rsid w:val="00920E01"/>
    <w:rsid w:val="00920E47"/>
    <w:rsid w:val="00920EF2"/>
    <w:rsid w:val="00920FEC"/>
    <w:rsid w:val="0092117A"/>
    <w:rsid w:val="0092149D"/>
    <w:rsid w:val="00921510"/>
    <w:rsid w:val="009216E9"/>
    <w:rsid w:val="00921FA6"/>
    <w:rsid w:val="00922342"/>
    <w:rsid w:val="00922762"/>
    <w:rsid w:val="00922CA4"/>
    <w:rsid w:val="00922DA5"/>
    <w:rsid w:val="00922DDD"/>
    <w:rsid w:val="00922F7F"/>
    <w:rsid w:val="00923396"/>
    <w:rsid w:val="009234E7"/>
    <w:rsid w:val="0092357C"/>
    <w:rsid w:val="00923610"/>
    <w:rsid w:val="00923933"/>
    <w:rsid w:val="009241EE"/>
    <w:rsid w:val="00924A90"/>
    <w:rsid w:val="00924B3B"/>
    <w:rsid w:val="00924D06"/>
    <w:rsid w:val="00924D2B"/>
    <w:rsid w:val="00924FC8"/>
    <w:rsid w:val="0092523C"/>
    <w:rsid w:val="00925452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A5"/>
    <w:rsid w:val="00932B54"/>
    <w:rsid w:val="00932BBC"/>
    <w:rsid w:val="00932C1D"/>
    <w:rsid w:val="00933117"/>
    <w:rsid w:val="00933200"/>
    <w:rsid w:val="009333AF"/>
    <w:rsid w:val="00933416"/>
    <w:rsid w:val="00933C9F"/>
    <w:rsid w:val="00933D99"/>
    <w:rsid w:val="0093446C"/>
    <w:rsid w:val="00934498"/>
    <w:rsid w:val="009346EB"/>
    <w:rsid w:val="009355DA"/>
    <w:rsid w:val="00935B1C"/>
    <w:rsid w:val="00935D0C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484"/>
    <w:rsid w:val="0095072E"/>
    <w:rsid w:val="00950C1C"/>
    <w:rsid w:val="00951097"/>
    <w:rsid w:val="009510CA"/>
    <w:rsid w:val="009515EE"/>
    <w:rsid w:val="00951708"/>
    <w:rsid w:val="00951867"/>
    <w:rsid w:val="00951B79"/>
    <w:rsid w:val="00951BC0"/>
    <w:rsid w:val="009520AA"/>
    <w:rsid w:val="009521AB"/>
    <w:rsid w:val="0095300E"/>
    <w:rsid w:val="00954621"/>
    <w:rsid w:val="00954EDC"/>
    <w:rsid w:val="00954EFD"/>
    <w:rsid w:val="009550BB"/>
    <w:rsid w:val="00955330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772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2F3"/>
    <w:rsid w:val="0096151E"/>
    <w:rsid w:val="00961FA5"/>
    <w:rsid w:val="009621F4"/>
    <w:rsid w:val="009626D3"/>
    <w:rsid w:val="0096283E"/>
    <w:rsid w:val="00962ADF"/>
    <w:rsid w:val="00962B9E"/>
    <w:rsid w:val="00962DCF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8D4"/>
    <w:rsid w:val="0096490D"/>
    <w:rsid w:val="00964939"/>
    <w:rsid w:val="00964984"/>
    <w:rsid w:val="00964B8F"/>
    <w:rsid w:val="00965239"/>
    <w:rsid w:val="0096566D"/>
    <w:rsid w:val="00965AA1"/>
    <w:rsid w:val="00965B1B"/>
    <w:rsid w:val="00965C28"/>
    <w:rsid w:val="00965CBB"/>
    <w:rsid w:val="00965CD0"/>
    <w:rsid w:val="00967095"/>
    <w:rsid w:val="009671EA"/>
    <w:rsid w:val="009676F7"/>
    <w:rsid w:val="00970846"/>
    <w:rsid w:val="00970D57"/>
    <w:rsid w:val="009716FB"/>
    <w:rsid w:val="0097170D"/>
    <w:rsid w:val="00972459"/>
    <w:rsid w:val="00972660"/>
    <w:rsid w:val="009727B6"/>
    <w:rsid w:val="00972D2C"/>
    <w:rsid w:val="00972F4F"/>
    <w:rsid w:val="00972FB2"/>
    <w:rsid w:val="009734A4"/>
    <w:rsid w:val="009734CD"/>
    <w:rsid w:val="009739BA"/>
    <w:rsid w:val="00973BD2"/>
    <w:rsid w:val="009743A4"/>
    <w:rsid w:val="00974697"/>
    <w:rsid w:val="00975BC5"/>
    <w:rsid w:val="00975DB8"/>
    <w:rsid w:val="00975EBD"/>
    <w:rsid w:val="00976096"/>
    <w:rsid w:val="009760DD"/>
    <w:rsid w:val="009762A7"/>
    <w:rsid w:val="00976329"/>
    <w:rsid w:val="009763E1"/>
    <w:rsid w:val="00976686"/>
    <w:rsid w:val="00976733"/>
    <w:rsid w:val="00976C3F"/>
    <w:rsid w:val="00976E8C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C83"/>
    <w:rsid w:val="00981012"/>
    <w:rsid w:val="00981140"/>
    <w:rsid w:val="00981399"/>
    <w:rsid w:val="009813E8"/>
    <w:rsid w:val="009814EC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45AB"/>
    <w:rsid w:val="00984BBF"/>
    <w:rsid w:val="00984CA5"/>
    <w:rsid w:val="00984DA4"/>
    <w:rsid w:val="009853A7"/>
    <w:rsid w:val="009853AF"/>
    <w:rsid w:val="009853BF"/>
    <w:rsid w:val="00985457"/>
    <w:rsid w:val="009856B9"/>
    <w:rsid w:val="00985964"/>
    <w:rsid w:val="00985AA6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10CB"/>
    <w:rsid w:val="00991297"/>
    <w:rsid w:val="0099146D"/>
    <w:rsid w:val="009916B5"/>
    <w:rsid w:val="00991A40"/>
    <w:rsid w:val="00991DBC"/>
    <w:rsid w:val="00991EAA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CED"/>
    <w:rsid w:val="00997FCD"/>
    <w:rsid w:val="009A02FF"/>
    <w:rsid w:val="009A04EF"/>
    <w:rsid w:val="009A0534"/>
    <w:rsid w:val="009A0858"/>
    <w:rsid w:val="009A0D75"/>
    <w:rsid w:val="009A0F65"/>
    <w:rsid w:val="009A1387"/>
    <w:rsid w:val="009A1493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C97"/>
    <w:rsid w:val="009A2FA8"/>
    <w:rsid w:val="009A3237"/>
    <w:rsid w:val="009A33B3"/>
    <w:rsid w:val="009A3732"/>
    <w:rsid w:val="009A3D2B"/>
    <w:rsid w:val="009A3F47"/>
    <w:rsid w:val="009A3F59"/>
    <w:rsid w:val="009A4065"/>
    <w:rsid w:val="009A41F2"/>
    <w:rsid w:val="009A4523"/>
    <w:rsid w:val="009A45F9"/>
    <w:rsid w:val="009A4624"/>
    <w:rsid w:val="009A4D44"/>
    <w:rsid w:val="009A4E26"/>
    <w:rsid w:val="009A53CC"/>
    <w:rsid w:val="009A54E1"/>
    <w:rsid w:val="009A5764"/>
    <w:rsid w:val="009A57F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EEB"/>
    <w:rsid w:val="009B0570"/>
    <w:rsid w:val="009B0880"/>
    <w:rsid w:val="009B097A"/>
    <w:rsid w:val="009B09E3"/>
    <w:rsid w:val="009B0D0C"/>
    <w:rsid w:val="009B146B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4A1"/>
    <w:rsid w:val="009B450E"/>
    <w:rsid w:val="009B46DF"/>
    <w:rsid w:val="009B4A5F"/>
    <w:rsid w:val="009B4CBA"/>
    <w:rsid w:val="009B4F95"/>
    <w:rsid w:val="009B57E4"/>
    <w:rsid w:val="009B67A0"/>
    <w:rsid w:val="009B69B6"/>
    <w:rsid w:val="009B6A2F"/>
    <w:rsid w:val="009B7303"/>
    <w:rsid w:val="009B76AC"/>
    <w:rsid w:val="009B7753"/>
    <w:rsid w:val="009B78DC"/>
    <w:rsid w:val="009B7D54"/>
    <w:rsid w:val="009B7E7C"/>
    <w:rsid w:val="009C01DA"/>
    <w:rsid w:val="009C034A"/>
    <w:rsid w:val="009C04B0"/>
    <w:rsid w:val="009C0695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E2A"/>
    <w:rsid w:val="009D12EA"/>
    <w:rsid w:val="009D1826"/>
    <w:rsid w:val="009D1C08"/>
    <w:rsid w:val="009D2193"/>
    <w:rsid w:val="009D2433"/>
    <w:rsid w:val="009D2C77"/>
    <w:rsid w:val="009D3165"/>
    <w:rsid w:val="009D346B"/>
    <w:rsid w:val="009D354D"/>
    <w:rsid w:val="009D38D2"/>
    <w:rsid w:val="009D3D40"/>
    <w:rsid w:val="009D3F85"/>
    <w:rsid w:val="009D3FBD"/>
    <w:rsid w:val="009D46DB"/>
    <w:rsid w:val="009D49D9"/>
    <w:rsid w:val="009D4B3A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2E"/>
    <w:rsid w:val="009D7E2A"/>
    <w:rsid w:val="009D7FF8"/>
    <w:rsid w:val="009E033E"/>
    <w:rsid w:val="009E0EF2"/>
    <w:rsid w:val="009E0F93"/>
    <w:rsid w:val="009E1184"/>
    <w:rsid w:val="009E1401"/>
    <w:rsid w:val="009E17FC"/>
    <w:rsid w:val="009E191F"/>
    <w:rsid w:val="009E1C4A"/>
    <w:rsid w:val="009E1D33"/>
    <w:rsid w:val="009E2262"/>
    <w:rsid w:val="009E244D"/>
    <w:rsid w:val="009E2708"/>
    <w:rsid w:val="009E2716"/>
    <w:rsid w:val="009E2756"/>
    <w:rsid w:val="009E3245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509F"/>
    <w:rsid w:val="009E51CB"/>
    <w:rsid w:val="009E5380"/>
    <w:rsid w:val="009E591A"/>
    <w:rsid w:val="009E5D7F"/>
    <w:rsid w:val="009E5F4E"/>
    <w:rsid w:val="009E5FA5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F0017"/>
    <w:rsid w:val="009F003B"/>
    <w:rsid w:val="009F00DE"/>
    <w:rsid w:val="009F0159"/>
    <w:rsid w:val="009F03F5"/>
    <w:rsid w:val="009F0C49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4368"/>
    <w:rsid w:val="009F4495"/>
    <w:rsid w:val="009F465A"/>
    <w:rsid w:val="009F473A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FF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3C"/>
    <w:rsid w:val="00A1165A"/>
    <w:rsid w:val="00A11987"/>
    <w:rsid w:val="00A11CE9"/>
    <w:rsid w:val="00A12126"/>
    <w:rsid w:val="00A12377"/>
    <w:rsid w:val="00A1247B"/>
    <w:rsid w:val="00A128C5"/>
    <w:rsid w:val="00A129A2"/>
    <w:rsid w:val="00A129FF"/>
    <w:rsid w:val="00A130EF"/>
    <w:rsid w:val="00A13A4A"/>
    <w:rsid w:val="00A13DA7"/>
    <w:rsid w:val="00A14088"/>
    <w:rsid w:val="00A14486"/>
    <w:rsid w:val="00A144AA"/>
    <w:rsid w:val="00A1495C"/>
    <w:rsid w:val="00A14F36"/>
    <w:rsid w:val="00A14FB7"/>
    <w:rsid w:val="00A15ECA"/>
    <w:rsid w:val="00A15FAE"/>
    <w:rsid w:val="00A161BB"/>
    <w:rsid w:val="00A165FD"/>
    <w:rsid w:val="00A16862"/>
    <w:rsid w:val="00A16D44"/>
    <w:rsid w:val="00A16DBB"/>
    <w:rsid w:val="00A1746E"/>
    <w:rsid w:val="00A17917"/>
    <w:rsid w:val="00A2024E"/>
    <w:rsid w:val="00A203DE"/>
    <w:rsid w:val="00A2084D"/>
    <w:rsid w:val="00A20C81"/>
    <w:rsid w:val="00A20CB7"/>
    <w:rsid w:val="00A20E1E"/>
    <w:rsid w:val="00A219FD"/>
    <w:rsid w:val="00A22163"/>
    <w:rsid w:val="00A22364"/>
    <w:rsid w:val="00A225F4"/>
    <w:rsid w:val="00A22AF7"/>
    <w:rsid w:val="00A22E60"/>
    <w:rsid w:val="00A232E4"/>
    <w:rsid w:val="00A23406"/>
    <w:rsid w:val="00A23463"/>
    <w:rsid w:val="00A237F0"/>
    <w:rsid w:val="00A238D7"/>
    <w:rsid w:val="00A23C53"/>
    <w:rsid w:val="00A24710"/>
    <w:rsid w:val="00A248E1"/>
    <w:rsid w:val="00A249F5"/>
    <w:rsid w:val="00A24BC4"/>
    <w:rsid w:val="00A24CDA"/>
    <w:rsid w:val="00A25162"/>
    <w:rsid w:val="00A2540E"/>
    <w:rsid w:val="00A25586"/>
    <w:rsid w:val="00A2559C"/>
    <w:rsid w:val="00A258D4"/>
    <w:rsid w:val="00A2599B"/>
    <w:rsid w:val="00A25C45"/>
    <w:rsid w:val="00A25C75"/>
    <w:rsid w:val="00A25DD7"/>
    <w:rsid w:val="00A260BF"/>
    <w:rsid w:val="00A26758"/>
    <w:rsid w:val="00A26DAC"/>
    <w:rsid w:val="00A272A3"/>
    <w:rsid w:val="00A27440"/>
    <w:rsid w:val="00A27CA0"/>
    <w:rsid w:val="00A27EF0"/>
    <w:rsid w:val="00A3022F"/>
    <w:rsid w:val="00A3028C"/>
    <w:rsid w:val="00A30680"/>
    <w:rsid w:val="00A307AE"/>
    <w:rsid w:val="00A30AB0"/>
    <w:rsid w:val="00A31072"/>
    <w:rsid w:val="00A3137E"/>
    <w:rsid w:val="00A318C8"/>
    <w:rsid w:val="00A323F3"/>
    <w:rsid w:val="00A325B0"/>
    <w:rsid w:val="00A3296A"/>
    <w:rsid w:val="00A32ED9"/>
    <w:rsid w:val="00A33221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9BF"/>
    <w:rsid w:val="00A35E27"/>
    <w:rsid w:val="00A36527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929"/>
    <w:rsid w:val="00A41E7C"/>
    <w:rsid w:val="00A41E83"/>
    <w:rsid w:val="00A42039"/>
    <w:rsid w:val="00A424A5"/>
    <w:rsid w:val="00A424A7"/>
    <w:rsid w:val="00A4255E"/>
    <w:rsid w:val="00A42E4C"/>
    <w:rsid w:val="00A4311C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708"/>
    <w:rsid w:val="00A458F5"/>
    <w:rsid w:val="00A4592A"/>
    <w:rsid w:val="00A45B55"/>
    <w:rsid w:val="00A45ED9"/>
    <w:rsid w:val="00A4620B"/>
    <w:rsid w:val="00A46304"/>
    <w:rsid w:val="00A4670E"/>
    <w:rsid w:val="00A46AA7"/>
    <w:rsid w:val="00A46DB5"/>
    <w:rsid w:val="00A46F2E"/>
    <w:rsid w:val="00A473AF"/>
    <w:rsid w:val="00A473D3"/>
    <w:rsid w:val="00A4799A"/>
    <w:rsid w:val="00A47B08"/>
    <w:rsid w:val="00A47CC0"/>
    <w:rsid w:val="00A47F31"/>
    <w:rsid w:val="00A507A0"/>
    <w:rsid w:val="00A507FC"/>
    <w:rsid w:val="00A50E7A"/>
    <w:rsid w:val="00A5105C"/>
    <w:rsid w:val="00A5147C"/>
    <w:rsid w:val="00A516D9"/>
    <w:rsid w:val="00A516FB"/>
    <w:rsid w:val="00A51B45"/>
    <w:rsid w:val="00A52057"/>
    <w:rsid w:val="00A52293"/>
    <w:rsid w:val="00A5241B"/>
    <w:rsid w:val="00A52480"/>
    <w:rsid w:val="00A52612"/>
    <w:rsid w:val="00A533F9"/>
    <w:rsid w:val="00A538A8"/>
    <w:rsid w:val="00A54000"/>
    <w:rsid w:val="00A5436B"/>
    <w:rsid w:val="00A54582"/>
    <w:rsid w:val="00A54902"/>
    <w:rsid w:val="00A54C1B"/>
    <w:rsid w:val="00A55266"/>
    <w:rsid w:val="00A554ED"/>
    <w:rsid w:val="00A55754"/>
    <w:rsid w:val="00A558DF"/>
    <w:rsid w:val="00A55A7F"/>
    <w:rsid w:val="00A55AAD"/>
    <w:rsid w:val="00A55CC3"/>
    <w:rsid w:val="00A5698A"/>
    <w:rsid w:val="00A569F9"/>
    <w:rsid w:val="00A57297"/>
    <w:rsid w:val="00A57634"/>
    <w:rsid w:val="00A579C5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E64"/>
    <w:rsid w:val="00A64E8B"/>
    <w:rsid w:val="00A65055"/>
    <w:rsid w:val="00A65087"/>
    <w:rsid w:val="00A65219"/>
    <w:rsid w:val="00A6563E"/>
    <w:rsid w:val="00A6569F"/>
    <w:rsid w:val="00A656DE"/>
    <w:rsid w:val="00A66192"/>
    <w:rsid w:val="00A664E5"/>
    <w:rsid w:val="00A66BF5"/>
    <w:rsid w:val="00A66DBE"/>
    <w:rsid w:val="00A67536"/>
    <w:rsid w:val="00A6784C"/>
    <w:rsid w:val="00A67D09"/>
    <w:rsid w:val="00A70066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BCA"/>
    <w:rsid w:val="00A73C1B"/>
    <w:rsid w:val="00A73EC2"/>
    <w:rsid w:val="00A74208"/>
    <w:rsid w:val="00A74607"/>
    <w:rsid w:val="00A747DB"/>
    <w:rsid w:val="00A74A94"/>
    <w:rsid w:val="00A74B89"/>
    <w:rsid w:val="00A74EFF"/>
    <w:rsid w:val="00A75587"/>
    <w:rsid w:val="00A75615"/>
    <w:rsid w:val="00A766D1"/>
    <w:rsid w:val="00A76831"/>
    <w:rsid w:val="00A769A9"/>
    <w:rsid w:val="00A76A5B"/>
    <w:rsid w:val="00A76B18"/>
    <w:rsid w:val="00A76B85"/>
    <w:rsid w:val="00A76D66"/>
    <w:rsid w:val="00A77573"/>
    <w:rsid w:val="00A776FA"/>
    <w:rsid w:val="00A77D10"/>
    <w:rsid w:val="00A80483"/>
    <w:rsid w:val="00A80F9C"/>
    <w:rsid w:val="00A812B1"/>
    <w:rsid w:val="00A813B9"/>
    <w:rsid w:val="00A817D4"/>
    <w:rsid w:val="00A81BFE"/>
    <w:rsid w:val="00A81D48"/>
    <w:rsid w:val="00A81F79"/>
    <w:rsid w:val="00A8268F"/>
    <w:rsid w:val="00A828B7"/>
    <w:rsid w:val="00A829A2"/>
    <w:rsid w:val="00A837FB"/>
    <w:rsid w:val="00A84B30"/>
    <w:rsid w:val="00A84B7E"/>
    <w:rsid w:val="00A84B93"/>
    <w:rsid w:val="00A84C0B"/>
    <w:rsid w:val="00A84E2C"/>
    <w:rsid w:val="00A85742"/>
    <w:rsid w:val="00A85A4E"/>
    <w:rsid w:val="00A85F7F"/>
    <w:rsid w:val="00A85FE2"/>
    <w:rsid w:val="00A8608F"/>
    <w:rsid w:val="00A86193"/>
    <w:rsid w:val="00A863A0"/>
    <w:rsid w:val="00A8667E"/>
    <w:rsid w:val="00A868C8"/>
    <w:rsid w:val="00A86A27"/>
    <w:rsid w:val="00A86B63"/>
    <w:rsid w:val="00A86DA3"/>
    <w:rsid w:val="00A86E03"/>
    <w:rsid w:val="00A86F0D"/>
    <w:rsid w:val="00A87023"/>
    <w:rsid w:val="00A87255"/>
    <w:rsid w:val="00A8780F"/>
    <w:rsid w:val="00A87825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979"/>
    <w:rsid w:val="00A92076"/>
    <w:rsid w:val="00A92211"/>
    <w:rsid w:val="00A92498"/>
    <w:rsid w:val="00A9292C"/>
    <w:rsid w:val="00A92BBA"/>
    <w:rsid w:val="00A92CBA"/>
    <w:rsid w:val="00A92F05"/>
    <w:rsid w:val="00A93263"/>
    <w:rsid w:val="00A932C3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81C"/>
    <w:rsid w:val="00A95E10"/>
    <w:rsid w:val="00A95F62"/>
    <w:rsid w:val="00A9612D"/>
    <w:rsid w:val="00A962E0"/>
    <w:rsid w:val="00A9634B"/>
    <w:rsid w:val="00A96701"/>
    <w:rsid w:val="00A96998"/>
    <w:rsid w:val="00A97390"/>
    <w:rsid w:val="00A97415"/>
    <w:rsid w:val="00A9741F"/>
    <w:rsid w:val="00A974AA"/>
    <w:rsid w:val="00A97BCF"/>
    <w:rsid w:val="00A97C88"/>
    <w:rsid w:val="00AA043E"/>
    <w:rsid w:val="00AA0832"/>
    <w:rsid w:val="00AA0CA4"/>
    <w:rsid w:val="00AA0EBA"/>
    <w:rsid w:val="00AA141C"/>
    <w:rsid w:val="00AA15E8"/>
    <w:rsid w:val="00AA1EA6"/>
    <w:rsid w:val="00AA26AC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7855"/>
    <w:rsid w:val="00AA7F94"/>
    <w:rsid w:val="00AB04B4"/>
    <w:rsid w:val="00AB06F1"/>
    <w:rsid w:val="00AB0873"/>
    <w:rsid w:val="00AB0BE1"/>
    <w:rsid w:val="00AB112E"/>
    <w:rsid w:val="00AB114B"/>
    <w:rsid w:val="00AB1593"/>
    <w:rsid w:val="00AB1648"/>
    <w:rsid w:val="00AB187B"/>
    <w:rsid w:val="00AB1D0B"/>
    <w:rsid w:val="00AB258D"/>
    <w:rsid w:val="00AB26F1"/>
    <w:rsid w:val="00AB2A77"/>
    <w:rsid w:val="00AB2C12"/>
    <w:rsid w:val="00AB2C70"/>
    <w:rsid w:val="00AB2F9B"/>
    <w:rsid w:val="00AB2FB2"/>
    <w:rsid w:val="00AB334E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107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7A8"/>
    <w:rsid w:val="00AC0C2C"/>
    <w:rsid w:val="00AC0D64"/>
    <w:rsid w:val="00AC12ED"/>
    <w:rsid w:val="00AC1740"/>
    <w:rsid w:val="00AC177B"/>
    <w:rsid w:val="00AC1C56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E2F"/>
    <w:rsid w:val="00AC4E86"/>
    <w:rsid w:val="00AC5773"/>
    <w:rsid w:val="00AC5B57"/>
    <w:rsid w:val="00AC62C0"/>
    <w:rsid w:val="00AC62D4"/>
    <w:rsid w:val="00AC640C"/>
    <w:rsid w:val="00AC6666"/>
    <w:rsid w:val="00AC67CB"/>
    <w:rsid w:val="00AC7342"/>
    <w:rsid w:val="00AC7826"/>
    <w:rsid w:val="00AC79F7"/>
    <w:rsid w:val="00AC7DC8"/>
    <w:rsid w:val="00AD00F5"/>
    <w:rsid w:val="00AD0162"/>
    <w:rsid w:val="00AD088B"/>
    <w:rsid w:val="00AD08D5"/>
    <w:rsid w:val="00AD0B63"/>
    <w:rsid w:val="00AD13B6"/>
    <w:rsid w:val="00AD1853"/>
    <w:rsid w:val="00AD196F"/>
    <w:rsid w:val="00AD1C9C"/>
    <w:rsid w:val="00AD1D1C"/>
    <w:rsid w:val="00AD1DA7"/>
    <w:rsid w:val="00AD1DB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557B"/>
    <w:rsid w:val="00AD59BB"/>
    <w:rsid w:val="00AD5DC7"/>
    <w:rsid w:val="00AD6380"/>
    <w:rsid w:val="00AD6844"/>
    <w:rsid w:val="00AD696C"/>
    <w:rsid w:val="00AD69CC"/>
    <w:rsid w:val="00AD6ADD"/>
    <w:rsid w:val="00AD6CFE"/>
    <w:rsid w:val="00AD7202"/>
    <w:rsid w:val="00AD743C"/>
    <w:rsid w:val="00AD74FA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FA5"/>
    <w:rsid w:val="00AE4210"/>
    <w:rsid w:val="00AE4357"/>
    <w:rsid w:val="00AE44A6"/>
    <w:rsid w:val="00AE4520"/>
    <w:rsid w:val="00AE4B41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E7C3E"/>
    <w:rsid w:val="00AE7DD4"/>
    <w:rsid w:val="00AF0CAD"/>
    <w:rsid w:val="00AF0D0F"/>
    <w:rsid w:val="00AF1C35"/>
    <w:rsid w:val="00AF1DE6"/>
    <w:rsid w:val="00AF1FEC"/>
    <w:rsid w:val="00AF20FA"/>
    <w:rsid w:val="00AF234A"/>
    <w:rsid w:val="00AF26FA"/>
    <w:rsid w:val="00AF2783"/>
    <w:rsid w:val="00AF2BFF"/>
    <w:rsid w:val="00AF3010"/>
    <w:rsid w:val="00AF33C8"/>
    <w:rsid w:val="00AF3B36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83"/>
    <w:rsid w:val="00B047A1"/>
    <w:rsid w:val="00B04A08"/>
    <w:rsid w:val="00B05327"/>
    <w:rsid w:val="00B0557E"/>
    <w:rsid w:val="00B05856"/>
    <w:rsid w:val="00B05986"/>
    <w:rsid w:val="00B05A97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26A"/>
    <w:rsid w:val="00B11322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5127"/>
    <w:rsid w:val="00B15326"/>
    <w:rsid w:val="00B158B9"/>
    <w:rsid w:val="00B15AF1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73F"/>
    <w:rsid w:val="00B17815"/>
    <w:rsid w:val="00B20709"/>
    <w:rsid w:val="00B20759"/>
    <w:rsid w:val="00B209E3"/>
    <w:rsid w:val="00B20D5E"/>
    <w:rsid w:val="00B20D9D"/>
    <w:rsid w:val="00B20F07"/>
    <w:rsid w:val="00B20FE0"/>
    <w:rsid w:val="00B20FF3"/>
    <w:rsid w:val="00B2164D"/>
    <w:rsid w:val="00B2192F"/>
    <w:rsid w:val="00B21BD8"/>
    <w:rsid w:val="00B22000"/>
    <w:rsid w:val="00B22981"/>
    <w:rsid w:val="00B229A4"/>
    <w:rsid w:val="00B22AEF"/>
    <w:rsid w:val="00B22D28"/>
    <w:rsid w:val="00B22EAB"/>
    <w:rsid w:val="00B23137"/>
    <w:rsid w:val="00B23243"/>
    <w:rsid w:val="00B234A8"/>
    <w:rsid w:val="00B23531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2B3"/>
    <w:rsid w:val="00B34450"/>
    <w:rsid w:val="00B34913"/>
    <w:rsid w:val="00B34C64"/>
    <w:rsid w:val="00B34E54"/>
    <w:rsid w:val="00B35125"/>
    <w:rsid w:val="00B353B1"/>
    <w:rsid w:val="00B35850"/>
    <w:rsid w:val="00B361C2"/>
    <w:rsid w:val="00B361EC"/>
    <w:rsid w:val="00B3631F"/>
    <w:rsid w:val="00B363EF"/>
    <w:rsid w:val="00B364AA"/>
    <w:rsid w:val="00B365E7"/>
    <w:rsid w:val="00B367AD"/>
    <w:rsid w:val="00B367E2"/>
    <w:rsid w:val="00B36866"/>
    <w:rsid w:val="00B36928"/>
    <w:rsid w:val="00B36BFA"/>
    <w:rsid w:val="00B36CAC"/>
    <w:rsid w:val="00B36D3F"/>
    <w:rsid w:val="00B36EDC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64D"/>
    <w:rsid w:val="00B42DF6"/>
    <w:rsid w:val="00B42E58"/>
    <w:rsid w:val="00B43018"/>
    <w:rsid w:val="00B435F6"/>
    <w:rsid w:val="00B4374C"/>
    <w:rsid w:val="00B43F19"/>
    <w:rsid w:val="00B43FC7"/>
    <w:rsid w:val="00B4402B"/>
    <w:rsid w:val="00B441FD"/>
    <w:rsid w:val="00B44695"/>
    <w:rsid w:val="00B44796"/>
    <w:rsid w:val="00B44A82"/>
    <w:rsid w:val="00B44F20"/>
    <w:rsid w:val="00B45517"/>
    <w:rsid w:val="00B45AEA"/>
    <w:rsid w:val="00B45AF3"/>
    <w:rsid w:val="00B45C58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6F"/>
    <w:rsid w:val="00B510F9"/>
    <w:rsid w:val="00B51339"/>
    <w:rsid w:val="00B5150E"/>
    <w:rsid w:val="00B51B35"/>
    <w:rsid w:val="00B51D73"/>
    <w:rsid w:val="00B52030"/>
    <w:rsid w:val="00B53156"/>
    <w:rsid w:val="00B5342C"/>
    <w:rsid w:val="00B5381E"/>
    <w:rsid w:val="00B53822"/>
    <w:rsid w:val="00B53851"/>
    <w:rsid w:val="00B539DC"/>
    <w:rsid w:val="00B54AB0"/>
    <w:rsid w:val="00B54C3E"/>
    <w:rsid w:val="00B54DD9"/>
    <w:rsid w:val="00B554F6"/>
    <w:rsid w:val="00B56135"/>
    <w:rsid w:val="00B56153"/>
    <w:rsid w:val="00B5650C"/>
    <w:rsid w:val="00B5679B"/>
    <w:rsid w:val="00B56C35"/>
    <w:rsid w:val="00B575BC"/>
    <w:rsid w:val="00B578AA"/>
    <w:rsid w:val="00B5796D"/>
    <w:rsid w:val="00B57A82"/>
    <w:rsid w:val="00B57E2A"/>
    <w:rsid w:val="00B57E38"/>
    <w:rsid w:val="00B600A5"/>
    <w:rsid w:val="00B6085C"/>
    <w:rsid w:val="00B613F9"/>
    <w:rsid w:val="00B6227D"/>
    <w:rsid w:val="00B625B9"/>
    <w:rsid w:val="00B62742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C97"/>
    <w:rsid w:val="00B63E31"/>
    <w:rsid w:val="00B640AA"/>
    <w:rsid w:val="00B64208"/>
    <w:rsid w:val="00B6437A"/>
    <w:rsid w:val="00B646B4"/>
    <w:rsid w:val="00B64816"/>
    <w:rsid w:val="00B64899"/>
    <w:rsid w:val="00B64974"/>
    <w:rsid w:val="00B649BE"/>
    <w:rsid w:val="00B64CC5"/>
    <w:rsid w:val="00B64D42"/>
    <w:rsid w:val="00B65278"/>
    <w:rsid w:val="00B655BB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8D"/>
    <w:rsid w:val="00B67DFA"/>
    <w:rsid w:val="00B67E8F"/>
    <w:rsid w:val="00B70095"/>
    <w:rsid w:val="00B700A4"/>
    <w:rsid w:val="00B70440"/>
    <w:rsid w:val="00B70724"/>
    <w:rsid w:val="00B70C0E"/>
    <w:rsid w:val="00B70CD8"/>
    <w:rsid w:val="00B71439"/>
    <w:rsid w:val="00B71593"/>
    <w:rsid w:val="00B715CA"/>
    <w:rsid w:val="00B71750"/>
    <w:rsid w:val="00B71768"/>
    <w:rsid w:val="00B720B8"/>
    <w:rsid w:val="00B724F0"/>
    <w:rsid w:val="00B72A31"/>
    <w:rsid w:val="00B72D07"/>
    <w:rsid w:val="00B73031"/>
    <w:rsid w:val="00B73073"/>
    <w:rsid w:val="00B7308C"/>
    <w:rsid w:val="00B73219"/>
    <w:rsid w:val="00B73A1C"/>
    <w:rsid w:val="00B73F2B"/>
    <w:rsid w:val="00B742A6"/>
    <w:rsid w:val="00B74406"/>
    <w:rsid w:val="00B753B1"/>
    <w:rsid w:val="00B7540A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D06"/>
    <w:rsid w:val="00B82392"/>
    <w:rsid w:val="00B824AE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402D"/>
    <w:rsid w:val="00B8411C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594C"/>
    <w:rsid w:val="00B864A8"/>
    <w:rsid w:val="00B86897"/>
    <w:rsid w:val="00B86F3F"/>
    <w:rsid w:val="00B86F75"/>
    <w:rsid w:val="00B871FF"/>
    <w:rsid w:val="00B87233"/>
    <w:rsid w:val="00B87324"/>
    <w:rsid w:val="00B873FC"/>
    <w:rsid w:val="00B8750B"/>
    <w:rsid w:val="00B875B0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A01"/>
    <w:rsid w:val="00B9269E"/>
    <w:rsid w:val="00B92935"/>
    <w:rsid w:val="00B92F7E"/>
    <w:rsid w:val="00B93009"/>
    <w:rsid w:val="00B931AB"/>
    <w:rsid w:val="00B93C75"/>
    <w:rsid w:val="00B93CAB"/>
    <w:rsid w:val="00B941B2"/>
    <w:rsid w:val="00B941F4"/>
    <w:rsid w:val="00B94802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D89"/>
    <w:rsid w:val="00BA1E2E"/>
    <w:rsid w:val="00BA218B"/>
    <w:rsid w:val="00BA2518"/>
    <w:rsid w:val="00BA25D5"/>
    <w:rsid w:val="00BA2A7A"/>
    <w:rsid w:val="00BA35DD"/>
    <w:rsid w:val="00BA3AA6"/>
    <w:rsid w:val="00BA416B"/>
    <w:rsid w:val="00BA4187"/>
    <w:rsid w:val="00BA4441"/>
    <w:rsid w:val="00BA472D"/>
    <w:rsid w:val="00BA4BA3"/>
    <w:rsid w:val="00BA4BF5"/>
    <w:rsid w:val="00BA4C4A"/>
    <w:rsid w:val="00BA5004"/>
    <w:rsid w:val="00BA507E"/>
    <w:rsid w:val="00BA5455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37C"/>
    <w:rsid w:val="00BB0441"/>
    <w:rsid w:val="00BB055D"/>
    <w:rsid w:val="00BB0771"/>
    <w:rsid w:val="00BB0862"/>
    <w:rsid w:val="00BB09A8"/>
    <w:rsid w:val="00BB0D01"/>
    <w:rsid w:val="00BB0EBC"/>
    <w:rsid w:val="00BB10DC"/>
    <w:rsid w:val="00BB1B6D"/>
    <w:rsid w:val="00BB1D2F"/>
    <w:rsid w:val="00BB1DE0"/>
    <w:rsid w:val="00BB1E58"/>
    <w:rsid w:val="00BB2494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E5D"/>
    <w:rsid w:val="00BB7024"/>
    <w:rsid w:val="00BB70BB"/>
    <w:rsid w:val="00BB7324"/>
    <w:rsid w:val="00BB7C20"/>
    <w:rsid w:val="00BB7E34"/>
    <w:rsid w:val="00BB7EB5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4EA"/>
    <w:rsid w:val="00BC67CA"/>
    <w:rsid w:val="00BC6FA6"/>
    <w:rsid w:val="00BC72D4"/>
    <w:rsid w:val="00BC745F"/>
    <w:rsid w:val="00BC756D"/>
    <w:rsid w:val="00BC777F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2D2"/>
    <w:rsid w:val="00BD3866"/>
    <w:rsid w:val="00BD4322"/>
    <w:rsid w:val="00BD458E"/>
    <w:rsid w:val="00BD4BE8"/>
    <w:rsid w:val="00BD52E5"/>
    <w:rsid w:val="00BD54D1"/>
    <w:rsid w:val="00BD55C1"/>
    <w:rsid w:val="00BD6032"/>
    <w:rsid w:val="00BD6098"/>
    <w:rsid w:val="00BD61BF"/>
    <w:rsid w:val="00BD6AC0"/>
    <w:rsid w:val="00BD6EB6"/>
    <w:rsid w:val="00BD71EA"/>
    <w:rsid w:val="00BD74F4"/>
    <w:rsid w:val="00BD7723"/>
    <w:rsid w:val="00BD77EA"/>
    <w:rsid w:val="00BD7B0D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482"/>
    <w:rsid w:val="00BE5952"/>
    <w:rsid w:val="00BE59C3"/>
    <w:rsid w:val="00BE6263"/>
    <w:rsid w:val="00BE68FE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8F4"/>
    <w:rsid w:val="00BF0A9C"/>
    <w:rsid w:val="00BF0B89"/>
    <w:rsid w:val="00BF0BD5"/>
    <w:rsid w:val="00BF0CB5"/>
    <w:rsid w:val="00BF0CDD"/>
    <w:rsid w:val="00BF0D12"/>
    <w:rsid w:val="00BF1127"/>
    <w:rsid w:val="00BF1319"/>
    <w:rsid w:val="00BF1324"/>
    <w:rsid w:val="00BF13E2"/>
    <w:rsid w:val="00BF16BE"/>
    <w:rsid w:val="00BF16EF"/>
    <w:rsid w:val="00BF1934"/>
    <w:rsid w:val="00BF1A88"/>
    <w:rsid w:val="00BF204A"/>
    <w:rsid w:val="00BF2498"/>
    <w:rsid w:val="00BF24CC"/>
    <w:rsid w:val="00BF24E3"/>
    <w:rsid w:val="00BF267E"/>
    <w:rsid w:val="00BF2906"/>
    <w:rsid w:val="00BF30AB"/>
    <w:rsid w:val="00BF32DF"/>
    <w:rsid w:val="00BF3309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A15"/>
    <w:rsid w:val="00BF5BD5"/>
    <w:rsid w:val="00BF5FF8"/>
    <w:rsid w:val="00BF6100"/>
    <w:rsid w:val="00BF62A8"/>
    <w:rsid w:val="00BF6408"/>
    <w:rsid w:val="00BF6666"/>
    <w:rsid w:val="00BF6BF7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5F2"/>
    <w:rsid w:val="00C00702"/>
    <w:rsid w:val="00C0074D"/>
    <w:rsid w:val="00C00E12"/>
    <w:rsid w:val="00C00FDE"/>
    <w:rsid w:val="00C017A2"/>
    <w:rsid w:val="00C01B13"/>
    <w:rsid w:val="00C0243B"/>
    <w:rsid w:val="00C02785"/>
    <w:rsid w:val="00C02A73"/>
    <w:rsid w:val="00C030DE"/>
    <w:rsid w:val="00C03329"/>
    <w:rsid w:val="00C03463"/>
    <w:rsid w:val="00C03B06"/>
    <w:rsid w:val="00C03B92"/>
    <w:rsid w:val="00C03C2A"/>
    <w:rsid w:val="00C03EA5"/>
    <w:rsid w:val="00C03FEB"/>
    <w:rsid w:val="00C041C7"/>
    <w:rsid w:val="00C048D7"/>
    <w:rsid w:val="00C04ED5"/>
    <w:rsid w:val="00C04F9F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51D"/>
    <w:rsid w:val="00C139DC"/>
    <w:rsid w:val="00C139F3"/>
    <w:rsid w:val="00C1421F"/>
    <w:rsid w:val="00C1436B"/>
    <w:rsid w:val="00C14812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B88"/>
    <w:rsid w:val="00C17D95"/>
    <w:rsid w:val="00C20068"/>
    <w:rsid w:val="00C2011E"/>
    <w:rsid w:val="00C2037B"/>
    <w:rsid w:val="00C2067F"/>
    <w:rsid w:val="00C20774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ADA"/>
    <w:rsid w:val="00C22ADD"/>
    <w:rsid w:val="00C22B9A"/>
    <w:rsid w:val="00C23950"/>
    <w:rsid w:val="00C2397B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C46"/>
    <w:rsid w:val="00C33276"/>
    <w:rsid w:val="00C334EB"/>
    <w:rsid w:val="00C33713"/>
    <w:rsid w:val="00C33845"/>
    <w:rsid w:val="00C33B13"/>
    <w:rsid w:val="00C344BA"/>
    <w:rsid w:val="00C344D7"/>
    <w:rsid w:val="00C3459F"/>
    <w:rsid w:val="00C35287"/>
    <w:rsid w:val="00C35510"/>
    <w:rsid w:val="00C3574E"/>
    <w:rsid w:val="00C35955"/>
    <w:rsid w:val="00C35F6C"/>
    <w:rsid w:val="00C365B7"/>
    <w:rsid w:val="00C365E8"/>
    <w:rsid w:val="00C36F43"/>
    <w:rsid w:val="00C36FC8"/>
    <w:rsid w:val="00C371ED"/>
    <w:rsid w:val="00C371FF"/>
    <w:rsid w:val="00C37254"/>
    <w:rsid w:val="00C37374"/>
    <w:rsid w:val="00C37395"/>
    <w:rsid w:val="00C373B3"/>
    <w:rsid w:val="00C3743D"/>
    <w:rsid w:val="00C3769D"/>
    <w:rsid w:val="00C37918"/>
    <w:rsid w:val="00C37925"/>
    <w:rsid w:val="00C37A5C"/>
    <w:rsid w:val="00C37C95"/>
    <w:rsid w:val="00C402D0"/>
    <w:rsid w:val="00C40744"/>
    <w:rsid w:val="00C40A10"/>
    <w:rsid w:val="00C40B53"/>
    <w:rsid w:val="00C40BBB"/>
    <w:rsid w:val="00C40C82"/>
    <w:rsid w:val="00C41103"/>
    <w:rsid w:val="00C416A2"/>
    <w:rsid w:val="00C41ED9"/>
    <w:rsid w:val="00C41EDA"/>
    <w:rsid w:val="00C41EFD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5068"/>
    <w:rsid w:val="00C45627"/>
    <w:rsid w:val="00C45839"/>
    <w:rsid w:val="00C45931"/>
    <w:rsid w:val="00C4757E"/>
    <w:rsid w:val="00C475A1"/>
    <w:rsid w:val="00C47897"/>
    <w:rsid w:val="00C47948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8"/>
    <w:rsid w:val="00C543F5"/>
    <w:rsid w:val="00C54821"/>
    <w:rsid w:val="00C54EBE"/>
    <w:rsid w:val="00C55153"/>
    <w:rsid w:val="00C552C5"/>
    <w:rsid w:val="00C55689"/>
    <w:rsid w:val="00C5582E"/>
    <w:rsid w:val="00C55837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9B"/>
    <w:rsid w:val="00C604FC"/>
    <w:rsid w:val="00C60FF9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6D"/>
    <w:rsid w:val="00C70833"/>
    <w:rsid w:val="00C70BB0"/>
    <w:rsid w:val="00C70F29"/>
    <w:rsid w:val="00C712F9"/>
    <w:rsid w:val="00C71A2F"/>
    <w:rsid w:val="00C71BAA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82D"/>
    <w:rsid w:val="00C73C1F"/>
    <w:rsid w:val="00C74630"/>
    <w:rsid w:val="00C747EA"/>
    <w:rsid w:val="00C7496B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EE"/>
    <w:rsid w:val="00C76722"/>
    <w:rsid w:val="00C76BAB"/>
    <w:rsid w:val="00C7705B"/>
    <w:rsid w:val="00C77152"/>
    <w:rsid w:val="00C777F1"/>
    <w:rsid w:val="00C77859"/>
    <w:rsid w:val="00C7790E"/>
    <w:rsid w:val="00C802D0"/>
    <w:rsid w:val="00C80435"/>
    <w:rsid w:val="00C804B8"/>
    <w:rsid w:val="00C80AF7"/>
    <w:rsid w:val="00C80C1F"/>
    <w:rsid w:val="00C8110D"/>
    <w:rsid w:val="00C8173E"/>
    <w:rsid w:val="00C81A1E"/>
    <w:rsid w:val="00C81B8C"/>
    <w:rsid w:val="00C8208E"/>
    <w:rsid w:val="00C820BC"/>
    <w:rsid w:val="00C82490"/>
    <w:rsid w:val="00C825FF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CD"/>
    <w:rsid w:val="00C86392"/>
    <w:rsid w:val="00C8691A"/>
    <w:rsid w:val="00C86A9D"/>
    <w:rsid w:val="00C87329"/>
    <w:rsid w:val="00C874D4"/>
    <w:rsid w:val="00C87C4E"/>
    <w:rsid w:val="00C87D80"/>
    <w:rsid w:val="00C87EA4"/>
    <w:rsid w:val="00C900BD"/>
    <w:rsid w:val="00C90342"/>
    <w:rsid w:val="00C905DD"/>
    <w:rsid w:val="00C909D4"/>
    <w:rsid w:val="00C90C7C"/>
    <w:rsid w:val="00C90DAF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870"/>
    <w:rsid w:val="00C92ADC"/>
    <w:rsid w:val="00C92FAC"/>
    <w:rsid w:val="00C932F9"/>
    <w:rsid w:val="00C93621"/>
    <w:rsid w:val="00C93636"/>
    <w:rsid w:val="00C93E2D"/>
    <w:rsid w:val="00C94100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63D7"/>
    <w:rsid w:val="00C965C4"/>
    <w:rsid w:val="00C96B47"/>
    <w:rsid w:val="00C96D89"/>
    <w:rsid w:val="00C96F04"/>
    <w:rsid w:val="00C97072"/>
    <w:rsid w:val="00C97117"/>
    <w:rsid w:val="00C9725E"/>
    <w:rsid w:val="00C977E8"/>
    <w:rsid w:val="00C97814"/>
    <w:rsid w:val="00CA012E"/>
    <w:rsid w:val="00CA03CF"/>
    <w:rsid w:val="00CA0626"/>
    <w:rsid w:val="00CA0804"/>
    <w:rsid w:val="00CA08FD"/>
    <w:rsid w:val="00CA0BEE"/>
    <w:rsid w:val="00CA0ED4"/>
    <w:rsid w:val="00CA0F63"/>
    <w:rsid w:val="00CA1260"/>
    <w:rsid w:val="00CA1562"/>
    <w:rsid w:val="00CA15F6"/>
    <w:rsid w:val="00CA19D0"/>
    <w:rsid w:val="00CA1B02"/>
    <w:rsid w:val="00CA1D88"/>
    <w:rsid w:val="00CA2201"/>
    <w:rsid w:val="00CA2448"/>
    <w:rsid w:val="00CA24F5"/>
    <w:rsid w:val="00CA2593"/>
    <w:rsid w:val="00CA26BA"/>
    <w:rsid w:val="00CA28F1"/>
    <w:rsid w:val="00CA3136"/>
    <w:rsid w:val="00CA330E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DA8"/>
    <w:rsid w:val="00CA5DBB"/>
    <w:rsid w:val="00CA6730"/>
    <w:rsid w:val="00CA6778"/>
    <w:rsid w:val="00CA6B24"/>
    <w:rsid w:val="00CA6E2D"/>
    <w:rsid w:val="00CA6F33"/>
    <w:rsid w:val="00CA70D6"/>
    <w:rsid w:val="00CA72D0"/>
    <w:rsid w:val="00CA74A3"/>
    <w:rsid w:val="00CA74C3"/>
    <w:rsid w:val="00CA7A59"/>
    <w:rsid w:val="00CA7CAC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59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5C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2AC"/>
    <w:rsid w:val="00CC271C"/>
    <w:rsid w:val="00CC2BC1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C1"/>
    <w:rsid w:val="00CC7CF1"/>
    <w:rsid w:val="00CC7D3A"/>
    <w:rsid w:val="00CC7FF8"/>
    <w:rsid w:val="00CD003F"/>
    <w:rsid w:val="00CD018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649"/>
    <w:rsid w:val="00CD36C5"/>
    <w:rsid w:val="00CD3A76"/>
    <w:rsid w:val="00CD3B03"/>
    <w:rsid w:val="00CD499F"/>
    <w:rsid w:val="00CD4CB0"/>
    <w:rsid w:val="00CD5065"/>
    <w:rsid w:val="00CD5132"/>
    <w:rsid w:val="00CD5827"/>
    <w:rsid w:val="00CD60F6"/>
    <w:rsid w:val="00CD6597"/>
    <w:rsid w:val="00CD686D"/>
    <w:rsid w:val="00CD6F5A"/>
    <w:rsid w:val="00CD71CC"/>
    <w:rsid w:val="00CD781F"/>
    <w:rsid w:val="00CD7831"/>
    <w:rsid w:val="00CD789A"/>
    <w:rsid w:val="00CE051C"/>
    <w:rsid w:val="00CE07F2"/>
    <w:rsid w:val="00CE0C05"/>
    <w:rsid w:val="00CE1098"/>
    <w:rsid w:val="00CE11C8"/>
    <w:rsid w:val="00CE191C"/>
    <w:rsid w:val="00CE19AA"/>
    <w:rsid w:val="00CE19E1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0C"/>
    <w:rsid w:val="00CF0168"/>
    <w:rsid w:val="00CF0346"/>
    <w:rsid w:val="00CF0909"/>
    <w:rsid w:val="00CF0ABA"/>
    <w:rsid w:val="00CF0BB7"/>
    <w:rsid w:val="00CF0C41"/>
    <w:rsid w:val="00CF0CA9"/>
    <w:rsid w:val="00CF16D6"/>
    <w:rsid w:val="00CF16E9"/>
    <w:rsid w:val="00CF18D7"/>
    <w:rsid w:val="00CF1967"/>
    <w:rsid w:val="00CF1F37"/>
    <w:rsid w:val="00CF202E"/>
    <w:rsid w:val="00CF214E"/>
    <w:rsid w:val="00CF27DA"/>
    <w:rsid w:val="00CF2B6B"/>
    <w:rsid w:val="00CF3072"/>
    <w:rsid w:val="00CF3342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B5F"/>
    <w:rsid w:val="00CF5C1D"/>
    <w:rsid w:val="00CF61EC"/>
    <w:rsid w:val="00CF6843"/>
    <w:rsid w:val="00CF6857"/>
    <w:rsid w:val="00CF6961"/>
    <w:rsid w:val="00CF70A5"/>
    <w:rsid w:val="00CF70E9"/>
    <w:rsid w:val="00CF7697"/>
    <w:rsid w:val="00CF78AF"/>
    <w:rsid w:val="00CF78F4"/>
    <w:rsid w:val="00D0006B"/>
    <w:rsid w:val="00D0058D"/>
    <w:rsid w:val="00D0067E"/>
    <w:rsid w:val="00D00805"/>
    <w:rsid w:val="00D011EE"/>
    <w:rsid w:val="00D01388"/>
    <w:rsid w:val="00D01497"/>
    <w:rsid w:val="00D01E1A"/>
    <w:rsid w:val="00D0209C"/>
    <w:rsid w:val="00D0249E"/>
    <w:rsid w:val="00D024C3"/>
    <w:rsid w:val="00D02ABD"/>
    <w:rsid w:val="00D02B64"/>
    <w:rsid w:val="00D032FC"/>
    <w:rsid w:val="00D033F9"/>
    <w:rsid w:val="00D04010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1037B"/>
    <w:rsid w:val="00D10407"/>
    <w:rsid w:val="00D10543"/>
    <w:rsid w:val="00D1061A"/>
    <w:rsid w:val="00D10E4A"/>
    <w:rsid w:val="00D116B5"/>
    <w:rsid w:val="00D11748"/>
    <w:rsid w:val="00D11CB7"/>
    <w:rsid w:val="00D12021"/>
    <w:rsid w:val="00D120E4"/>
    <w:rsid w:val="00D12370"/>
    <w:rsid w:val="00D12826"/>
    <w:rsid w:val="00D12D8F"/>
    <w:rsid w:val="00D1341F"/>
    <w:rsid w:val="00D13719"/>
    <w:rsid w:val="00D13948"/>
    <w:rsid w:val="00D13978"/>
    <w:rsid w:val="00D13A37"/>
    <w:rsid w:val="00D13BC0"/>
    <w:rsid w:val="00D1405C"/>
    <w:rsid w:val="00D14358"/>
    <w:rsid w:val="00D14A12"/>
    <w:rsid w:val="00D14D57"/>
    <w:rsid w:val="00D15083"/>
    <w:rsid w:val="00D157F4"/>
    <w:rsid w:val="00D159F8"/>
    <w:rsid w:val="00D15A69"/>
    <w:rsid w:val="00D15C7F"/>
    <w:rsid w:val="00D15DFF"/>
    <w:rsid w:val="00D1643A"/>
    <w:rsid w:val="00D1661A"/>
    <w:rsid w:val="00D16671"/>
    <w:rsid w:val="00D16A3B"/>
    <w:rsid w:val="00D16AA6"/>
    <w:rsid w:val="00D16AAB"/>
    <w:rsid w:val="00D16E35"/>
    <w:rsid w:val="00D1705E"/>
    <w:rsid w:val="00D17502"/>
    <w:rsid w:val="00D176AB"/>
    <w:rsid w:val="00D17886"/>
    <w:rsid w:val="00D17B7C"/>
    <w:rsid w:val="00D2001F"/>
    <w:rsid w:val="00D20451"/>
    <w:rsid w:val="00D20C91"/>
    <w:rsid w:val="00D20CC1"/>
    <w:rsid w:val="00D210BD"/>
    <w:rsid w:val="00D2134A"/>
    <w:rsid w:val="00D213DB"/>
    <w:rsid w:val="00D214E8"/>
    <w:rsid w:val="00D2164D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A11"/>
    <w:rsid w:val="00D24D9D"/>
    <w:rsid w:val="00D24FCD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2702"/>
    <w:rsid w:val="00D32AB2"/>
    <w:rsid w:val="00D32C2A"/>
    <w:rsid w:val="00D32EFC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91"/>
    <w:rsid w:val="00D35F31"/>
    <w:rsid w:val="00D36388"/>
    <w:rsid w:val="00D36632"/>
    <w:rsid w:val="00D36927"/>
    <w:rsid w:val="00D3692B"/>
    <w:rsid w:val="00D3696C"/>
    <w:rsid w:val="00D36A8B"/>
    <w:rsid w:val="00D36CAB"/>
    <w:rsid w:val="00D36FC5"/>
    <w:rsid w:val="00D376A3"/>
    <w:rsid w:val="00D3785B"/>
    <w:rsid w:val="00D37B99"/>
    <w:rsid w:val="00D37C8B"/>
    <w:rsid w:val="00D403E8"/>
    <w:rsid w:val="00D40668"/>
    <w:rsid w:val="00D4077D"/>
    <w:rsid w:val="00D410C3"/>
    <w:rsid w:val="00D414E2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ED"/>
    <w:rsid w:val="00D433EB"/>
    <w:rsid w:val="00D4372F"/>
    <w:rsid w:val="00D4379D"/>
    <w:rsid w:val="00D4385A"/>
    <w:rsid w:val="00D43CD6"/>
    <w:rsid w:val="00D43E14"/>
    <w:rsid w:val="00D43E33"/>
    <w:rsid w:val="00D44329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60B1"/>
    <w:rsid w:val="00D4643C"/>
    <w:rsid w:val="00D464AC"/>
    <w:rsid w:val="00D465B3"/>
    <w:rsid w:val="00D465BA"/>
    <w:rsid w:val="00D466AA"/>
    <w:rsid w:val="00D468B5"/>
    <w:rsid w:val="00D4729E"/>
    <w:rsid w:val="00D47A93"/>
    <w:rsid w:val="00D50016"/>
    <w:rsid w:val="00D50626"/>
    <w:rsid w:val="00D50C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B7D"/>
    <w:rsid w:val="00D57C79"/>
    <w:rsid w:val="00D57F4A"/>
    <w:rsid w:val="00D60185"/>
    <w:rsid w:val="00D602D8"/>
    <w:rsid w:val="00D603FA"/>
    <w:rsid w:val="00D60617"/>
    <w:rsid w:val="00D608EB"/>
    <w:rsid w:val="00D616C0"/>
    <w:rsid w:val="00D61E8E"/>
    <w:rsid w:val="00D62142"/>
    <w:rsid w:val="00D62410"/>
    <w:rsid w:val="00D624C3"/>
    <w:rsid w:val="00D62AF3"/>
    <w:rsid w:val="00D62F7B"/>
    <w:rsid w:val="00D62FEA"/>
    <w:rsid w:val="00D63091"/>
    <w:rsid w:val="00D63700"/>
    <w:rsid w:val="00D63CBA"/>
    <w:rsid w:val="00D64219"/>
    <w:rsid w:val="00D64467"/>
    <w:rsid w:val="00D647BE"/>
    <w:rsid w:val="00D64A38"/>
    <w:rsid w:val="00D64A6E"/>
    <w:rsid w:val="00D64B0D"/>
    <w:rsid w:val="00D64C75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EC0"/>
    <w:rsid w:val="00D6603C"/>
    <w:rsid w:val="00D662A8"/>
    <w:rsid w:val="00D6670B"/>
    <w:rsid w:val="00D66AAB"/>
    <w:rsid w:val="00D66AC6"/>
    <w:rsid w:val="00D66E3E"/>
    <w:rsid w:val="00D67073"/>
    <w:rsid w:val="00D671DD"/>
    <w:rsid w:val="00D672B4"/>
    <w:rsid w:val="00D673A1"/>
    <w:rsid w:val="00D6746B"/>
    <w:rsid w:val="00D675A4"/>
    <w:rsid w:val="00D67ED1"/>
    <w:rsid w:val="00D70063"/>
    <w:rsid w:val="00D700EC"/>
    <w:rsid w:val="00D7012C"/>
    <w:rsid w:val="00D704A8"/>
    <w:rsid w:val="00D708C8"/>
    <w:rsid w:val="00D70ACB"/>
    <w:rsid w:val="00D7137B"/>
    <w:rsid w:val="00D7188A"/>
    <w:rsid w:val="00D72AFA"/>
    <w:rsid w:val="00D731EE"/>
    <w:rsid w:val="00D7337C"/>
    <w:rsid w:val="00D733B0"/>
    <w:rsid w:val="00D7340C"/>
    <w:rsid w:val="00D73624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F38"/>
    <w:rsid w:val="00D75FD9"/>
    <w:rsid w:val="00D7600F"/>
    <w:rsid w:val="00D761C2"/>
    <w:rsid w:val="00D7641F"/>
    <w:rsid w:val="00D764C5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719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802BA"/>
    <w:rsid w:val="00D80987"/>
    <w:rsid w:val="00D80D8D"/>
    <w:rsid w:val="00D817E0"/>
    <w:rsid w:val="00D8196A"/>
    <w:rsid w:val="00D81E4C"/>
    <w:rsid w:val="00D8204D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4E29"/>
    <w:rsid w:val="00D852AF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B55"/>
    <w:rsid w:val="00D90B75"/>
    <w:rsid w:val="00D91231"/>
    <w:rsid w:val="00D91418"/>
    <w:rsid w:val="00D9155E"/>
    <w:rsid w:val="00D91651"/>
    <w:rsid w:val="00D917A5"/>
    <w:rsid w:val="00D92FA0"/>
    <w:rsid w:val="00D92FE7"/>
    <w:rsid w:val="00D93145"/>
    <w:rsid w:val="00D93254"/>
    <w:rsid w:val="00D932DB"/>
    <w:rsid w:val="00D9358E"/>
    <w:rsid w:val="00D935E8"/>
    <w:rsid w:val="00D9412B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A89"/>
    <w:rsid w:val="00D95B24"/>
    <w:rsid w:val="00D95E47"/>
    <w:rsid w:val="00D9602C"/>
    <w:rsid w:val="00D96032"/>
    <w:rsid w:val="00D963AB"/>
    <w:rsid w:val="00D96773"/>
    <w:rsid w:val="00D96BFA"/>
    <w:rsid w:val="00D96C90"/>
    <w:rsid w:val="00D9728B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279"/>
    <w:rsid w:val="00DA13CB"/>
    <w:rsid w:val="00DA19AA"/>
    <w:rsid w:val="00DA1C7A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5D41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543"/>
    <w:rsid w:val="00DA77F7"/>
    <w:rsid w:val="00DA7BB7"/>
    <w:rsid w:val="00DA7D3B"/>
    <w:rsid w:val="00DA7E92"/>
    <w:rsid w:val="00DA7EB3"/>
    <w:rsid w:val="00DB0112"/>
    <w:rsid w:val="00DB0595"/>
    <w:rsid w:val="00DB0894"/>
    <w:rsid w:val="00DB0EB7"/>
    <w:rsid w:val="00DB1E46"/>
    <w:rsid w:val="00DB252B"/>
    <w:rsid w:val="00DB253D"/>
    <w:rsid w:val="00DB2644"/>
    <w:rsid w:val="00DB2A5E"/>
    <w:rsid w:val="00DB2EFC"/>
    <w:rsid w:val="00DB3440"/>
    <w:rsid w:val="00DB3B45"/>
    <w:rsid w:val="00DB3F01"/>
    <w:rsid w:val="00DB41B7"/>
    <w:rsid w:val="00DB4855"/>
    <w:rsid w:val="00DB4CFB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331"/>
    <w:rsid w:val="00DB6603"/>
    <w:rsid w:val="00DB695B"/>
    <w:rsid w:val="00DB6C90"/>
    <w:rsid w:val="00DB6EEC"/>
    <w:rsid w:val="00DB74A9"/>
    <w:rsid w:val="00DB78FC"/>
    <w:rsid w:val="00DB7A6E"/>
    <w:rsid w:val="00DB7F75"/>
    <w:rsid w:val="00DC0147"/>
    <w:rsid w:val="00DC016C"/>
    <w:rsid w:val="00DC0298"/>
    <w:rsid w:val="00DC02AD"/>
    <w:rsid w:val="00DC04CE"/>
    <w:rsid w:val="00DC08D6"/>
    <w:rsid w:val="00DC0BA8"/>
    <w:rsid w:val="00DC0BF4"/>
    <w:rsid w:val="00DC1096"/>
    <w:rsid w:val="00DC113D"/>
    <w:rsid w:val="00DC13F2"/>
    <w:rsid w:val="00DC1B8D"/>
    <w:rsid w:val="00DC1E78"/>
    <w:rsid w:val="00DC1F6C"/>
    <w:rsid w:val="00DC205A"/>
    <w:rsid w:val="00DC23CC"/>
    <w:rsid w:val="00DC29B8"/>
    <w:rsid w:val="00DC2CCA"/>
    <w:rsid w:val="00DC31FF"/>
    <w:rsid w:val="00DC328D"/>
    <w:rsid w:val="00DC3474"/>
    <w:rsid w:val="00DC35C6"/>
    <w:rsid w:val="00DC3DAC"/>
    <w:rsid w:val="00DC4526"/>
    <w:rsid w:val="00DC4562"/>
    <w:rsid w:val="00DC4C47"/>
    <w:rsid w:val="00DC4D3C"/>
    <w:rsid w:val="00DC4D5F"/>
    <w:rsid w:val="00DC4E9B"/>
    <w:rsid w:val="00DC503F"/>
    <w:rsid w:val="00DC51C8"/>
    <w:rsid w:val="00DC53ED"/>
    <w:rsid w:val="00DC59A0"/>
    <w:rsid w:val="00DC5CAF"/>
    <w:rsid w:val="00DC62EF"/>
    <w:rsid w:val="00DC67ED"/>
    <w:rsid w:val="00DC688B"/>
    <w:rsid w:val="00DC68BA"/>
    <w:rsid w:val="00DC6C4F"/>
    <w:rsid w:val="00DC6CBE"/>
    <w:rsid w:val="00DC6F8A"/>
    <w:rsid w:val="00DC74AD"/>
    <w:rsid w:val="00DC76AA"/>
    <w:rsid w:val="00DC76D2"/>
    <w:rsid w:val="00DC78FF"/>
    <w:rsid w:val="00DC7C84"/>
    <w:rsid w:val="00DC7D4F"/>
    <w:rsid w:val="00DC7F99"/>
    <w:rsid w:val="00DD031A"/>
    <w:rsid w:val="00DD04E9"/>
    <w:rsid w:val="00DD0762"/>
    <w:rsid w:val="00DD08D1"/>
    <w:rsid w:val="00DD0E27"/>
    <w:rsid w:val="00DD12FE"/>
    <w:rsid w:val="00DD17C5"/>
    <w:rsid w:val="00DD1BDD"/>
    <w:rsid w:val="00DD1C00"/>
    <w:rsid w:val="00DD203D"/>
    <w:rsid w:val="00DD2B6C"/>
    <w:rsid w:val="00DD36A0"/>
    <w:rsid w:val="00DD3A5A"/>
    <w:rsid w:val="00DD4006"/>
    <w:rsid w:val="00DD42DF"/>
    <w:rsid w:val="00DD555D"/>
    <w:rsid w:val="00DD58BD"/>
    <w:rsid w:val="00DD5B9D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EC"/>
    <w:rsid w:val="00DE0230"/>
    <w:rsid w:val="00DE06A0"/>
    <w:rsid w:val="00DE0969"/>
    <w:rsid w:val="00DE0BD7"/>
    <w:rsid w:val="00DE0C3F"/>
    <w:rsid w:val="00DE0CCE"/>
    <w:rsid w:val="00DE13C9"/>
    <w:rsid w:val="00DE1AF9"/>
    <w:rsid w:val="00DE1DB0"/>
    <w:rsid w:val="00DE1F34"/>
    <w:rsid w:val="00DE22D7"/>
    <w:rsid w:val="00DE2363"/>
    <w:rsid w:val="00DE2792"/>
    <w:rsid w:val="00DE28E2"/>
    <w:rsid w:val="00DE2922"/>
    <w:rsid w:val="00DE297C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259"/>
    <w:rsid w:val="00DF3340"/>
    <w:rsid w:val="00DF35FB"/>
    <w:rsid w:val="00DF3A7C"/>
    <w:rsid w:val="00DF3C09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AD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E000DD"/>
    <w:rsid w:val="00E000ED"/>
    <w:rsid w:val="00E002CD"/>
    <w:rsid w:val="00E0043D"/>
    <w:rsid w:val="00E00499"/>
    <w:rsid w:val="00E00B41"/>
    <w:rsid w:val="00E011C5"/>
    <w:rsid w:val="00E0122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BFE"/>
    <w:rsid w:val="00E02D43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A62"/>
    <w:rsid w:val="00E04AA4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C7A"/>
    <w:rsid w:val="00E07D83"/>
    <w:rsid w:val="00E07E3C"/>
    <w:rsid w:val="00E07FDB"/>
    <w:rsid w:val="00E1027A"/>
    <w:rsid w:val="00E1099D"/>
    <w:rsid w:val="00E10BFE"/>
    <w:rsid w:val="00E1149A"/>
    <w:rsid w:val="00E11624"/>
    <w:rsid w:val="00E11C9C"/>
    <w:rsid w:val="00E11FA0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D0"/>
    <w:rsid w:val="00E24206"/>
    <w:rsid w:val="00E24365"/>
    <w:rsid w:val="00E2442D"/>
    <w:rsid w:val="00E245BF"/>
    <w:rsid w:val="00E2462B"/>
    <w:rsid w:val="00E2462F"/>
    <w:rsid w:val="00E24E7C"/>
    <w:rsid w:val="00E24FFB"/>
    <w:rsid w:val="00E2526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C32"/>
    <w:rsid w:val="00E27D12"/>
    <w:rsid w:val="00E27EDE"/>
    <w:rsid w:val="00E308AE"/>
    <w:rsid w:val="00E3094B"/>
    <w:rsid w:val="00E30A7E"/>
    <w:rsid w:val="00E30AD3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E6"/>
    <w:rsid w:val="00E32D69"/>
    <w:rsid w:val="00E32F41"/>
    <w:rsid w:val="00E330A2"/>
    <w:rsid w:val="00E33414"/>
    <w:rsid w:val="00E334CA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1594"/>
    <w:rsid w:val="00E41599"/>
    <w:rsid w:val="00E417FC"/>
    <w:rsid w:val="00E41831"/>
    <w:rsid w:val="00E41B06"/>
    <w:rsid w:val="00E41C35"/>
    <w:rsid w:val="00E41F3F"/>
    <w:rsid w:val="00E42369"/>
    <w:rsid w:val="00E4298C"/>
    <w:rsid w:val="00E43AB1"/>
    <w:rsid w:val="00E43B05"/>
    <w:rsid w:val="00E43B87"/>
    <w:rsid w:val="00E43CA9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C08"/>
    <w:rsid w:val="00E47CB8"/>
    <w:rsid w:val="00E47D43"/>
    <w:rsid w:val="00E5014D"/>
    <w:rsid w:val="00E507AC"/>
    <w:rsid w:val="00E51965"/>
    <w:rsid w:val="00E52126"/>
    <w:rsid w:val="00E52140"/>
    <w:rsid w:val="00E5217D"/>
    <w:rsid w:val="00E526E4"/>
    <w:rsid w:val="00E527A8"/>
    <w:rsid w:val="00E5291C"/>
    <w:rsid w:val="00E529CD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536D"/>
    <w:rsid w:val="00E558FB"/>
    <w:rsid w:val="00E559D1"/>
    <w:rsid w:val="00E55C0A"/>
    <w:rsid w:val="00E55EF4"/>
    <w:rsid w:val="00E55FF8"/>
    <w:rsid w:val="00E56320"/>
    <w:rsid w:val="00E564AF"/>
    <w:rsid w:val="00E56638"/>
    <w:rsid w:val="00E56B5A"/>
    <w:rsid w:val="00E56E4B"/>
    <w:rsid w:val="00E57345"/>
    <w:rsid w:val="00E57A6C"/>
    <w:rsid w:val="00E57BCC"/>
    <w:rsid w:val="00E57CDD"/>
    <w:rsid w:val="00E57ED1"/>
    <w:rsid w:val="00E605BA"/>
    <w:rsid w:val="00E610CE"/>
    <w:rsid w:val="00E61439"/>
    <w:rsid w:val="00E616F1"/>
    <w:rsid w:val="00E61A0A"/>
    <w:rsid w:val="00E61A91"/>
    <w:rsid w:val="00E61B94"/>
    <w:rsid w:val="00E61FC3"/>
    <w:rsid w:val="00E625DB"/>
    <w:rsid w:val="00E62657"/>
    <w:rsid w:val="00E6285D"/>
    <w:rsid w:val="00E62943"/>
    <w:rsid w:val="00E62A89"/>
    <w:rsid w:val="00E62E8B"/>
    <w:rsid w:val="00E62EAF"/>
    <w:rsid w:val="00E630C4"/>
    <w:rsid w:val="00E63407"/>
    <w:rsid w:val="00E63EE8"/>
    <w:rsid w:val="00E64132"/>
    <w:rsid w:val="00E64251"/>
    <w:rsid w:val="00E643E5"/>
    <w:rsid w:val="00E64CF6"/>
    <w:rsid w:val="00E6543C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BF3"/>
    <w:rsid w:val="00E7011E"/>
    <w:rsid w:val="00E70272"/>
    <w:rsid w:val="00E7027B"/>
    <w:rsid w:val="00E70DBF"/>
    <w:rsid w:val="00E70E1A"/>
    <w:rsid w:val="00E71078"/>
    <w:rsid w:val="00E715D7"/>
    <w:rsid w:val="00E7173B"/>
    <w:rsid w:val="00E71AB5"/>
    <w:rsid w:val="00E71BBF"/>
    <w:rsid w:val="00E71FBB"/>
    <w:rsid w:val="00E71FE7"/>
    <w:rsid w:val="00E7223D"/>
    <w:rsid w:val="00E72E7B"/>
    <w:rsid w:val="00E731B0"/>
    <w:rsid w:val="00E739B2"/>
    <w:rsid w:val="00E739DC"/>
    <w:rsid w:val="00E73E1C"/>
    <w:rsid w:val="00E73F5A"/>
    <w:rsid w:val="00E74076"/>
    <w:rsid w:val="00E741AB"/>
    <w:rsid w:val="00E7441C"/>
    <w:rsid w:val="00E745BD"/>
    <w:rsid w:val="00E74848"/>
    <w:rsid w:val="00E74B2C"/>
    <w:rsid w:val="00E74B32"/>
    <w:rsid w:val="00E74C34"/>
    <w:rsid w:val="00E750CB"/>
    <w:rsid w:val="00E754B9"/>
    <w:rsid w:val="00E7565B"/>
    <w:rsid w:val="00E75807"/>
    <w:rsid w:val="00E75877"/>
    <w:rsid w:val="00E758BA"/>
    <w:rsid w:val="00E75D47"/>
    <w:rsid w:val="00E75EA2"/>
    <w:rsid w:val="00E75EB3"/>
    <w:rsid w:val="00E75F87"/>
    <w:rsid w:val="00E760D2"/>
    <w:rsid w:val="00E76243"/>
    <w:rsid w:val="00E76544"/>
    <w:rsid w:val="00E76B08"/>
    <w:rsid w:val="00E76BF6"/>
    <w:rsid w:val="00E76EE1"/>
    <w:rsid w:val="00E77167"/>
    <w:rsid w:val="00E77C9C"/>
    <w:rsid w:val="00E80244"/>
    <w:rsid w:val="00E80286"/>
    <w:rsid w:val="00E8055F"/>
    <w:rsid w:val="00E80BAF"/>
    <w:rsid w:val="00E80D46"/>
    <w:rsid w:val="00E811F1"/>
    <w:rsid w:val="00E81316"/>
    <w:rsid w:val="00E81460"/>
    <w:rsid w:val="00E814DD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322"/>
    <w:rsid w:val="00E8448D"/>
    <w:rsid w:val="00E84AC1"/>
    <w:rsid w:val="00E84DF0"/>
    <w:rsid w:val="00E84F33"/>
    <w:rsid w:val="00E8517B"/>
    <w:rsid w:val="00E8526C"/>
    <w:rsid w:val="00E854F6"/>
    <w:rsid w:val="00E85F0E"/>
    <w:rsid w:val="00E861A1"/>
    <w:rsid w:val="00E861BF"/>
    <w:rsid w:val="00E86612"/>
    <w:rsid w:val="00E86734"/>
    <w:rsid w:val="00E86951"/>
    <w:rsid w:val="00E869E5"/>
    <w:rsid w:val="00E86A1A"/>
    <w:rsid w:val="00E86BCA"/>
    <w:rsid w:val="00E86FC0"/>
    <w:rsid w:val="00E87519"/>
    <w:rsid w:val="00E87B0F"/>
    <w:rsid w:val="00E87B12"/>
    <w:rsid w:val="00E87B5A"/>
    <w:rsid w:val="00E87E63"/>
    <w:rsid w:val="00E90253"/>
    <w:rsid w:val="00E90D68"/>
    <w:rsid w:val="00E90DE1"/>
    <w:rsid w:val="00E90F32"/>
    <w:rsid w:val="00E91293"/>
    <w:rsid w:val="00E918BC"/>
    <w:rsid w:val="00E9197E"/>
    <w:rsid w:val="00E9233F"/>
    <w:rsid w:val="00E9298F"/>
    <w:rsid w:val="00E92D79"/>
    <w:rsid w:val="00E935A2"/>
    <w:rsid w:val="00E935E0"/>
    <w:rsid w:val="00E936D1"/>
    <w:rsid w:val="00E937F7"/>
    <w:rsid w:val="00E93C5A"/>
    <w:rsid w:val="00E93F24"/>
    <w:rsid w:val="00E94198"/>
    <w:rsid w:val="00E944E6"/>
    <w:rsid w:val="00E946C3"/>
    <w:rsid w:val="00E94A27"/>
    <w:rsid w:val="00E94DAC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7C4"/>
    <w:rsid w:val="00E96BC6"/>
    <w:rsid w:val="00E96E5B"/>
    <w:rsid w:val="00E97562"/>
    <w:rsid w:val="00E97664"/>
    <w:rsid w:val="00E97BC7"/>
    <w:rsid w:val="00E97C90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E5"/>
    <w:rsid w:val="00EA3D21"/>
    <w:rsid w:val="00EA3D9A"/>
    <w:rsid w:val="00EA3DEA"/>
    <w:rsid w:val="00EA3F12"/>
    <w:rsid w:val="00EA4A15"/>
    <w:rsid w:val="00EA4BCA"/>
    <w:rsid w:val="00EA50FC"/>
    <w:rsid w:val="00EA57D3"/>
    <w:rsid w:val="00EA57FA"/>
    <w:rsid w:val="00EA58BE"/>
    <w:rsid w:val="00EA60F1"/>
    <w:rsid w:val="00EA6145"/>
    <w:rsid w:val="00EA6BC6"/>
    <w:rsid w:val="00EA6C24"/>
    <w:rsid w:val="00EA6D96"/>
    <w:rsid w:val="00EA7230"/>
    <w:rsid w:val="00EA7911"/>
    <w:rsid w:val="00EA7B13"/>
    <w:rsid w:val="00EA7C66"/>
    <w:rsid w:val="00EB0090"/>
    <w:rsid w:val="00EB00F5"/>
    <w:rsid w:val="00EB0191"/>
    <w:rsid w:val="00EB0508"/>
    <w:rsid w:val="00EB0814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EC3"/>
    <w:rsid w:val="00EB529D"/>
    <w:rsid w:val="00EB5658"/>
    <w:rsid w:val="00EB5680"/>
    <w:rsid w:val="00EB59B8"/>
    <w:rsid w:val="00EB5D4D"/>
    <w:rsid w:val="00EB7CE7"/>
    <w:rsid w:val="00EC0195"/>
    <w:rsid w:val="00EC0A88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2F9"/>
    <w:rsid w:val="00EC5554"/>
    <w:rsid w:val="00EC56FC"/>
    <w:rsid w:val="00EC5809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1404"/>
    <w:rsid w:val="00ED16B6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30BC"/>
    <w:rsid w:val="00ED3228"/>
    <w:rsid w:val="00ED3570"/>
    <w:rsid w:val="00ED36C6"/>
    <w:rsid w:val="00ED36FA"/>
    <w:rsid w:val="00ED3713"/>
    <w:rsid w:val="00ED37D7"/>
    <w:rsid w:val="00ED4321"/>
    <w:rsid w:val="00ED46CA"/>
    <w:rsid w:val="00ED4AF9"/>
    <w:rsid w:val="00ED511E"/>
    <w:rsid w:val="00ED51B3"/>
    <w:rsid w:val="00ED5890"/>
    <w:rsid w:val="00ED5B79"/>
    <w:rsid w:val="00ED5DC4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E2"/>
    <w:rsid w:val="00EE0260"/>
    <w:rsid w:val="00EE0399"/>
    <w:rsid w:val="00EE04A4"/>
    <w:rsid w:val="00EE09E4"/>
    <w:rsid w:val="00EE0A8F"/>
    <w:rsid w:val="00EE0D42"/>
    <w:rsid w:val="00EE0D67"/>
    <w:rsid w:val="00EE0E07"/>
    <w:rsid w:val="00EE12F6"/>
    <w:rsid w:val="00EE13BD"/>
    <w:rsid w:val="00EE17F0"/>
    <w:rsid w:val="00EE19F4"/>
    <w:rsid w:val="00EE26E4"/>
    <w:rsid w:val="00EE29D5"/>
    <w:rsid w:val="00EE2B20"/>
    <w:rsid w:val="00EE304D"/>
    <w:rsid w:val="00EE3100"/>
    <w:rsid w:val="00EE3128"/>
    <w:rsid w:val="00EE365B"/>
    <w:rsid w:val="00EE3F8E"/>
    <w:rsid w:val="00EE4093"/>
    <w:rsid w:val="00EE499A"/>
    <w:rsid w:val="00EE520D"/>
    <w:rsid w:val="00EE5219"/>
    <w:rsid w:val="00EE5693"/>
    <w:rsid w:val="00EE62C6"/>
    <w:rsid w:val="00EE62D3"/>
    <w:rsid w:val="00EE6528"/>
    <w:rsid w:val="00EE6BE9"/>
    <w:rsid w:val="00EE6EF2"/>
    <w:rsid w:val="00EE6FF3"/>
    <w:rsid w:val="00EE704C"/>
    <w:rsid w:val="00EE71E8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950"/>
    <w:rsid w:val="00EF1A3B"/>
    <w:rsid w:val="00EF1E87"/>
    <w:rsid w:val="00EF1F01"/>
    <w:rsid w:val="00EF22AD"/>
    <w:rsid w:val="00EF23FD"/>
    <w:rsid w:val="00EF240F"/>
    <w:rsid w:val="00EF25B0"/>
    <w:rsid w:val="00EF2B36"/>
    <w:rsid w:val="00EF2DDF"/>
    <w:rsid w:val="00EF2F7E"/>
    <w:rsid w:val="00EF2FC4"/>
    <w:rsid w:val="00EF30EB"/>
    <w:rsid w:val="00EF3290"/>
    <w:rsid w:val="00EF359F"/>
    <w:rsid w:val="00EF35D7"/>
    <w:rsid w:val="00EF3C77"/>
    <w:rsid w:val="00EF46E6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061"/>
    <w:rsid w:val="00EF77AB"/>
    <w:rsid w:val="00EF7EA1"/>
    <w:rsid w:val="00F0050C"/>
    <w:rsid w:val="00F00C9E"/>
    <w:rsid w:val="00F00D1C"/>
    <w:rsid w:val="00F00D39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C2B"/>
    <w:rsid w:val="00F02D2C"/>
    <w:rsid w:val="00F0313F"/>
    <w:rsid w:val="00F0315D"/>
    <w:rsid w:val="00F032C2"/>
    <w:rsid w:val="00F03667"/>
    <w:rsid w:val="00F03695"/>
    <w:rsid w:val="00F037A9"/>
    <w:rsid w:val="00F037AF"/>
    <w:rsid w:val="00F03A1A"/>
    <w:rsid w:val="00F03C15"/>
    <w:rsid w:val="00F03C1A"/>
    <w:rsid w:val="00F0465F"/>
    <w:rsid w:val="00F04A9A"/>
    <w:rsid w:val="00F04DAB"/>
    <w:rsid w:val="00F04F8D"/>
    <w:rsid w:val="00F05174"/>
    <w:rsid w:val="00F056FF"/>
    <w:rsid w:val="00F05A65"/>
    <w:rsid w:val="00F05A9A"/>
    <w:rsid w:val="00F05E7D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47"/>
    <w:rsid w:val="00F07FF4"/>
    <w:rsid w:val="00F101D8"/>
    <w:rsid w:val="00F105F4"/>
    <w:rsid w:val="00F10A22"/>
    <w:rsid w:val="00F10A44"/>
    <w:rsid w:val="00F10A83"/>
    <w:rsid w:val="00F11140"/>
    <w:rsid w:val="00F118DA"/>
    <w:rsid w:val="00F11AD0"/>
    <w:rsid w:val="00F11C43"/>
    <w:rsid w:val="00F123E2"/>
    <w:rsid w:val="00F123EA"/>
    <w:rsid w:val="00F124D6"/>
    <w:rsid w:val="00F1294A"/>
    <w:rsid w:val="00F12BCB"/>
    <w:rsid w:val="00F12C7F"/>
    <w:rsid w:val="00F12DF1"/>
    <w:rsid w:val="00F13220"/>
    <w:rsid w:val="00F1392B"/>
    <w:rsid w:val="00F13E8F"/>
    <w:rsid w:val="00F142F9"/>
    <w:rsid w:val="00F14538"/>
    <w:rsid w:val="00F146D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7E3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998"/>
    <w:rsid w:val="00F24A6A"/>
    <w:rsid w:val="00F24CD2"/>
    <w:rsid w:val="00F25356"/>
    <w:rsid w:val="00F255DD"/>
    <w:rsid w:val="00F2581B"/>
    <w:rsid w:val="00F25949"/>
    <w:rsid w:val="00F25CA9"/>
    <w:rsid w:val="00F25DE5"/>
    <w:rsid w:val="00F263D6"/>
    <w:rsid w:val="00F264FF"/>
    <w:rsid w:val="00F26C39"/>
    <w:rsid w:val="00F26FDC"/>
    <w:rsid w:val="00F27179"/>
    <w:rsid w:val="00F2731C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594"/>
    <w:rsid w:val="00F32935"/>
    <w:rsid w:val="00F32A40"/>
    <w:rsid w:val="00F33272"/>
    <w:rsid w:val="00F332E6"/>
    <w:rsid w:val="00F33B0B"/>
    <w:rsid w:val="00F33D87"/>
    <w:rsid w:val="00F34133"/>
    <w:rsid w:val="00F34457"/>
    <w:rsid w:val="00F34689"/>
    <w:rsid w:val="00F3475B"/>
    <w:rsid w:val="00F34811"/>
    <w:rsid w:val="00F34A86"/>
    <w:rsid w:val="00F34A92"/>
    <w:rsid w:val="00F34AA9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5002C"/>
    <w:rsid w:val="00F50713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243"/>
    <w:rsid w:val="00F608D5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FCF"/>
    <w:rsid w:val="00F62193"/>
    <w:rsid w:val="00F62CF5"/>
    <w:rsid w:val="00F62E32"/>
    <w:rsid w:val="00F62EFD"/>
    <w:rsid w:val="00F631F0"/>
    <w:rsid w:val="00F6335E"/>
    <w:rsid w:val="00F633A6"/>
    <w:rsid w:val="00F63427"/>
    <w:rsid w:val="00F634B2"/>
    <w:rsid w:val="00F638B9"/>
    <w:rsid w:val="00F63D08"/>
    <w:rsid w:val="00F63D52"/>
    <w:rsid w:val="00F641A7"/>
    <w:rsid w:val="00F6427C"/>
    <w:rsid w:val="00F6455C"/>
    <w:rsid w:val="00F6479D"/>
    <w:rsid w:val="00F64862"/>
    <w:rsid w:val="00F64A2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B1B"/>
    <w:rsid w:val="00F70A89"/>
    <w:rsid w:val="00F70B27"/>
    <w:rsid w:val="00F70BBA"/>
    <w:rsid w:val="00F70D44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9EA"/>
    <w:rsid w:val="00F74C7F"/>
    <w:rsid w:val="00F74F68"/>
    <w:rsid w:val="00F750C2"/>
    <w:rsid w:val="00F75248"/>
    <w:rsid w:val="00F753E2"/>
    <w:rsid w:val="00F7546A"/>
    <w:rsid w:val="00F75636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A11"/>
    <w:rsid w:val="00F80B04"/>
    <w:rsid w:val="00F80B4B"/>
    <w:rsid w:val="00F80D57"/>
    <w:rsid w:val="00F810F1"/>
    <w:rsid w:val="00F8182C"/>
    <w:rsid w:val="00F819F7"/>
    <w:rsid w:val="00F81A0F"/>
    <w:rsid w:val="00F81D3D"/>
    <w:rsid w:val="00F81EAA"/>
    <w:rsid w:val="00F8286C"/>
    <w:rsid w:val="00F82DB4"/>
    <w:rsid w:val="00F82F9C"/>
    <w:rsid w:val="00F842B7"/>
    <w:rsid w:val="00F849F3"/>
    <w:rsid w:val="00F84C7B"/>
    <w:rsid w:val="00F84F01"/>
    <w:rsid w:val="00F85180"/>
    <w:rsid w:val="00F852D8"/>
    <w:rsid w:val="00F853EE"/>
    <w:rsid w:val="00F8544E"/>
    <w:rsid w:val="00F85654"/>
    <w:rsid w:val="00F85DF7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7A14"/>
    <w:rsid w:val="00F87AF2"/>
    <w:rsid w:val="00F87DC2"/>
    <w:rsid w:val="00F90142"/>
    <w:rsid w:val="00F902D7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31A"/>
    <w:rsid w:val="00F9381F"/>
    <w:rsid w:val="00F94095"/>
    <w:rsid w:val="00F9409A"/>
    <w:rsid w:val="00F94151"/>
    <w:rsid w:val="00F9416F"/>
    <w:rsid w:val="00F9442C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A45"/>
    <w:rsid w:val="00FA310B"/>
    <w:rsid w:val="00FA384A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C70"/>
    <w:rsid w:val="00FA5F90"/>
    <w:rsid w:val="00FA6026"/>
    <w:rsid w:val="00FA617B"/>
    <w:rsid w:val="00FA6188"/>
    <w:rsid w:val="00FA6321"/>
    <w:rsid w:val="00FA6560"/>
    <w:rsid w:val="00FA698C"/>
    <w:rsid w:val="00FA6CC2"/>
    <w:rsid w:val="00FA7305"/>
    <w:rsid w:val="00FA780C"/>
    <w:rsid w:val="00FA7D71"/>
    <w:rsid w:val="00FA7D9F"/>
    <w:rsid w:val="00FB01B8"/>
    <w:rsid w:val="00FB0232"/>
    <w:rsid w:val="00FB0381"/>
    <w:rsid w:val="00FB0571"/>
    <w:rsid w:val="00FB07D3"/>
    <w:rsid w:val="00FB085C"/>
    <w:rsid w:val="00FB08BD"/>
    <w:rsid w:val="00FB0C0F"/>
    <w:rsid w:val="00FB0F67"/>
    <w:rsid w:val="00FB1328"/>
    <w:rsid w:val="00FB1EBE"/>
    <w:rsid w:val="00FB1F35"/>
    <w:rsid w:val="00FB20F5"/>
    <w:rsid w:val="00FB2238"/>
    <w:rsid w:val="00FB29AB"/>
    <w:rsid w:val="00FB29C3"/>
    <w:rsid w:val="00FB2EEE"/>
    <w:rsid w:val="00FB3375"/>
    <w:rsid w:val="00FB34A4"/>
    <w:rsid w:val="00FB3602"/>
    <w:rsid w:val="00FB381C"/>
    <w:rsid w:val="00FB388D"/>
    <w:rsid w:val="00FB3FC1"/>
    <w:rsid w:val="00FB4559"/>
    <w:rsid w:val="00FB4CE6"/>
    <w:rsid w:val="00FB56FF"/>
    <w:rsid w:val="00FB584A"/>
    <w:rsid w:val="00FB5AEB"/>
    <w:rsid w:val="00FB5B5B"/>
    <w:rsid w:val="00FB5BB9"/>
    <w:rsid w:val="00FB5CC0"/>
    <w:rsid w:val="00FB605E"/>
    <w:rsid w:val="00FB6430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AD"/>
    <w:rsid w:val="00FD0E2F"/>
    <w:rsid w:val="00FD0F99"/>
    <w:rsid w:val="00FD1054"/>
    <w:rsid w:val="00FD1062"/>
    <w:rsid w:val="00FD145D"/>
    <w:rsid w:val="00FD1797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DBD"/>
    <w:rsid w:val="00FD3F12"/>
    <w:rsid w:val="00FD44E6"/>
    <w:rsid w:val="00FD47EA"/>
    <w:rsid w:val="00FD4891"/>
    <w:rsid w:val="00FD530A"/>
    <w:rsid w:val="00FD5507"/>
    <w:rsid w:val="00FD55A8"/>
    <w:rsid w:val="00FD57B5"/>
    <w:rsid w:val="00FD5874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FC"/>
    <w:rsid w:val="00FD77D8"/>
    <w:rsid w:val="00FE02A7"/>
    <w:rsid w:val="00FE06E9"/>
    <w:rsid w:val="00FE0B37"/>
    <w:rsid w:val="00FE0B78"/>
    <w:rsid w:val="00FE0C74"/>
    <w:rsid w:val="00FE12D6"/>
    <w:rsid w:val="00FE17C5"/>
    <w:rsid w:val="00FE1FF0"/>
    <w:rsid w:val="00FE2286"/>
    <w:rsid w:val="00FE24C5"/>
    <w:rsid w:val="00FE26F7"/>
    <w:rsid w:val="00FE2BAD"/>
    <w:rsid w:val="00FE2C06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729C"/>
    <w:rsid w:val="00FE73E1"/>
    <w:rsid w:val="00FE772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9F"/>
    <w:rsid w:val="00FF15E1"/>
    <w:rsid w:val="00FF1A58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292"/>
    <w:rsid w:val="00FF378F"/>
    <w:rsid w:val="00FF40D7"/>
    <w:rsid w:val="00FF4331"/>
    <w:rsid w:val="00FF4359"/>
    <w:rsid w:val="00FF4601"/>
    <w:rsid w:val="00FF48BE"/>
    <w:rsid w:val="00FF4C34"/>
    <w:rsid w:val="00FF4DB4"/>
    <w:rsid w:val="00FF528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04EE0D"/>
  <w15:docId w15:val="{DC547087-971F-4F8E-8935-4FEE46DB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uiPriority w:val="99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17196-C477-4D00-B339-1D89FE300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</TotalTime>
  <Pages>3</Pages>
  <Words>26586</Words>
  <Characters>151543</Characters>
  <Application>Microsoft Office Word</Application>
  <DocSecurity>0</DocSecurity>
  <Lines>1262</Lines>
  <Paragraphs>355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6</cp:revision>
  <cp:lastPrinted>2021-02-16T02:43:00Z</cp:lastPrinted>
  <dcterms:created xsi:type="dcterms:W3CDTF">2021-02-17T13:08:00Z</dcterms:created>
  <dcterms:modified xsi:type="dcterms:W3CDTF">2021-02-24T05:13:00Z</dcterms:modified>
</cp:coreProperties>
</file>