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E4D" w:rsidRPr="0056753C" w:rsidRDefault="00AA4126" w:rsidP="00FC6FEE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บริษัท เอ็ม</w:t>
      </w:r>
      <w:proofErr w:type="spellStart"/>
      <w:r w:rsidRPr="0056753C">
        <w:rPr>
          <w:rFonts w:ascii="Angsana New" w:hAnsi="Angsana New"/>
          <w:b/>
          <w:bCs/>
          <w:sz w:val="32"/>
          <w:szCs w:val="32"/>
          <w:cs/>
        </w:rPr>
        <w:t>เค</w:t>
      </w:r>
      <w:proofErr w:type="spellEnd"/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 เรสโตรอง</w:t>
      </w:r>
      <w:proofErr w:type="spellStart"/>
      <w:r w:rsidRPr="0056753C">
        <w:rPr>
          <w:rFonts w:ascii="Angsana New" w:hAnsi="Angsana New"/>
          <w:b/>
          <w:bCs/>
          <w:sz w:val="32"/>
          <w:szCs w:val="32"/>
          <w:cs/>
        </w:rPr>
        <w:t>ต์</w:t>
      </w:r>
      <w:proofErr w:type="spellEnd"/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 กรุ๊ป จำกัด (มหาชน)</w:t>
      </w:r>
      <w:r w:rsidR="004940FF" w:rsidRPr="0056753C">
        <w:rPr>
          <w:rFonts w:ascii="Angsana New" w:hAnsi="Angsana New"/>
          <w:b/>
          <w:bCs/>
          <w:sz w:val="32"/>
          <w:szCs w:val="32"/>
        </w:rPr>
        <w:t xml:space="preserve"> </w:t>
      </w:r>
      <w:r w:rsidR="004940FF" w:rsidRPr="0056753C">
        <w:rPr>
          <w:rFonts w:ascii="Angsana New" w:hAnsi="Angsana New"/>
          <w:b/>
          <w:bCs/>
          <w:sz w:val="32"/>
          <w:szCs w:val="32"/>
          <w:cs/>
        </w:rPr>
        <w:t>และบริ</w:t>
      </w:r>
      <w:bookmarkStart w:id="0" w:name="_GoBack"/>
      <w:bookmarkEnd w:id="0"/>
      <w:r w:rsidR="004940FF" w:rsidRPr="0056753C">
        <w:rPr>
          <w:rFonts w:ascii="Angsana New" w:hAnsi="Angsana New"/>
          <w:b/>
          <w:bCs/>
          <w:sz w:val="32"/>
          <w:szCs w:val="32"/>
          <w:cs/>
        </w:rPr>
        <w:t>ษัทย่อย</w:t>
      </w:r>
      <w:r w:rsidR="00AE0E4D" w:rsidRPr="00567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3BBD" w:rsidRPr="0056753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56753C" w:rsidRDefault="002617D0" w:rsidP="00FC6FEE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D854E1" w:rsidRPr="0056753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64028" w:rsidRPr="0056753C" w:rsidRDefault="00351CF9" w:rsidP="00FC6FEE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สำหรับปี</w:t>
      </w:r>
      <w:r w:rsidR="00B64028" w:rsidRPr="0056753C">
        <w:rPr>
          <w:rFonts w:ascii="Angsana New" w:hAnsi="Angsana New"/>
          <w:b/>
          <w:bCs/>
          <w:sz w:val="32"/>
          <w:szCs w:val="32"/>
          <w:cs/>
        </w:rPr>
        <w:t xml:space="preserve">สิ้นสุดที่ </w:t>
      </w:r>
      <w:r w:rsidR="00BE3578" w:rsidRPr="0056753C">
        <w:rPr>
          <w:rFonts w:ascii="Angsana New" w:hAnsi="Angsana New"/>
          <w:b/>
          <w:bCs/>
          <w:sz w:val="32"/>
          <w:szCs w:val="32"/>
        </w:rPr>
        <w:t xml:space="preserve">31 </w:t>
      </w:r>
      <w:r w:rsidR="00BE3578" w:rsidRPr="0056753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b/>
          <w:bCs/>
          <w:sz w:val="32"/>
          <w:szCs w:val="32"/>
        </w:rPr>
        <w:t>2563</w:t>
      </w:r>
      <w:r w:rsidR="00B64028" w:rsidRPr="0056753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56753C" w:rsidRDefault="002617D0" w:rsidP="00FC6FEE">
      <w:pPr>
        <w:spacing w:before="36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1.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401F2" w:rsidRPr="0056753C" w:rsidRDefault="00B401F2" w:rsidP="00FC6FEE">
      <w:pPr>
        <w:spacing w:before="120" w:after="4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>1.1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B63EB8" w:rsidRPr="0056753C" w:rsidRDefault="00B63EB8" w:rsidP="00FC6FEE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บริษัท เอ็ม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เรสโตรอง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กรุ๊ป จำกัด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(มหาชน) (</w:t>
      </w:r>
      <w:r w:rsidRPr="0056753C">
        <w:rPr>
          <w:rFonts w:ascii="Angsana New" w:hAnsi="Angsana New"/>
          <w:sz w:val="32"/>
          <w:szCs w:val="32"/>
        </w:rPr>
        <w:t>“</w:t>
      </w:r>
      <w:r w:rsidRPr="0056753C">
        <w:rPr>
          <w:rFonts w:ascii="Angsana New" w:hAnsi="Angsana New"/>
          <w:sz w:val="32"/>
          <w:szCs w:val="32"/>
          <w:cs/>
        </w:rPr>
        <w:t>บริษัทฯ</w:t>
      </w:r>
      <w:r w:rsidRPr="0056753C">
        <w:rPr>
          <w:rFonts w:ascii="Angsana New" w:hAnsi="Angsana New"/>
          <w:sz w:val="32"/>
          <w:szCs w:val="32"/>
        </w:rPr>
        <w:t>”)</w:t>
      </w:r>
      <w:r w:rsidRPr="0056753C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="009E3B5B" w:rsidRPr="0056753C">
        <w:rPr>
          <w:rFonts w:ascii="Angsana New" w:hAnsi="Angsana New"/>
          <w:sz w:val="32"/>
          <w:szCs w:val="32"/>
          <w:cs/>
        </w:rPr>
        <w:t>ตามกฎหมายไทยและได้จดทะเบียน</w:t>
      </w:r>
      <w:r w:rsidRPr="0056753C">
        <w:rPr>
          <w:rFonts w:ascii="Angsana New" w:hAnsi="Angsana New"/>
          <w:sz w:val="32"/>
          <w:szCs w:val="32"/>
          <w:cs/>
        </w:rPr>
        <w:t>แปรสภาพเป็นบริษัทมหาชนจำกัดตามกฎหมาย</w:t>
      </w:r>
      <w:r w:rsidR="009E3B5B" w:rsidRPr="0056753C">
        <w:rPr>
          <w:rFonts w:ascii="Angsana New" w:hAnsi="Angsana New"/>
          <w:sz w:val="32"/>
          <w:szCs w:val="32"/>
          <w:cs/>
        </w:rPr>
        <w:t>ว่าด้วยบริษัทมหาชนจำกัด</w:t>
      </w:r>
      <w:r w:rsidRPr="0056753C">
        <w:rPr>
          <w:rFonts w:ascii="Angsana New" w:hAnsi="Angsana New"/>
          <w:sz w:val="32"/>
          <w:szCs w:val="32"/>
          <w:cs/>
        </w:rPr>
        <w:t xml:space="preserve"> และมีภูมิลำเนาในประเทศไทย </w:t>
      </w:r>
      <w:r w:rsidRPr="0056753C">
        <w:rPr>
          <w:rFonts w:ascii="Angsana New" w:hAnsi="Angsana New"/>
          <w:spacing w:val="-14"/>
          <w:sz w:val="32"/>
          <w:szCs w:val="32"/>
          <w:cs/>
        </w:rPr>
        <w:t>ธุรกิจหลักของบริษัทฯ คือการประกอบกิจการภัตตาคารโดยใช้เครื่องหมายการค้า</w:t>
      </w:r>
      <w:r w:rsidRPr="0056753C">
        <w:rPr>
          <w:rFonts w:ascii="Angsana New" w:hAnsi="Angsana New"/>
          <w:spacing w:val="-14"/>
          <w:sz w:val="32"/>
          <w:szCs w:val="32"/>
        </w:rPr>
        <w:t xml:space="preserve"> “</w:t>
      </w:r>
      <w:r w:rsidRPr="0056753C">
        <w:rPr>
          <w:rFonts w:ascii="Angsana New" w:hAnsi="Angsana New"/>
          <w:spacing w:val="-14"/>
          <w:sz w:val="32"/>
          <w:szCs w:val="32"/>
          <w:cs/>
        </w:rPr>
        <w:t xml:space="preserve">เอ็ม </w:t>
      </w:r>
      <w:proofErr w:type="spellStart"/>
      <w:r w:rsidRPr="0056753C">
        <w:rPr>
          <w:rFonts w:ascii="Angsana New" w:hAnsi="Angsana New"/>
          <w:spacing w:val="-14"/>
          <w:sz w:val="32"/>
          <w:szCs w:val="32"/>
          <w:cs/>
        </w:rPr>
        <w:t>เค</w:t>
      </w:r>
      <w:proofErr w:type="spellEnd"/>
      <w:r w:rsidRPr="0056753C">
        <w:rPr>
          <w:rFonts w:ascii="Angsana New" w:hAnsi="Angsana New"/>
          <w:spacing w:val="-14"/>
          <w:sz w:val="32"/>
          <w:szCs w:val="32"/>
          <w:cs/>
        </w:rPr>
        <w:t xml:space="preserve"> เรสโตรอง</w:t>
      </w:r>
      <w:proofErr w:type="spellStart"/>
      <w:r w:rsidRPr="0056753C">
        <w:rPr>
          <w:rFonts w:ascii="Angsana New" w:hAnsi="Angsana New"/>
          <w:spacing w:val="-14"/>
          <w:sz w:val="32"/>
          <w:szCs w:val="32"/>
          <w:cs/>
        </w:rPr>
        <w:t>ต์</w:t>
      </w:r>
      <w:proofErr w:type="spellEnd"/>
      <w:r w:rsidRPr="0056753C">
        <w:rPr>
          <w:rFonts w:ascii="Angsana New" w:hAnsi="Angsana New"/>
          <w:spacing w:val="-14"/>
          <w:sz w:val="32"/>
          <w:szCs w:val="32"/>
        </w:rPr>
        <w:t>”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 ที่อยู่ตามที่จดทะเบียน</w:t>
      </w:r>
      <w:r w:rsidR="00D8130E" w:rsidRPr="0056753C">
        <w:rPr>
          <w:rFonts w:ascii="Angsana New" w:hAnsi="Angsana New"/>
          <w:spacing w:val="-10"/>
          <w:sz w:val="32"/>
          <w:szCs w:val="32"/>
          <w:cs/>
        </w:rPr>
        <w:t>ของบริษัทฯ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อยู่ที่เลขที่ </w:t>
      </w:r>
      <w:r w:rsidR="00CD677F" w:rsidRPr="0056753C">
        <w:rPr>
          <w:rFonts w:ascii="Angsana New" w:hAnsi="Angsana New"/>
          <w:spacing w:val="-10"/>
          <w:sz w:val="32"/>
          <w:szCs w:val="32"/>
        </w:rPr>
        <w:t>1200</w:t>
      </w:r>
      <w:r w:rsidRPr="0056753C">
        <w:rPr>
          <w:rFonts w:ascii="Angsana New" w:hAnsi="Angsana New"/>
          <w:spacing w:val="-10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10"/>
          <w:sz w:val="32"/>
          <w:szCs w:val="32"/>
          <w:cs/>
        </w:rPr>
        <w:t>ถนน</w:t>
      </w:r>
      <w:r w:rsidR="009701C0" w:rsidRPr="0056753C">
        <w:rPr>
          <w:rFonts w:ascii="Angsana New" w:hAnsi="Angsana New"/>
          <w:spacing w:val="-10"/>
          <w:sz w:val="32"/>
          <w:szCs w:val="32"/>
          <w:cs/>
        </w:rPr>
        <w:t>เทพรัตน</w:t>
      </w:r>
      <w:r w:rsidRPr="0056753C">
        <w:rPr>
          <w:rFonts w:ascii="Angsana New" w:hAnsi="Angsana New"/>
          <w:sz w:val="32"/>
          <w:szCs w:val="32"/>
          <w:cs/>
        </w:rPr>
        <w:t xml:space="preserve"> แขวงบางนา</w:t>
      </w:r>
      <w:r w:rsidR="009701C0" w:rsidRPr="0056753C">
        <w:rPr>
          <w:rFonts w:ascii="Angsana New" w:hAnsi="Angsana New"/>
          <w:sz w:val="32"/>
          <w:szCs w:val="32"/>
          <w:cs/>
        </w:rPr>
        <w:t>ใต้</w:t>
      </w:r>
      <w:r w:rsidRPr="0056753C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B63EB8" w:rsidRPr="0056753C" w:rsidRDefault="00B63EB8" w:rsidP="00FC6FEE">
      <w:pPr>
        <w:spacing w:before="120" w:after="120"/>
        <w:ind w:left="567" w:right="-43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65280" w:rsidRPr="0056753C">
        <w:rPr>
          <w:rFonts w:ascii="Angsana New" w:hAnsi="Angsana New"/>
          <w:spacing w:val="-4"/>
          <w:sz w:val="32"/>
          <w:szCs w:val="32"/>
        </w:rPr>
        <w:t>31</w:t>
      </w:r>
      <w:r w:rsidR="00AF0DA0" w:rsidRPr="0056753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pacing w:val="-4"/>
          <w:sz w:val="32"/>
          <w:szCs w:val="32"/>
        </w:rPr>
        <w:t>2563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63D47" w:rsidRPr="0056753C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56753C">
        <w:rPr>
          <w:rFonts w:ascii="Angsana New" w:hAnsi="Angsana New"/>
          <w:spacing w:val="-4"/>
          <w:sz w:val="32"/>
          <w:szCs w:val="32"/>
          <w:cs/>
        </w:rPr>
        <w:t>บริษัทมีสาขาเปิดให้บริการจำนวน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="00E01244" w:rsidRPr="0056753C">
        <w:rPr>
          <w:rFonts w:ascii="Angsana New" w:hAnsi="Angsana New"/>
          <w:spacing w:val="-4"/>
          <w:sz w:val="32"/>
          <w:szCs w:val="32"/>
        </w:rPr>
        <w:t>722</w:t>
      </w:r>
      <w:r w:rsidR="005E5762"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สาขา </w:t>
      </w:r>
      <w:r w:rsidR="003417B1" w:rsidRPr="0056753C">
        <w:rPr>
          <w:rFonts w:ascii="Angsana New" w:hAnsi="Angsana New"/>
          <w:spacing w:val="-4"/>
          <w:sz w:val="32"/>
          <w:szCs w:val="32"/>
          <w:cs/>
        </w:rPr>
        <w:t>(</w:t>
      </w:r>
      <w:r w:rsidR="00463D47" w:rsidRPr="0056753C">
        <w:rPr>
          <w:rFonts w:ascii="Angsana New" w:hAnsi="Angsana New"/>
          <w:spacing w:val="-4"/>
          <w:sz w:val="32"/>
          <w:szCs w:val="32"/>
          <w:cs/>
        </w:rPr>
        <w:t xml:space="preserve">เฉพาะบริษัทฯจำนวน </w:t>
      </w:r>
      <w:r w:rsidR="00E01244" w:rsidRPr="0056753C">
        <w:rPr>
          <w:rFonts w:ascii="Angsana New" w:hAnsi="Angsana New"/>
          <w:spacing w:val="-4"/>
          <w:sz w:val="32"/>
          <w:szCs w:val="32"/>
        </w:rPr>
        <w:t>499</w:t>
      </w:r>
      <w:r w:rsidR="00463D47"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="00463D47" w:rsidRPr="0056753C">
        <w:rPr>
          <w:rFonts w:ascii="Angsana New" w:hAnsi="Angsana New"/>
          <w:spacing w:val="-4"/>
          <w:sz w:val="32"/>
          <w:szCs w:val="32"/>
          <w:cs/>
        </w:rPr>
        <w:t>สาขา</w:t>
      </w:r>
      <w:r w:rsidR="003417B1" w:rsidRPr="0056753C">
        <w:rPr>
          <w:rFonts w:ascii="Angsana New" w:hAnsi="Angsana New"/>
          <w:spacing w:val="-4"/>
          <w:sz w:val="32"/>
          <w:szCs w:val="32"/>
          <w:cs/>
        </w:rPr>
        <w:t>)</w:t>
      </w:r>
      <w:r w:rsidR="00463D47" w:rsidRPr="005675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E5762" w:rsidRPr="0056753C">
        <w:rPr>
          <w:rFonts w:ascii="Angsana New" w:hAnsi="Angsana New"/>
          <w:spacing w:val="-4"/>
          <w:sz w:val="32"/>
          <w:szCs w:val="32"/>
          <w:cs/>
        </w:rPr>
        <w:t>(2562: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="00BB118E" w:rsidRPr="0056753C">
        <w:rPr>
          <w:rFonts w:ascii="Angsana New" w:hAnsi="Angsana New"/>
          <w:spacing w:val="-4"/>
          <w:sz w:val="32"/>
          <w:szCs w:val="32"/>
        </w:rPr>
        <w:t>733</w:t>
      </w:r>
      <w:r w:rsidR="00463D47" w:rsidRPr="0056753C">
        <w:rPr>
          <w:rFonts w:ascii="Angsana New" w:hAnsi="Angsana New"/>
          <w:spacing w:val="-4"/>
          <w:sz w:val="32"/>
          <w:szCs w:val="32"/>
          <w:cs/>
        </w:rPr>
        <w:t xml:space="preserve"> สาขา เฉพาะบริษัทฯจำนวน </w:t>
      </w:r>
      <w:r w:rsidR="00BB118E" w:rsidRPr="0056753C">
        <w:rPr>
          <w:rFonts w:ascii="Angsana New" w:hAnsi="Angsana New"/>
          <w:spacing w:val="-4"/>
          <w:sz w:val="32"/>
          <w:szCs w:val="32"/>
        </w:rPr>
        <w:t>508</w:t>
      </w:r>
      <w:r w:rsidR="00AF0DA0"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4"/>
          <w:sz w:val="32"/>
          <w:szCs w:val="32"/>
          <w:cs/>
        </w:rPr>
        <w:t>สาขา)</w:t>
      </w:r>
    </w:p>
    <w:p w:rsidR="00B401F2" w:rsidRPr="0056753C" w:rsidRDefault="00B401F2" w:rsidP="00FC6FE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1.2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b/>
          <w:bCs/>
          <w:sz w:val="32"/>
          <w:szCs w:val="32"/>
        </w:rPr>
        <w:t>2019</w:t>
      </w:r>
    </w:p>
    <w:p w:rsidR="00B401F2" w:rsidRPr="0056753C" w:rsidRDefault="00B401F2" w:rsidP="00FC6FE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sz w:val="32"/>
          <w:szCs w:val="32"/>
        </w:rPr>
        <w:t>2019</w:t>
      </w:r>
      <w:r w:rsidRPr="0056753C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B401F2" w:rsidRPr="0056753C" w:rsidRDefault="00B401F2" w:rsidP="00FC6F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สถานการณ์ดังกล่าวมีผลกระทบทำให้กลุ่มบริษัทไม่สามารถขายสินค้าและให้บริการกับลูกค้าที่ต้องการรับประทานอาหารภายในร้านได้ตั้งแต่วันที่ </w:t>
      </w:r>
      <w:r w:rsidRPr="0056753C">
        <w:rPr>
          <w:rFonts w:ascii="Angsana New" w:hAnsi="Angsana New"/>
          <w:sz w:val="32"/>
          <w:szCs w:val="32"/>
        </w:rPr>
        <w:t xml:space="preserve">22 </w:t>
      </w:r>
      <w:r w:rsidRPr="0056753C">
        <w:rPr>
          <w:rFonts w:ascii="Angsana New" w:hAnsi="Angsana New"/>
          <w:sz w:val="32"/>
          <w:szCs w:val="32"/>
          <w:cs/>
        </w:rPr>
        <w:t xml:space="preserve">มีนาคม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  <w:cs/>
        </w:rPr>
        <w:t xml:space="preserve"> ตามมาตรการล็อคดาวน์เพื่อควบคุมการแพร่ระบาดของโรค แต่สามารถให้ลูกค้าซื้อสินค้าและรับกลับได้ หรือให้บริการแบบส่งถึงบ้านได้ ต่อมารัฐบาลได้ผ่อนปรนมาตรการล็อคดาวน์เพื่อควบคุมการแพร่ระบาดของโรค ทำให้กลุ่มบริษัทกลับมาดำเนินธุรกิจได้ตามปกติ ตั้งแต่วันที่ </w:t>
      </w:r>
      <w:r w:rsidRPr="0056753C">
        <w:rPr>
          <w:rFonts w:ascii="Angsana New" w:hAnsi="Angsana New"/>
          <w:sz w:val="32"/>
          <w:szCs w:val="32"/>
        </w:rPr>
        <w:t xml:space="preserve">17 </w:t>
      </w:r>
      <w:r w:rsidRPr="0056753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>อย่างไรก็ตาม ผลกระทบจากการแพร่ระบาดของโรคติดเชื้อไวรัสโค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sz w:val="32"/>
          <w:szCs w:val="32"/>
        </w:rPr>
        <w:t xml:space="preserve">2019 </w:t>
      </w:r>
      <w:r w:rsidRPr="0056753C">
        <w:rPr>
          <w:rFonts w:ascii="Angsana New" w:hAnsi="Angsana New"/>
          <w:sz w:val="32"/>
          <w:szCs w:val="32"/>
          <w:cs/>
        </w:rPr>
        <w:t>นั้นส่งผลไปทุกภาคส่วน ดังนั้น จำนวนลูกค้าที่มาใช้บริการจึงยังไม่เข้าสู่ภาวะปกติ เหตุการณ์ดังกล่าวส่งผลกระทบอย่างมีนัยสำคัญต่อฐานะการเงิน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</w:t>
      </w:r>
      <w:r w:rsidR="00335E25" w:rsidRPr="0056753C">
        <w:rPr>
          <w:rFonts w:ascii="Angsana New" w:hAnsi="Angsana New" w:hint="cs"/>
          <w:sz w:val="32"/>
          <w:szCs w:val="32"/>
          <w:cs/>
        </w:rPr>
        <w:t>มีการ</w:t>
      </w:r>
      <w:r w:rsidRPr="0056753C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335E25" w:rsidRPr="0056753C">
        <w:rPr>
          <w:rFonts w:ascii="Angsana New" w:hAnsi="Angsana New" w:hint="cs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</w:t>
      </w:r>
      <w:proofErr w:type="spellStart"/>
      <w:r w:rsidR="00335E25" w:rsidRPr="0056753C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335E25" w:rsidRPr="0056753C">
        <w:rPr>
          <w:rFonts w:ascii="Angsana New" w:hAnsi="Angsana New" w:hint="cs"/>
          <w:sz w:val="32"/>
          <w:szCs w:val="32"/>
          <w:cs/>
        </w:rPr>
        <w:t xml:space="preserve"> เมื่อสถานกา</w:t>
      </w:r>
      <w:r w:rsidR="0000227C">
        <w:rPr>
          <w:rFonts w:ascii="Angsana New" w:hAnsi="Angsana New" w:hint="cs"/>
          <w:sz w:val="32"/>
          <w:szCs w:val="32"/>
          <w:cs/>
        </w:rPr>
        <w:t>ร</w:t>
      </w:r>
      <w:r w:rsidR="00335E25" w:rsidRPr="0056753C">
        <w:rPr>
          <w:rFonts w:ascii="Angsana New" w:hAnsi="Angsana New" w:hint="cs"/>
          <w:sz w:val="32"/>
          <w:szCs w:val="32"/>
          <w:cs/>
        </w:rPr>
        <w:t>ณ์เปลี่ยนแปลง</w:t>
      </w:r>
    </w:p>
    <w:p w:rsidR="00F53CBD" w:rsidRPr="0056753C" w:rsidRDefault="00F53C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A063FF" w:rsidRPr="0056753C" w:rsidRDefault="00A063FF" w:rsidP="00CA1366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245EC" w:rsidRPr="0056753C" w:rsidRDefault="00752924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2.1</w:t>
      </w:r>
      <w:r w:rsidR="003E65B6" w:rsidRPr="0056753C">
        <w:rPr>
          <w:rFonts w:ascii="Angsana New" w:hAnsi="Angsana New"/>
          <w:sz w:val="32"/>
          <w:szCs w:val="32"/>
        </w:rPr>
        <w:tab/>
      </w:r>
      <w:r w:rsidR="007245EC" w:rsidRPr="0056753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CD677F" w:rsidRPr="0056753C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7245EC" w:rsidRPr="0056753C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245EC" w:rsidRPr="0056753C">
        <w:rPr>
          <w:rFonts w:ascii="Angsana New" w:hAnsi="Angsana New"/>
          <w:sz w:val="32"/>
          <w:szCs w:val="32"/>
        </w:rPr>
        <w:t>.</w:t>
      </w:r>
      <w:r w:rsidR="007245EC" w:rsidRPr="0056753C">
        <w:rPr>
          <w:rFonts w:ascii="Angsana New" w:hAnsi="Angsana New"/>
          <w:sz w:val="32"/>
          <w:szCs w:val="32"/>
          <w:cs/>
        </w:rPr>
        <w:t>ศ</w:t>
      </w:r>
      <w:r w:rsidR="007245EC" w:rsidRPr="0056753C">
        <w:rPr>
          <w:rFonts w:ascii="Angsana New" w:hAnsi="Angsana New"/>
          <w:sz w:val="32"/>
          <w:szCs w:val="32"/>
        </w:rPr>
        <w:t xml:space="preserve">. 2547 </w:t>
      </w:r>
      <w:r w:rsidR="007245EC" w:rsidRPr="0056753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7245EC" w:rsidRPr="0056753C">
        <w:rPr>
          <w:rFonts w:ascii="Angsana New" w:hAnsi="Angsana New"/>
          <w:sz w:val="32"/>
          <w:szCs w:val="32"/>
        </w:rPr>
        <w:t>.</w:t>
      </w:r>
      <w:r w:rsidR="007245EC" w:rsidRPr="0056753C">
        <w:rPr>
          <w:rFonts w:ascii="Angsana New" w:hAnsi="Angsana New"/>
          <w:sz w:val="32"/>
          <w:szCs w:val="32"/>
          <w:cs/>
        </w:rPr>
        <w:t>ศ</w:t>
      </w:r>
      <w:r w:rsidR="007245EC" w:rsidRPr="0056753C">
        <w:rPr>
          <w:rFonts w:ascii="Angsana New" w:hAnsi="Angsana New"/>
          <w:sz w:val="32"/>
          <w:szCs w:val="32"/>
        </w:rPr>
        <w:t>. 2543</w:t>
      </w:r>
    </w:p>
    <w:p w:rsidR="007245EC" w:rsidRPr="0056753C" w:rsidRDefault="005C3D1C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="007245EC" w:rsidRPr="0056753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063FF" w:rsidRPr="0056753C" w:rsidRDefault="003E65B6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="00A063FF" w:rsidRPr="0056753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924" w:rsidRPr="0056753C" w:rsidRDefault="00752924" w:rsidP="00CA1366">
      <w:pPr>
        <w:tabs>
          <w:tab w:val="left" w:pos="1440"/>
          <w:tab w:val="left" w:pos="2160"/>
          <w:tab w:val="center" w:pos="5760"/>
        </w:tabs>
        <w:spacing w:before="120" w:after="120" w:line="400" w:lineRule="exact"/>
        <w:ind w:left="567" w:right="-43" w:hanging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2.2</w:t>
      </w: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24840" w:rsidRPr="0056753C" w:rsidRDefault="00752924" w:rsidP="001156CE">
      <w:pPr>
        <w:spacing w:before="120" w:after="120" w:line="400" w:lineRule="exact"/>
        <w:ind w:left="1080" w:hanging="47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6753C">
        <w:rPr>
          <w:rFonts w:ascii="Angsana New" w:hAnsi="Angsana New"/>
          <w:sz w:val="32"/>
          <w:szCs w:val="32"/>
          <w:cs/>
        </w:rPr>
        <w:t>ก)</w:t>
      </w:r>
      <w:r w:rsidRPr="0056753C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AA4126" w:rsidRPr="0056753C">
        <w:rPr>
          <w:rFonts w:ascii="Angsana New" w:hAnsi="Angsana New"/>
          <w:sz w:val="32"/>
          <w:szCs w:val="32"/>
          <w:cs/>
          <w:lang w:val="th-TH"/>
        </w:rPr>
        <w:t>บริษัท เอ็ม</w:t>
      </w:r>
      <w:proofErr w:type="spellStart"/>
      <w:r w:rsidR="00AA4126" w:rsidRPr="0056753C">
        <w:rPr>
          <w:rFonts w:ascii="Angsana New" w:hAnsi="Angsana New"/>
          <w:sz w:val="32"/>
          <w:szCs w:val="32"/>
          <w:cs/>
          <w:lang w:val="th-TH"/>
        </w:rPr>
        <w:t>เค</w:t>
      </w:r>
      <w:proofErr w:type="spellEnd"/>
      <w:r w:rsidR="00AA4126" w:rsidRPr="0056753C">
        <w:rPr>
          <w:rFonts w:ascii="Angsana New" w:hAnsi="Angsana New"/>
          <w:sz w:val="32"/>
          <w:szCs w:val="32"/>
          <w:cs/>
          <w:lang w:val="th-TH"/>
        </w:rPr>
        <w:t xml:space="preserve"> เรสโตรอง</w:t>
      </w:r>
      <w:proofErr w:type="spellStart"/>
      <w:r w:rsidR="00AA4126" w:rsidRPr="0056753C">
        <w:rPr>
          <w:rFonts w:ascii="Angsana New" w:hAnsi="Angsana New"/>
          <w:sz w:val="32"/>
          <w:szCs w:val="32"/>
          <w:cs/>
          <w:lang w:val="th-TH"/>
        </w:rPr>
        <w:t>ต์</w:t>
      </w:r>
      <w:proofErr w:type="spellEnd"/>
      <w:r w:rsidR="00AA4126" w:rsidRPr="0056753C">
        <w:rPr>
          <w:rFonts w:ascii="Angsana New" w:hAnsi="Angsana New"/>
          <w:sz w:val="32"/>
          <w:szCs w:val="32"/>
          <w:cs/>
          <w:lang w:val="th-TH"/>
        </w:rPr>
        <w:t xml:space="preserve"> กรุ๊ป จำกัด (มหาชน)</w:t>
      </w:r>
      <w:r w:rsidR="00656199" w:rsidRPr="0056753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A0E05" w:rsidRPr="0056753C">
        <w:rPr>
          <w:rFonts w:ascii="Angsana New" w:hAnsi="Angsana New"/>
          <w:sz w:val="32"/>
          <w:szCs w:val="32"/>
        </w:rPr>
        <w:t>(</w:t>
      </w:r>
      <w:r w:rsidR="00BA0E05" w:rsidRPr="0056753C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BA0E05" w:rsidRPr="0056753C">
        <w:rPr>
          <w:rFonts w:ascii="Angsana New" w:hAnsi="Angsana New"/>
          <w:sz w:val="32"/>
          <w:szCs w:val="32"/>
        </w:rPr>
        <w:t>“</w:t>
      </w:r>
      <w:r w:rsidR="00BA0E05" w:rsidRPr="0056753C">
        <w:rPr>
          <w:rFonts w:ascii="Angsana New" w:hAnsi="Angsana New"/>
          <w:sz w:val="32"/>
          <w:szCs w:val="32"/>
          <w:cs/>
        </w:rPr>
        <w:t>บริษัทฯ</w:t>
      </w:r>
      <w:r w:rsidR="00BA0E05" w:rsidRPr="0056753C">
        <w:rPr>
          <w:rFonts w:ascii="Angsana New" w:hAnsi="Angsana New"/>
          <w:sz w:val="32"/>
          <w:szCs w:val="32"/>
        </w:rPr>
        <w:t xml:space="preserve">”) </w:t>
      </w:r>
      <w:r w:rsidR="004940FF" w:rsidRPr="0056753C">
        <w:rPr>
          <w:rFonts w:ascii="Angsana New" w:hAnsi="Angsana New"/>
          <w:sz w:val="32"/>
          <w:szCs w:val="32"/>
          <w:cs/>
        </w:rPr>
        <w:t>และ</w:t>
      </w:r>
      <w:r w:rsidR="006629E5" w:rsidRPr="0056753C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453BBD" w:rsidRPr="0056753C">
        <w:rPr>
          <w:rFonts w:ascii="Angsana New" w:hAnsi="Angsana New"/>
          <w:sz w:val="32"/>
          <w:szCs w:val="32"/>
          <w:cs/>
        </w:rPr>
        <w:t>(</w:t>
      </w:r>
      <w:r w:rsidR="00453BBD" w:rsidRPr="0056753C">
        <w:rPr>
          <w:rFonts w:ascii="Angsana New" w:hAnsi="Angsana New"/>
          <w:sz w:val="32"/>
          <w:szCs w:val="32"/>
          <w:cs/>
          <w:lang w:val="th-TH"/>
        </w:rPr>
        <w:t>ซึ่งต่อไปนี้เรียกว่า “</w:t>
      </w:r>
      <w:r w:rsidR="00372E1D" w:rsidRPr="0056753C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="00453BBD" w:rsidRPr="0056753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56753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50"/>
        <w:gridCol w:w="2340"/>
        <w:gridCol w:w="990"/>
        <w:gridCol w:w="990"/>
        <w:gridCol w:w="1080"/>
      </w:tblGrid>
      <w:tr w:rsidR="000D076B" w:rsidRPr="0056753C" w:rsidTr="00BF139F">
        <w:tc>
          <w:tcPr>
            <w:tcW w:w="3150" w:type="dxa"/>
            <w:vAlign w:val="bottom"/>
          </w:tcPr>
          <w:p w:rsidR="000D076B" w:rsidRPr="0056753C" w:rsidRDefault="000D076B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:rsidR="000D076B" w:rsidRPr="0056753C" w:rsidRDefault="000D076B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0D076B" w:rsidRPr="0056753C" w:rsidRDefault="000D076B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vAlign w:val="bottom"/>
          </w:tcPr>
          <w:p w:rsidR="000D076B" w:rsidRPr="0056753C" w:rsidRDefault="000D076B" w:rsidP="001156CE">
            <w:pPr>
              <w:pBdr>
                <w:bottom w:val="single" w:sz="4" w:space="1" w:color="auto"/>
              </w:pBdr>
              <w:tabs>
                <w:tab w:val="left" w:pos="1748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AF0DA0" w:rsidRPr="0056753C" w:rsidTr="00BF139F">
        <w:tc>
          <w:tcPr>
            <w:tcW w:w="3150" w:type="dxa"/>
            <w:vAlign w:val="bottom"/>
          </w:tcPr>
          <w:p w:rsidR="00AF0DA0" w:rsidRPr="0056753C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56753C" w:rsidRDefault="00AF0DA0" w:rsidP="001156CE">
            <w:pPr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56753C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56753C" w:rsidRDefault="001249FC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56753C" w:rsidRDefault="005E5762" w:rsidP="001156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F0DA0" w:rsidRPr="0056753C" w:rsidTr="00BF139F">
        <w:tc>
          <w:tcPr>
            <w:tcW w:w="3150" w:type="dxa"/>
            <w:vAlign w:val="bottom"/>
          </w:tcPr>
          <w:p w:rsidR="00AF0DA0" w:rsidRPr="0056753C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AF0DA0" w:rsidRPr="0056753C" w:rsidRDefault="00AF0DA0" w:rsidP="001156CE">
            <w:pPr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56753C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AF0DA0" w:rsidRPr="0056753C" w:rsidRDefault="00AF0DA0" w:rsidP="001156C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F0DA0" w:rsidRPr="0056753C" w:rsidRDefault="00AF0DA0" w:rsidP="001156CE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F0DA0" w:rsidRPr="0056753C" w:rsidTr="00BF139F">
        <w:trPr>
          <w:trHeight w:val="80"/>
        </w:trPr>
        <w:tc>
          <w:tcPr>
            <w:tcW w:w="3150" w:type="dxa"/>
          </w:tcPr>
          <w:p w:rsidR="00AF0DA0" w:rsidRPr="0056753C" w:rsidRDefault="00AF0DA0" w:rsidP="001156C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56753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(ถือหุ้นโดยบริษัทฯ)</w:t>
            </w:r>
          </w:p>
        </w:tc>
        <w:tc>
          <w:tcPr>
            <w:tcW w:w="2340" w:type="dxa"/>
          </w:tcPr>
          <w:p w:rsidR="00AF0DA0" w:rsidRPr="0056753C" w:rsidRDefault="00AF0DA0" w:rsidP="001156CE">
            <w:pPr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56753C" w:rsidRDefault="00AF0DA0" w:rsidP="001156C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F0DA0" w:rsidRPr="0056753C" w:rsidRDefault="00AF0DA0" w:rsidP="001156C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F0DA0" w:rsidRPr="0056753C" w:rsidRDefault="00AF0DA0" w:rsidP="001156C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5E0165" w:rsidRPr="0056753C" w:rsidTr="00BF139F">
        <w:tc>
          <w:tcPr>
            <w:tcW w:w="3150" w:type="dxa"/>
          </w:tcPr>
          <w:p w:rsidR="005E0165" w:rsidRPr="0056753C" w:rsidRDefault="005E0165" w:rsidP="005E016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675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753C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56753C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753C">
              <w:rPr>
                <w:rFonts w:ascii="Angsana New" w:hAnsi="Angsana New"/>
                <w:sz w:val="26"/>
                <w:szCs w:val="26"/>
                <w:cs/>
              </w:rPr>
              <w:t>อินเตอร์ฟู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5E0165" w:rsidRPr="0056753C" w:rsidRDefault="005E0165" w:rsidP="005E0165">
            <w:pPr>
              <w:spacing w:line="300" w:lineRule="exact"/>
              <w:ind w:left="135" w:right="-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ร้านอาหาร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E0165" w:rsidRPr="0056753C" w:rsidTr="00BF139F">
        <w:tc>
          <w:tcPr>
            <w:tcW w:w="3150" w:type="dxa"/>
          </w:tcPr>
          <w:p w:rsidR="005E0165" w:rsidRPr="0056753C" w:rsidRDefault="005E0165" w:rsidP="005E016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 เทรนนิ่ง เซ็น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340" w:type="dxa"/>
          </w:tcPr>
          <w:p w:rsidR="005E0165" w:rsidRPr="0056753C" w:rsidRDefault="005E0165" w:rsidP="005E016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ให้บริการด้านการฝึกอบรม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E0165" w:rsidRPr="0056753C" w:rsidTr="00BF139F">
        <w:tc>
          <w:tcPr>
            <w:tcW w:w="3150" w:type="dxa"/>
          </w:tcPr>
          <w:p w:rsidR="005E0165" w:rsidRPr="0056753C" w:rsidRDefault="005E0165" w:rsidP="005E016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อินเตอร์เนชั่น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แน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>ล ฟู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ซัพ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>พลายจำกัด</w:t>
            </w:r>
          </w:p>
        </w:tc>
        <w:tc>
          <w:tcPr>
            <w:tcW w:w="2340" w:type="dxa"/>
          </w:tcPr>
          <w:p w:rsidR="005E0165" w:rsidRPr="0056753C" w:rsidRDefault="005E0165" w:rsidP="005E016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ผลิตอาหารเพื่อจำหน่าย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E0165" w:rsidRPr="0056753C" w:rsidTr="00BF139F">
        <w:tc>
          <w:tcPr>
            <w:tcW w:w="3150" w:type="dxa"/>
          </w:tcPr>
          <w:p w:rsidR="005E0165" w:rsidRPr="0056753C" w:rsidRDefault="005E0165" w:rsidP="005E016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บริษัท มาร์ค วัน อินโนเวช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ั่น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340" w:type="dxa"/>
          </w:tcPr>
          <w:p w:rsidR="005E0165" w:rsidRPr="0056753C" w:rsidRDefault="005E0165" w:rsidP="005E016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วิจัย พัฒนาเทคโนโลยีและนวัตกรรมเกี่ยวกับผลิตภัณฑ์อาหารและเครื่องดื่ม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E0165" w:rsidRPr="0056753C" w:rsidTr="00BF139F">
        <w:tc>
          <w:tcPr>
            <w:tcW w:w="3150" w:type="dxa"/>
          </w:tcPr>
          <w:p w:rsidR="005E0165" w:rsidRPr="0056753C" w:rsidRDefault="005E0165" w:rsidP="005E0165">
            <w:pPr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บริษัท คาตา</w:t>
            </w:r>
            <w:proofErr w:type="spellStart"/>
            <w:r w:rsidRPr="0056753C">
              <w:rPr>
                <w:rFonts w:ascii="Angsana New" w:hAnsi="Angsana New"/>
                <w:sz w:val="26"/>
                <w:szCs w:val="26"/>
                <w:cs/>
              </w:rPr>
              <w:t>พัลท์</w:t>
            </w:r>
            <w:proofErr w:type="spellEnd"/>
            <w:r w:rsidRPr="0056753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5E0165" w:rsidRPr="0056753C" w:rsidRDefault="005E0165" w:rsidP="005E0165">
            <w:pPr>
              <w:spacing w:line="300" w:lineRule="exact"/>
              <w:ind w:left="342" w:right="-108" w:hanging="20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ลงทุนในกิจการร้านอาหาร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5E0165" w:rsidRPr="0056753C" w:rsidRDefault="005E0165" w:rsidP="005E0165">
            <w:pPr>
              <w:spacing w:line="300" w:lineRule="exact"/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E0165" w:rsidRPr="0056753C" w:rsidTr="00DC4125">
        <w:trPr>
          <w:trHeight w:val="80"/>
        </w:trPr>
        <w:tc>
          <w:tcPr>
            <w:tcW w:w="5490" w:type="dxa"/>
            <w:gridSpan w:val="2"/>
          </w:tcPr>
          <w:p w:rsidR="005E0165" w:rsidRPr="0056753C" w:rsidRDefault="005E0165" w:rsidP="005E0165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56753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(</w:t>
            </w:r>
            <w:r w:rsidRPr="005675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ถือหุ้นโดยบริษัท คาตา</w:t>
            </w:r>
            <w:proofErr w:type="spellStart"/>
            <w:r w:rsidRPr="005675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พัลท์</w:t>
            </w:r>
            <w:proofErr w:type="spellEnd"/>
            <w:r w:rsidRPr="005675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จำกัด</w:t>
            </w:r>
            <w:r w:rsidRPr="0056753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E0165" w:rsidRPr="0056753C" w:rsidRDefault="005E0165" w:rsidP="005E01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E0165" w:rsidRPr="0056753C" w:rsidRDefault="005E0165" w:rsidP="005E016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5E0165" w:rsidRPr="0056753C" w:rsidTr="00DC4125">
        <w:tc>
          <w:tcPr>
            <w:tcW w:w="3150" w:type="dxa"/>
          </w:tcPr>
          <w:p w:rsidR="005E0165" w:rsidRPr="0056753C" w:rsidRDefault="005E0165" w:rsidP="005E016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บริษัท แหลมเจริญ ซีฟู้ด จำกัด</w:t>
            </w:r>
          </w:p>
        </w:tc>
        <w:tc>
          <w:tcPr>
            <w:tcW w:w="2340" w:type="dxa"/>
          </w:tcPr>
          <w:p w:rsidR="005E0165" w:rsidRPr="0056753C" w:rsidRDefault="005E0165" w:rsidP="005E0165">
            <w:pPr>
              <w:ind w:left="135" w:right="-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ร้านอาหาร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E0165" w:rsidRPr="0056753C" w:rsidRDefault="005E0165" w:rsidP="005E0165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:rsidR="005E0165" w:rsidRPr="0056753C" w:rsidRDefault="005E0165" w:rsidP="005E0165">
            <w:pPr>
              <w:ind w:left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3C">
              <w:rPr>
                <w:rFonts w:ascii="Angsana New" w:hAnsi="Angsana New"/>
                <w:sz w:val="26"/>
                <w:szCs w:val="26"/>
                <w:cs/>
              </w:rPr>
              <w:t>65</w:t>
            </w:r>
          </w:p>
        </w:tc>
      </w:tr>
    </w:tbl>
    <w:p w:rsidR="00A20DEB" w:rsidRPr="0056753C" w:rsidRDefault="002D75DC" w:rsidP="001156CE">
      <w:pPr>
        <w:tabs>
          <w:tab w:val="left" w:pos="1080"/>
        </w:tabs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ข)</w:t>
      </w:r>
      <w:r w:rsidRPr="0056753C">
        <w:rPr>
          <w:rFonts w:ascii="Angsana New" w:hAnsi="Angsana New"/>
          <w:sz w:val="32"/>
          <w:szCs w:val="32"/>
        </w:rPr>
        <w:tab/>
      </w:r>
      <w:r w:rsidR="00A20DEB" w:rsidRPr="0056753C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B63EB8" w:rsidRPr="0056753C" w:rsidRDefault="00A20DEB" w:rsidP="001156CE">
      <w:pPr>
        <w:tabs>
          <w:tab w:val="left" w:pos="1080"/>
        </w:tabs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ค</w:t>
      </w:r>
      <w:r w:rsidR="00B63EB8" w:rsidRPr="0056753C">
        <w:rPr>
          <w:rFonts w:ascii="Angsana New" w:hAnsi="Angsana New"/>
          <w:sz w:val="32"/>
          <w:szCs w:val="32"/>
          <w:cs/>
        </w:rPr>
        <w:t>)</w:t>
      </w:r>
      <w:r w:rsidR="002D75DC" w:rsidRPr="0056753C">
        <w:rPr>
          <w:rFonts w:ascii="Angsana New" w:hAnsi="Angsana New"/>
          <w:sz w:val="32"/>
          <w:szCs w:val="32"/>
        </w:rPr>
        <w:t xml:space="preserve"> </w:t>
      </w:r>
      <w:r w:rsidR="002D75DC" w:rsidRPr="0056753C">
        <w:rPr>
          <w:rFonts w:ascii="Angsana New" w:hAnsi="Angsana New"/>
          <w:sz w:val="32"/>
          <w:szCs w:val="32"/>
        </w:rPr>
        <w:tab/>
      </w:r>
      <w:r w:rsidR="00752924" w:rsidRPr="0056753C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497941" w:rsidRPr="0056753C">
        <w:rPr>
          <w:rFonts w:ascii="Angsana New" w:hAnsi="Angsana New"/>
          <w:sz w:val="32"/>
          <w:szCs w:val="32"/>
          <w:cs/>
        </w:rPr>
        <w:t>ัทฯมี</w:t>
      </w:r>
      <w:r w:rsidR="00B63EB8" w:rsidRPr="0056753C">
        <w:rPr>
          <w:rFonts w:ascii="Angsana New" w:hAnsi="Angsana New"/>
          <w:sz w:val="32"/>
          <w:szCs w:val="32"/>
          <w:cs/>
        </w:rPr>
        <w:t>อำนาจในการควบคุมบริษัทย่อยจนถึงวันที่บริษัทฯสิ้นสุดการควบคุมบริษัทย่อยนั้น</w:t>
      </w:r>
      <w:r w:rsidR="00B63EB8" w:rsidRPr="0056753C">
        <w:rPr>
          <w:rFonts w:ascii="Angsana New" w:hAnsi="Angsana New"/>
          <w:sz w:val="32"/>
          <w:szCs w:val="32"/>
        </w:rPr>
        <w:t xml:space="preserve"> </w:t>
      </w:r>
      <w:r w:rsidR="00B63EB8" w:rsidRPr="0056753C">
        <w:rPr>
          <w:rFonts w:ascii="Angsana New" w:hAnsi="Angsana New"/>
          <w:sz w:val="32"/>
          <w:szCs w:val="32"/>
          <w:cs/>
        </w:rPr>
        <w:t xml:space="preserve"> </w:t>
      </w:r>
    </w:p>
    <w:p w:rsidR="00752924" w:rsidRPr="0056753C" w:rsidRDefault="00453BBD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ง</w:t>
      </w:r>
      <w:r w:rsidR="00752924" w:rsidRPr="0056753C">
        <w:rPr>
          <w:rFonts w:ascii="Angsana New" w:hAnsi="Angsana New"/>
          <w:sz w:val="32"/>
          <w:szCs w:val="32"/>
          <w:cs/>
        </w:rPr>
        <w:t>)</w:t>
      </w:r>
      <w:r w:rsidR="00752924" w:rsidRPr="0056753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52924" w:rsidRPr="0056753C" w:rsidRDefault="00453BBD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จ</w:t>
      </w:r>
      <w:r w:rsidR="00752924" w:rsidRPr="0056753C">
        <w:rPr>
          <w:rFonts w:ascii="Angsana New" w:hAnsi="Angsana New"/>
          <w:sz w:val="32"/>
          <w:szCs w:val="32"/>
          <w:cs/>
        </w:rPr>
        <w:t>)</w:t>
      </w:r>
      <w:r w:rsidR="00752924" w:rsidRPr="0056753C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0D34E6" w:rsidRPr="0056753C">
        <w:rPr>
          <w:rFonts w:ascii="Angsana New" w:hAnsi="Angsana New"/>
          <w:sz w:val="32"/>
          <w:szCs w:val="32"/>
          <w:cs/>
        </w:rPr>
        <w:t>และ</w:t>
      </w:r>
      <w:r w:rsidR="00752924" w:rsidRPr="0056753C">
        <w:rPr>
          <w:rFonts w:ascii="Angsana New" w:hAnsi="Angsana New"/>
          <w:sz w:val="32"/>
          <w:szCs w:val="32"/>
          <w:cs/>
        </w:rPr>
        <w:t>บริษัทย่อย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="00752924" w:rsidRPr="0056753C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7500FC" w:rsidRPr="0056753C" w:rsidRDefault="007500FC" w:rsidP="007500F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>ฉ)</w:t>
      </w:r>
      <w:r w:rsidRPr="0056753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2B29AE" w:rsidRPr="0056753C" w:rsidRDefault="007500FC" w:rsidP="007500F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ช)</w:t>
      </w:r>
      <w:r w:rsidRPr="0056753C">
        <w:rPr>
          <w:rFonts w:ascii="Angsana New" w:hAnsi="Angsana New"/>
          <w:sz w:val="32"/>
          <w:szCs w:val="32"/>
          <w:cs/>
        </w:rPr>
        <w:tab/>
      </w:r>
      <w:r w:rsidR="002B29AE" w:rsidRPr="0056753C">
        <w:rPr>
          <w:rFonts w:ascii="Angsana New" w:hAnsi="Angsana New"/>
          <w:sz w:val="32"/>
          <w:szCs w:val="32"/>
          <w:cs/>
        </w:rPr>
        <w:t xml:space="preserve">ในการบันทึกบัญชีเกี่ยวกับการซื้อกิจการ ผลต่างระหว่างมูลค่าสุทธิของสินทรัพย์ที่ซื้อตามราคายุติธรรมและมูลค่าที่จ่ายซื้อได้แสดงไว้เป็น </w:t>
      </w:r>
      <w:r w:rsidR="002B29AE" w:rsidRPr="0056753C">
        <w:rPr>
          <w:rFonts w:ascii="Angsana New" w:hAnsi="Angsana New"/>
          <w:sz w:val="32"/>
          <w:szCs w:val="32"/>
        </w:rPr>
        <w:t>“</w:t>
      </w:r>
      <w:r w:rsidR="002B29AE" w:rsidRPr="0056753C">
        <w:rPr>
          <w:rFonts w:ascii="Angsana New" w:hAnsi="Angsana New"/>
          <w:sz w:val="32"/>
          <w:szCs w:val="32"/>
          <w:cs/>
        </w:rPr>
        <w:t>ค่าความนิยม</w:t>
      </w:r>
      <w:r w:rsidR="002B29AE" w:rsidRPr="0056753C">
        <w:rPr>
          <w:rFonts w:ascii="Angsana New" w:hAnsi="Angsana New"/>
          <w:sz w:val="32"/>
          <w:szCs w:val="32"/>
        </w:rPr>
        <w:t>”</w:t>
      </w:r>
      <w:r w:rsidR="002B29AE" w:rsidRPr="0056753C">
        <w:rPr>
          <w:rFonts w:ascii="Angsana New" w:hAnsi="Angsana New"/>
          <w:sz w:val="32"/>
          <w:szCs w:val="32"/>
          <w:cs/>
        </w:rPr>
        <w:t xml:space="preserve"> ในงบแสดงฐานะการเงินรวม</w:t>
      </w:r>
    </w:p>
    <w:p w:rsidR="00752924" w:rsidRPr="0056753C" w:rsidRDefault="00965280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2</w:t>
      </w:r>
      <w:r w:rsidR="00FD3514" w:rsidRPr="0056753C">
        <w:rPr>
          <w:rFonts w:ascii="Angsana New" w:hAnsi="Angsana New"/>
          <w:sz w:val="32"/>
          <w:szCs w:val="32"/>
          <w:cs/>
        </w:rPr>
        <w:t>.</w:t>
      </w:r>
      <w:r w:rsidRPr="0056753C">
        <w:rPr>
          <w:rFonts w:ascii="Angsana New" w:hAnsi="Angsana New"/>
          <w:sz w:val="32"/>
          <w:szCs w:val="32"/>
        </w:rPr>
        <w:t>3</w:t>
      </w:r>
      <w:r w:rsidR="00FD3514" w:rsidRPr="0056753C">
        <w:rPr>
          <w:rFonts w:ascii="Angsana New" w:hAnsi="Angsana New"/>
          <w:sz w:val="32"/>
          <w:szCs w:val="32"/>
          <w:cs/>
        </w:rPr>
        <w:tab/>
      </w:r>
      <w:r w:rsidR="00497941" w:rsidRPr="0056753C">
        <w:rPr>
          <w:rFonts w:ascii="Angsana New" w:hAnsi="Angsana New"/>
          <w:sz w:val="32"/>
          <w:szCs w:val="32"/>
          <w:cs/>
        </w:rPr>
        <w:t>บริษัทฯ</w:t>
      </w:r>
      <w:r w:rsidR="00FD3514" w:rsidRPr="0056753C">
        <w:rPr>
          <w:rFonts w:ascii="Angsana New" w:hAnsi="Angsana New"/>
          <w:sz w:val="32"/>
          <w:szCs w:val="32"/>
          <w:cs/>
        </w:rPr>
        <w:t>จัดทำงบก</w:t>
      </w:r>
      <w:r w:rsidR="005136EE" w:rsidRPr="0056753C">
        <w:rPr>
          <w:rFonts w:ascii="Angsana New" w:hAnsi="Angsana New"/>
          <w:sz w:val="32"/>
          <w:szCs w:val="32"/>
          <w:cs/>
        </w:rPr>
        <w:t>า</w:t>
      </w:r>
      <w:r w:rsidR="00FD3514" w:rsidRPr="0056753C">
        <w:rPr>
          <w:rFonts w:ascii="Angsana New" w:hAnsi="Angsana New"/>
          <w:sz w:val="32"/>
          <w:szCs w:val="32"/>
          <w:cs/>
        </w:rPr>
        <w:t>รเงินเฉพาะกิจการ โดยแสดงเงินลงทุนในบริษัทย่อย</w:t>
      </w:r>
      <w:r w:rsidR="009A090C" w:rsidRPr="0056753C">
        <w:rPr>
          <w:rFonts w:ascii="Angsana New" w:hAnsi="Angsana New"/>
          <w:sz w:val="32"/>
          <w:szCs w:val="32"/>
          <w:cs/>
        </w:rPr>
        <w:t>และการร่วมค้า</w:t>
      </w:r>
      <w:r w:rsidR="00FD3514" w:rsidRPr="0056753C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921C26" w:rsidRPr="0056753C" w:rsidRDefault="00921C26" w:rsidP="007500FC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>3.</w:t>
      </w:r>
      <w:r w:rsidR="00A20DEB" w:rsidRPr="0056753C">
        <w:rPr>
          <w:rFonts w:ascii="Angsana New" w:hAnsi="Angsana New"/>
          <w:b/>
          <w:bCs/>
          <w:sz w:val="32"/>
          <w:szCs w:val="32"/>
        </w:rPr>
        <w:t xml:space="preserve"> </w:t>
      </w:r>
      <w:r w:rsidR="00A20DEB"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53CBD" w:rsidRPr="0056753C" w:rsidRDefault="00F53CBD" w:rsidP="00F53CBD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ก</w:t>
      </w:r>
      <w:r w:rsidRPr="0056753C">
        <w:rPr>
          <w:rFonts w:ascii="Angsana New" w:hAnsi="Angsana New"/>
          <w:b/>
          <w:bCs/>
          <w:sz w:val="32"/>
          <w:szCs w:val="32"/>
        </w:rPr>
        <w:t>)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702C69" w:rsidRPr="0056753C">
        <w:rPr>
          <w:rFonts w:ascii="Angsana New" w:hAnsi="Angsana New"/>
          <w:b/>
          <w:bCs/>
          <w:sz w:val="32"/>
          <w:szCs w:val="32"/>
          <w:cs/>
        </w:rPr>
        <w:t>ปี</w:t>
      </w:r>
      <w:r w:rsidRPr="0056753C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56753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53CBD" w:rsidRPr="0056753C" w:rsidRDefault="00F53CBD" w:rsidP="00F53CBD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ในระหว่าง</w:t>
      </w:r>
      <w:r w:rsidR="00702C69" w:rsidRPr="0056753C">
        <w:rPr>
          <w:rFonts w:ascii="Angsana New" w:hAnsi="Angsana New"/>
          <w:sz w:val="32"/>
          <w:szCs w:val="32"/>
          <w:cs/>
        </w:rPr>
        <w:t>ปี</w:t>
      </w:r>
      <w:r w:rsidRPr="0056753C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6753C">
        <w:rPr>
          <w:rFonts w:ascii="Angsana New" w:hAnsi="Angsana New"/>
          <w:sz w:val="32"/>
          <w:szCs w:val="32"/>
        </w:rPr>
        <w:t xml:space="preserve"> 1 </w:t>
      </w:r>
      <w:r w:rsidRPr="0056753C">
        <w:rPr>
          <w:rFonts w:ascii="Angsana New" w:hAnsi="Angsana New"/>
          <w:sz w:val="32"/>
          <w:szCs w:val="32"/>
          <w:cs/>
        </w:rPr>
        <w:t>มกราคม</w:t>
      </w:r>
      <w:r w:rsidRPr="0056753C">
        <w:rPr>
          <w:rFonts w:ascii="Angsana New" w:hAnsi="Angsana New"/>
          <w:sz w:val="32"/>
          <w:szCs w:val="32"/>
        </w:rPr>
        <w:t xml:space="preserve"> 25</w:t>
      </w:r>
      <w:r w:rsidRPr="0056753C">
        <w:rPr>
          <w:rFonts w:ascii="Angsana New" w:hAnsi="Angsana New"/>
          <w:sz w:val="32"/>
          <w:szCs w:val="32"/>
          <w:cs/>
        </w:rPr>
        <w:t>6</w:t>
      </w:r>
      <w:r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6753C">
        <w:rPr>
          <w:rFonts w:ascii="Angsana New" w:hAnsi="Angsana New"/>
          <w:szCs w:val="2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</w:p>
    <w:p w:rsidR="00F53CBD" w:rsidRPr="0056753C" w:rsidRDefault="00F53CBD" w:rsidP="00F53C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53CBD" w:rsidRPr="0056753C" w:rsidRDefault="00F53CBD" w:rsidP="00F53CBD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6753C">
        <w:rPr>
          <w:rFonts w:ascii="Angsana New" w:hAnsi="Angsana New"/>
          <w:sz w:val="32"/>
          <w:szCs w:val="32"/>
        </w:rPr>
        <w:t>5</w:t>
      </w:r>
      <w:r w:rsidRPr="0056753C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53CBD" w:rsidRPr="0056753C" w:rsidTr="00DC4125">
        <w:tc>
          <w:tcPr>
            <w:tcW w:w="8820" w:type="dxa"/>
            <w:gridSpan w:val="2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53CBD" w:rsidRPr="0056753C" w:rsidTr="00DC4125">
        <w:tc>
          <w:tcPr>
            <w:tcW w:w="2610" w:type="dxa"/>
            <w:hideMark/>
          </w:tcPr>
          <w:p w:rsidR="00F53CBD" w:rsidRPr="0056753C" w:rsidRDefault="00F53CBD" w:rsidP="00DC4125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53CBD" w:rsidRPr="0056753C" w:rsidTr="00DC4125">
        <w:tc>
          <w:tcPr>
            <w:tcW w:w="2610" w:type="dxa"/>
            <w:hideMark/>
          </w:tcPr>
          <w:p w:rsidR="00F53CBD" w:rsidRPr="0056753C" w:rsidRDefault="00F53CBD" w:rsidP="00DC4125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53CBD" w:rsidRPr="0056753C" w:rsidTr="00DC4125">
        <w:tc>
          <w:tcPr>
            <w:tcW w:w="8820" w:type="dxa"/>
            <w:gridSpan w:val="2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53CBD" w:rsidRPr="0056753C" w:rsidTr="00DC4125">
        <w:tc>
          <w:tcPr>
            <w:tcW w:w="2610" w:type="dxa"/>
            <w:hideMark/>
          </w:tcPr>
          <w:p w:rsidR="00F53CBD" w:rsidRPr="0056753C" w:rsidRDefault="00F53CBD" w:rsidP="00DC4125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53CBD" w:rsidRPr="0056753C" w:rsidTr="00DC4125">
        <w:tc>
          <w:tcPr>
            <w:tcW w:w="8820" w:type="dxa"/>
            <w:gridSpan w:val="2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53CBD" w:rsidRPr="0056753C" w:rsidTr="00DC4125">
        <w:tc>
          <w:tcPr>
            <w:tcW w:w="2610" w:type="dxa"/>
            <w:hideMark/>
          </w:tcPr>
          <w:p w:rsidR="00F53CBD" w:rsidRPr="0056753C" w:rsidRDefault="00F53CBD" w:rsidP="00DC4125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53CBD" w:rsidRPr="0056753C" w:rsidTr="00DC4125">
        <w:tc>
          <w:tcPr>
            <w:tcW w:w="2610" w:type="dxa"/>
            <w:hideMark/>
          </w:tcPr>
          <w:p w:rsidR="00F53CBD" w:rsidRPr="0056753C" w:rsidRDefault="00F53CBD" w:rsidP="00DC4125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F53CBD" w:rsidRPr="0056753C" w:rsidRDefault="00F53CBD" w:rsidP="00DC4125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53CBD" w:rsidRPr="0056753C" w:rsidRDefault="00F53CBD" w:rsidP="00F53CB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F53CBD" w:rsidRPr="0056753C" w:rsidRDefault="00F53CBD" w:rsidP="00F53CB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br w:type="page"/>
      </w:r>
      <w:r w:rsidRPr="0056753C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6753C">
        <w:rPr>
          <w:rFonts w:ascii="Angsana New" w:hAnsi="Angsana New"/>
          <w:sz w:val="32"/>
          <w:szCs w:val="32"/>
        </w:rPr>
        <w:t>(Business Model)</w:t>
      </w:r>
      <w:r w:rsidRPr="0056753C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F53CBD" w:rsidRPr="0056753C" w:rsidRDefault="00F53CBD" w:rsidP="00F53CBD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F53CBD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7230320"/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6753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6753C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F53CBD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6753C">
        <w:rPr>
          <w:rFonts w:ascii="Angsana New" w:hAnsi="Angsana New"/>
          <w:sz w:val="32"/>
          <w:szCs w:val="32"/>
        </w:rPr>
        <w:t>16</w:t>
      </w:r>
      <w:r w:rsidRPr="0056753C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6753C">
        <w:rPr>
          <w:rFonts w:ascii="Angsana New" w:hAnsi="Angsana New"/>
          <w:sz w:val="32"/>
          <w:szCs w:val="32"/>
        </w:rPr>
        <w:t>17</w:t>
      </w:r>
      <w:r w:rsidRPr="0056753C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6753C">
        <w:rPr>
          <w:rFonts w:ascii="Angsana New" w:hAnsi="Angsana New"/>
          <w:sz w:val="32"/>
          <w:szCs w:val="32"/>
        </w:rPr>
        <w:t xml:space="preserve">12 </w:t>
      </w:r>
      <w:r w:rsidRPr="0056753C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53CBD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6753C">
        <w:rPr>
          <w:rFonts w:ascii="Angsana New" w:hAnsi="Angsana New"/>
          <w:sz w:val="32"/>
          <w:szCs w:val="32"/>
        </w:rPr>
        <w:t xml:space="preserve">17 </w:t>
      </w:r>
      <w:r w:rsidRPr="0056753C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F53CBD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53CBD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702C69" w:rsidRPr="0056753C">
        <w:rPr>
          <w:rFonts w:ascii="Angsana New" w:hAnsi="Angsana New"/>
          <w:sz w:val="32"/>
          <w:szCs w:val="32"/>
        </w:rPr>
        <w:t>4</w:t>
      </w:r>
    </w:p>
    <w:p w:rsidR="00F53CBD" w:rsidRPr="0056753C" w:rsidRDefault="00F53CBD" w:rsidP="00F53CBD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b/>
          <w:bCs/>
          <w:sz w:val="32"/>
          <w:szCs w:val="32"/>
        </w:rPr>
        <w:t>2019 (COVID-19)</w:t>
      </w:r>
    </w:p>
    <w:p w:rsidR="00F53CBD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sz w:val="32"/>
          <w:szCs w:val="32"/>
        </w:rPr>
        <w:t>2019</w:t>
      </w:r>
      <w:r w:rsidRPr="0056753C">
        <w:rPr>
          <w:rFonts w:ascii="Angsana New" w:hAnsi="Angsana New"/>
          <w:sz w:val="32"/>
          <w:szCs w:val="32"/>
          <w:cs/>
        </w:rPr>
        <w:t xml:space="preserve"> (</w:t>
      </w:r>
      <w:r w:rsidRPr="0056753C">
        <w:rPr>
          <w:rFonts w:ascii="Angsana New" w:hAnsi="Angsana New"/>
          <w:sz w:val="32"/>
          <w:szCs w:val="32"/>
        </w:rPr>
        <w:t>COVID-19</w:t>
      </w:r>
      <w:r w:rsidRPr="0056753C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53CBD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56753C">
        <w:rPr>
          <w:rFonts w:ascii="Angsana New" w:hAnsi="Angsana New"/>
          <w:sz w:val="32"/>
          <w:szCs w:val="32"/>
        </w:rPr>
        <w:t xml:space="preserve">22 </w:t>
      </w:r>
      <w:r w:rsidRPr="0056753C">
        <w:rPr>
          <w:rFonts w:ascii="Angsana New" w:hAnsi="Angsana New"/>
          <w:sz w:val="32"/>
          <w:szCs w:val="32"/>
          <w:cs/>
        </w:rPr>
        <w:t xml:space="preserve">เมษายน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56753C">
        <w:rPr>
          <w:rFonts w:ascii="Angsana New" w:hAnsi="Angsana New"/>
          <w:sz w:val="32"/>
          <w:szCs w:val="32"/>
        </w:rPr>
        <w:t xml:space="preserve">1 </w:t>
      </w:r>
      <w:r w:rsidRPr="0056753C">
        <w:rPr>
          <w:rFonts w:ascii="Angsana New" w:hAnsi="Angsana New"/>
          <w:sz w:val="32"/>
          <w:szCs w:val="32"/>
          <w:cs/>
        </w:rPr>
        <w:t xml:space="preserve">มกราคม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</w:p>
    <w:p w:rsidR="00972DBB" w:rsidRPr="0056753C" w:rsidRDefault="00F53CBD" w:rsidP="00F53C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br w:type="page"/>
      </w:r>
    </w:p>
    <w:p w:rsidR="001B1DFD" w:rsidRPr="0056753C" w:rsidRDefault="00972DBB" w:rsidP="001B1D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 xml:space="preserve">ในระหว่างไตรมาสที่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ถึง </w:t>
      </w:r>
      <w:r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  <w:cs/>
        </w:rPr>
        <w:t xml:space="preserve"> ของปี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</w:t>
      </w:r>
      <w:r w:rsidR="001B1DFD" w:rsidRPr="0056753C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1B1DFD" w:rsidRPr="0056753C" w:rsidRDefault="001B1DFD" w:rsidP="001B1DFD">
      <w:pPr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080" w:hanging="533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เลือกที่จะไม่นำข้อมูลเกี่ยวข้องสถานการณ์ </w:t>
      </w:r>
      <w:r w:rsidRPr="0056753C">
        <w:rPr>
          <w:rFonts w:ascii="Angsana New" w:hAnsi="Angsana New"/>
          <w:sz w:val="32"/>
          <w:szCs w:val="32"/>
        </w:rPr>
        <w:t>COVID-19</w:t>
      </w:r>
      <w:r w:rsidRPr="0056753C">
        <w:rPr>
          <w:rFonts w:ascii="Angsana New" w:hAnsi="Angsana New" w:hint="cs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1B1DFD" w:rsidRPr="0056753C" w:rsidRDefault="001B1DFD" w:rsidP="001B1DFD">
      <w:pPr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080" w:hanging="533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56753C">
        <w:rPr>
          <w:rFonts w:ascii="Angsana New" w:hAnsi="Angsana New"/>
          <w:sz w:val="32"/>
          <w:szCs w:val="32"/>
        </w:rPr>
        <w:t xml:space="preserve">COVID-19 </w:t>
      </w:r>
      <w:r w:rsidRPr="0056753C">
        <w:rPr>
          <w:rFonts w:ascii="Angsana New" w:hAnsi="Angsana New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972DBB" w:rsidRPr="0056753C" w:rsidRDefault="00972DBB" w:rsidP="001B1D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56753C">
        <w:rPr>
          <w:rFonts w:ascii="Angsana New" w:hAnsi="Angsana New"/>
          <w:sz w:val="32"/>
          <w:szCs w:val="32"/>
        </w:rPr>
        <w:t>4</w:t>
      </w:r>
      <w:r w:rsidRPr="0056753C">
        <w:rPr>
          <w:rFonts w:ascii="Angsana New" w:hAnsi="Angsana New"/>
          <w:sz w:val="32"/>
          <w:szCs w:val="32"/>
          <w:cs/>
        </w:rPr>
        <w:t xml:space="preserve"> ของปี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ค่าความนิยมจากความไม่แน่นอนของสถานการณ์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sz w:val="32"/>
          <w:szCs w:val="32"/>
        </w:rPr>
        <w:t xml:space="preserve">2019 </w:t>
      </w:r>
      <w:r w:rsidRPr="0056753C">
        <w:rPr>
          <w:rFonts w:ascii="Angsana New" w:hAnsi="Angsana New"/>
          <w:sz w:val="32"/>
          <w:szCs w:val="32"/>
          <w:cs/>
        </w:rPr>
        <w:t xml:space="preserve">แล้ว ดังนั้น ในการจัดทำงบการเงินสำหรับปีสิ้นสุดวันที่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>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เฉพาะเรื่องการด้อยค่าของค่าความนิยม 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:rsidR="00F53CBD" w:rsidRPr="0056753C" w:rsidRDefault="00083731" w:rsidP="001B1D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อย่างไรก็ตาม กลุ่มบริษัทยังคงเลือกนำ</w:t>
      </w:r>
      <w:r w:rsidR="00F53CBD" w:rsidRPr="0056753C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56753C">
        <w:rPr>
          <w:rFonts w:ascii="Angsana New" w:hAnsi="Angsana New"/>
          <w:sz w:val="32"/>
          <w:szCs w:val="32"/>
          <w:cs/>
        </w:rPr>
        <w:t>สำหรับเรื่องดังต่อไปนี้มาถือปฏิบัติอยู่</w:t>
      </w:r>
    </w:p>
    <w:bookmarkEnd w:id="1"/>
    <w:p w:rsidR="00F53CBD" w:rsidRPr="0056753C" w:rsidRDefault="00F53CBD" w:rsidP="001B1DFD">
      <w:pPr>
        <w:pStyle w:val="ListParagraph"/>
        <w:numPr>
          <w:ilvl w:val="0"/>
          <w:numId w:val="2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6753C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56753C">
        <w:rPr>
          <w:rFonts w:ascii="Angsana New" w:hAnsi="Angsana New" w:cs="Angsana New"/>
          <w:sz w:val="32"/>
          <w:szCs w:val="32"/>
        </w:rPr>
        <w:t xml:space="preserve">COVID-19 </w:t>
      </w:r>
      <w:r w:rsidRPr="0056753C">
        <w:rPr>
          <w:rFonts w:ascii="Angsana New" w:hAnsi="Angsana New" w:cs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083731" w:rsidRPr="0056753C" w:rsidRDefault="005F089E" w:rsidP="001B1D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D21A4A" w:rsidRPr="00CE63CF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="00FB599F">
        <w:rPr>
          <w:rFonts w:ascii="Angsana New" w:hAnsi="Angsana New" w:hint="cs"/>
          <w:sz w:val="32"/>
          <w:szCs w:val="32"/>
          <w:cs/>
        </w:rPr>
        <w:t>แล้วเห็นว่า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D21A4A" w:rsidRPr="00CE63CF">
        <w:rPr>
          <w:rFonts w:ascii="Angsana New" w:hAnsi="Angsana New" w:hint="cs"/>
          <w:spacing w:val="-4"/>
          <w:sz w:val="32"/>
          <w:szCs w:val="32"/>
          <w:cs/>
        </w:rPr>
        <w:t>นำมาตรการผ่อนปรนชั่วคราวสำหรับทางเลือกเพิ่มเติมทางการบัญชีสำหรับเรื่อง</w:t>
      </w:r>
      <w:r w:rsidR="00D21A4A" w:rsidRPr="00CE63CF">
        <w:rPr>
          <w:rFonts w:ascii="Angsana New" w:hAnsi="Angsana New"/>
          <w:spacing w:val="-4"/>
          <w:sz w:val="32"/>
          <w:szCs w:val="32"/>
          <w:cs/>
        </w:rPr>
        <w:t>การลดค่าเช่าตามสัญญาจากผู้ให้เช่า</w:t>
      </w:r>
      <w:r w:rsidR="00D21A4A" w:rsidRPr="00CE63CF">
        <w:rPr>
          <w:rFonts w:ascii="Angsana New" w:hAnsi="Angsana New" w:hint="cs"/>
          <w:spacing w:val="-4"/>
          <w:sz w:val="32"/>
          <w:szCs w:val="32"/>
          <w:cs/>
        </w:rPr>
        <w:t>มาถือปฏิบัติ</w:t>
      </w:r>
      <w:r w:rsidR="00D21A4A" w:rsidRPr="00CE63CF">
        <w:rPr>
          <w:rFonts w:ascii="Angsana New" w:hAnsi="Angsana New" w:hint="cs"/>
          <w:sz w:val="32"/>
          <w:szCs w:val="32"/>
          <w:cs/>
        </w:rPr>
        <w:t>ไม่มีผลกระทบอย่างมีสาระสำคัญต่องบการเงินของกลุ่มบริษัท</w:t>
      </w:r>
    </w:p>
    <w:p w:rsidR="001B1DFD" w:rsidRPr="0056753C" w:rsidRDefault="001B1D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" w:name="_Hlk54204386"/>
      <w:r w:rsidRPr="0056753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53CBD" w:rsidRPr="0056753C" w:rsidRDefault="00F53CBD" w:rsidP="001B1DFD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lastRenderedPageBreak/>
        <w:t>ข</w:t>
      </w:r>
      <w:r w:rsidRPr="0056753C">
        <w:rPr>
          <w:rFonts w:ascii="Angsana New" w:hAnsi="Angsana New"/>
          <w:b/>
          <w:bCs/>
          <w:sz w:val="32"/>
          <w:szCs w:val="32"/>
        </w:rPr>
        <w:t>)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6753C">
        <w:rPr>
          <w:rFonts w:ascii="Angsana New" w:hAnsi="Angsana New"/>
          <w:b/>
          <w:bCs/>
          <w:sz w:val="32"/>
          <w:szCs w:val="32"/>
        </w:rPr>
        <w:t>1</w:t>
      </w:r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56753C">
        <w:rPr>
          <w:rFonts w:ascii="Angsana New" w:hAnsi="Angsana New"/>
          <w:b/>
          <w:bCs/>
          <w:sz w:val="32"/>
          <w:szCs w:val="32"/>
        </w:rPr>
        <w:t>2564</w:t>
      </w:r>
    </w:p>
    <w:p w:rsidR="00F53CBD" w:rsidRPr="0056753C" w:rsidRDefault="00F53CBD" w:rsidP="001B1DF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F26BE">
        <w:rPr>
          <w:rFonts w:ascii="Angsana New" w:hAnsi="Angsana New" w:hint="cs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</w:rPr>
        <w:t xml:space="preserve">1 </w:t>
      </w:r>
      <w:r w:rsidRPr="0056753C">
        <w:rPr>
          <w:rFonts w:ascii="Angsana New" w:hAnsi="Angsana New"/>
          <w:sz w:val="32"/>
          <w:szCs w:val="32"/>
          <w:cs/>
        </w:rPr>
        <w:t xml:space="preserve">มกราคม </w:t>
      </w:r>
      <w:r w:rsidRPr="0056753C">
        <w:rPr>
          <w:rFonts w:ascii="Angsana New" w:hAnsi="Angsana New"/>
          <w:sz w:val="32"/>
          <w:szCs w:val="32"/>
        </w:rPr>
        <w:t xml:space="preserve">2564 </w:t>
      </w:r>
      <w:r w:rsidRPr="0056753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:rsidR="00F53CBD" w:rsidRPr="0056753C" w:rsidRDefault="00F53CBD" w:rsidP="001B1DF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</w:t>
      </w:r>
      <w:r w:rsidR="00FF26BE" w:rsidRPr="00FF26BE">
        <w:rPr>
          <w:rFonts w:ascii="Angsana New" w:hAnsi="Angsana New" w:hint="cs"/>
          <w:sz w:val="32"/>
          <w:szCs w:val="32"/>
          <w:cs/>
        </w:rPr>
        <w:t>พิจารณา</w:t>
      </w:r>
      <w:r w:rsidR="00FF26BE" w:rsidRPr="00FF26BE">
        <w:rPr>
          <w:rFonts w:ascii="Angsana New" w:hAnsi="Angsana New"/>
          <w:sz w:val="32"/>
          <w:szCs w:val="32"/>
          <w:cs/>
        </w:rPr>
        <w:t>ว่ามาตรฐานดังกล่าวจะไม่มีผลกระทบอย่าง</w:t>
      </w:r>
      <w:r w:rsidR="00FF26BE" w:rsidRPr="00FF26BE">
        <w:rPr>
          <w:rFonts w:ascii="Angsana New" w:hAnsi="Angsana New" w:hint="cs"/>
          <w:sz w:val="32"/>
          <w:szCs w:val="32"/>
          <w:cs/>
        </w:rPr>
        <w:t>มี</w:t>
      </w:r>
      <w:r w:rsidR="00FF26BE" w:rsidRPr="00FF26BE">
        <w:rPr>
          <w:rFonts w:ascii="Angsana New" w:hAnsi="Angsana New"/>
          <w:sz w:val="32"/>
          <w:szCs w:val="32"/>
          <w:cs/>
        </w:rPr>
        <w:t>สาระสำคัญต่อ</w:t>
      </w:r>
      <w:r w:rsidR="00FF26B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F26BE" w:rsidRPr="00FF26BE">
        <w:rPr>
          <w:rFonts w:ascii="Angsana New" w:hAnsi="Angsana New"/>
          <w:sz w:val="32"/>
          <w:szCs w:val="32"/>
          <w:cs/>
        </w:rPr>
        <w:t>งบการเงินของกลุ่มบริษัทในปีที่เริ่มนำมาตรฐานดังกล่าวมาถือปฏิบัติ</w:t>
      </w:r>
    </w:p>
    <w:p w:rsidR="00F53CBD" w:rsidRPr="0056753C" w:rsidRDefault="00F53CBD" w:rsidP="001B1DFD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4.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F53CBD" w:rsidRPr="0056753C" w:rsidRDefault="00F53CBD" w:rsidP="001B1DF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DC4125"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6753C">
        <w:rPr>
          <w:rFonts w:ascii="Angsana New" w:hAnsi="Angsana New"/>
          <w:sz w:val="32"/>
          <w:szCs w:val="32"/>
        </w:rPr>
        <w:t>16</w:t>
      </w:r>
      <w:r w:rsidRPr="0056753C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DC4125" w:rsidRPr="0056753C">
        <w:rPr>
          <w:rFonts w:ascii="Angsana New" w:hAnsi="Angsana New"/>
          <w:sz w:val="32"/>
          <w:szCs w:val="32"/>
          <w:cs/>
        </w:rPr>
        <w:t>ปี</w:t>
      </w:r>
      <w:r w:rsidRPr="0056753C">
        <w:rPr>
          <w:rFonts w:ascii="Angsana New" w:hAnsi="Angsana New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F53CBD" w:rsidRPr="0056753C" w:rsidRDefault="00D844C4" w:rsidP="001B1D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ผลกระทบจากการเปลี่ยนแปลงนโยบายการบัญชีต่องบแสดงฐานะการเงิน ณ ต้นปี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  <w:r w:rsidR="00F53CBD" w:rsidRPr="0056753C">
        <w:rPr>
          <w:rFonts w:ascii="Angsana New" w:hAnsi="Angsana New"/>
          <w:sz w:val="32"/>
          <w:szCs w:val="32"/>
        </w:rPr>
        <w:tab/>
      </w:r>
    </w:p>
    <w:p w:rsidR="001B1DFD" w:rsidRPr="0056753C" w:rsidRDefault="001B1DFD">
      <w:r w:rsidRPr="0056753C">
        <w:br w:type="page"/>
      </w:r>
    </w:p>
    <w:tbl>
      <w:tblPr>
        <w:tblW w:w="9234" w:type="dxa"/>
        <w:tblInd w:w="558" w:type="dxa"/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F53CBD" w:rsidRPr="0056753C" w:rsidTr="00DC4125">
        <w:trPr>
          <w:tblHeader/>
        </w:trPr>
        <w:tc>
          <w:tcPr>
            <w:tcW w:w="9234" w:type="dxa"/>
            <w:gridSpan w:val="5"/>
            <w:hideMark/>
          </w:tcPr>
          <w:p w:rsidR="00F53CBD" w:rsidRPr="0056753C" w:rsidRDefault="00F53CBD" w:rsidP="00AC60D1">
            <w:pPr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lastRenderedPageBreak/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Pr="0056753C">
              <w:rPr>
                <w:rFonts w:ascii="Angsana New" w:hAnsi="Angsana New"/>
                <w:sz w:val="28"/>
              </w:rPr>
              <w:t>: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</w:tr>
      <w:tr w:rsidR="00F53CBD" w:rsidRPr="0056753C" w:rsidTr="00DC4125">
        <w:trPr>
          <w:tblHeader/>
        </w:trPr>
        <w:tc>
          <w:tcPr>
            <w:tcW w:w="3330" w:type="dxa"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:rsidR="00F53CBD" w:rsidRPr="0056753C" w:rsidRDefault="00F53CBD" w:rsidP="00AC6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53CBD" w:rsidRPr="0056753C" w:rsidTr="00DC4125">
        <w:trPr>
          <w:tblHeader/>
        </w:trPr>
        <w:tc>
          <w:tcPr>
            <w:tcW w:w="3330" w:type="dxa"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hideMark/>
          </w:tcPr>
          <w:p w:rsidR="00F53CBD" w:rsidRPr="0056753C" w:rsidRDefault="00F53CBD" w:rsidP="00AC6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53CBD" w:rsidRPr="0056753C" w:rsidTr="00DC4125">
        <w:trPr>
          <w:tblHeader/>
        </w:trPr>
        <w:tc>
          <w:tcPr>
            <w:tcW w:w="3330" w:type="dxa"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F53CBD" w:rsidRPr="0056753C" w:rsidRDefault="00F53CBD" w:rsidP="00AC60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F53CBD" w:rsidRPr="0056753C" w:rsidRDefault="00F53CBD" w:rsidP="00AC6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F53CBD" w:rsidRPr="0056753C" w:rsidRDefault="00F53CBD" w:rsidP="00AC6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มาตรฐาน</w:t>
            </w:r>
            <w:r w:rsidRPr="0056753C">
              <w:rPr>
                <w:rFonts w:ascii="Angsana New" w:hAnsi="Angsana New"/>
                <w:sz w:val="28"/>
              </w:rPr>
              <w:t xml:space="preserve">           </w:t>
            </w:r>
            <w:r w:rsidRPr="0056753C">
              <w:rPr>
                <w:rFonts w:ascii="Angsana New" w:hAnsi="Angsana New"/>
                <w:sz w:val="28"/>
                <w:cs/>
              </w:rPr>
              <w:t>การรายงาน</w:t>
            </w:r>
            <w:r w:rsidRPr="0056753C">
              <w:rPr>
                <w:rFonts w:ascii="Angsana New" w:hAnsi="Angsana New"/>
                <w:sz w:val="28"/>
              </w:rPr>
              <w:t xml:space="preserve">         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ทางการเงิน ฉบับที่ </w:t>
            </w:r>
            <w:r w:rsidRPr="0056753C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F53CBD" w:rsidRPr="0056753C" w:rsidRDefault="00F53CBD" w:rsidP="00AC60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 xml:space="preserve">1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AC60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7,225,069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(7,225,069)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7,313,050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7,313,050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191,142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(87,981)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103,161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1,218,838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1,218,838</w:t>
            </w:r>
          </w:p>
        </w:tc>
      </w:tr>
      <w:tr w:rsidR="00F53CBD" w:rsidRPr="0056753C" w:rsidTr="00DC4125">
        <w:tc>
          <w:tcPr>
            <w:tcW w:w="3330" w:type="dxa"/>
            <w:vAlign w:val="bottom"/>
          </w:tcPr>
          <w:p w:rsidR="00F53CBD" w:rsidRPr="0056753C" w:rsidRDefault="00F53CBD" w:rsidP="00AC60D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1,218,838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(1,218,838)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  <w:vAlign w:val="bottom"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3,769,144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(26,974)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3,742,170</w:t>
            </w:r>
          </w:p>
        </w:tc>
      </w:tr>
      <w:tr w:rsidR="00F53CBD" w:rsidRPr="0056753C" w:rsidTr="00DC4125">
        <w:tc>
          <w:tcPr>
            <w:tcW w:w="3330" w:type="dxa"/>
            <w:vAlign w:val="bottom"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976,996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(23,709)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953,287</w:t>
            </w:r>
          </w:p>
        </w:tc>
      </w:tr>
      <w:tr w:rsidR="00F53CBD" w:rsidRPr="0056753C" w:rsidTr="00DC4125">
        <w:tc>
          <w:tcPr>
            <w:tcW w:w="3330" w:type="dxa"/>
            <w:vAlign w:val="bottom"/>
            <w:hideMark/>
          </w:tcPr>
          <w:p w:rsidR="00F53CBD" w:rsidRPr="0056753C" w:rsidRDefault="00F53CBD" w:rsidP="00AC60D1">
            <w:pPr>
              <w:rPr>
                <w:rFonts w:ascii="Angsana New" w:hAnsi="Angsana New"/>
                <w:spacing w:val="-6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4,434,166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4,434,166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AC60D1">
            <w:pPr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205,965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(205,965)</w:t>
            </w: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spacing w:before="120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1,088,852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1,088,852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12,850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(12,850)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หนี้สินตามสัญญาเช่า </w:t>
            </w:r>
            <w:r w:rsidRPr="0056753C">
              <w:rPr>
                <w:rFonts w:ascii="Angsana New" w:hAnsi="Angsana New"/>
                <w:sz w:val="28"/>
              </w:rPr>
              <w:t>-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2,955,203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2,955,203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38,503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(38,503)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AC60D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21,462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184,816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AC60D1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206,278</w:t>
            </w:r>
          </w:p>
        </w:tc>
      </w:tr>
    </w:tbl>
    <w:p w:rsidR="00F53CBD" w:rsidRPr="0056753C" w:rsidRDefault="00F53CBD" w:rsidP="00F53CBD">
      <w:pPr>
        <w:rPr>
          <w:rFonts w:ascii="Angsana New" w:hAnsi="Angsana New"/>
        </w:rPr>
      </w:pPr>
      <w:r w:rsidRPr="0056753C">
        <w:rPr>
          <w:rFonts w:ascii="Angsana New" w:hAnsi="Angsana New"/>
        </w:rPr>
        <w:br w:type="page"/>
      </w:r>
    </w:p>
    <w:tbl>
      <w:tblPr>
        <w:tblW w:w="9234" w:type="dxa"/>
        <w:tblInd w:w="558" w:type="dxa"/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F53CBD" w:rsidRPr="0056753C" w:rsidTr="00DC4125">
        <w:trPr>
          <w:tblHeader/>
        </w:trPr>
        <w:tc>
          <w:tcPr>
            <w:tcW w:w="9234" w:type="dxa"/>
            <w:gridSpan w:val="5"/>
            <w:hideMark/>
          </w:tcPr>
          <w:p w:rsidR="00F53CBD" w:rsidRPr="0056753C" w:rsidRDefault="00F53CBD" w:rsidP="00DC4125">
            <w:pPr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lastRenderedPageBreak/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Pr="0056753C">
              <w:rPr>
                <w:rFonts w:ascii="Angsana New" w:hAnsi="Angsana New"/>
                <w:sz w:val="28"/>
              </w:rPr>
              <w:t>: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</w:tr>
      <w:tr w:rsidR="00F53CBD" w:rsidRPr="0056753C" w:rsidTr="00DC4125">
        <w:trPr>
          <w:tblHeader/>
        </w:trPr>
        <w:tc>
          <w:tcPr>
            <w:tcW w:w="3330" w:type="dxa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53CBD" w:rsidRPr="0056753C" w:rsidTr="00DC4125">
        <w:trPr>
          <w:tblHeader/>
        </w:trPr>
        <w:tc>
          <w:tcPr>
            <w:tcW w:w="3330" w:type="dxa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hideMark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53CBD" w:rsidRPr="0056753C" w:rsidTr="00DC4125">
        <w:trPr>
          <w:tblHeader/>
        </w:trPr>
        <w:tc>
          <w:tcPr>
            <w:tcW w:w="3330" w:type="dxa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hideMark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มาตรฐาน</w:t>
            </w:r>
            <w:r w:rsidRPr="0056753C">
              <w:rPr>
                <w:rFonts w:ascii="Angsana New" w:hAnsi="Angsana New"/>
                <w:sz w:val="28"/>
              </w:rPr>
              <w:t xml:space="preserve">         </w:t>
            </w:r>
            <w:r w:rsidRPr="0056753C">
              <w:rPr>
                <w:rFonts w:ascii="Angsana New" w:hAnsi="Angsana New"/>
                <w:sz w:val="28"/>
                <w:cs/>
              </w:rPr>
              <w:t>การรายงาน</w:t>
            </w:r>
            <w:r w:rsidRPr="0056753C">
              <w:rPr>
                <w:rFonts w:ascii="Angsana New" w:hAnsi="Angsana New"/>
                <w:sz w:val="28"/>
              </w:rPr>
              <w:t xml:space="preserve">       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ทางการเงิน ฉบับที่ </w:t>
            </w:r>
            <w:r w:rsidRPr="0056753C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 xml:space="preserve">1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6,437,427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(6,437,427)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6,525,408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6,525,408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152,450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(87,981)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64,469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1,218,838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1,218,838</w:t>
            </w:r>
          </w:p>
        </w:tc>
      </w:tr>
      <w:tr w:rsidR="00F53CBD" w:rsidRPr="0056753C" w:rsidTr="00DC4125">
        <w:tc>
          <w:tcPr>
            <w:tcW w:w="3330" w:type="dxa"/>
            <w:vAlign w:val="bottom"/>
          </w:tcPr>
          <w:p w:rsidR="00F53CBD" w:rsidRPr="0056753C" w:rsidRDefault="00F53CBD" w:rsidP="00DC412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1,218,838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(1,218,838)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  <w:vAlign w:val="bottom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2,866,866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(22,151)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2,844,715</w:t>
            </w:r>
          </w:p>
        </w:tc>
      </w:tr>
      <w:tr w:rsidR="00F53CBD" w:rsidRPr="0056753C" w:rsidTr="00DC4125">
        <w:tc>
          <w:tcPr>
            <w:tcW w:w="3330" w:type="dxa"/>
            <w:vAlign w:val="bottom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115,345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(23,709)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91,636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rPr>
                <w:rFonts w:ascii="Angsana New" w:hAnsi="Angsana New"/>
                <w:spacing w:val="-6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3,421,087</w:t>
            </w: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3,421,087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193,374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(193,374)</w:t>
            </w: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DC412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846,009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846,009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12,850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(12,850)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  <w:hideMark/>
          </w:tcPr>
          <w:p w:rsidR="00F53CBD" w:rsidRPr="0056753C" w:rsidRDefault="00F53CBD" w:rsidP="00DC412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DC4125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หนี้สินตามสัญญาเช่า </w:t>
            </w:r>
            <w:r w:rsidRPr="0056753C">
              <w:rPr>
                <w:rFonts w:ascii="Angsana New" w:hAnsi="Angsana New"/>
                <w:sz w:val="28"/>
              </w:rPr>
              <w:t>-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2,258,131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2,258,131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DC4125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38,503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(38,503)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F53CBD" w:rsidRPr="0056753C" w:rsidTr="00DC4125">
        <w:tc>
          <w:tcPr>
            <w:tcW w:w="3330" w:type="dxa"/>
          </w:tcPr>
          <w:p w:rsidR="00F53CBD" w:rsidRPr="0056753C" w:rsidRDefault="00F53CBD" w:rsidP="00DC4125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21,663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129,066</w:t>
            </w:r>
          </w:p>
        </w:tc>
        <w:tc>
          <w:tcPr>
            <w:tcW w:w="1482" w:type="dxa"/>
            <w:vAlign w:val="bottom"/>
          </w:tcPr>
          <w:p w:rsidR="00F53CBD" w:rsidRPr="0056753C" w:rsidRDefault="00F53CBD" w:rsidP="00DC4125">
            <w:pPr>
              <w:tabs>
                <w:tab w:val="decimal" w:pos="1153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150,729</w:t>
            </w:r>
          </w:p>
        </w:tc>
      </w:tr>
    </w:tbl>
    <w:p w:rsidR="00F53CBD" w:rsidRPr="0056753C" w:rsidRDefault="00F53CBD" w:rsidP="00F53CB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  <w:r w:rsidRPr="0056753C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F53CBD" w:rsidRPr="0056753C" w:rsidRDefault="00F53CBD" w:rsidP="00F53C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753C">
        <w:rPr>
          <w:rFonts w:ascii="Angsana New" w:hAnsi="Angsana New"/>
          <w:sz w:val="32"/>
          <w:szCs w:val="32"/>
        </w:rPr>
        <w:t xml:space="preserve">1 </w:t>
      </w:r>
      <w:r w:rsidRPr="0056753C">
        <w:rPr>
          <w:rFonts w:ascii="Angsana New" w:hAnsi="Angsana New"/>
          <w:sz w:val="32"/>
          <w:szCs w:val="32"/>
          <w:cs/>
        </w:rPr>
        <w:t xml:space="preserve">มกราคม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56753C">
        <w:rPr>
          <w:rFonts w:ascii="Angsana New" w:hAnsi="Angsana New"/>
          <w:sz w:val="32"/>
          <w:szCs w:val="32"/>
        </w:rPr>
        <w:t xml:space="preserve">9 </w:t>
      </w:r>
      <w:r w:rsidRPr="0056753C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9288" w:type="dxa"/>
        <w:tblInd w:w="630" w:type="dxa"/>
        <w:tblLook w:val="04A0" w:firstRow="1" w:lastRow="0" w:firstColumn="1" w:lastColumn="0" w:noHBand="0" w:noVBand="1"/>
      </w:tblPr>
      <w:tblGrid>
        <w:gridCol w:w="3078"/>
        <w:gridCol w:w="1242"/>
        <w:gridCol w:w="1242"/>
        <w:gridCol w:w="1242"/>
        <w:gridCol w:w="1242"/>
        <w:gridCol w:w="1242"/>
      </w:tblGrid>
      <w:tr w:rsidR="00F53CBD" w:rsidRPr="0056753C" w:rsidTr="00DC4125">
        <w:trPr>
          <w:trHeight w:val="374"/>
          <w:tblHeader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F53CBD" w:rsidRPr="0056753C" w:rsidRDefault="00F53CBD" w:rsidP="00DC4125">
            <w:pPr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หน่วย</w:t>
            </w:r>
            <w:r w:rsidRPr="0056753C">
              <w:rPr>
                <w:rFonts w:ascii="Angsana New" w:hAnsi="Angsana New"/>
                <w:szCs w:val="24"/>
              </w:rPr>
              <w:t>: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F53CBD" w:rsidRPr="0056753C" w:rsidTr="00DC4125">
        <w:trPr>
          <w:trHeight w:val="374"/>
          <w:tblHeader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53CBD" w:rsidRPr="0056753C" w:rsidTr="00DC4125">
        <w:trPr>
          <w:trHeight w:val="374"/>
          <w:tblHeader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มูลค่าตามบัญชีเดิม</w:t>
            </w:r>
          </w:p>
        </w:tc>
        <w:tc>
          <w:tcPr>
            <w:tcW w:w="4968" w:type="dxa"/>
            <w:gridSpan w:val="4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6753C">
              <w:rPr>
                <w:rFonts w:ascii="Angsana New" w:hAnsi="Angsana New"/>
                <w:szCs w:val="24"/>
              </w:rPr>
              <w:t>9</w:t>
            </w:r>
          </w:p>
        </w:tc>
      </w:tr>
      <w:tr w:rsidR="00F53CBD" w:rsidRPr="0056753C" w:rsidTr="00DC4125">
        <w:trPr>
          <w:trHeight w:val="720"/>
          <w:tblHeader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ราคาทุน</w:t>
            </w:r>
            <w:r w:rsidRPr="0056753C">
              <w:rPr>
                <w:rFonts w:ascii="Angsana New" w:hAnsi="Angsana New"/>
                <w:szCs w:val="24"/>
                <w:cs/>
              </w:rPr>
              <w:br/>
              <w:t>ตัดจำหน่าย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right="-190" w:hanging="174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56753C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hanging="174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808,108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808,108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808,108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hanging="174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157,845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157,845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157,845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hanging="174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7,313,050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7,313,050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7,313,050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hanging="174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1,218,838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918,588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300,250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1,218,838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hanging="17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9,497,841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7,313,050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918,588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1,266,203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9,497,841</w:t>
            </w:r>
          </w:p>
        </w:tc>
      </w:tr>
    </w:tbl>
    <w:p w:rsidR="00F53CBD" w:rsidRPr="0056753C" w:rsidRDefault="00F53CBD" w:rsidP="00F53CBD">
      <w:pPr>
        <w:rPr>
          <w:rFonts w:ascii="Angsana New" w:hAnsi="Angsana New"/>
        </w:rPr>
      </w:pPr>
    </w:p>
    <w:tbl>
      <w:tblPr>
        <w:tblW w:w="9280" w:type="dxa"/>
        <w:tblInd w:w="630" w:type="dxa"/>
        <w:tblLook w:val="04A0" w:firstRow="1" w:lastRow="0" w:firstColumn="1" w:lastColumn="0" w:noHBand="0" w:noVBand="1"/>
      </w:tblPr>
      <w:tblGrid>
        <w:gridCol w:w="3078"/>
        <w:gridCol w:w="1125"/>
        <w:gridCol w:w="1269"/>
        <w:gridCol w:w="1269"/>
        <w:gridCol w:w="1269"/>
        <w:gridCol w:w="1270"/>
      </w:tblGrid>
      <w:tr w:rsidR="00F53CBD" w:rsidRPr="0056753C" w:rsidTr="00DC4125">
        <w:trPr>
          <w:trHeight w:val="374"/>
          <w:tblHeader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02" w:type="dxa"/>
            <w:gridSpan w:val="5"/>
            <w:shd w:val="clear" w:color="auto" w:fill="auto"/>
          </w:tcPr>
          <w:p w:rsidR="00F53CBD" w:rsidRPr="0056753C" w:rsidRDefault="00F53CBD" w:rsidP="00DC4125">
            <w:pPr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หน่วย</w:t>
            </w:r>
            <w:r w:rsidRPr="0056753C">
              <w:rPr>
                <w:rFonts w:ascii="Angsana New" w:hAnsi="Angsana New"/>
                <w:szCs w:val="24"/>
              </w:rPr>
              <w:t>: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F53CBD" w:rsidRPr="0056753C" w:rsidTr="00DC4125">
        <w:trPr>
          <w:trHeight w:val="374"/>
          <w:tblHeader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202" w:type="dxa"/>
            <w:gridSpan w:val="5"/>
            <w:shd w:val="clear" w:color="auto" w:fill="auto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53CBD" w:rsidRPr="0056753C" w:rsidTr="00DC4125">
        <w:trPr>
          <w:trHeight w:val="374"/>
          <w:tblHeader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มูลค่าตามบัญชีเดิม</w:t>
            </w:r>
          </w:p>
        </w:tc>
        <w:tc>
          <w:tcPr>
            <w:tcW w:w="5077" w:type="dxa"/>
            <w:gridSpan w:val="4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6753C">
              <w:rPr>
                <w:rFonts w:ascii="Angsana New" w:hAnsi="Angsana New"/>
                <w:szCs w:val="24"/>
              </w:rPr>
              <w:t>9</w:t>
            </w:r>
          </w:p>
        </w:tc>
      </w:tr>
      <w:tr w:rsidR="00F53CBD" w:rsidRPr="0056753C" w:rsidTr="00DC4125">
        <w:trPr>
          <w:trHeight w:val="720"/>
          <w:tblHeader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ราคาทุน</w:t>
            </w:r>
            <w:r w:rsidRPr="0056753C">
              <w:rPr>
                <w:rFonts w:ascii="Angsana New" w:hAnsi="Angsana New"/>
                <w:szCs w:val="24"/>
                <w:cs/>
              </w:rPr>
              <w:br/>
              <w:t>ตัดจำหน่าย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ind w:right="-100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56753C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125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508,643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508,643</w:t>
            </w:r>
          </w:p>
        </w:tc>
        <w:tc>
          <w:tcPr>
            <w:tcW w:w="1270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508,643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276,425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276,425</w:t>
            </w:r>
          </w:p>
        </w:tc>
        <w:tc>
          <w:tcPr>
            <w:tcW w:w="1270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276,425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hanging="174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6,525,408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6,525,408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:rsidR="00F53CBD" w:rsidRPr="0056753C" w:rsidRDefault="00F53CBD" w:rsidP="00DC4125">
            <w:pP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6,525,408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  <w:vAlign w:val="bottom"/>
          </w:tcPr>
          <w:p w:rsidR="00F53CBD" w:rsidRPr="0056753C" w:rsidRDefault="00F53CBD" w:rsidP="00DC4125">
            <w:pPr>
              <w:ind w:left="174" w:hanging="174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  <w:shd w:val="clear" w:color="auto" w:fill="auto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1,218,838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918,588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300,250</w:t>
            </w:r>
          </w:p>
        </w:tc>
        <w:tc>
          <w:tcPr>
            <w:tcW w:w="1270" w:type="dxa"/>
            <w:shd w:val="clear" w:color="auto" w:fill="auto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1,218,838</w:t>
            </w:r>
          </w:p>
        </w:tc>
      </w:tr>
      <w:tr w:rsidR="00F53CBD" w:rsidRPr="0056753C" w:rsidTr="00DC4125">
        <w:trPr>
          <w:trHeight w:val="374"/>
        </w:trPr>
        <w:tc>
          <w:tcPr>
            <w:tcW w:w="3078" w:type="dxa"/>
            <w:shd w:val="clear" w:color="auto" w:fill="auto"/>
          </w:tcPr>
          <w:p w:rsidR="00F53CBD" w:rsidRPr="0056753C" w:rsidRDefault="00F53CBD" w:rsidP="00DC4125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25" w:type="dxa"/>
            <w:shd w:val="clear" w:color="auto" w:fill="auto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8,529,314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6,525,408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918,588</w:t>
            </w:r>
          </w:p>
        </w:tc>
        <w:tc>
          <w:tcPr>
            <w:tcW w:w="1269" w:type="dxa"/>
            <w:shd w:val="clear" w:color="auto" w:fill="auto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1,085,318</w:t>
            </w:r>
          </w:p>
        </w:tc>
        <w:tc>
          <w:tcPr>
            <w:tcW w:w="1270" w:type="dxa"/>
            <w:shd w:val="clear" w:color="auto" w:fill="auto"/>
          </w:tcPr>
          <w:p w:rsidR="00F53CBD" w:rsidRPr="0056753C" w:rsidRDefault="00F53CBD" w:rsidP="00DC4125">
            <w:pPr>
              <w:pBdr>
                <w:bottom w:val="double" w:sz="4" w:space="1" w:color="auto"/>
              </w:pBdr>
              <w:tabs>
                <w:tab w:val="decimal" w:pos="752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8,529,314</w:t>
            </w:r>
          </w:p>
        </w:tc>
      </w:tr>
    </w:tbl>
    <w:p w:rsidR="001B1DFD" w:rsidRPr="0056753C" w:rsidRDefault="001B1DFD" w:rsidP="001B1DFD">
      <w:pPr>
        <w:spacing w:before="240" w:after="120"/>
        <w:ind w:left="540"/>
        <w:jc w:val="thaiDistribute"/>
        <w:rPr>
          <w:rFonts w:ascii="Angsana New" w:hAnsi="Angsana New"/>
          <w:b/>
          <w:bCs/>
          <w:sz w:val="2"/>
          <w:szCs w:val="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753C">
        <w:rPr>
          <w:rFonts w:ascii="Angsana New" w:hAnsi="Angsana New"/>
          <w:sz w:val="32"/>
          <w:szCs w:val="32"/>
        </w:rPr>
        <w:t xml:space="preserve">1 </w:t>
      </w:r>
      <w:r w:rsidRPr="0056753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F53CBD" w:rsidRPr="0056753C" w:rsidRDefault="00F53CBD" w:rsidP="00F53CB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53CBD" w:rsidRPr="0056753C" w:rsidRDefault="00F53CBD" w:rsidP="00F53CBD">
      <w:pPr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  <w:r w:rsidRPr="0056753C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F53CBD" w:rsidRPr="0056753C" w:rsidRDefault="00F53CBD" w:rsidP="00F53CBD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6753C">
        <w:rPr>
          <w:rFonts w:ascii="Angsana New" w:hAnsi="Angsana New"/>
          <w:sz w:val="32"/>
          <w:szCs w:val="32"/>
        </w:rPr>
        <w:t xml:space="preserve">16 </w:t>
      </w:r>
      <w:r w:rsidRPr="0056753C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56753C">
        <w:rPr>
          <w:rFonts w:ascii="Angsana New" w:hAnsi="Angsana New"/>
          <w:sz w:val="32"/>
          <w:szCs w:val="32"/>
        </w:rPr>
        <w:t xml:space="preserve">1 </w:t>
      </w:r>
      <w:r w:rsidRPr="0056753C">
        <w:rPr>
          <w:rFonts w:ascii="Angsana New" w:hAnsi="Angsana New"/>
          <w:sz w:val="32"/>
          <w:szCs w:val="32"/>
          <w:cs/>
        </w:rPr>
        <w:t xml:space="preserve">มกราคม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6753C">
        <w:rPr>
          <w:rFonts w:ascii="Angsana New" w:hAnsi="Angsana New"/>
          <w:sz w:val="32"/>
          <w:szCs w:val="32"/>
        </w:rPr>
        <w:t xml:space="preserve">16 </w:t>
      </w:r>
      <w:r w:rsidRPr="0056753C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W w:w="9216" w:type="dxa"/>
        <w:tblInd w:w="558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F53CBD" w:rsidRPr="0056753C" w:rsidTr="00DC4125">
        <w:tc>
          <w:tcPr>
            <w:tcW w:w="5760" w:type="dxa"/>
          </w:tcPr>
          <w:p w:rsidR="00F53CBD" w:rsidRPr="0056753C" w:rsidRDefault="00F53CBD" w:rsidP="00DC412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53CBD" w:rsidRPr="0056753C" w:rsidRDefault="00F53CBD" w:rsidP="00DC412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F53CBD" w:rsidRPr="0056753C" w:rsidRDefault="00F53CBD" w:rsidP="00DC4125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>: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3CBD" w:rsidRPr="0056753C" w:rsidTr="00DC4125">
        <w:tc>
          <w:tcPr>
            <w:tcW w:w="5760" w:type="dxa"/>
          </w:tcPr>
          <w:p w:rsidR="00F53CBD" w:rsidRPr="0056753C" w:rsidRDefault="00F53CBD" w:rsidP="00DC412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3CBD" w:rsidRPr="0056753C" w:rsidRDefault="00F53CBD" w:rsidP="00DC412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F53CBD" w:rsidRPr="0056753C" w:rsidRDefault="00F53CBD" w:rsidP="00DC412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F53CBD" w:rsidRPr="0056753C" w:rsidRDefault="00F53CBD" w:rsidP="00DC412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3CBD" w:rsidRPr="0056753C" w:rsidTr="00DC4125">
        <w:tc>
          <w:tcPr>
            <w:tcW w:w="5760" w:type="dxa"/>
            <w:hideMark/>
          </w:tcPr>
          <w:p w:rsidR="00F53CBD" w:rsidRPr="0056753C" w:rsidRDefault="00F53CBD" w:rsidP="00DC4125">
            <w:pPr>
              <w:spacing w:line="400" w:lineRule="exact"/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F53CBD" w:rsidRPr="0056753C" w:rsidRDefault="00F53CBD" w:rsidP="00DC412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3,499,423</w:t>
            </w:r>
          </w:p>
        </w:tc>
        <w:tc>
          <w:tcPr>
            <w:tcW w:w="1728" w:type="dxa"/>
          </w:tcPr>
          <w:p w:rsidR="00F53CBD" w:rsidRPr="0056753C" w:rsidRDefault="00F53CBD" w:rsidP="00DC412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2,810,667</w:t>
            </w:r>
          </w:p>
        </w:tc>
      </w:tr>
      <w:tr w:rsidR="00F53CBD" w:rsidRPr="0056753C" w:rsidTr="00DC4125">
        <w:tc>
          <w:tcPr>
            <w:tcW w:w="5760" w:type="dxa"/>
          </w:tcPr>
          <w:p w:rsidR="00F53CBD" w:rsidRPr="0056753C" w:rsidRDefault="00F53CBD" w:rsidP="00DC412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6753C">
              <w:rPr>
                <w:rFonts w:ascii="Angsana New" w:hAnsi="Angsana New"/>
                <w:sz w:val="32"/>
                <w:szCs w:val="32"/>
              </w:rPr>
              <w:t>: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1728" w:type="dxa"/>
            <w:vAlign w:val="bottom"/>
          </w:tcPr>
          <w:p w:rsidR="00F53CBD" w:rsidRPr="0056753C" w:rsidRDefault="00F53CBD" w:rsidP="00DC412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604,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753C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728" w:type="dxa"/>
            <w:vAlign w:val="bottom"/>
          </w:tcPr>
          <w:p w:rsidR="00F53CBD" w:rsidRPr="0056753C" w:rsidRDefault="00F53CBD" w:rsidP="00DC412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343,630</w:t>
            </w:r>
          </w:p>
        </w:tc>
      </w:tr>
      <w:tr w:rsidR="00C32E1E" w:rsidRPr="0056753C" w:rsidTr="00DC4125">
        <w:tc>
          <w:tcPr>
            <w:tcW w:w="5760" w:type="dxa"/>
            <w:hideMark/>
          </w:tcPr>
          <w:p w:rsidR="00C32E1E" w:rsidRPr="0056753C" w:rsidRDefault="00C32E1E" w:rsidP="00C32E1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753C">
              <w:rPr>
                <w:rFonts w:ascii="Angsana New" w:hAnsi="Angsana New"/>
                <w:sz w:val="32"/>
                <w:szCs w:val="32"/>
              </w:rPr>
              <w:t>: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(810)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(810)</w:t>
            </w:r>
          </w:p>
        </w:tc>
      </w:tr>
      <w:tr w:rsidR="00C32E1E" w:rsidRPr="0056753C" w:rsidTr="00C32E1E">
        <w:tc>
          <w:tcPr>
            <w:tcW w:w="5760" w:type="dxa"/>
          </w:tcPr>
          <w:p w:rsidR="00C32E1E" w:rsidRPr="0056753C" w:rsidRDefault="00C32E1E" w:rsidP="00C32E1E">
            <w:pPr>
              <w:spacing w:line="400" w:lineRule="exact"/>
              <w:ind w:left="439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(110,115)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(100,700)</w:t>
            </w:r>
          </w:p>
        </w:tc>
      </w:tr>
      <w:tr w:rsidR="00C32E1E" w:rsidRPr="0056753C" w:rsidTr="00C32E1E">
        <w:tc>
          <w:tcPr>
            <w:tcW w:w="5760" w:type="dxa"/>
          </w:tcPr>
          <w:p w:rsidR="00C32E1E" w:rsidRPr="0056753C" w:rsidRDefault="00C32E1E" w:rsidP="00C32E1E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C32E1E" w:rsidRPr="0056753C" w:rsidRDefault="00C32E1E" w:rsidP="00C32E1E">
            <w:pPr>
              <w:spacing w:line="40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>16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3,992,702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3,052,787</w:t>
            </w:r>
          </w:p>
        </w:tc>
      </w:tr>
      <w:tr w:rsidR="00C32E1E" w:rsidRPr="0056753C" w:rsidTr="00C32E1E">
        <w:tc>
          <w:tcPr>
            <w:tcW w:w="5760" w:type="dxa"/>
          </w:tcPr>
          <w:p w:rsidR="00C32E1E" w:rsidRPr="0056753C" w:rsidRDefault="00C32E1E" w:rsidP="00C32E1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51,353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51,353</w:t>
            </w:r>
          </w:p>
        </w:tc>
      </w:tr>
      <w:tr w:rsidR="00C32E1E" w:rsidRPr="0056753C" w:rsidTr="00DC4125">
        <w:tc>
          <w:tcPr>
            <w:tcW w:w="5760" w:type="dxa"/>
          </w:tcPr>
          <w:p w:rsidR="00C32E1E" w:rsidRPr="0056753C" w:rsidRDefault="00C32E1E" w:rsidP="00C32E1E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4,044,055</w:t>
            </w:r>
          </w:p>
        </w:tc>
        <w:tc>
          <w:tcPr>
            <w:tcW w:w="1728" w:type="dxa"/>
            <w:vAlign w:val="bottom"/>
          </w:tcPr>
          <w:p w:rsidR="00C32E1E" w:rsidRPr="0056753C" w:rsidRDefault="00C32E1E" w:rsidP="00C32E1E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3,104,140</w:t>
            </w:r>
          </w:p>
        </w:tc>
      </w:tr>
      <w:tr w:rsidR="00E32035" w:rsidRPr="0056753C" w:rsidTr="00DC4125">
        <w:tc>
          <w:tcPr>
            <w:tcW w:w="5760" w:type="dxa"/>
          </w:tcPr>
          <w:p w:rsidR="00E32035" w:rsidRPr="0056753C" w:rsidRDefault="00E32035" w:rsidP="00E320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  <w:vAlign w:val="bottom"/>
          </w:tcPr>
          <w:p w:rsidR="00E32035" w:rsidRPr="0056753C" w:rsidRDefault="00E32035" w:rsidP="00E320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1.39 - 3.18</w:t>
            </w:r>
          </w:p>
        </w:tc>
        <w:tc>
          <w:tcPr>
            <w:tcW w:w="1728" w:type="dxa"/>
            <w:vAlign w:val="bottom"/>
          </w:tcPr>
          <w:p w:rsidR="00E32035" w:rsidRPr="0056753C" w:rsidRDefault="00E32035" w:rsidP="00E320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1.39 - 3.18</w:t>
            </w:r>
          </w:p>
        </w:tc>
      </w:tr>
      <w:tr w:rsidR="00E32035" w:rsidRPr="0056753C" w:rsidTr="00DC4125">
        <w:tc>
          <w:tcPr>
            <w:tcW w:w="5760" w:type="dxa"/>
          </w:tcPr>
          <w:p w:rsidR="00E32035" w:rsidRPr="0056753C" w:rsidRDefault="00E32035" w:rsidP="00E320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E32035" w:rsidRPr="0056753C" w:rsidRDefault="00E32035" w:rsidP="00E3203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E32035" w:rsidRPr="0056753C" w:rsidRDefault="00E32035" w:rsidP="00E3203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2035" w:rsidRPr="0056753C" w:rsidTr="00DC4125">
        <w:tc>
          <w:tcPr>
            <w:tcW w:w="5760" w:type="dxa"/>
            <w:hideMark/>
          </w:tcPr>
          <w:p w:rsidR="00E32035" w:rsidRPr="0056753C" w:rsidRDefault="00E32035" w:rsidP="00E3203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E32035" w:rsidRPr="0056753C" w:rsidRDefault="00E32035" w:rsidP="00E3203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E32035" w:rsidRPr="0056753C" w:rsidRDefault="00E32035" w:rsidP="00E3203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2035" w:rsidRPr="0056753C" w:rsidTr="00DC4125">
        <w:tc>
          <w:tcPr>
            <w:tcW w:w="5760" w:type="dxa"/>
            <w:hideMark/>
          </w:tcPr>
          <w:p w:rsidR="00E32035" w:rsidRPr="0056753C" w:rsidRDefault="00E32035" w:rsidP="00E32035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</w:tcPr>
          <w:p w:rsidR="00E32035" w:rsidRPr="0056753C" w:rsidRDefault="00E32035" w:rsidP="00E3203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1,088,852</w:t>
            </w:r>
          </w:p>
        </w:tc>
        <w:tc>
          <w:tcPr>
            <w:tcW w:w="1728" w:type="dxa"/>
          </w:tcPr>
          <w:p w:rsidR="00E32035" w:rsidRPr="0056753C" w:rsidRDefault="00E32035" w:rsidP="00E3203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846,009</w:t>
            </w:r>
          </w:p>
        </w:tc>
      </w:tr>
      <w:tr w:rsidR="00E32035" w:rsidRPr="0056753C" w:rsidTr="00DC4125">
        <w:tc>
          <w:tcPr>
            <w:tcW w:w="5760" w:type="dxa"/>
            <w:hideMark/>
          </w:tcPr>
          <w:p w:rsidR="00E32035" w:rsidRPr="0056753C" w:rsidRDefault="00E32035" w:rsidP="00E32035">
            <w:pPr>
              <w:spacing w:line="40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</w:tcPr>
          <w:p w:rsidR="00E32035" w:rsidRPr="0056753C" w:rsidRDefault="00E32035" w:rsidP="00E32035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2,955,203</w:t>
            </w:r>
          </w:p>
        </w:tc>
        <w:tc>
          <w:tcPr>
            <w:tcW w:w="1728" w:type="dxa"/>
          </w:tcPr>
          <w:p w:rsidR="00E32035" w:rsidRPr="0056753C" w:rsidRDefault="00E32035" w:rsidP="00E32035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2,258,131</w:t>
            </w:r>
          </w:p>
        </w:tc>
      </w:tr>
      <w:tr w:rsidR="00E32035" w:rsidRPr="0056753C" w:rsidTr="00DC4125">
        <w:tc>
          <w:tcPr>
            <w:tcW w:w="5760" w:type="dxa"/>
          </w:tcPr>
          <w:p w:rsidR="00E32035" w:rsidRPr="0056753C" w:rsidRDefault="00E32035" w:rsidP="00E320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E32035" w:rsidRPr="0056753C" w:rsidRDefault="00E32035" w:rsidP="00E32035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4,044,055</w:t>
            </w:r>
          </w:p>
        </w:tc>
        <w:tc>
          <w:tcPr>
            <w:tcW w:w="1728" w:type="dxa"/>
          </w:tcPr>
          <w:p w:rsidR="00E32035" w:rsidRPr="0056753C" w:rsidRDefault="00E32035" w:rsidP="00E32035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3,104,140</w:t>
            </w:r>
          </w:p>
        </w:tc>
      </w:tr>
    </w:tbl>
    <w:p w:rsidR="00F53CBD" w:rsidRPr="0056753C" w:rsidRDefault="00F53CBD" w:rsidP="00F53CBD">
      <w:pPr>
        <w:spacing w:before="24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6753C">
        <w:rPr>
          <w:rFonts w:ascii="Angsana New" w:hAnsi="Angsana New"/>
          <w:sz w:val="32"/>
          <w:szCs w:val="32"/>
        </w:rPr>
        <w:t>16</w:t>
      </w:r>
      <w:r w:rsidRPr="0056753C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F53CBD" w:rsidRPr="0056753C" w:rsidTr="00DC4125">
        <w:tc>
          <w:tcPr>
            <w:tcW w:w="5760" w:type="dxa"/>
          </w:tcPr>
          <w:p w:rsidR="00F53CBD" w:rsidRPr="0056753C" w:rsidRDefault="00F53CBD" w:rsidP="00DC4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F53CBD" w:rsidRPr="0056753C" w:rsidRDefault="00F53CBD" w:rsidP="00DC4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:rsidR="00F53CBD" w:rsidRPr="0056753C" w:rsidRDefault="00F53CBD" w:rsidP="00DC4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>: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E0165" w:rsidRPr="0056753C" w:rsidTr="00153647">
        <w:tc>
          <w:tcPr>
            <w:tcW w:w="5760" w:type="dxa"/>
            <w:vAlign w:val="bottom"/>
          </w:tcPr>
          <w:p w:rsidR="005E0165" w:rsidRPr="0056753C" w:rsidRDefault="005E0165" w:rsidP="005E0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:rsidR="005E0165" w:rsidRPr="0056753C" w:rsidRDefault="005E0165" w:rsidP="005E0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hideMark/>
          </w:tcPr>
          <w:p w:rsidR="005E0165" w:rsidRPr="0056753C" w:rsidRDefault="005E0165" w:rsidP="005E016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E0165" w:rsidRPr="0056753C" w:rsidRDefault="005E0165" w:rsidP="005E016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E0165" w:rsidRPr="0056753C" w:rsidTr="00DC4125">
        <w:tc>
          <w:tcPr>
            <w:tcW w:w="5760" w:type="dxa"/>
            <w:vAlign w:val="bottom"/>
            <w:hideMark/>
          </w:tcPr>
          <w:p w:rsidR="005E0165" w:rsidRPr="0056753C" w:rsidRDefault="005E0165" w:rsidP="005E016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สิทธิในการใช้พื้นที่</w:t>
            </w:r>
          </w:p>
        </w:tc>
        <w:tc>
          <w:tcPr>
            <w:tcW w:w="1710" w:type="dxa"/>
            <w:vAlign w:val="bottom"/>
          </w:tcPr>
          <w:p w:rsidR="005E0165" w:rsidRPr="0056753C" w:rsidRDefault="005E0165" w:rsidP="005E016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4,388,306</w:t>
            </w:r>
          </w:p>
        </w:tc>
        <w:tc>
          <w:tcPr>
            <w:tcW w:w="1800" w:type="dxa"/>
            <w:vAlign w:val="bottom"/>
          </w:tcPr>
          <w:p w:rsidR="005E0165" w:rsidRPr="0056753C" w:rsidRDefault="005E0165" w:rsidP="005E016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3,375,227</w:t>
            </w:r>
          </w:p>
        </w:tc>
      </w:tr>
      <w:tr w:rsidR="005E0165" w:rsidRPr="0056753C" w:rsidTr="00DC4125">
        <w:tc>
          <w:tcPr>
            <w:tcW w:w="5760" w:type="dxa"/>
            <w:vAlign w:val="bottom"/>
            <w:hideMark/>
          </w:tcPr>
          <w:p w:rsidR="005E0165" w:rsidRPr="0056753C" w:rsidRDefault="005E0165" w:rsidP="005E016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10" w:type="dxa"/>
            <w:vAlign w:val="bottom"/>
          </w:tcPr>
          <w:p w:rsidR="005E0165" w:rsidRPr="0056753C" w:rsidRDefault="005E0165" w:rsidP="005E016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22,151</w:t>
            </w:r>
          </w:p>
        </w:tc>
        <w:tc>
          <w:tcPr>
            <w:tcW w:w="1800" w:type="dxa"/>
            <w:vAlign w:val="bottom"/>
          </w:tcPr>
          <w:p w:rsidR="005E0165" w:rsidRPr="0056753C" w:rsidRDefault="005E0165" w:rsidP="005E0165">
            <w:pP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22,151</w:t>
            </w:r>
          </w:p>
        </w:tc>
      </w:tr>
      <w:tr w:rsidR="005E0165" w:rsidRPr="0056753C" w:rsidTr="00DC4125">
        <w:tc>
          <w:tcPr>
            <w:tcW w:w="5760" w:type="dxa"/>
            <w:vAlign w:val="bottom"/>
            <w:hideMark/>
          </w:tcPr>
          <w:p w:rsidR="005E0165" w:rsidRPr="0056753C" w:rsidRDefault="005E0165" w:rsidP="005E016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vAlign w:val="bottom"/>
          </w:tcPr>
          <w:p w:rsidR="005E0165" w:rsidRPr="0056753C" w:rsidRDefault="005E0165" w:rsidP="005E0165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23,709</w:t>
            </w:r>
          </w:p>
        </w:tc>
        <w:tc>
          <w:tcPr>
            <w:tcW w:w="1800" w:type="dxa"/>
            <w:vAlign w:val="bottom"/>
          </w:tcPr>
          <w:p w:rsidR="005E0165" w:rsidRPr="0056753C" w:rsidRDefault="005E0165" w:rsidP="005E0165">
            <w:pPr>
              <w:pBdr>
                <w:bottom w:val="sing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23,709</w:t>
            </w:r>
          </w:p>
        </w:tc>
      </w:tr>
      <w:tr w:rsidR="005E0165" w:rsidRPr="0056753C" w:rsidTr="00DC4125">
        <w:tc>
          <w:tcPr>
            <w:tcW w:w="5760" w:type="dxa"/>
            <w:vAlign w:val="bottom"/>
            <w:hideMark/>
          </w:tcPr>
          <w:p w:rsidR="005E0165" w:rsidRPr="0056753C" w:rsidRDefault="005E0165" w:rsidP="005E0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  <w:vAlign w:val="bottom"/>
          </w:tcPr>
          <w:p w:rsidR="005E0165" w:rsidRPr="0056753C" w:rsidRDefault="005E0165" w:rsidP="005E0165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4,434,166</w:t>
            </w:r>
          </w:p>
        </w:tc>
        <w:tc>
          <w:tcPr>
            <w:tcW w:w="1800" w:type="dxa"/>
            <w:vAlign w:val="bottom"/>
          </w:tcPr>
          <w:p w:rsidR="005E0165" w:rsidRPr="0056753C" w:rsidRDefault="005E0165" w:rsidP="005E0165">
            <w:pPr>
              <w:pBdr>
                <w:bottom w:val="double" w:sz="4" w:space="1" w:color="auto"/>
              </w:pBdr>
              <w:tabs>
                <w:tab w:val="decimal" w:pos="1339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3,421,087</w:t>
            </w:r>
          </w:p>
        </w:tc>
      </w:tr>
    </w:tbl>
    <w:p w:rsidR="00C659DE" w:rsidRPr="0056753C" w:rsidRDefault="00F53CBD" w:rsidP="007A7BAD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20DEB" w:rsidRPr="0056753C">
        <w:rPr>
          <w:rFonts w:ascii="Angsana New" w:hAnsi="Angsana New"/>
          <w:b/>
          <w:bCs/>
          <w:sz w:val="32"/>
          <w:szCs w:val="32"/>
        </w:rPr>
        <w:t>.</w:t>
      </w:r>
      <w:r w:rsidR="00A20DEB" w:rsidRPr="0056753C">
        <w:rPr>
          <w:rFonts w:ascii="Angsana New" w:hAnsi="Angsana New"/>
          <w:b/>
          <w:bCs/>
          <w:sz w:val="32"/>
          <w:szCs w:val="32"/>
        </w:rPr>
        <w:tab/>
      </w:r>
      <w:r w:rsidR="00C659DE" w:rsidRPr="0056753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E4DB7" w:rsidRPr="0056753C" w:rsidRDefault="00F53CBD" w:rsidP="007A7BAD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2617D0" w:rsidRPr="0056753C">
        <w:rPr>
          <w:rFonts w:ascii="Angsana New" w:hAnsi="Angsana New"/>
          <w:b/>
          <w:bCs/>
          <w:sz w:val="32"/>
          <w:szCs w:val="32"/>
        </w:rPr>
        <w:t>.1</w:t>
      </w:r>
      <w:r w:rsidR="002617D0" w:rsidRPr="0056753C">
        <w:rPr>
          <w:rFonts w:ascii="Angsana New" w:hAnsi="Angsana New"/>
          <w:b/>
          <w:bCs/>
          <w:sz w:val="32"/>
          <w:szCs w:val="32"/>
        </w:rPr>
        <w:tab/>
      </w:r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844C4" w:rsidRPr="0056753C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:rsidR="00616E13" w:rsidRPr="0056753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56753C">
        <w:rPr>
          <w:rFonts w:ascii="Angsana New" w:hAnsi="Angsana New"/>
          <w:i/>
          <w:iCs/>
          <w:sz w:val="32"/>
          <w:szCs w:val="32"/>
          <w:cs/>
        </w:rPr>
        <w:t>รายได้จากการขายและบริการ</w:t>
      </w:r>
      <w:r w:rsidR="002617D0" w:rsidRPr="0056753C">
        <w:rPr>
          <w:rFonts w:ascii="Angsana New" w:hAnsi="Angsana New"/>
          <w:i/>
          <w:iCs/>
          <w:sz w:val="32"/>
          <w:szCs w:val="32"/>
        </w:rPr>
        <w:tab/>
      </w:r>
    </w:p>
    <w:p w:rsidR="00730A26" w:rsidRPr="0056753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E20733" w:rsidRPr="0056753C">
        <w:rPr>
          <w:rFonts w:ascii="Angsana New" w:hAnsi="Angsana New"/>
          <w:sz w:val="32"/>
          <w:szCs w:val="32"/>
          <w:cs/>
        </w:rPr>
        <w:t>รายได้ส่วนใหญ่ประกอบด้วยรายได้จากการขายอาหารและเครื่องดื่มในภัตตาคาร ซึ่งรับรู้เมื่อได้ส่งมอบสินค้าและให้บริการแล้ว รายได้จากการขาย</w:t>
      </w:r>
      <w:r w:rsidR="0092111A" w:rsidRPr="0056753C">
        <w:rPr>
          <w:rFonts w:ascii="Angsana New" w:hAnsi="Angsana New"/>
          <w:sz w:val="32"/>
          <w:szCs w:val="32"/>
          <w:cs/>
        </w:rPr>
        <w:t>และบริการแสดงมูลค่าตามราคาในใบกำกับสินค้าโดยไม่รวมภาษีมูลค่าเพิ่ม สำหรับสินค้าที่ได้ส่งมอบ</w:t>
      </w:r>
      <w:r w:rsidR="00D8130E" w:rsidRPr="0056753C">
        <w:rPr>
          <w:rFonts w:ascii="Angsana New" w:hAnsi="Angsana New"/>
          <w:sz w:val="32"/>
          <w:szCs w:val="32"/>
          <w:cs/>
        </w:rPr>
        <w:t>และบริการที่ได้ให้</w:t>
      </w:r>
      <w:r w:rsidR="0092111A" w:rsidRPr="0056753C">
        <w:rPr>
          <w:rFonts w:ascii="Angsana New" w:hAnsi="Angsana New"/>
          <w:sz w:val="32"/>
          <w:szCs w:val="32"/>
          <w:cs/>
        </w:rPr>
        <w:t>หลังจากหักส่วนลดแล้ว</w:t>
      </w:r>
    </w:p>
    <w:p w:rsidR="00616E13" w:rsidRPr="0056753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ab/>
      </w:r>
      <w:r w:rsidR="00616E13" w:rsidRPr="0056753C">
        <w:rPr>
          <w:rFonts w:ascii="Angsana New" w:hAnsi="Angsana New"/>
          <w:i/>
          <w:iCs/>
          <w:sz w:val="32"/>
          <w:szCs w:val="32"/>
          <w:cs/>
        </w:rPr>
        <w:t>รายได้ค่าธรรมเนียมสมาชิก</w:t>
      </w:r>
      <w:r w:rsidR="00616E13" w:rsidRPr="0056753C">
        <w:rPr>
          <w:rFonts w:ascii="Angsana New" w:hAnsi="Angsana New"/>
          <w:i/>
          <w:iCs/>
          <w:sz w:val="32"/>
          <w:szCs w:val="32"/>
        </w:rPr>
        <w:tab/>
      </w:r>
    </w:p>
    <w:p w:rsidR="00616E13" w:rsidRPr="0056753C" w:rsidRDefault="003E65B6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616E13" w:rsidRPr="0056753C">
        <w:rPr>
          <w:rFonts w:ascii="Angsana New" w:hAnsi="Angsana New"/>
          <w:sz w:val="32"/>
          <w:szCs w:val="32"/>
          <w:cs/>
        </w:rPr>
        <w:t>รายได้จากบัตรสมาชิกรับรู้โดยวิธีเส้นตรงตลอดอายุของบัตร</w:t>
      </w:r>
      <w:r w:rsidR="0092111A" w:rsidRPr="0056753C">
        <w:rPr>
          <w:rFonts w:ascii="Angsana New" w:hAnsi="Angsana New"/>
          <w:sz w:val="32"/>
          <w:szCs w:val="32"/>
          <w:cs/>
        </w:rPr>
        <w:t>สมาชิก</w:t>
      </w:r>
    </w:p>
    <w:p w:rsidR="005E0165" w:rsidRPr="0056753C" w:rsidRDefault="003E65B6" w:rsidP="005E0165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ab/>
      </w:r>
      <w:r w:rsidR="005E0165" w:rsidRPr="0056753C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:rsidR="005E0165" w:rsidRPr="0056753C" w:rsidRDefault="005E0165" w:rsidP="005E0165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56753C">
        <w:rPr>
          <w:rFonts w:ascii="Angsana New" w:hAnsi="Angsana New" w:hint="cs"/>
          <w:sz w:val="32"/>
          <w:szCs w:val="32"/>
          <w:cs/>
        </w:rPr>
        <w:t>ตาม</w:t>
      </w:r>
      <w:r w:rsidRPr="0056753C">
        <w:rPr>
          <w:rFonts w:ascii="Angsana New" w:hAnsi="Angsana New"/>
          <w:sz w:val="32"/>
          <w:szCs w:val="32"/>
          <w:cs/>
        </w:rPr>
        <w:t>เกณฑ์คงค้าง</w:t>
      </w:r>
      <w:r w:rsidRPr="0056753C">
        <w:rPr>
          <w:rFonts w:ascii="Angsana New" w:hAnsi="Angsana New" w:hint="cs"/>
          <w:sz w:val="32"/>
          <w:szCs w:val="32"/>
          <w:cs/>
        </w:rPr>
        <w:t>ด้วย</w:t>
      </w:r>
      <w:r w:rsidRPr="0056753C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56753C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56753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56753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56753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56753C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56753C">
        <w:rPr>
          <w:rFonts w:ascii="Angsana New" w:hAnsi="Angsana New"/>
          <w:sz w:val="32"/>
          <w:szCs w:val="32"/>
          <w:cs/>
        </w:rPr>
        <w:t>จะ</w:t>
      </w:r>
      <w:r w:rsidRPr="0056753C">
        <w:rPr>
          <w:rFonts w:ascii="Angsana New" w:hAnsi="Angsana New" w:hint="cs"/>
          <w:sz w:val="32"/>
          <w:szCs w:val="32"/>
          <w:cs/>
        </w:rPr>
        <w:t>นำ</w:t>
      </w:r>
      <w:r w:rsidRPr="0056753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56753C">
        <w:rPr>
          <w:rFonts w:ascii="Angsana New" w:hAnsi="Angsana New" w:hint="cs"/>
          <w:sz w:val="32"/>
          <w:szCs w:val="32"/>
          <w:cs/>
        </w:rPr>
        <w:t>ิ</w:t>
      </w:r>
      <w:r w:rsidRPr="0056753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56753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982D64" w:rsidRPr="0056753C" w:rsidRDefault="007500FC" w:rsidP="005E0165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</w:rPr>
        <w:tab/>
      </w:r>
      <w:r w:rsidR="00982D64" w:rsidRPr="0056753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82D64" w:rsidRPr="0056753C" w:rsidRDefault="00982D64" w:rsidP="007A7B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D8130E" w:rsidRPr="0056753C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ab/>
        <w:t>รายได้อื่น</w:t>
      </w:r>
      <w:r w:rsidRPr="0056753C">
        <w:rPr>
          <w:rFonts w:ascii="Angsana New" w:hAnsi="Angsana New"/>
          <w:i/>
          <w:iCs/>
          <w:sz w:val="32"/>
          <w:szCs w:val="32"/>
        </w:rPr>
        <w:tab/>
      </w:r>
    </w:p>
    <w:p w:rsidR="00D8130E" w:rsidRPr="0056753C" w:rsidRDefault="00D8130E" w:rsidP="007A7BA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รายได้อื่นรับรู้เป็นรายได้ตามเกณฑ์คงค้าง</w:t>
      </w:r>
    </w:p>
    <w:p w:rsidR="00D3651D" w:rsidRPr="0056753C" w:rsidRDefault="00F53CBD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D3651D" w:rsidRPr="0056753C">
        <w:rPr>
          <w:rFonts w:ascii="Angsana New" w:hAnsi="Angsana New"/>
          <w:b/>
          <w:bCs/>
          <w:sz w:val="32"/>
          <w:szCs w:val="32"/>
        </w:rPr>
        <w:t>.</w:t>
      </w:r>
      <w:r w:rsidR="00965280" w:rsidRPr="0056753C">
        <w:rPr>
          <w:rFonts w:ascii="Angsana New" w:hAnsi="Angsana New"/>
          <w:b/>
          <w:bCs/>
          <w:sz w:val="32"/>
          <w:szCs w:val="32"/>
        </w:rPr>
        <w:t>2</w:t>
      </w:r>
      <w:r w:rsidR="00D3651D" w:rsidRPr="0056753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D3651D" w:rsidRPr="0056753C" w:rsidRDefault="00D3651D" w:rsidP="001156CE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ซึ่งถึงกำหนดจ่ายคืนภายในระยะเวลาไม่เกิน </w:t>
      </w:r>
      <w:r w:rsidRPr="0056753C">
        <w:rPr>
          <w:rFonts w:ascii="Angsana New" w:hAnsi="Angsana New"/>
          <w:spacing w:val="-4"/>
          <w:sz w:val="32"/>
          <w:szCs w:val="32"/>
        </w:rPr>
        <w:t>3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2617D0" w:rsidRPr="0056753C" w:rsidRDefault="00F53CBD" w:rsidP="00D844C4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D3651D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56753C">
        <w:rPr>
          <w:rFonts w:ascii="Angsana New" w:hAnsi="Angsana New"/>
          <w:b/>
          <w:bCs/>
          <w:sz w:val="32"/>
          <w:szCs w:val="32"/>
        </w:rPr>
        <w:t>3</w:t>
      </w:r>
      <w:r w:rsidR="004D64E6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44935" w:rsidRPr="0056753C" w:rsidRDefault="00CC74B1" w:rsidP="001156CE">
      <w:pPr>
        <w:tabs>
          <w:tab w:val="left" w:pos="567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F44935" w:rsidRPr="0056753C">
        <w:rPr>
          <w:rFonts w:ascii="Angsana New" w:hAnsi="Angsana New"/>
          <w:sz w:val="32"/>
          <w:szCs w:val="32"/>
          <w:cs/>
        </w:rPr>
        <w:t xml:space="preserve">สินค้าสำเร็จรูปแสดงตามราคาทุน </w:t>
      </w:r>
      <w:r w:rsidR="00F44935" w:rsidRPr="0056753C">
        <w:rPr>
          <w:rFonts w:ascii="Angsana New" w:hAnsi="Angsana New"/>
          <w:sz w:val="32"/>
          <w:szCs w:val="32"/>
        </w:rPr>
        <w:t>(</w:t>
      </w:r>
      <w:r w:rsidR="00F44935" w:rsidRPr="0056753C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F44935" w:rsidRPr="0056753C">
        <w:rPr>
          <w:rFonts w:ascii="Angsana New" w:hAnsi="Angsana New"/>
          <w:sz w:val="32"/>
          <w:szCs w:val="32"/>
        </w:rPr>
        <w:t xml:space="preserve">) </w:t>
      </w:r>
      <w:r w:rsidR="00F44935" w:rsidRPr="0056753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:rsidR="00B63EB8" w:rsidRPr="0056753C" w:rsidRDefault="006E4DB7" w:rsidP="001156CE">
      <w:pPr>
        <w:tabs>
          <w:tab w:val="left" w:pos="567"/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2617D0" w:rsidRPr="0056753C">
        <w:rPr>
          <w:rFonts w:ascii="Angsana New" w:hAnsi="Angsana New"/>
          <w:sz w:val="32"/>
          <w:szCs w:val="32"/>
          <w:cs/>
        </w:rPr>
        <w:t>วัตถุดิบและ</w:t>
      </w:r>
      <w:r w:rsidR="00554479" w:rsidRPr="0056753C">
        <w:rPr>
          <w:rFonts w:ascii="Angsana New" w:hAnsi="Angsana New"/>
          <w:sz w:val="32"/>
          <w:szCs w:val="32"/>
          <w:cs/>
        </w:rPr>
        <w:t>วัสดุอุปกรณ์</w:t>
      </w:r>
      <w:r w:rsidR="002617D0" w:rsidRPr="0056753C">
        <w:rPr>
          <w:rFonts w:ascii="Angsana New" w:hAnsi="Angsana New"/>
          <w:sz w:val="32"/>
          <w:szCs w:val="32"/>
          <w:cs/>
        </w:rPr>
        <w:t xml:space="preserve">แสดงตามราคาทุน </w:t>
      </w:r>
      <w:r w:rsidR="002617D0" w:rsidRPr="0056753C">
        <w:rPr>
          <w:rFonts w:ascii="Angsana New" w:hAnsi="Angsana New"/>
          <w:sz w:val="32"/>
          <w:szCs w:val="32"/>
        </w:rPr>
        <w:t>(</w:t>
      </w:r>
      <w:r w:rsidR="002617D0" w:rsidRPr="0056753C">
        <w:rPr>
          <w:rFonts w:ascii="Angsana New" w:hAnsi="Angsana New"/>
          <w:sz w:val="32"/>
          <w:szCs w:val="32"/>
          <w:cs/>
        </w:rPr>
        <w:t>วิธีเข้าก่อน</w:t>
      </w:r>
      <w:r w:rsidR="002617D0" w:rsidRPr="0056753C">
        <w:rPr>
          <w:rFonts w:ascii="Angsana New" w:hAnsi="Angsana New"/>
          <w:sz w:val="32"/>
          <w:szCs w:val="32"/>
        </w:rPr>
        <w:t>-</w:t>
      </w:r>
      <w:r w:rsidR="002617D0" w:rsidRPr="0056753C">
        <w:rPr>
          <w:rFonts w:ascii="Angsana New" w:hAnsi="Angsana New"/>
          <w:sz w:val="32"/>
          <w:szCs w:val="32"/>
          <w:cs/>
        </w:rPr>
        <w:t>ออกก่อน</w:t>
      </w:r>
      <w:r w:rsidR="002617D0" w:rsidRPr="0056753C">
        <w:rPr>
          <w:rFonts w:ascii="Angsana New" w:hAnsi="Angsana New"/>
          <w:sz w:val="32"/>
          <w:szCs w:val="32"/>
        </w:rPr>
        <w:t xml:space="preserve">) </w:t>
      </w:r>
      <w:r w:rsidR="002617D0" w:rsidRPr="0056753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7C2575" w:rsidRPr="0056753C" w:rsidRDefault="007C2575" w:rsidP="001156CE">
      <w:pPr>
        <w:tabs>
          <w:tab w:val="left" w:pos="567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ab/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:rsidR="00D844C4" w:rsidRPr="0056753C" w:rsidRDefault="00D844C4" w:rsidP="00D844C4">
      <w:pPr>
        <w:pStyle w:val="Heading2"/>
        <w:spacing w:before="120" w:after="120"/>
        <w:ind w:left="547" w:hanging="540"/>
        <w:rPr>
          <w:b/>
          <w:bCs/>
        </w:rPr>
      </w:pPr>
      <w:bookmarkStart w:id="3" w:name="OLE_LINK3"/>
      <w:bookmarkStart w:id="4" w:name="OLE_LINK4"/>
      <w:r w:rsidRPr="0056753C">
        <w:rPr>
          <w:b/>
          <w:bCs/>
        </w:rPr>
        <w:lastRenderedPageBreak/>
        <w:t>5.4</w:t>
      </w:r>
      <w:r w:rsidRPr="0056753C">
        <w:rPr>
          <w:b/>
          <w:bCs/>
          <w:cs/>
        </w:rPr>
        <w:tab/>
        <w:t>เงินลงทุนในบริษัทย่อย</w:t>
      </w:r>
      <w:r w:rsidR="00C32E1E" w:rsidRPr="0056753C">
        <w:rPr>
          <w:b/>
          <w:bCs/>
          <w:cs/>
        </w:rPr>
        <w:t>และ</w:t>
      </w:r>
      <w:r w:rsidRPr="0056753C">
        <w:rPr>
          <w:b/>
          <w:bCs/>
          <w:cs/>
        </w:rPr>
        <w:t xml:space="preserve">การร่วมค้า </w:t>
      </w:r>
    </w:p>
    <w:p w:rsidR="00D844C4" w:rsidRPr="0056753C" w:rsidRDefault="00D844C4" w:rsidP="00D844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:rsidR="00D844C4" w:rsidRPr="0056753C" w:rsidRDefault="00D844C4" w:rsidP="00D844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153647" w:rsidRPr="0056753C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56753C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</w:p>
    <w:p w:rsidR="002617D0" w:rsidRPr="0056753C" w:rsidRDefault="00F53CBD" w:rsidP="00D844C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A322F2" w:rsidRPr="0056753C">
        <w:rPr>
          <w:rFonts w:ascii="Angsana New" w:hAnsi="Angsana New"/>
          <w:b/>
          <w:bCs/>
          <w:sz w:val="32"/>
          <w:szCs w:val="32"/>
        </w:rPr>
        <w:t>.</w:t>
      </w:r>
      <w:r w:rsidR="00D844C4" w:rsidRPr="0056753C">
        <w:rPr>
          <w:rFonts w:ascii="Angsana New" w:hAnsi="Angsana New"/>
          <w:b/>
          <w:bCs/>
          <w:sz w:val="32"/>
          <w:szCs w:val="32"/>
        </w:rPr>
        <w:t>5</w:t>
      </w:r>
      <w:r w:rsidR="00A322F2" w:rsidRPr="0056753C">
        <w:rPr>
          <w:rFonts w:ascii="Angsana New" w:hAnsi="Angsana New"/>
          <w:b/>
          <w:bCs/>
          <w:sz w:val="32"/>
          <w:szCs w:val="32"/>
          <w:cs/>
        </w:rPr>
        <w:tab/>
      </w:r>
      <w:bookmarkEnd w:id="3"/>
      <w:bookmarkEnd w:id="4"/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2617D0" w:rsidRPr="0056753C" w:rsidRDefault="006E4DB7" w:rsidP="00D844C4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2617D0" w:rsidRPr="0056753C">
        <w:rPr>
          <w:rFonts w:ascii="Angsana New" w:hAnsi="Angsana New"/>
          <w:sz w:val="32"/>
          <w:szCs w:val="32"/>
          <w:cs/>
        </w:rPr>
        <w:t>ที่ดิน</w:t>
      </w:r>
      <w:r w:rsidR="00616E13" w:rsidRPr="0056753C">
        <w:rPr>
          <w:rFonts w:ascii="Angsana New" w:hAnsi="Angsana New"/>
          <w:sz w:val="32"/>
          <w:szCs w:val="32"/>
          <w:cs/>
        </w:rPr>
        <w:t>แสดง</w:t>
      </w:r>
      <w:r w:rsidR="00C659DE" w:rsidRPr="0056753C">
        <w:rPr>
          <w:rFonts w:ascii="Angsana New" w:hAnsi="Angsana New"/>
          <w:sz w:val="32"/>
          <w:szCs w:val="32"/>
          <w:cs/>
        </w:rPr>
        <w:t>มูลค่า</w:t>
      </w:r>
      <w:r w:rsidR="00616E13" w:rsidRPr="0056753C">
        <w:rPr>
          <w:rFonts w:ascii="Angsana New" w:hAnsi="Angsana New"/>
          <w:sz w:val="32"/>
          <w:szCs w:val="32"/>
          <w:cs/>
        </w:rPr>
        <w:t>ตามราคาทุน</w:t>
      </w:r>
      <w:r w:rsidR="002617D0" w:rsidRPr="0056753C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="00C659DE" w:rsidRPr="0056753C">
        <w:rPr>
          <w:rFonts w:ascii="Angsana New" w:hAnsi="Angsana New"/>
          <w:sz w:val="32"/>
          <w:szCs w:val="32"/>
          <w:cs/>
        </w:rPr>
        <w:t>มูลค่า</w:t>
      </w:r>
      <w:r w:rsidR="002617D0" w:rsidRPr="0056753C">
        <w:rPr>
          <w:rFonts w:ascii="Angsana New" w:hAnsi="Angsana New"/>
          <w:sz w:val="32"/>
          <w:szCs w:val="32"/>
          <w:cs/>
        </w:rPr>
        <w:t>ตามราคาทุน</w:t>
      </w:r>
      <w:r w:rsidR="005D7399" w:rsidRPr="0056753C">
        <w:rPr>
          <w:rFonts w:ascii="Angsana New" w:hAnsi="Angsana New"/>
          <w:sz w:val="32"/>
          <w:szCs w:val="32"/>
          <w:cs/>
        </w:rPr>
        <w:t xml:space="preserve">หักค่าเสื่อมราคาสะสม </w:t>
      </w:r>
      <w:r w:rsidR="009D65A9" w:rsidRPr="0056753C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</w:t>
      </w:r>
      <w:r w:rsidR="00C659DE" w:rsidRPr="0056753C">
        <w:rPr>
          <w:rFonts w:ascii="Angsana New" w:hAnsi="Angsana New"/>
          <w:sz w:val="32"/>
          <w:szCs w:val="32"/>
          <w:cs/>
        </w:rPr>
        <w:t xml:space="preserve"> (ถ้ามี)</w:t>
      </w:r>
    </w:p>
    <w:p w:rsidR="002617D0" w:rsidRPr="0056753C" w:rsidRDefault="003E65B6" w:rsidP="00D844C4">
      <w:pPr>
        <w:tabs>
          <w:tab w:val="left" w:pos="900"/>
          <w:tab w:val="left" w:pos="1440"/>
        </w:tabs>
        <w:spacing w:before="60" w:after="16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5D7399" w:rsidRPr="0056753C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2617D0" w:rsidRPr="0056753C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</w:t>
      </w:r>
      <w:r w:rsidR="005D7399" w:rsidRPr="0056753C">
        <w:rPr>
          <w:rFonts w:ascii="Angsana New" w:hAnsi="Angsana New"/>
          <w:sz w:val="32"/>
          <w:szCs w:val="32"/>
          <w:cs/>
        </w:rPr>
        <w:t>โดย</w:t>
      </w:r>
      <w:r w:rsidR="002617D0" w:rsidRPr="0056753C">
        <w:rPr>
          <w:rFonts w:ascii="Angsana New" w:hAnsi="Angsana New"/>
          <w:sz w:val="32"/>
          <w:szCs w:val="32"/>
          <w:cs/>
        </w:rPr>
        <w:t>วิธีเส้นตรงตามอายุ</w:t>
      </w:r>
      <w:r w:rsidR="00497941" w:rsidRPr="0056753C">
        <w:rPr>
          <w:rFonts w:ascii="Angsana New" w:hAnsi="Angsana New"/>
          <w:sz w:val="32"/>
          <w:szCs w:val="32"/>
          <w:cs/>
        </w:rPr>
        <w:t>ให้ประโยชน์</w:t>
      </w:r>
      <w:r w:rsidR="002617D0" w:rsidRPr="0056753C">
        <w:rPr>
          <w:rFonts w:ascii="Angsana New" w:hAnsi="Angsana New"/>
          <w:sz w:val="32"/>
          <w:szCs w:val="32"/>
          <w:cs/>
        </w:rPr>
        <w:t>โดยประมาณ</w:t>
      </w:r>
      <w:r w:rsidR="007B763D" w:rsidRPr="0056753C">
        <w:rPr>
          <w:rFonts w:ascii="Angsana New" w:hAnsi="Angsana New"/>
          <w:sz w:val="32"/>
          <w:szCs w:val="32"/>
          <w:cs/>
        </w:rPr>
        <w:t>ดังนี้</w:t>
      </w:r>
    </w:p>
    <w:p w:rsidR="00B10261" w:rsidRPr="0056753C" w:rsidRDefault="00B10261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right" w:pos="6030"/>
        </w:tabs>
        <w:ind w:left="567" w:right="-43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</w:rPr>
        <w:tab/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="00965280" w:rsidRPr="0056753C">
        <w:rPr>
          <w:rFonts w:ascii="Angsana New" w:hAnsi="Angsana New"/>
          <w:sz w:val="32"/>
          <w:szCs w:val="32"/>
        </w:rPr>
        <w:t>5</w:t>
      </w:r>
      <w:r w:rsidR="00806BF5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ปี</w:t>
      </w:r>
    </w:p>
    <w:p w:rsidR="002617D0" w:rsidRPr="0056753C" w:rsidRDefault="002617D0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ind w:left="567" w:right="-43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อาคาร</w:t>
      </w: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</w:rPr>
        <w:tab/>
      </w:r>
      <w:r w:rsidR="00492F42" w:rsidRPr="0056753C">
        <w:rPr>
          <w:rFonts w:ascii="Angsana New" w:hAnsi="Angsana New"/>
          <w:sz w:val="32"/>
          <w:szCs w:val="32"/>
        </w:rPr>
        <w:tab/>
      </w:r>
      <w:r w:rsidR="00492F42" w:rsidRPr="0056753C">
        <w:rPr>
          <w:rFonts w:ascii="Angsana New" w:hAnsi="Angsana New"/>
          <w:sz w:val="32"/>
          <w:szCs w:val="32"/>
        </w:rPr>
        <w:tab/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="00283C6B" w:rsidRPr="0056753C">
        <w:rPr>
          <w:rFonts w:ascii="Angsana New" w:hAnsi="Angsana New"/>
          <w:sz w:val="32"/>
          <w:szCs w:val="32"/>
        </w:rPr>
        <w:t>20</w:t>
      </w:r>
      <w:r w:rsidR="00806BF5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ปี</w:t>
      </w:r>
    </w:p>
    <w:p w:rsidR="002617D0" w:rsidRPr="0056753C" w:rsidRDefault="002617D0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left" w:pos="5670"/>
          <w:tab w:val="left" w:pos="5954"/>
          <w:tab w:val="left" w:pos="6521"/>
        </w:tabs>
        <w:ind w:left="567" w:right="-43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ส่วนป</w:t>
      </w:r>
      <w:r w:rsidR="004410AF" w:rsidRPr="0056753C">
        <w:rPr>
          <w:rFonts w:ascii="Angsana New" w:hAnsi="Angsana New"/>
          <w:sz w:val="32"/>
          <w:szCs w:val="32"/>
          <w:cs/>
        </w:rPr>
        <w:t>รับปรุง</w:t>
      </w:r>
      <w:r w:rsidR="00DB6063" w:rsidRPr="0056753C">
        <w:rPr>
          <w:rFonts w:ascii="Angsana New" w:hAnsi="Angsana New"/>
          <w:sz w:val="32"/>
          <w:szCs w:val="32"/>
          <w:cs/>
        </w:rPr>
        <w:t>พื้นที่</w:t>
      </w:r>
      <w:r w:rsidR="00AE2201" w:rsidRPr="0056753C">
        <w:rPr>
          <w:rFonts w:ascii="Angsana New" w:hAnsi="Angsana New"/>
          <w:sz w:val="32"/>
          <w:szCs w:val="32"/>
          <w:cs/>
        </w:rPr>
        <w:t>เช่า</w:t>
      </w:r>
      <w:r w:rsidR="00AE2201" w:rsidRPr="0056753C">
        <w:rPr>
          <w:rFonts w:ascii="Angsana New" w:hAnsi="Angsana New"/>
          <w:sz w:val="32"/>
          <w:szCs w:val="32"/>
          <w:cs/>
        </w:rPr>
        <w:tab/>
      </w:r>
      <w:r w:rsidR="00492F42" w:rsidRPr="0056753C">
        <w:rPr>
          <w:rFonts w:ascii="Angsana New" w:hAnsi="Angsana New"/>
          <w:sz w:val="32"/>
          <w:szCs w:val="32"/>
        </w:rPr>
        <w:tab/>
      </w:r>
      <w:r w:rsidR="00C279C3"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ตามอายุสัญญาเช่า</w:t>
      </w:r>
    </w:p>
    <w:p w:rsidR="002617D0" w:rsidRPr="0056753C" w:rsidRDefault="004410AF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ind w:left="567" w:right="-43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งานระบบ</w:t>
      </w: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cs/>
        </w:rPr>
        <w:tab/>
      </w:r>
      <w:r w:rsidR="00492F42" w:rsidRPr="0056753C">
        <w:rPr>
          <w:rFonts w:ascii="Angsana New" w:hAnsi="Angsana New"/>
          <w:sz w:val="32"/>
          <w:szCs w:val="32"/>
        </w:rPr>
        <w:tab/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="00965280" w:rsidRPr="0056753C">
        <w:rPr>
          <w:rFonts w:ascii="Angsana New" w:hAnsi="Angsana New"/>
          <w:sz w:val="32"/>
          <w:szCs w:val="32"/>
        </w:rPr>
        <w:t>10</w:t>
      </w:r>
      <w:r w:rsidR="002617D0" w:rsidRPr="0056753C">
        <w:rPr>
          <w:rFonts w:ascii="Angsana New" w:hAnsi="Angsana New"/>
          <w:sz w:val="32"/>
          <w:szCs w:val="32"/>
          <w:cs/>
        </w:rPr>
        <w:t xml:space="preserve"> ปี</w:t>
      </w:r>
    </w:p>
    <w:p w:rsidR="00B10261" w:rsidRPr="0056753C" w:rsidRDefault="00B10261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ind w:left="567" w:right="-43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อุปกรณ์เครื่องครัวและอุปกรณ์ดำเนินงาน</w:t>
      </w:r>
      <w:r w:rsidR="00806BF5" w:rsidRPr="0056753C">
        <w:rPr>
          <w:rFonts w:ascii="Angsana New" w:hAnsi="Angsana New"/>
          <w:sz w:val="32"/>
          <w:szCs w:val="32"/>
        </w:rPr>
        <w:tab/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="00965280" w:rsidRPr="0056753C">
        <w:rPr>
          <w:rFonts w:ascii="Angsana New" w:hAnsi="Angsana New"/>
          <w:sz w:val="32"/>
          <w:szCs w:val="32"/>
        </w:rPr>
        <w:t>5</w:t>
      </w:r>
      <w:r w:rsidR="00806BF5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ปี</w:t>
      </w:r>
    </w:p>
    <w:p w:rsidR="002617D0" w:rsidRPr="0056753C" w:rsidRDefault="002617D0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ind w:left="567" w:right="-43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B10261" w:rsidRPr="0056753C">
        <w:rPr>
          <w:rFonts w:ascii="Angsana New" w:hAnsi="Angsana New"/>
          <w:sz w:val="32"/>
          <w:szCs w:val="32"/>
        </w:rPr>
        <w:tab/>
      </w:r>
      <w:r w:rsidR="00492F42" w:rsidRPr="0056753C">
        <w:rPr>
          <w:rFonts w:ascii="Angsana New" w:hAnsi="Angsana New"/>
          <w:sz w:val="32"/>
          <w:szCs w:val="32"/>
        </w:rPr>
        <w:tab/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</w:rPr>
        <w:t xml:space="preserve">5 </w:t>
      </w:r>
      <w:r w:rsidR="003915F0" w:rsidRPr="0056753C">
        <w:rPr>
          <w:rFonts w:ascii="Angsana New" w:hAnsi="Angsana New"/>
          <w:sz w:val="32"/>
          <w:szCs w:val="32"/>
          <w:cs/>
        </w:rPr>
        <w:t>ปี</w:t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cs/>
        </w:rPr>
        <w:t>และ</w:t>
      </w:r>
      <w:r w:rsidR="00F81E10" w:rsidRPr="0056753C">
        <w:rPr>
          <w:rFonts w:ascii="Angsana New" w:hAnsi="Angsana New"/>
          <w:sz w:val="32"/>
          <w:szCs w:val="32"/>
          <w:cs/>
        </w:rPr>
        <w:t xml:space="preserve"> </w:t>
      </w:r>
      <w:r w:rsidR="00A60F25" w:rsidRPr="0056753C">
        <w:rPr>
          <w:rFonts w:ascii="Angsana New" w:hAnsi="Angsana New"/>
          <w:sz w:val="32"/>
          <w:szCs w:val="32"/>
        </w:rPr>
        <w:t>10</w:t>
      </w:r>
      <w:r w:rsidR="00C279C3"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ปี</w:t>
      </w:r>
    </w:p>
    <w:p w:rsidR="002617D0" w:rsidRPr="0056753C" w:rsidRDefault="00B10261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  <w:tab w:val="left" w:pos="6120"/>
        </w:tabs>
        <w:ind w:left="567" w:right="-43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เครื่องตกแต่ง</w:t>
      </w:r>
      <w:r w:rsidR="001F5717" w:rsidRPr="0056753C">
        <w:rPr>
          <w:rFonts w:ascii="Angsana New" w:hAnsi="Angsana New"/>
          <w:sz w:val="32"/>
          <w:szCs w:val="32"/>
          <w:cs/>
        </w:rPr>
        <w:t xml:space="preserve"> </w:t>
      </w:r>
      <w:r w:rsidR="002617D0" w:rsidRPr="0056753C">
        <w:rPr>
          <w:rFonts w:ascii="Angsana New" w:hAnsi="Angsana New"/>
          <w:sz w:val="32"/>
          <w:szCs w:val="32"/>
          <w:cs/>
        </w:rPr>
        <w:t>ติดตั้ง</w:t>
      </w:r>
      <w:r w:rsidR="008005FF" w:rsidRPr="0056753C">
        <w:rPr>
          <w:rFonts w:ascii="Angsana New" w:hAnsi="Angsana New"/>
          <w:sz w:val="32"/>
          <w:szCs w:val="32"/>
        </w:rPr>
        <w:t xml:space="preserve"> </w:t>
      </w:r>
      <w:r w:rsidR="002617D0" w:rsidRPr="0056753C">
        <w:rPr>
          <w:rFonts w:ascii="Angsana New" w:hAnsi="Angsana New"/>
          <w:sz w:val="32"/>
          <w:szCs w:val="32"/>
          <w:cs/>
        </w:rPr>
        <w:t>และอุปกรณ์สำนักงาน</w:t>
      </w:r>
      <w:r w:rsidRPr="0056753C">
        <w:rPr>
          <w:rFonts w:ascii="Angsana New" w:hAnsi="Angsana New"/>
          <w:sz w:val="32"/>
          <w:szCs w:val="32"/>
          <w:cs/>
        </w:rPr>
        <w:tab/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="002617D0" w:rsidRPr="0056753C">
        <w:rPr>
          <w:rFonts w:ascii="Angsana New" w:hAnsi="Angsana New"/>
          <w:sz w:val="32"/>
          <w:szCs w:val="32"/>
        </w:rPr>
        <w:t xml:space="preserve">3 </w:t>
      </w:r>
      <w:r w:rsidR="003915F0" w:rsidRPr="0056753C">
        <w:rPr>
          <w:rFonts w:ascii="Angsana New" w:hAnsi="Angsana New"/>
          <w:sz w:val="32"/>
          <w:szCs w:val="32"/>
          <w:cs/>
        </w:rPr>
        <w:t>ปี</w:t>
      </w:r>
      <w:r w:rsidR="00806BF5" w:rsidRPr="0056753C">
        <w:rPr>
          <w:rFonts w:ascii="Angsana New" w:hAnsi="Angsana New"/>
          <w:sz w:val="32"/>
          <w:szCs w:val="32"/>
          <w:cs/>
        </w:rPr>
        <w:tab/>
      </w:r>
      <w:r w:rsidR="002617D0" w:rsidRPr="0056753C">
        <w:rPr>
          <w:rFonts w:ascii="Angsana New" w:hAnsi="Angsana New"/>
          <w:sz w:val="32"/>
          <w:szCs w:val="32"/>
          <w:cs/>
        </w:rPr>
        <w:t>และ</w:t>
      </w:r>
      <w:r w:rsidR="00F81E10" w:rsidRPr="0056753C">
        <w:rPr>
          <w:rFonts w:ascii="Angsana New" w:hAnsi="Angsana New"/>
          <w:sz w:val="32"/>
          <w:szCs w:val="32"/>
          <w:cs/>
        </w:rPr>
        <w:t xml:space="preserve"> </w:t>
      </w:r>
      <w:r w:rsidR="00A60F25" w:rsidRPr="0056753C">
        <w:rPr>
          <w:rFonts w:ascii="Angsana New" w:hAnsi="Angsana New"/>
          <w:sz w:val="32"/>
          <w:szCs w:val="32"/>
        </w:rPr>
        <w:t>5</w:t>
      </w:r>
      <w:r w:rsidR="00283C6B" w:rsidRPr="0056753C">
        <w:rPr>
          <w:rFonts w:ascii="Angsana New" w:hAnsi="Angsana New"/>
          <w:sz w:val="32"/>
          <w:szCs w:val="32"/>
          <w:cs/>
        </w:rPr>
        <w:t xml:space="preserve"> </w:t>
      </w:r>
      <w:r w:rsidR="002617D0" w:rsidRPr="0056753C">
        <w:rPr>
          <w:rFonts w:ascii="Angsana New" w:hAnsi="Angsana New"/>
          <w:sz w:val="32"/>
          <w:szCs w:val="32"/>
          <w:cs/>
        </w:rPr>
        <w:t>ปี</w:t>
      </w:r>
    </w:p>
    <w:p w:rsidR="002617D0" w:rsidRPr="0056753C" w:rsidRDefault="002617D0" w:rsidP="00D844C4">
      <w:pPr>
        <w:tabs>
          <w:tab w:val="left" w:pos="360"/>
          <w:tab w:val="left" w:pos="1134"/>
          <w:tab w:val="left" w:pos="1440"/>
          <w:tab w:val="left" w:pos="2880"/>
          <w:tab w:val="left" w:pos="5245"/>
          <w:tab w:val="right" w:pos="6030"/>
        </w:tabs>
        <w:ind w:left="567" w:right="-43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ยานพาหนะ</w:t>
      </w:r>
      <w:r w:rsidR="00283C6B" w:rsidRPr="0056753C">
        <w:rPr>
          <w:rFonts w:ascii="Angsana New" w:hAnsi="Angsana New"/>
          <w:sz w:val="32"/>
          <w:szCs w:val="32"/>
        </w:rPr>
        <w:tab/>
      </w:r>
      <w:r w:rsidR="00C279C3" w:rsidRPr="0056753C">
        <w:rPr>
          <w:rFonts w:ascii="Angsana New" w:hAnsi="Angsana New"/>
          <w:sz w:val="32"/>
          <w:szCs w:val="32"/>
        </w:rPr>
        <w:tab/>
      </w:r>
      <w:r w:rsidR="00C279C3"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</w:rPr>
        <w:t>5</w:t>
      </w:r>
      <w:r w:rsidR="00283C6B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ปี</w:t>
      </w:r>
    </w:p>
    <w:p w:rsidR="00C659DE" w:rsidRPr="0056753C" w:rsidRDefault="00C659DE" w:rsidP="00D844C4">
      <w:pPr>
        <w:tabs>
          <w:tab w:val="right" w:pos="7280"/>
          <w:tab w:val="right" w:pos="8540"/>
        </w:tabs>
        <w:spacing w:before="160" w:after="6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FC0DB1" w:rsidRPr="0056753C" w:rsidRDefault="006E4DB7" w:rsidP="00D844C4">
      <w:pPr>
        <w:tabs>
          <w:tab w:val="right" w:pos="7280"/>
          <w:tab w:val="right" w:pos="8540"/>
        </w:tabs>
        <w:spacing w:before="60" w:after="60"/>
        <w:ind w:left="562" w:right="-43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2617D0" w:rsidRPr="0056753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</w:t>
      </w:r>
      <w:r w:rsidR="00DB6063" w:rsidRPr="0056753C">
        <w:rPr>
          <w:rFonts w:ascii="Angsana New" w:hAnsi="Angsana New"/>
          <w:sz w:val="32"/>
          <w:szCs w:val="32"/>
          <w:cs/>
        </w:rPr>
        <w:t>และอุปกรณ์ระหว่างติดตั้ง</w:t>
      </w:r>
    </w:p>
    <w:p w:rsidR="005178AE" w:rsidRPr="0056753C" w:rsidRDefault="005178AE" w:rsidP="00D844C4">
      <w:pPr>
        <w:pStyle w:val="Heading9"/>
        <w:spacing w:before="80" w:after="80"/>
        <w:ind w:left="547" w:hanging="547"/>
        <w:jc w:val="thaiDistribute"/>
        <w:rPr>
          <w:rFonts w:ascii="Angsana New" w:hAnsi="Angsana New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="006B7995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ต</w:t>
      </w:r>
      <w:r w:rsidR="00806BF5" w:rsidRPr="0056753C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Pr="0056753C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D844C4" w:rsidRPr="0056753C" w:rsidRDefault="00D844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FD44AA" w:rsidRPr="0056753C" w:rsidRDefault="00F53CBD" w:rsidP="00D844C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D44AA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D844C4" w:rsidRPr="0056753C">
        <w:rPr>
          <w:rFonts w:ascii="Angsana New" w:hAnsi="Angsana New"/>
          <w:b/>
          <w:bCs/>
          <w:sz w:val="32"/>
          <w:szCs w:val="32"/>
        </w:rPr>
        <w:t>6</w:t>
      </w:r>
      <w:r w:rsidR="00FD44AA" w:rsidRPr="0056753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FD44AA" w:rsidRPr="0056753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D44AA" w:rsidRPr="0056753C" w:rsidRDefault="00FD44AA" w:rsidP="00D844C4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FD44AA" w:rsidRPr="0056753C" w:rsidRDefault="00FD44AA" w:rsidP="00D844C4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FD44AA" w:rsidRPr="0056753C" w:rsidRDefault="00FD44AA" w:rsidP="00D844C4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:rsidR="00C659C6" w:rsidRPr="0056753C" w:rsidRDefault="00F53CBD" w:rsidP="003A2AF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227279" w:rsidRPr="0056753C">
        <w:rPr>
          <w:rFonts w:ascii="Angsana New" w:hAnsi="Angsana New"/>
          <w:b/>
          <w:bCs/>
          <w:sz w:val="32"/>
          <w:szCs w:val="32"/>
        </w:rPr>
        <w:t>.</w:t>
      </w:r>
      <w:r w:rsidR="00D844C4" w:rsidRPr="0056753C">
        <w:rPr>
          <w:rFonts w:ascii="Angsana New" w:hAnsi="Angsana New"/>
          <w:b/>
          <w:bCs/>
          <w:sz w:val="32"/>
          <w:szCs w:val="32"/>
        </w:rPr>
        <w:t>7</w:t>
      </w:r>
      <w:r w:rsidR="00BA0E05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C659C6" w:rsidRPr="0056753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7500FC" w:rsidRPr="0056753C" w:rsidRDefault="00B10261" w:rsidP="007500FC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7500FC" w:rsidRPr="0056753C">
        <w:rPr>
          <w:rFonts w:ascii="Angsana New" w:hAnsi="Angsana New"/>
          <w:spacing w:val="-6"/>
          <w:sz w:val="32"/>
          <w:szCs w:val="32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6B7995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7500FC" w:rsidRPr="0056753C">
        <w:rPr>
          <w:rFonts w:ascii="Angsana New" w:hAnsi="Angsana New"/>
          <w:spacing w:val="-6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C659C6" w:rsidRPr="0056753C" w:rsidRDefault="008B543C" w:rsidP="003A2AF1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C659C6" w:rsidRPr="0056753C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C659C6" w:rsidRPr="0056753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D75DC" w:rsidRPr="0056753C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C659C6" w:rsidRPr="0056753C" w:rsidRDefault="007135DF" w:rsidP="00B263E6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="00C659C6" w:rsidRPr="0056753C">
        <w:rPr>
          <w:rFonts w:ascii="Angsana New" w:hAnsi="Angsana New"/>
          <w:sz w:val="32"/>
          <w:szCs w:val="32"/>
          <w:cs/>
        </w:rPr>
        <w:t>สิ</w:t>
      </w:r>
      <w:r w:rsidR="00A17F8B" w:rsidRPr="0056753C">
        <w:rPr>
          <w:rFonts w:ascii="Angsana New" w:hAnsi="Angsana New"/>
          <w:sz w:val="32"/>
          <w:szCs w:val="32"/>
          <w:cs/>
        </w:rPr>
        <w:t>นทรัพย์ไม่มีตัวตนที่มีอายุการให้</w:t>
      </w:r>
      <w:r w:rsidR="00C659C6" w:rsidRPr="0056753C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:rsidR="00C659C6" w:rsidRPr="0056753C" w:rsidRDefault="00C659C6" w:rsidP="00B263E6">
      <w:pPr>
        <w:tabs>
          <w:tab w:val="center" w:pos="6480"/>
        </w:tabs>
        <w:ind w:left="547" w:hanging="547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C659C6" w:rsidRPr="0056753C" w:rsidRDefault="00C659C6" w:rsidP="00B263E6">
      <w:pPr>
        <w:tabs>
          <w:tab w:val="left" w:pos="1134"/>
          <w:tab w:val="left" w:pos="5040"/>
          <w:tab w:val="left" w:pos="5940"/>
          <w:tab w:val="center" w:pos="6480"/>
        </w:tabs>
        <w:ind w:left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คอมพิวเตอร์ซอฟ</w:t>
      </w:r>
      <w:r w:rsidR="00497941" w:rsidRPr="0056753C">
        <w:rPr>
          <w:rFonts w:ascii="Angsana New" w:hAnsi="Angsana New"/>
          <w:sz w:val="32"/>
          <w:szCs w:val="32"/>
          <w:cs/>
        </w:rPr>
        <w:t>ท์</w:t>
      </w:r>
      <w:r w:rsidRPr="0056753C">
        <w:rPr>
          <w:rFonts w:ascii="Angsana New" w:hAnsi="Angsana New"/>
          <w:sz w:val="32"/>
          <w:szCs w:val="32"/>
          <w:cs/>
        </w:rPr>
        <w:t>แวร์</w:t>
      </w: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</w:rPr>
        <w:tab/>
        <w:t xml:space="preserve">5 </w:t>
      </w:r>
      <w:r w:rsidRPr="0056753C">
        <w:rPr>
          <w:rFonts w:ascii="Angsana New" w:hAnsi="Angsana New"/>
          <w:sz w:val="32"/>
          <w:szCs w:val="32"/>
          <w:cs/>
        </w:rPr>
        <w:t xml:space="preserve">ปี และ </w:t>
      </w:r>
      <w:r w:rsidRPr="0056753C">
        <w:rPr>
          <w:rFonts w:ascii="Angsana New" w:hAnsi="Angsana New"/>
          <w:sz w:val="32"/>
          <w:szCs w:val="32"/>
        </w:rPr>
        <w:t>10</w:t>
      </w:r>
      <w:r w:rsidRPr="0056753C">
        <w:rPr>
          <w:rFonts w:ascii="Angsana New" w:hAnsi="Angsana New"/>
          <w:sz w:val="32"/>
          <w:szCs w:val="32"/>
          <w:cs/>
        </w:rPr>
        <w:t xml:space="preserve"> ปี</w:t>
      </w:r>
    </w:p>
    <w:p w:rsidR="007500FC" w:rsidRPr="0056753C" w:rsidRDefault="007500FC" w:rsidP="00B263E6">
      <w:pPr>
        <w:tabs>
          <w:tab w:val="left" w:pos="1134"/>
          <w:tab w:val="left" w:pos="5040"/>
          <w:tab w:val="left" w:pos="5940"/>
          <w:tab w:val="center" w:pos="6480"/>
        </w:tabs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cs/>
        </w:rPr>
        <w:tab/>
      </w:r>
      <w:r w:rsidR="0003614E" w:rsidRPr="0056753C">
        <w:rPr>
          <w:rFonts w:ascii="Angsana New" w:hAnsi="Angsana New"/>
          <w:sz w:val="32"/>
          <w:szCs w:val="32"/>
        </w:rPr>
        <w:t>30</w:t>
      </w:r>
      <w:r w:rsidRPr="0056753C">
        <w:rPr>
          <w:rFonts w:ascii="Angsana New" w:hAnsi="Angsana New"/>
          <w:sz w:val="32"/>
          <w:szCs w:val="32"/>
          <w:cs/>
        </w:rPr>
        <w:t xml:space="preserve"> ปี</w:t>
      </w:r>
    </w:p>
    <w:p w:rsidR="00D844C4" w:rsidRPr="0056753C" w:rsidRDefault="00D844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A17F8B" w:rsidRPr="0056753C" w:rsidRDefault="00F53CBD" w:rsidP="0062276A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27279" w:rsidRPr="0056753C">
        <w:rPr>
          <w:rFonts w:ascii="Angsana New" w:hAnsi="Angsana New"/>
          <w:b/>
          <w:bCs/>
          <w:sz w:val="32"/>
          <w:szCs w:val="32"/>
        </w:rPr>
        <w:t>.</w:t>
      </w:r>
      <w:r w:rsidR="00D844C4" w:rsidRPr="0056753C">
        <w:rPr>
          <w:rFonts w:ascii="Angsana New" w:hAnsi="Angsana New"/>
          <w:b/>
          <w:bCs/>
          <w:sz w:val="32"/>
          <w:szCs w:val="32"/>
        </w:rPr>
        <w:t>8</w:t>
      </w:r>
      <w:r w:rsidR="00D3651D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A17F8B" w:rsidRPr="0056753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17F8B" w:rsidRPr="0056753C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FD3514" w:rsidRPr="0056753C">
        <w:rPr>
          <w:rFonts w:ascii="Angsana New" w:hAnsi="Angsana New"/>
          <w:sz w:val="32"/>
          <w:szCs w:val="32"/>
          <w:cs/>
        </w:rPr>
        <w:t xml:space="preserve"> </w:t>
      </w:r>
      <w:r w:rsidR="002D75DC" w:rsidRPr="0056753C">
        <w:rPr>
          <w:rFonts w:ascii="Angsana New" w:hAnsi="Angsana New"/>
          <w:sz w:val="32"/>
          <w:szCs w:val="32"/>
          <w:cs/>
        </w:rPr>
        <w:t>หมายถึง</w:t>
      </w:r>
      <w:r w:rsidRPr="0056753C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FD3514" w:rsidRPr="0056753C">
        <w:rPr>
          <w:rFonts w:ascii="Angsana New" w:hAnsi="Angsana New"/>
          <w:sz w:val="32"/>
          <w:szCs w:val="32"/>
          <w:cs/>
        </w:rPr>
        <w:t xml:space="preserve"> </w:t>
      </w:r>
    </w:p>
    <w:p w:rsidR="00A17F8B" w:rsidRPr="0056753C" w:rsidRDefault="00A17F8B" w:rsidP="001C5C08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806BF5" w:rsidRPr="0056753C">
        <w:rPr>
          <w:rFonts w:ascii="Angsana New" w:hAnsi="Angsana New"/>
          <w:sz w:val="32"/>
          <w:szCs w:val="32"/>
          <w:cs/>
        </w:rPr>
        <w:t>หรือกิจการ</w:t>
      </w:r>
      <w:r w:rsidRPr="0056753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593F9A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ผู้บริหารสำค</w:t>
      </w:r>
      <w:r w:rsidR="00116358" w:rsidRPr="0056753C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Pr="0056753C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593F9A" w:rsidRPr="0056753C">
        <w:rPr>
          <w:rFonts w:ascii="Angsana New" w:hAnsi="Angsana New"/>
          <w:sz w:val="32"/>
          <w:szCs w:val="32"/>
          <w:cs/>
        </w:rPr>
        <w:t xml:space="preserve"> </w:t>
      </w:r>
    </w:p>
    <w:p w:rsidR="00034708" w:rsidRPr="0056753C" w:rsidRDefault="00F53CBD" w:rsidP="00F53CBD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227279" w:rsidRPr="0056753C">
        <w:rPr>
          <w:rFonts w:ascii="Angsana New" w:hAnsi="Angsana New"/>
          <w:b/>
          <w:bCs/>
          <w:sz w:val="32"/>
          <w:szCs w:val="32"/>
        </w:rPr>
        <w:t>.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9</w:t>
      </w:r>
      <w:r w:rsidR="00BA0E05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034708" w:rsidRPr="0056753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1B1DFD" w:rsidRPr="0056753C" w:rsidRDefault="001B1DFD" w:rsidP="001B1DFD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6753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Pr="0056753C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นโยบายการบัญชีถือปฏิบัติตั้งแต่วันที่ </w:t>
      </w:r>
      <w:r w:rsidRPr="0056753C">
        <w:rPr>
          <w:rFonts w:ascii="Angsana New" w:hAnsi="Angsana New"/>
          <w:i/>
          <w:iCs/>
          <w:spacing w:val="-4"/>
          <w:sz w:val="32"/>
          <w:szCs w:val="32"/>
          <w:u w:val="single"/>
        </w:rPr>
        <w:t xml:space="preserve">1 </w:t>
      </w:r>
      <w:r w:rsidRPr="0056753C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มกราคม </w:t>
      </w:r>
      <w:r w:rsidRPr="0056753C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1B1DFD" w:rsidRPr="0056753C" w:rsidRDefault="001B1DFD" w:rsidP="001B1DF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6753C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:rsidR="00F53CBD" w:rsidRPr="0056753C" w:rsidRDefault="00F53CBD" w:rsidP="00F53CB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D844C4" w:rsidRPr="0056753C" w:rsidRDefault="00D844C4" w:rsidP="00F53CB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D844C4" w:rsidRPr="0056753C" w:rsidRDefault="00D844C4" w:rsidP="00D844C4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D844C4" w:rsidRPr="0056753C" w:rsidRDefault="00D844C4" w:rsidP="00D844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F53CBD" w:rsidRPr="0056753C" w:rsidRDefault="00F53CBD" w:rsidP="00D844C4">
      <w:pPr>
        <w:pStyle w:val="ListParagraph"/>
        <w:spacing w:before="120" w:after="240" w:line="240" w:lineRule="auto"/>
        <w:ind w:left="540" w:firstLine="7"/>
        <w:contextualSpacing w:val="0"/>
        <w:jc w:val="thaiDistribute"/>
        <w:rPr>
          <w:rFonts w:ascii="Angsana New" w:hAnsi="Angsana New" w:cs="Angsana New"/>
          <w:szCs w:val="32"/>
        </w:rPr>
      </w:pPr>
      <w:r w:rsidRPr="0056753C">
        <w:rPr>
          <w:rFonts w:ascii="Angsana New" w:hAnsi="Angsana New" w:cs="Angsana New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</w:t>
      </w:r>
      <w:r w:rsidR="00251F69">
        <w:rPr>
          <w:rFonts w:ascii="Angsana New" w:hAnsi="Angsana New" w:cs="Angsana New"/>
          <w:szCs w:val="32"/>
        </w:rPr>
        <w:t xml:space="preserve"> </w:t>
      </w:r>
      <w:r w:rsidRPr="0056753C">
        <w:rPr>
          <w:rFonts w:ascii="Angsana New" w:hAnsi="Angsana New" w:cs="Angsana New"/>
          <w:szCs w:val="32"/>
          <w:cs/>
        </w:rPr>
        <w:t>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F53CBD" w:rsidRPr="0056753C" w:rsidRDefault="0055584F" w:rsidP="00D844C4">
      <w:pPr>
        <w:tabs>
          <w:tab w:val="left" w:pos="1080"/>
          <w:tab w:val="left" w:pos="1320"/>
          <w:tab w:val="right" w:pos="576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สิทธิในการใช้พื้นที่</w:t>
      </w:r>
      <w:r w:rsidR="00D844C4" w:rsidRPr="0056753C">
        <w:rPr>
          <w:rFonts w:ascii="Angsana New" w:hAnsi="Angsana New"/>
          <w:sz w:val="32"/>
          <w:szCs w:val="32"/>
        </w:rPr>
        <w:tab/>
      </w:r>
      <w:r w:rsidR="00E01244" w:rsidRPr="0056753C">
        <w:rPr>
          <w:rFonts w:ascii="Angsana New" w:hAnsi="Angsana New"/>
          <w:sz w:val="32"/>
          <w:szCs w:val="32"/>
        </w:rPr>
        <w:t>3 - 9</w:t>
      </w:r>
      <w:r w:rsidR="00F53CBD" w:rsidRPr="0056753C">
        <w:rPr>
          <w:rFonts w:ascii="Angsana New" w:hAnsi="Angsana New"/>
          <w:sz w:val="32"/>
          <w:szCs w:val="32"/>
        </w:rPr>
        <w:tab/>
      </w:r>
      <w:r w:rsidR="00F53CBD" w:rsidRPr="0056753C">
        <w:rPr>
          <w:rFonts w:ascii="Angsana New" w:hAnsi="Angsana New"/>
          <w:sz w:val="32"/>
          <w:szCs w:val="32"/>
          <w:cs/>
        </w:rPr>
        <w:t>ปี</w:t>
      </w:r>
    </w:p>
    <w:p w:rsidR="006832F8" w:rsidRPr="0056753C" w:rsidRDefault="006832F8" w:rsidP="006832F8">
      <w:pPr>
        <w:tabs>
          <w:tab w:val="left" w:pos="1080"/>
          <w:tab w:val="left" w:pos="1320"/>
          <w:tab w:val="right" w:pos="630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อุปกรณ์</w:t>
      </w:r>
      <w:r w:rsidRPr="0056753C">
        <w:rPr>
          <w:rFonts w:ascii="Angsana New" w:hAnsi="Angsana New" w:hint="cs"/>
          <w:sz w:val="32"/>
          <w:szCs w:val="32"/>
          <w:cs/>
        </w:rPr>
        <w:t>เครื่องครัวและอุปกรณ์ดำเนินงาน</w:t>
      </w: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 w:hint="cs"/>
          <w:sz w:val="32"/>
          <w:szCs w:val="32"/>
          <w:cs/>
        </w:rPr>
        <w:t>ตามอายุสัญญาเช่า</w:t>
      </w:r>
    </w:p>
    <w:p w:rsidR="00F53CBD" w:rsidRPr="0056753C" w:rsidRDefault="0055584F" w:rsidP="00D844C4">
      <w:pPr>
        <w:tabs>
          <w:tab w:val="left" w:pos="1080"/>
          <w:tab w:val="left" w:pos="1320"/>
          <w:tab w:val="right" w:pos="576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เครื่องตกแต่ง ติดตั้งและอุปกรณ์สำนักงา</w:t>
      </w:r>
      <w:r w:rsidR="006C472C" w:rsidRPr="0056753C">
        <w:rPr>
          <w:rFonts w:ascii="Angsana New" w:hAnsi="Angsana New"/>
          <w:sz w:val="32"/>
          <w:szCs w:val="32"/>
          <w:cs/>
        </w:rPr>
        <w:t>น</w:t>
      </w:r>
      <w:r w:rsidR="00F53CBD" w:rsidRPr="0056753C">
        <w:rPr>
          <w:rFonts w:ascii="Angsana New" w:hAnsi="Angsana New"/>
          <w:sz w:val="32"/>
          <w:szCs w:val="32"/>
          <w:cs/>
        </w:rPr>
        <w:tab/>
      </w:r>
      <w:r w:rsidR="00E01244" w:rsidRPr="0056753C">
        <w:rPr>
          <w:rFonts w:ascii="Angsana New" w:hAnsi="Angsana New"/>
          <w:sz w:val="32"/>
          <w:szCs w:val="32"/>
        </w:rPr>
        <w:t>5</w:t>
      </w:r>
      <w:r w:rsidR="00F53CBD" w:rsidRPr="0056753C">
        <w:rPr>
          <w:rFonts w:ascii="Angsana New" w:hAnsi="Angsana New"/>
          <w:sz w:val="32"/>
          <w:szCs w:val="32"/>
          <w:cs/>
        </w:rPr>
        <w:tab/>
        <w:t>ปี</w:t>
      </w:r>
    </w:p>
    <w:p w:rsidR="00F53CBD" w:rsidRPr="0056753C" w:rsidRDefault="0055584F" w:rsidP="00D844C4">
      <w:pPr>
        <w:tabs>
          <w:tab w:val="left" w:pos="1080"/>
          <w:tab w:val="left" w:pos="1320"/>
          <w:tab w:val="right" w:pos="576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F53CBD" w:rsidRPr="0056753C">
        <w:rPr>
          <w:rFonts w:ascii="Angsana New" w:hAnsi="Angsana New"/>
          <w:sz w:val="32"/>
          <w:szCs w:val="32"/>
          <w:cs/>
        </w:rPr>
        <w:tab/>
      </w:r>
      <w:r w:rsidR="00E01244" w:rsidRPr="0056753C">
        <w:rPr>
          <w:rFonts w:ascii="Angsana New" w:hAnsi="Angsana New"/>
          <w:sz w:val="32"/>
          <w:szCs w:val="32"/>
        </w:rPr>
        <w:t>5</w:t>
      </w:r>
      <w:r w:rsidR="00F53CBD" w:rsidRPr="0056753C">
        <w:rPr>
          <w:rFonts w:ascii="Angsana New" w:hAnsi="Angsana New"/>
          <w:sz w:val="32"/>
          <w:szCs w:val="32"/>
          <w:cs/>
        </w:rPr>
        <w:tab/>
        <w:t>ปี</w:t>
      </w:r>
    </w:p>
    <w:p w:rsidR="00F53CBD" w:rsidRPr="0056753C" w:rsidRDefault="0055584F" w:rsidP="009911E6">
      <w:pPr>
        <w:tabs>
          <w:tab w:val="left" w:pos="1080"/>
          <w:tab w:val="left" w:pos="1320"/>
          <w:tab w:val="right" w:pos="630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สิทธิการเช่า</w:t>
      </w:r>
      <w:r w:rsidR="00F53CBD" w:rsidRPr="0056753C">
        <w:rPr>
          <w:rFonts w:ascii="Angsana New" w:hAnsi="Angsana New"/>
          <w:sz w:val="32"/>
          <w:szCs w:val="32"/>
          <w:cs/>
        </w:rPr>
        <w:tab/>
      </w:r>
      <w:r w:rsidR="009911E6" w:rsidRPr="0056753C">
        <w:rPr>
          <w:rFonts w:ascii="Angsana New" w:hAnsi="Angsana New" w:hint="cs"/>
          <w:sz w:val="32"/>
          <w:szCs w:val="32"/>
          <w:cs/>
        </w:rPr>
        <w:t>ตามอายุสัญญาเช่า</w:t>
      </w:r>
    </w:p>
    <w:p w:rsidR="00F53CBD" w:rsidRPr="0056753C" w:rsidRDefault="00F53CBD" w:rsidP="00D844C4">
      <w:pPr>
        <w:pStyle w:val="ListParagraph"/>
        <w:spacing w:before="240" w:after="120" w:line="240" w:lineRule="auto"/>
        <w:ind w:left="540" w:firstLine="7"/>
        <w:contextualSpacing w:val="0"/>
        <w:jc w:val="thaiDistribute"/>
        <w:rPr>
          <w:rFonts w:ascii="Angsana New" w:hAnsi="Angsana New" w:cs="Angsana New"/>
          <w:szCs w:val="32"/>
        </w:rPr>
      </w:pPr>
      <w:r w:rsidRPr="0056753C">
        <w:rPr>
          <w:rFonts w:ascii="Angsana New" w:hAnsi="Angsana New" w:cs="Angsana New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D844C4" w:rsidRPr="0056753C" w:rsidRDefault="00D844C4" w:rsidP="00D844C4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D844C4" w:rsidRPr="0056753C" w:rsidRDefault="00D844C4" w:rsidP="00D844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6753C">
        <w:rPr>
          <w:rFonts w:ascii="Angsana New" w:hAnsi="Angsana New"/>
          <w:sz w:val="32"/>
          <w:szCs w:val="32"/>
        </w:rPr>
        <w:t xml:space="preserve"> </w:t>
      </w:r>
    </w:p>
    <w:p w:rsidR="00D844C4" w:rsidRPr="0056753C" w:rsidRDefault="00D844C4" w:rsidP="00D844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D844C4" w:rsidRPr="0056753C" w:rsidRDefault="00D844C4" w:rsidP="00D844C4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D844C4" w:rsidRPr="0056753C" w:rsidRDefault="00D844C4" w:rsidP="00D844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6753C">
        <w:rPr>
          <w:rFonts w:ascii="Angsana New" w:hAnsi="Angsana New"/>
          <w:sz w:val="32"/>
          <w:szCs w:val="32"/>
        </w:rPr>
        <w:t xml:space="preserve">12 </w:t>
      </w:r>
      <w:r w:rsidRPr="0056753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153647" w:rsidRPr="0056753C" w:rsidRDefault="00153647" w:rsidP="0015364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6753C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6753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6753C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153647" w:rsidRPr="0056753C" w:rsidRDefault="00153647" w:rsidP="0015364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56753C">
        <w:rPr>
          <w:rFonts w:ascii="Angsana New" w:hAnsi="Angsana New" w:hint="cs"/>
          <w:sz w:val="32"/>
          <w:szCs w:val="32"/>
          <w:cs/>
        </w:rPr>
        <w:t>ส่วนของ</w:t>
      </w:r>
      <w:r w:rsidRPr="0056753C">
        <w:rPr>
          <w:rFonts w:ascii="Angsana New" w:hAnsi="Angsana New"/>
          <w:sz w:val="32"/>
          <w:szCs w:val="32"/>
          <w:cs/>
        </w:rPr>
        <w:t>กำไร</w:t>
      </w:r>
      <w:r w:rsidRPr="0056753C">
        <w:rPr>
          <w:rFonts w:ascii="Angsana New" w:hAnsi="Angsana New" w:hint="cs"/>
          <w:sz w:val="32"/>
          <w:szCs w:val="32"/>
          <w:cs/>
        </w:rPr>
        <w:t>หรือ</w:t>
      </w:r>
      <w:r w:rsidRPr="0056753C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 </w:t>
      </w:r>
    </w:p>
    <w:p w:rsidR="00153647" w:rsidRPr="0056753C" w:rsidRDefault="00153647" w:rsidP="0015364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56753C">
        <w:rPr>
          <w:rFonts w:ascii="Angsana New" w:hAnsi="Angsana New" w:hint="cs"/>
          <w:sz w:val="32"/>
          <w:szCs w:val="32"/>
          <w:cs/>
        </w:rPr>
        <w:t>ไม่</w:t>
      </w:r>
      <w:r w:rsidRPr="0056753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56753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26588C" w:rsidRPr="0056753C" w:rsidRDefault="0026588C" w:rsidP="0026588C">
      <w:pPr>
        <w:spacing w:before="120" w:after="12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56753C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:rsidR="0026588C" w:rsidRPr="0056753C" w:rsidRDefault="0026588C" w:rsidP="0026588C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>กรณีสัญญาเช่าดำเนินงาน</w:t>
      </w:r>
    </w:p>
    <w:p w:rsidR="0026588C" w:rsidRPr="0056753C" w:rsidRDefault="0026588C" w:rsidP="002658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2617D0" w:rsidRPr="0056753C" w:rsidRDefault="00F53CBD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227279" w:rsidRPr="0056753C">
        <w:rPr>
          <w:rFonts w:ascii="Angsana New" w:hAnsi="Angsana New"/>
          <w:b/>
          <w:bCs/>
          <w:sz w:val="32"/>
          <w:szCs w:val="32"/>
        </w:rPr>
        <w:t>.1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0</w:t>
      </w:r>
      <w:r w:rsidR="002617D0" w:rsidRPr="0056753C">
        <w:rPr>
          <w:rFonts w:ascii="Angsana New" w:hAnsi="Angsana New"/>
          <w:b/>
          <w:bCs/>
          <w:sz w:val="32"/>
          <w:szCs w:val="32"/>
        </w:rPr>
        <w:tab/>
      </w:r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D8130E" w:rsidRPr="0056753C" w:rsidRDefault="00D8130E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6B7995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5C2EEF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 รายการ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383C8D" w:rsidRPr="0056753C" w:rsidRDefault="00383C8D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ณ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ณ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วัน</w:t>
      </w:r>
      <w:r w:rsidR="00E70983" w:rsidRPr="0056753C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56753C">
        <w:rPr>
          <w:rFonts w:ascii="Angsana New" w:hAnsi="Angsana New"/>
          <w:sz w:val="32"/>
          <w:szCs w:val="32"/>
        </w:rPr>
        <w:t xml:space="preserve"> </w:t>
      </w:r>
    </w:p>
    <w:p w:rsidR="00383C8D" w:rsidRPr="0056753C" w:rsidRDefault="00383C8D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F7BCE" w:rsidRPr="0056753C" w:rsidRDefault="00F53CBD" w:rsidP="0026588C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F266A0" w:rsidRPr="0056753C">
        <w:rPr>
          <w:rFonts w:ascii="Angsana New" w:hAnsi="Angsana New"/>
          <w:b/>
          <w:bCs/>
          <w:sz w:val="32"/>
          <w:szCs w:val="32"/>
        </w:rPr>
        <w:t>.1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1</w:t>
      </w:r>
      <w:r w:rsidR="00FF7BCE" w:rsidRPr="0056753C">
        <w:rPr>
          <w:rFonts w:ascii="Angsana New" w:hAnsi="Angsana New"/>
          <w:b/>
          <w:bCs/>
          <w:sz w:val="32"/>
          <w:szCs w:val="32"/>
        </w:rPr>
        <w:tab/>
      </w:r>
      <w:r w:rsidR="00FF7BCE" w:rsidRPr="0056753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E100DC" w:rsidRPr="0056753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A725C8" w:rsidRPr="0056753C" w:rsidRDefault="00A725C8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ทุก</w:t>
      </w:r>
      <w:r w:rsidR="00E70983" w:rsidRPr="0056753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="00FD44AA" w:rsidRPr="0056753C">
        <w:rPr>
          <w:rFonts w:ascii="Angsana New" w:hAnsi="Angsana New"/>
          <w:sz w:val="32"/>
          <w:szCs w:val="32"/>
          <w:cs/>
        </w:rPr>
        <w:t>กลุ่ม</w:t>
      </w:r>
      <w:r w:rsidRPr="0056753C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3915F0" w:rsidRPr="0056753C">
        <w:rPr>
          <w:rFonts w:ascii="Angsana New" w:hAnsi="Angsana New"/>
          <w:sz w:val="32"/>
          <w:szCs w:val="32"/>
          <w:cs/>
        </w:rPr>
        <w:t xml:space="preserve"> </w:t>
      </w:r>
      <w:r w:rsidR="00083731" w:rsidRPr="0056753C">
        <w:rPr>
          <w:rFonts w:ascii="Angsana New" w:hAnsi="Angsana New"/>
          <w:sz w:val="32"/>
          <w:szCs w:val="32"/>
          <w:cs/>
        </w:rPr>
        <w:t>สินทรัพย์สิทธิการใช้และ</w:t>
      </w:r>
      <w:r w:rsidRPr="0056753C">
        <w:rPr>
          <w:rFonts w:ascii="Angsana New" w:hAnsi="Angsana New"/>
          <w:sz w:val="32"/>
          <w:szCs w:val="32"/>
          <w:cs/>
        </w:rPr>
        <w:t>สินทรัพย์ไม่มีตัวตนของ</w:t>
      </w:r>
      <w:r w:rsidR="006B7995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995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E70983" w:rsidRPr="0056753C">
        <w:rPr>
          <w:rFonts w:ascii="Angsana New" w:hAnsi="Angsana New"/>
          <w:sz w:val="32"/>
          <w:szCs w:val="32"/>
          <w:cs/>
        </w:rPr>
        <w:t>สินทรัพย์แล้วแต่ราคาใดจะสูงกว่า</w:t>
      </w:r>
      <w:r w:rsidR="004A69A2" w:rsidRPr="0056753C">
        <w:rPr>
          <w:rFonts w:ascii="Angsana New" w:hAnsi="Angsana New"/>
          <w:sz w:val="32"/>
          <w:szCs w:val="32"/>
        </w:rPr>
        <w:t xml:space="preserve"> </w:t>
      </w:r>
      <w:r w:rsidR="004A69A2" w:rsidRPr="0056753C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4A69A2" w:rsidRPr="0056753C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4A69A2" w:rsidRPr="0056753C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8112C" w:rsidRPr="0056753C" w:rsidRDefault="00A725C8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D75DC" w:rsidRPr="0056753C">
        <w:rPr>
          <w:rFonts w:ascii="Angsana New" w:hAnsi="Angsana New"/>
          <w:sz w:val="32"/>
          <w:szCs w:val="32"/>
          <w:cs/>
        </w:rPr>
        <w:t>งบกำไรขาดทุน</w:t>
      </w:r>
    </w:p>
    <w:p w:rsidR="00DE225C" w:rsidRPr="0056753C" w:rsidRDefault="00F53CBD" w:rsidP="0026588C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43B28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56753C">
        <w:rPr>
          <w:rFonts w:ascii="Angsana New" w:hAnsi="Angsana New"/>
          <w:b/>
          <w:bCs/>
          <w:sz w:val="32"/>
          <w:szCs w:val="32"/>
        </w:rPr>
        <w:t>1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2</w:t>
      </w:r>
      <w:r w:rsidR="00943B28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DE225C" w:rsidRPr="0056753C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7B763D" w:rsidRPr="0056753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E225C" w:rsidRPr="0056753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F266A0" w:rsidRPr="0056753C" w:rsidRDefault="00F266A0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6753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266A0" w:rsidRPr="0056753C" w:rsidRDefault="00F266A0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BA57CC" w:rsidRPr="0056753C">
        <w:rPr>
          <w:rFonts w:ascii="Angsana New" w:hAnsi="Angsana New"/>
          <w:sz w:val="32"/>
          <w:szCs w:val="32"/>
          <w:cs/>
        </w:rPr>
        <w:t>รับรู้</w:t>
      </w:r>
      <w:r w:rsidRPr="0056753C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335F0" w:rsidRPr="0056753C" w:rsidRDefault="007135DF" w:rsidP="0026588C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335F0" w:rsidRPr="0056753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ผลประโยชน์หลังออกจากงานและผลประโยชน์ระยะยาวอื่นของพนักงาน</w:t>
      </w:r>
    </w:p>
    <w:p w:rsidR="00B335F0" w:rsidRPr="0056753C" w:rsidRDefault="00B335F0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6753C">
        <w:rPr>
          <w:rFonts w:ascii="Angsana New" w:hAnsi="Angsana New"/>
          <w:i/>
          <w:iCs/>
          <w:sz w:val="32"/>
          <w:szCs w:val="32"/>
        </w:rPr>
        <w:tab/>
      </w:r>
      <w:r w:rsidRPr="0056753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B335F0" w:rsidRPr="0056753C" w:rsidRDefault="00B335F0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 เงินที่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E70983" w:rsidRPr="0056753C" w:rsidRDefault="00D8130E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ab/>
      </w:r>
      <w:r w:rsidR="00E70983" w:rsidRPr="0056753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E70983" w:rsidRPr="0056753C" w:rsidRDefault="00E70983" w:rsidP="0026588C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="009A090C" w:rsidRPr="0056753C">
        <w:rPr>
          <w:rFonts w:ascii="Angsana New" w:hAnsi="Angsana New"/>
          <w:sz w:val="32"/>
          <w:szCs w:val="32"/>
          <w:cs/>
        </w:rPr>
        <w:t>ซึ่ง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A090C" w:rsidRPr="0056753C">
        <w:rPr>
          <w:rFonts w:ascii="Angsana New" w:hAnsi="Angsana New"/>
          <w:sz w:val="32"/>
          <w:szCs w:val="32"/>
          <w:cs/>
        </w:rPr>
        <w:t>สำหรับพนักงาน นอกจากนั้น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981C52" w:rsidRPr="0056753C" w:rsidRDefault="00E70983" w:rsidP="0026588C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</w:t>
      </w:r>
      <w:r w:rsidR="00D8130E" w:rsidRPr="0056753C">
        <w:rPr>
          <w:rFonts w:ascii="Angsana New" w:hAnsi="Angsana New"/>
          <w:sz w:val="32"/>
          <w:szCs w:val="32"/>
          <w:cs/>
        </w:rPr>
        <w:t xml:space="preserve"> (</w:t>
      </w:r>
      <w:r w:rsidR="00D8130E" w:rsidRPr="0056753C">
        <w:rPr>
          <w:rFonts w:ascii="Angsana New" w:hAnsi="Angsana New"/>
          <w:sz w:val="32"/>
          <w:szCs w:val="32"/>
        </w:rPr>
        <w:t>Projected Unit Credit Method</w:t>
      </w:r>
      <w:r w:rsidR="00D8130E" w:rsidRPr="0056753C">
        <w:rPr>
          <w:rFonts w:ascii="Angsana New" w:hAnsi="Angsana New"/>
          <w:sz w:val="32"/>
          <w:szCs w:val="32"/>
          <w:cs/>
        </w:rPr>
        <w:t xml:space="preserve">) </w:t>
      </w:r>
      <w:r w:rsidRPr="0056753C">
        <w:rPr>
          <w:rFonts w:ascii="Angsana New" w:hAnsi="Angsana New"/>
          <w:sz w:val="32"/>
          <w:szCs w:val="32"/>
          <w:cs/>
        </w:rPr>
        <w:t>โดย</w:t>
      </w:r>
      <w:r w:rsidR="007B763D" w:rsidRPr="0056753C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56753C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:rsidR="00E70983" w:rsidRPr="0056753C" w:rsidRDefault="00E70983" w:rsidP="0026588C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</w:t>
      </w:r>
      <w:r w:rsidR="0010325E" w:rsidRPr="0056753C">
        <w:rPr>
          <w:rFonts w:ascii="Angsana New" w:hAnsi="Angsana New"/>
          <w:sz w:val="32"/>
          <w:szCs w:val="32"/>
          <w:cs/>
        </w:rPr>
        <w:t>ขาดทุนเบ็ดเสร็จอื่น</w:t>
      </w:r>
    </w:p>
    <w:p w:rsidR="009A090C" w:rsidRPr="0056753C" w:rsidRDefault="009A090C" w:rsidP="0026588C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2D75DC" w:rsidRPr="0056753C">
        <w:rPr>
          <w:rFonts w:ascii="Angsana New" w:hAnsi="Angsana New"/>
          <w:sz w:val="32"/>
          <w:szCs w:val="32"/>
          <w:cs/>
        </w:rPr>
        <w:t>งบ</w:t>
      </w:r>
      <w:r w:rsidRPr="0056753C">
        <w:rPr>
          <w:rFonts w:ascii="Angsana New" w:hAnsi="Angsana New"/>
          <w:sz w:val="32"/>
          <w:szCs w:val="32"/>
          <w:cs/>
        </w:rPr>
        <w:t>กำไรขาดทุน</w:t>
      </w:r>
    </w:p>
    <w:p w:rsidR="00D3651D" w:rsidRPr="0056753C" w:rsidRDefault="00F53CBD" w:rsidP="0026588C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227279" w:rsidRPr="0056753C">
        <w:rPr>
          <w:rFonts w:ascii="Angsana New" w:hAnsi="Angsana New"/>
          <w:b/>
          <w:bCs/>
          <w:sz w:val="32"/>
          <w:szCs w:val="32"/>
        </w:rPr>
        <w:t>.1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3</w:t>
      </w:r>
      <w:r w:rsidR="00D3651D" w:rsidRPr="0056753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3A2AF1" w:rsidRPr="0056753C" w:rsidRDefault="005B6D99" w:rsidP="0026588C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6B7995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และสามารถประมาณมูลค่าภาระผูกพันนั้นได้อย่างน่าเชื่อถือ </w:t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65126A" w:rsidRPr="0056753C" w:rsidRDefault="00F53CBD" w:rsidP="0026588C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27279" w:rsidRPr="0056753C">
        <w:rPr>
          <w:rFonts w:ascii="Angsana New" w:hAnsi="Angsana New"/>
          <w:b/>
          <w:bCs/>
          <w:sz w:val="32"/>
          <w:szCs w:val="32"/>
        </w:rPr>
        <w:t>.1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4</w:t>
      </w:r>
      <w:r w:rsidR="0065126A" w:rsidRPr="0056753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943B28" w:rsidRPr="0056753C" w:rsidRDefault="00943B28" w:rsidP="002658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943B28" w:rsidRPr="0056753C" w:rsidRDefault="00943B28" w:rsidP="002658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943B28" w:rsidRPr="0056753C" w:rsidRDefault="00943B28" w:rsidP="001C5C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56753C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943B28" w:rsidRPr="0056753C" w:rsidRDefault="00D267F6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943B28" w:rsidRPr="0056753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943B28" w:rsidRPr="0056753C" w:rsidRDefault="00943B28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3B28" w:rsidRPr="0056753C" w:rsidRDefault="00943B28" w:rsidP="001536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3B28" w:rsidRPr="0056753C" w:rsidRDefault="00943B28" w:rsidP="001536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43B28" w:rsidRPr="0056753C" w:rsidRDefault="00943B28" w:rsidP="001536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E100DC" w:rsidRPr="0056753C" w:rsidRDefault="00E100DC" w:rsidP="00153647">
      <w:pPr>
        <w:pStyle w:val="Heading2"/>
        <w:spacing w:before="120" w:after="120" w:line="420" w:lineRule="exact"/>
        <w:ind w:left="547" w:hanging="547"/>
        <w:rPr>
          <w:b/>
          <w:bCs/>
        </w:rPr>
      </w:pPr>
      <w:r w:rsidRPr="0056753C">
        <w:rPr>
          <w:b/>
          <w:bCs/>
        </w:rPr>
        <w:t>5.1</w:t>
      </w:r>
      <w:r w:rsidR="0062276A" w:rsidRPr="0056753C">
        <w:rPr>
          <w:b/>
          <w:bCs/>
        </w:rPr>
        <w:t>5</w:t>
      </w:r>
      <w:r w:rsidRPr="0056753C">
        <w:rPr>
          <w:b/>
          <w:bCs/>
        </w:rPr>
        <w:tab/>
      </w:r>
      <w:r w:rsidRPr="0056753C">
        <w:rPr>
          <w:b/>
          <w:bCs/>
          <w:cs/>
        </w:rPr>
        <w:t>เครื่องมือทางการเงิน</w:t>
      </w:r>
    </w:p>
    <w:p w:rsidR="00E100DC" w:rsidRPr="0056753C" w:rsidRDefault="00E100DC" w:rsidP="00153647">
      <w:pPr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6753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6753C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6753C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6753C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E100DC" w:rsidRPr="0056753C" w:rsidRDefault="00E100DC" w:rsidP="00153647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56753C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56753C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56753C">
        <w:rPr>
          <w:rFonts w:ascii="Angsana New" w:hAnsi="Angsana New"/>
          <w:sz w:val="32"/>
          <w:szCs w:val="32"/>
        </w:rPr>
        <w:t xml:space="preserve"> </w:t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100DC" w:rsidRPr="0056753C" w:rsidRDefault="00E100DC" w:rsidP="00153647">
      <w:pPr>
        <w:spacing w:before="120" w:after="12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:rsidR="00E100DC" w:rsidRPr="0056753C" w:rsidRDefault="00E100DC" w:rsidP="00153647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56753C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56753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6753C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56753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6753C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E100DC" w:rsidRPr="0056753C" w:rsidRDefault="00E100DC" w:rsidP="00153647">
      <w:pPr>
        <w:spacing w:before="120" w:after="120" w:line="420" w:lineRule="exact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6753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6753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E100DC" w:rsidRPr="0056753C" w:rsidRDefault="00E100DC" w:rsidP="00153647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E100DC" w:rsidRPr="0056753C" w:rsidRDefault="00E100DC" w:rsidP="00153647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Pr="0056753C">
        <w:rPr>
          <w:rFonts w:ascii="Angsana New" w:hAnsi="Angsana New"/>
          <w:sz w:val="32"/>
          <w:szCs w:val="32"/>
          <w:cs/>
        </w:rPr>
        <w:t xml:space="preserve">กำไรขาดทุน   </w:t>
      </w:r>
    </w:p>
    <w:p w:rsidR="00E100DC" w:rsidRPr="0056753C" w:rsidRDefault="00E100DC" w:rsidP="00E100DC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E100DC" w:rsidRPr="0056753C" w:rsidRDefault="00E100DC" w:rsidP="00E100DC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:rsidR="00E100DC" w:rsidRPr="0056753C" w:rsidRDefault="00E100DC" w:rsidP="00E100DC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="00335E25" w:rsidRPr="0056753C">
        <w:rPr>
          <w:rFonts w:ascii="Angsana New" w:hAnsi="Angsana New"/>
          <w:sz w:val="32"/>
          <w:szCs w:val="32"/>
          <w:cs/>
        </w:rPr>
        <w:t>กำไรขาดทุน</w:t>
      </w:r>
      <w:r w:rsidRPr="0056753C">
        <w:rPr>
          <w:rFonts w:ascii="Angsana New" w:hAnsi="Angsana New"/>
          <w:sz w:val="32"/>
          <w:szCs w:val="32"/>
          <w:cs/>
        </w:rPr>
        <w:t>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="00335E25" w:rsidRPr="0056753C">
        <w:rPr>
          <w:rFonts w:ascii="Angsana New" w:hAnsi="Angsana New"/>
          <w:sz w:val="32"/>
          <w:szCs w:val="32"/>
          <w:cs/>
        </w:rPr>
        <w:t>กำไรขาดทุน</w:t>
      </w:r>
      <w:r w:rsidRPr="0056753C">
        <w:rPr>
          <w:rFonts w:ascii="Angsana New" w:hAnsi="Angsana New"/>
          <w:sz w:val="32"/>
          <w:szCs w:val="32"/>
          <w:cs/>
        </w:rPr>
        <w:t>เมื่อมีการตัดรายการสินทรัพย์ทางการเงินนั้น</w:t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56753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:rsidR="00E100DC" w:rsidRPr="0056753C" w:rsidRDefault="00E100DC" w:rsidP="00E100DC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56753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</w:t>
      </w:r>
      <w:r w:rsidR="00335E25" w:rsidRPr="0056753C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งบ</w:t>
      </w:r>
      <w:r w:rsidR="00335E25" w:rsidRPr="0056753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กำไรขาดทุน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="00335E25" w:rsidRPr="0056753C">
        <w:rPr>
          <w:rFonts w:ascii="Angsana New" w:hAnsi="Angsana New"/>
          <w:sz w:val="32"/>
          <w:szCs w:val="32"/>
          <w:cs/>
        </w:rPr>
        <w:t>กำไรขาดทุน</w:t>
      </w:r>
      <w:r w:rsidRPr="0056753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="00335E25" w:rsidRPr="0056753C">
        <w:rPr>
          <w:rFonts w:ascii="Angsana New" w:hAnsi="Angsana New"/>
          <w:sz w:val="32"/>
          <w:szCs w:val="32"/>
          <w:cs/>
        </w:rPr>
        <w:t>กำไรขาดทุน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56753C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56753C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ถือเป็นรายได้อื่นในส่วนของ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="00335E25" w:rsidRPr="0056753C">
        <w:rPr>
          <w:rFonts w:ascii="Angsana New" w:hAnsi="Angsana New"/>
          <w:sz w:val="32"/>
          <w:szCs w:val="32"/>
          <w:cs/>
        </w:rPr>
        <w:t>กำไรขาดทุน</w:t>
      </w:r>
      <w:r w:rsidRPr="0056753C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:rsidR="00E100DC" w:rsidRPr="0056753C" w:rsidRDefault="00E100DC" w:rsidP="00E100DC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E100DC" w:rsidRPr="0056753C" w:rsidRDefault="00E100DC" w:rsidP="00E100DC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6753C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56753C">
        <w:rPr>
          <w:rFonts w:ascii="Angsana New" w:eastAsia="Arial Unicode MS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="00335E25" w:rsidRPr="0056753C">
        <w:rPr>
          <w:rFonts w:ascii="Angsana New" w:hAnsi="Angsana New"/>
          <w:sz w:val="32"/>
          <w:szCs w:val="32"/>
          <w:cs/>
        </w:rPr>
        <w:t>กำไรขาดทุน</w:t>
      </w:r>
      <w:r w:rsidRPr="0056753C">
        <w:rPr>
          <w:rFonts w:ascii="Angsana New" w:hAnsi="Angsana New"/>
          <w:sz w:val="32"/>
          <w:szCs w:val="32"/>
          <w:cs/>
        </w:rPr>
        <w:tab/>
      </w:r>
    </w:p>
    <w:p w:rsidR="00E100DC" w:rsidRPr="0056753C" w:rsidRDefault="00E100DC" w:rsidP="00E100D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E100DC" w:rsidRPr="0056753C" w:rsidRDefault="00E100DC" w:rsidP="00E100DC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</w:t>
      </w:r>
      <w:r w:rsidR="00335E25" w:rsidRPr="0056753C">
        <w:rPr>
          <w:rFonts w:ascii="Angsana New" w:hAnsi="Angsana New" w:hint="cs"/>
          <w:sz w:val="32"/>
          <w:szCs w:val="32"/>
          <w:cs/>
        </w:rPr>
        <w:t>งบ</w:t>
      </w:r>
      <w:r w:rsidR="00335E25" w:rsidRPr="0056753C">
        <w:rPr>
          <w:rFonts w:ascii="Angsana New" w:hAnsi="Angsana New"/>
          <w:sz w:val="32"/>
          <w:szCs w:val="32"/>
          <w:cs/>
        </w:rPr>
        <w:t>กำไรขาดทุน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100DC" w:rsidRPr="0056753C" w:rsidRDefault="00E100DC" w:rsidP="00E100DC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:rsidR="00E100DC" w:rsidRPr="0056753C" w:rsidRDefault="00E100DC" w:rsidP="0015364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6753C">
        <w:rPr>
          <w:rFonts w:ascii="Angsana New" w:hAnsi="Angsana New"/>
          <w:sz w:val="32"/>
          <w:szCs w:val="32"/>
        </w:rPr>
        <w:t xml:space="preserve">12 </w:t>
      </w:r>
      <w:r w:rsidRPr="0056753C">
        <w:rPr>
          <w:rFonts w:ascii="Angsana New" w:hAnsi="Angsana New"/>
          <w:sz w:val="32"/>
          <w:szCs w:val="32"/>
          <w:cs/>
        </w:rPr>
        <w:t>เดือนข้างหน้า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E100DC" w:rsidRPr="0056753C" w:rsidRDefault="00E100DC" w:rsidP="0015364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56753C">
        <w:rPr>
          <w:rFonts w:ascii="Angsana New" w:hAnsi="Angsana New"/>
          <w:sz w:val="32"/>
          <w:szCs w:val="32"/>
        </w:rPr>
        <w:t>30</w:t>
      </w:r>
      <w:r w:rsidRPr="0056753C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56753C">
        <w:rPr>
          <w:rFonts w:ascii="Angsana New" w:hAnsi="Angsana New"/>
          <w:sz w:val="32"/>
          <w:szCs w:val="32"/>
        </w:rPr>
        <w:t xml:space="preserve">90 </w:t>
      </w:r>
      <w:r w:rsidRPr="0056753C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E100DC" w:rsidRPr="0056753C" w:rsidRDefault="00E100DC" w:rsidP="0015364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5" w:name="_Hlk59432702"/>
      <w:r w:rsidR="0055584F" w:rsidRPr="0056753C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56753C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E100DC" w:rsidRPr="0056753C" w:rsidRDefault="00E100DC" w:rsidP="00E100DC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56753C"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56753C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56753C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6753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6753C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56753C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56753C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56753C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:rsidR="00E100DC" w:rsidRPr="0056753C" w:rsidRDefault="00E100DC" w:rsidP="00E100DC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ก</w:t>
      </w:r>
      <w:r w:rsidRPr="0056753C">
        <w:rPr>
          <w:rFonts w:ascii="Angsana New" w:eastAsia="Arial" w:hAnsi="Angsana New"/>
          <w:sz w:val="32"/>
          <w:szCs w:val="32"/>
        </w:rPr>
        <w:t>)</w:t>
      </w:r>
      <w:r w:rsidRPr="0056753C">
        <w:rPr>
          <w:rFonts w:ascii="Angsana New" w:eastAsia="Arial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</w:t>
      </w:r>
      <w:r w:rsidR="00153647" w:rsidRPr="0056753C">
        <w:rPr>
          <w:rFonts w:ascii="Angsana New" w:eastAsia="Arial" w:hAnsi="Angsana New" w:hint="cs"/>
          <w:sz w:val="32"/>
          <w:szCs w:val="32"/>
          <w:cs/>
        </w:rPr>
        <w:t>งบกำไรขาดทุน</w:t>
      </w:r>
      <w:r w:rsidRPr="0056753C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E100DC" w:rsidRPr="0056753C" w:rsidRDefault="00E100DC" w:rsidP="00E100DC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ข)</w:t>
      </w:r>
      <w:r w:rsidRPr="0056753C">
        <w:rPr>
          <w:rFonts w:ascii="Angsana New" w:eastAsia="Arial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</w:t>
      </w:r>
      <w:r w:rsidR="00153647" w:rsidRPr="0056753C">
        <w:rPr>
          <w:rFonts w:ascii="Angsana New" w:eastAsia="Arial" w:hAnsi="Angsana New" w:hint="cs"/>
          <w:sz w:val="32"/>
          <w:szCs w:val="32"/>
          <w:cs/>
        </w:rPr>
        <w:t>งบกำไรขาดทุน</w:t>
      </w:r>
      <w:r w:rsidRPr="0056753C">
        <w:rPr>
          <w:rFonts w:ascii="Angsana New" w:eastAsia="Arial" w:hAnsi="Angsana New"/>
          <w:sz w:val="32"/>
          <w:szCs w:val="32"/>
          <w:cs/>
        </w:rPr>
        <w:t xml:space="preserve">เมื่อได้จำหน่ายหลักทรัพย์นั้นออกไป </w:t>
      </w:r>
    </w:p>
    <w:p w:rsidR="00E100DC" w:rsidRPr="0056753C" w:rsidRDefault="00E100DC" w:rsidP="00E100DC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ค)</w:t>
      </w:r>
      <w:r w:rsidRPr="0056753C">
        <w:rPr>
          <w:rFonts w:ascii="Angsana New" w:eastAsia="Arial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บริษัทฯตัดบัญชีส่วนเกิน/รับรู้ส่วนต่ำกว่ามูลค่าตราสารหนี้ตามวิธีอัตราดอกเบี้ยที่แท้จริง ซึ่งจำนวนที่ตัดจำหน่าย</w:t>
      </w:r>
      <w:r w:rsidRPr="0056753C">
        <w:rPr>
          <w:rFonts w:ascii="Angsana New" w:eastAsia="Arial" w:hAnsi="Angsana New"/>
          <w:sz w:val="32"/>
          <w:szCs w:val="32"/>
        </w:rPr>
        <w:t>/</w:t>
      </w:r>
      <w:r w:rsidRPr="0056753C">
        <w:rPr>
          <w:rFonts w:ascii="Angsana New" w:eastAsia="Arial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E100DC" w:rsidRPr="0056753C" w:rsidRDefault="00E100DC" w:rsidP="00E100DC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ง)</w:t>
      </w:r>
      <w:r w:rsidRPr="0056753C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Pr="0056753C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="001B1DFD" w:rsidRPr="0056753C">
        <w:rPr>
          <w:rFonts w:ascii="Angsana New" w:eastAsia="Arial" w:hAnsi="Angsana New"/>
          <w:sz w:val="32"/>
          <w:szCs w:val="32"/>
          <w:cs/>
        </w:rPr>
        <w:t>ส่วน</w:t>
      </w:r>
      <w:r w:rsidRPr="0056753C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E100DC" w:rsidRPr="0056753C" w:rsidRDefault="00E100DC" w:rsidP="00E100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</w:t>
      </w:r>
      <w:r w:rsidR="00153647" w:rsidRPr="0056753C">
        <w:rPr>
          <w:rFonts w:ascii="Angsana New" w:eastAsia="Arial" w:hAnsi="Angsana New" w:hint="cs"/>
          <w:sz w:val="32"/>
          <w:szCs w:val="32"/>
          <w:cs/>
        </w:rPr>
        <w:t>งบกำไรขาดทุน</w:t>
      </w:r>
    </w:p>
    <w:p w:rsidR="003A2AF1" w:rsidRPr="0056753C" w:rsidRDefault="00F53CBD" w:rsidP="003F3D8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3A2AF1" w:rsidRPr="0056753C">
        <w:rPr>
          <w:rFonts w:ascii="Angsana New" w:hAnsi="Angsana New"/>
          <w:b/>
          <w:bCs/>
          <w:sz w:val="32"/>
          <w:szCs w:val="32"/>
        </w:rPr>
        <w:t>.1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6</w:t>
      </w:r>
      <w:r w:rsidR="003A2AF1" w:rsidRPr="0056753C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5C2EEF" w:rsidRPr="0056753C" w:rsidRDefault="007C2575" w:rsidP="005C2EE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5C2EEF" w:rsidRPr="0056753C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="005C2EEF" w:rsidRPr="0056753C">
        <w:rPr>
          <w:rFonts w:ascii="Angsana New" w:eastAsia="Arial" w:hAnsi="Angsana New"/>
          <w:sz w:val="32"/>
          <w:szCs w:val="32"/>
        </w:rPr>
        <w:t xml:space="preserve"> </w:t>
      </w:r>
      <w:r w:rsidR="005C2EEF" w:rsidRPr="0056753C">
        <w:rPr>
          <w:rFonts w:ascii="Angsana New" w:eastAsia="Arial" w:hAnsi="Angsana New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</w:t>
      </w:r>
    </w:p>
    <w:p w:rsidR="005C2EEF" w:rsidRPr="0056753C" w:rsidRDefault="005C2EEF" w:rsidP="005C2EEF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56753C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:rsidR="005C2EEF" w:rsidRPr="0056753C" w:rsidRDefault="005C2EEF" w:rsidP="005C2EE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eastAsia="Arial" w:hAnsi="Angsana New"/>
          <w:sz w:val="32"/>
          <w:szCs w:val="32"/>
          <w:cs/>
        </w:rPr>
        <w:lastRenderedPageBreak/>
        <w:tab/>
        <w:t xml:space="preserve">กลุ่มบริษัทแสดงตราสารอนุพันธ์ที่มีอายุสัญญาคงเหลือมากกว่า </w:t>
      </w:r>
      <w:r w:rsidRPr="0056753C">
        <w:rPr>
          <w:rFonts w:ascii="Angsana New" w:eastAsia="Arial" w:hAnsi="Angsana New"/>
          <w:sz w:val="32"/>
          <w:szCs w:val="32"/>
        </w:rPr>
        <w:t xml:space="preserve">12 </w:t>
      </w:r>
      <w:r w:rsidRPr="0056753C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56753C">
        <w:rPr>
          <w:rFonts w:ascii="Angsana New" w:eastAsia="Arial" w:hAnsi="Angsana New"/>
          <w:sz w:val="32"/>
          <w:szCs w:val="32"/>
        </w:rPr>
        <w:t>12</w:t>
      </w:r>
      <w:r w:rsidRPr="0056753C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:rsidR="0010325E" w:rsidRPr="0056753C" w:rsidRDefault="00F53CBD" w:rsidP="003F3D8A">
      <w:pPr>
        <w:tabs>
          <w:tab w:val="left" w:pos="1440"/>
          <w:tab w:val="left" w:pos="2160"/>
          <w:tab w:val="center" w:pos="57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5</w:t>
      </w:r>
      <w:r w:rsidR="003A2AF1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56753C">
        <w:rPr>
          <w:rFonts w:ascii="Angsana New" w:hAnsi="Angsana New"/>
          <w:b/>
          <w:bCs/>
          <w:sz w:val="32"/>
          <w:szCs w:val="32"/>
        </w:rPr>
        <w:t>1</w:t>
      </w:r>
      <w:r w:rsidR="0062276A" w:rsidRPr="0056753C">
        <w:rPr>
          <w:rFonts w:ascii="Angsana New" w:hAnsi="Angsana New"/>
          <w:b/>
          <w:bCs/>
          <w:sz w:val="32"/>
          <w:szCs w:val="32"/>
        </w:rPr>
        <w:t>7</w:t>
      </w:r>
      <w:r w:rsidR="0010325E" w:rsidRPr="0056753C">
        <w:rPr>
          <w:rFonts w:ascii="Angsana New" w:hAnsi="Angsana New"/>
          <w:b/>
          <w:bCs/>
          <w:sz w:val="32"/>
          <w:szCs w:val="32"/>
        </w:rPr>
        <w:tab/>
      </w:r>
      <w:r w:rsidR="0010325E" w:rsidRPr="0056753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10325E" w:rsidRPr="0056753C" w:rsidRDefault="0010325E" w:rsidP="003F3D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0325E" w:rsidRPr="0056753C" w:rsidRDefault="0010325E" w:rsidP="00397BB3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A090C" w:rsidRPr="0056753C">
        <w:rPr>
          <w:rFonts w:ascii="Angsana New" w:hAnsi="Angsana New"/>
          <w:sz w:val="32"/>
          <w:szCs w:val="32"/>
          <w:cs/>
        </w:rPr>
        <w:t>แบ่ง</w:t>
      </w:r>
      <w:r w:rsidRPr="0056753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10325E" w:rsidRPr="0056753C" w:rsidRDefault="0010325E" w:rsidP="00397BB3">
      <w:pPr>
        <w:tabs>
          <w:tab w:val="left" w:pos="540"/>
          <w:tab w:val="left" w:pos="1440"/>
          <w:tab w:val="left" w:pos="2880"/>
        </w:tabs>
        <w:spacing w:after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6753C">
        <w:rPr>
          <w:rFonts w:ascii="Angsana New" w:hAnsi="Angsana New"/>
          <w:sz w:val="32"/>
          <w:szCs w:val="32"/>
        </w:rPr>
        <w:t xml:space="preserve">1 </w:t>
      </w: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0325E" w:rsidRPr="0056753C" w:rsidRDefault="0010325E" w:rsidP="00397BB3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6753C">
        <w:rPr>
          <w:rFonts w:ascii="Angsana New" w:hAnsi="Angsana New"/>
          <w:sz w:val="32"/>
          <w:szCs w:val="32"/>
        </w:rPr>
        <w:t>2</w:t>
      </w: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0325E" w:rsidRPr="0056753C" w:rsidRDefault="0010325E" w:rsidP="00397BB3">
      <w:pPr>
        <w:tabs>
          <w:tab w:val="left" w:pos="540"/>
          <w:tab w:val="left" w:pos="1440"/>
          <w:tab w:val="left" w:pos="2880"/>
        </w:tabs>
        <w:spacing w:before="12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9A090C" w:rsidRPr="0056753C">
        <w:rPr>
          <w:rFonts w:ascii="Angsana New" w:hAnsi="Angsana New"/>
          <w:sz w:val="32"/>
          <w:szCs w:val="32"/>
          <w:cs/>
        </w:rPr>
        <w:t>สด</w:t>
      </w:r>
      <w:r w:rsidRPr="0056753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10325E" w:rsidRPr="0056753C" w:rsidRDefault="0010325E" w:rsidP="00397BB3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ณ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4506D4" w:rsidRPr="0056753C" w:rsidRDefault="00F53CBD" w:rsidP="00397BB3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6</w:t>
      </w:r>
      <w:r w:rsidR="00BA0E05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BA0E05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4506D4" w:rsidRPr="0056753C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4506D4" w:rsidRPr="0056753C" w:rsidRDefault="004506D4" w:rsidP="005854E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</w:t>
      </w:r>
      <w:r w:rsidR="00981C52" w:rsidRPr="0056753C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56753C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FB7F3E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26588C" w:rsidRPr="0056753C" w:rsidRDefault="005C2EEF" w:rsidP="005854E9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ab/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E100DC" w:rsidRPr="0056753C" w:rsidRDefault="0026588C" w:rsidP="0026588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100DC" w:rsidRPr="0056753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62276A" w:rsidRPr="0056753C" w:rsidRDefault="0062276A" w:rsidP="0026588C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56753C">
        <w:rPr>
          <w:rFonts w:ascii="Angsana New" w:hAnsi="Angsana New"/>
          <w:i/>
          <w:iCs/>
          <w:sz w:val="32"/>
          <w:szCs w:val="32"/>
        </w:rPr>
        <w:t>-</w:t>
      </w:r>
      <w:r w:rsidRPr="0056753C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:rsidR="0062276A" w:rsidRPr="0056753C" w:rsidRDefault="0062276A" w:rsidP="002658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56753C">
        <w:rPr>
          <w:rFonts w:ascii="Angsana New" w:hAnsi="Angsana New"/>
          <w:sz w:val="32"/>
          <w:szCs w:val="32"/>
        </w:rPr>
        <w:t xml:space="preserve">    </w:t>
      </w:r>
    </w:p>
    <w:p w:rsidR="0062276A" w:rsidRPr="0056753C" w:rsidRDefault="0062276A" w:rsidP="0026588C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>การกำหนดอัตราดอกเบี้ยการกู้ยืมส่วนเพิ่ม – กลุ่มบริษัทในฐานะผู้เช่า</w:t>
      </w:r>
    </w:p>
    <w:p w:rsidR="0062276A" w:rsidRPr="0056753C" w:rsidRDefault="0062276A" w:rsidP="002658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:rsidR="00670B1A" w:rsidRPr="0056753C" w:rsidRDefault="004506D4" w:rsidP="0026588C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670B1A" w:rsidRPr="0056753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70B1A" w:rsidRPr="0056753C" w:rsidRDefault="00670B1A" w:rsidP="002658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4506D4" w:rsidRPr="0056753C" w:rsidRDefault="009A090C" w:rsidP="005854E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4506D4" w:rsidRPr="0056753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4506D4" w:rsidRPr="0056753C" w:rsidRDefault="004506D4" w:rsidP="005854E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E70983" w:rsidRPr="0056753C">
        <w:rPr>
          <w:rFonts w:ascii="Angsana New" w:hAnsi="Angsana New"/>
          <w:sz w:val="32"/>
          <w:szCs w:val="32"/>
          <w:cs/>
        </w:rPr>
        <w:t>ให้ประโยชน์</w:t>
      </w:r>
      <w:r w:rsidRPr="0056753C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56753C">
        <w:rPr>
          <w:rFonts w:ascii="Angsana New" w:hAnsi="Angsana New"/>
          <w:sz w:val="32"/>
          <w:szCs w:val="32"/>
          <w:cs/>
        </w:rPr>
        <w:t>คงเหลือ</w:t>
      </w:r>
      <w:r w:rsidRPr="0056753C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E70983" w:rsidRPr="0056753C">
        <w:rPr>
          <w:rFonts w:ascii="Angsana New" w:hAnsi="Angsana New"/>
          <w:sz w:val="32"/>
          <w:szCs w:val="32"/>
          <w:cs/>
        </w:rPr>
        <w:t>ให้ประโยชน์</w:t>
      </w:r>
      <w:r w:rsidRPr="0056753C">
        <w:rPr>
          <w:rFonts w:ascii="Angsana New" w:hAnsi="Angsana New"/>
          <w:sz w:val="32"/>
          <w:szCs w:val="32"/>
          <w:cs/>
        </w:rPr>
        <w:t>และมูลค่า</w:t>
      </w:r>
      <w:r w:rsidR="00E70983" w:rsidRPr="0056753C">
        <w:rPr>
          <w:rFonts w:ascii="Angsana New" w:hAnsi="Angsana New"/>
          <w:sz w:val="32"/>
          <w:szCs w:val="32"/>
          <w:cs/>
        </w:rPr>
        <w:t>คงเหลือ</w:t>
      </w:r>
      <w:r w:rsidRPr="0056753C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4506D4" w:rsidRPr="0056753C" w:rsidRDefault="004506D4" w:rsidP="005854E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นอกจากนี้</w:t>
      </w:r>
      <w:r w:rsidR="007473BB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F1D8B" w:rsidRPr="0056753C" w:rsidRDefault="005F1D8B" w:rsidP="005F1D8B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E100DC" w:rsidRPr="0056753C" w:rsidRDefault="004660D0" w:rsidP="00E100D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ๆ</w:t>
      </w:r>
    </w:p>
    <w:p w:rsidR="00943B28" w:rsidRPr="0056753C" w:rsidRDefault="00BA0E05" w:rsidP="00E100DC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943B28" w:rsidRPr="0056753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943B28" w:rsidRPr="0056753C" w:rsidRDefault="00943B28" w:rsidP="00C467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153647" w:rsidRPr="0056753C">
        <w:rPr>
          <w:rFonts w:ascii="Angsana New" w:hAnsi="Angsana New" w:hint="cs"/>
          <w:sz w:val="32"/>
          <w:szCs w:val="32"/>
          <w:cs/>
        </w:rPr>
        <w:t>กลุ่ม</w:t>
      </w:r>
      <w:r w:rsidRPr="0056753C">
        <w:rPr>
          <w:rFonts w:ascii="Angsana New" w:hAnsi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53647" w:rsidRPr="0056753C">
        <w:rPr>
          <w:rFonts w:ascii="Angsana New" w:hAnsi="Angsana New" w:hint="cs"/>
          <w:sz w:val="32"/>
          <w:szCs w:val="32"/>
          <w:cs/>
        </w:rPr>
        <w:t>กลุ่ม</w:t>
      </w:r>
      <w:r w:rsidR="00153647" w:rsidRPr="0056753C">
        <w:rPr>
          <w:rFonts w:ascii="Angsana New" w:hAnsi="Angsana New"/>
          <w:sz w:val="32"/>
          <w:szCs w:val="32"/>
          <w:cs/>
        </w:rPr>
        <w:t>บริษัท</w:t>
      </w:r>
      <w:r w:rsidRPr="0056753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E70983" w:rsidRPr="0056753C" w:rsidRDefault="006913CA" w:rsidP="004F4575">
      <w:pPr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E70983" w:rsidRPr="0056753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</w:t>
      </w:r>
      <w:r w:rsidR="007B763D" w:rsidRPr="0056753C">
        <w:rPr>
          <w:rFonts w:ascii="Angsana New" w:hAnsi="Angsana New"/>
          <w:b/>
          <w:bCs/>
          <w:sz w:val="32"/>
          <w:szCs w:val="32"/>
          <w:cs/>
        </w:rPr>
        <w:t>นของพนักงานตามโครงการผลประโยชน์</w:t>
      </w:r>
      <w:r w:rsidR="00E70983" w:rsidRPr="0056753C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981C52" w:rsidRPr="0056753C" w:rsidRDefault="00E70983" w:rsidP="00523311">
      <w:pPr>
        <w:tabs>
          <w:tab w:val="left" w:pos="900"/>
          <w:tab w:val="left" w:pos="144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E70983" w:rsidRPr="0056753C" w:rsidRDefault="00F53CBD" w:rsidP="005F1D8B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70983" w:rsidRPr="0056753C">
        <w:rPr>
          <w:rFonts w:ascii="Angsana New" w:hAnsi="Angsana New"/>
          <w:b/>
          <w:bCs/>
          <w:sz w:val="32"/>
          <w:szCs w:val="32"/>
        </w:rPr>
        <w:t>.</w:t>
      </w:r>
      <w:r w:rsidR="00E70983" w:rsidRPr="0056753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E70983" w:rsidRPr="0056753C" w:rsidRDefault="00E70983" w:rsidP="005F1D8B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D15B9F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900"/>
        <w:gridCol w:w="966"/>
        <w:gridCol w:w="850"/>
        <w:gridCol w:w="2684"/>
      </w:tblGrid>
      <w:tr w:rsidR="00E70983" w:rsidRPr="0056753C" w:rsidTr="00CA1366">
        <w:trPr>
          <w:tblHeader/>
        </w:trPr>
        <w:tc>
          <w:tcPr>
            <w:tcW w:w="2682" w:type="dxa"/>
          </w:tcPr>
          <w:p w:rsidR="00E70983" w:rsidRPr="0056753C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56753C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16" w:type="dxa"/>
            <w:gridSpan w:val="2"/>
            <w:vAlign w:val="bottom"/>
          </w:tcPr>
          <w:p w:rsidR="00E70983" w:rsidRPr="0056753C" w:rsidRDefault="00E70983" w:rsidP="005F1D8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684" w:type="dxa"/>
            <w:vAlign w:val="bottom"/>
          </w:tcPr>
          <w:p w:rsidR="00E70983" w:rsidRPr="0056753C" w:rsidRDefault="00E70983" w:rsidP="005F1D8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6753C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Pr="0056753C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หน่วย</w:t>
            </w:r>
            <w:r w:rsidRPr="0056753C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 xml:space="preserve">: </w:t>
            </w:r>
            <w:r w:rsidRPr="0056753C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ล้านบาท</w:t>
            </w:r>
            <w:r w:rsidRPr="0056753C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E70983" w:rsidRPr="0056753C" w:rsidTr="00CA1366">
        <w:trPr>
          <w:tblHeader/>
        </w:trPr>
        <w:tc>
          <w:tcPr>
            <w:tcW w:w="2682" w:type="dxa"/>
          </w:tcPr>
          <w:p w:rsidR="00E70983" w:rsidRPr="0056753C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56753C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16" w:type="dxa"/>
            <w:gridSpan w:val="2"/>
            <w:vAlign w:val="bottom"/>
          </w:tcPr>
          <w:p w:rsidR="00E70983" w:rsidRPr="0056753C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</w:t>
            </w:r>
            <w:r w:rsidR="00B263E6" w:rsidRPr="0056753C">
              <w:rPr>
                <w:rFonts w:ascii="Angsana New" w:hAnsi="Angsana New"/>
                <w:sz w:val="28"/>
              </w:rPr>
              <w:t xml:space="preserve">      </w:t>
            </w:r>
            <w:r w:rsidRPr="0056753C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2684" w:type="dxa"/>
            <w:vAlign w:val="bottom"/>
          </w:tcPr>
          <w:p w:rsidR="00E70983" w:rsidRPr="0056753C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AF0DA0" w:rsidRPr="0056753C" w:rsidTr="00CA1366">
        <w:trPr>
          <w:tblHeader/>
        </w:trPr>
        <w:tc>
          <w:tcPr>
            <w:tcW w:w="2682" w:type="dxa"/>
          </w:tcPr>
          <w:p w:rsidR="00AF0DA0" w:rsidRPr="0056753C" w:rsidRDefault="00AF0DA0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AF0DA0" w:rsidRPr="0056753C" w:rsidRDefault="001249FC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AF0DA0" w:rsidRPr="0056753C" w:rsidRDefault="005E5762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66" w:type="dxa"/>
            <w:vAlign w:val="bottom"/>
          </w:tcPr>
          <w:p w:rsidR="00AF0DA0" w:rsidRPr="0056753C" w:rsidRDefault="001249FC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850" w:type="dxa"/>
            <w:vAlign w:val="bottom"/>
          </w:tcPr>
          <w:p w:rsidR="00AF0DA0" w:rsidRPr="0056753C" w:rsidRDefault="005E5762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84" w:type="dxa"/>
            <w:vAlign w:val="bottom"/>
          </w:tcPr>
          <w:p w:rsidR="00AF0DA0" w:rsidRPr="0056753C" w:rsidRDefault="00AF0DA0" w:rsidP="005F1D8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F0DA0" w:rsidRPr="0056753C" w:rsidTr="00CA1366">
        <w:trPr>
          <w:tblHeader/>
        </w:trPr>
        <w:tc>
          <w:tcPr>
            <w:tcW w:w="2682" w:type="dxa"/>
          </w:tcPr>
          <w:p w:rsidR="00AF0DA0" w:rsidRPr="0056753C" w:rsidRDefault="00AF0DA0" w:rsidP="005F1D8B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:rsidR="00AF0DA0" w:rsidRPr="0056753C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AF0DA0" w:rsidRPr="0056753C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66" w:type="dxa"/>
            <w:vAlign w:val="bottom"/>
          </w:tcPr>
          <w:p w:rsidR="00AF0DA0" w:rsidRPr="0056753C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AF0DA0" w:rsidRPr="0056753C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84" w:type="dxa"/>
            <w:vAlign w:val="bottom"/>
          </w:tcPr>
          <w:p w:rsidR="00AF0DA0" w:rsidRPr="0056753C" w:rsidRDefault="00AF0DA0" w:rsidP="005F1D8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84B23" w:rsidRPr="0056753C" w:rsidTr="00CA1366">
        <w:trPr>
          <w:tblHeader/>
        </w:trPr>
        <w:tc>
          <w:tcPr>
            <w:tcW w:w="2682" w:type="dxa"/>
          </w:tcPr>
          <w:p w:rsidR="00484B23" w:rsidRPr="0056753C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br w:type="page"/>
            </w:r>
            <w:r w:rsidRPr="0056753C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484B23" w:rsidRPr="0056753C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:rsidR="00484B23" w:rsidRPr="0056753C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6" w:type="dxa"/>
            <w:vAlign w:val="bottom"/>
          </w:tcPr>
          <w:p w:rsidR="00484B23" w:rsidRPr="0056753C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484B23" w:rsidRPr="0056753C" w:rsidRDefault="00484B23" w:rsidP="005F1D8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4" w:type="dxa"/>
            <w:vAlign w:val="bottom"/>
          </w:tcPr>
          <w:p w:rsidR="00484B23" w:rsidRPr="0056753C" w:rsidRDefault="00484B23" w:rsidP="005F1D8B">
            <w:pPr>
              <w:tabs>
                <w:tab w:val="decimal" w:pos="492"/>
                <w:tab w:val="decimal" w:pos="88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br w:type="page"/>
            </w:r>
            <w:r w:rsidRPr="0056753C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</w:t>
            </w:r>
            <w:r w:rsidR="00E01244" w:rsidRPr="0056753C">
              <w:rPr>
                <w:rFonts w:ascii="Angsana New" w:hAnsi="Angsana New"/>
                <w:sz w:val="28"/>
              </w:rPr>
              <w:t>2</w:t>
            </w:r>
            <w:r w:rsidRPr="0056753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1,157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right="-900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left="203" w:right="-144" w:hanging="203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รายได้ค่าเช่าช่วงและค่าบริการช่วง</w:t>
            </w:r>
          </w:p>
        </w:tc>
        <w:tc>
          <w:tcPr>
            <w:tcW w:w="99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85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24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155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353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ตามอัตราที่ประกาศจ่าย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126329" w:rsidRPr="0056753C" w:rsidRDefault="00240484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5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ราคาตามบัญชีบวกกำไรส่วนเพิ่ม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6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5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6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br w:type="page"/>
            </w:r>
            <w:r w:rsidRPr="0056753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248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ค่าฝึกอบรมจ่าย</w:t>
            </w:r>
          </w:p>
        </w:tc>
        <w:tc>
          <w:tcPr>
            <w:tcW w:w="99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85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165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975AA7" w:rsidRPr="0056753C" w:rsidTr="00F3234F">
        <w:tc>
          <w:tcPr>
            <w:tcW w:w="2682" w:type="dxa"/>
          </w:tcPr>
          <w:p w:rsidR="00975AA7" w:rsidRPr="0056753C" w:rsidRDefault="00975AA7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ค่าตอบแทนสิทธิจ่าย</w:t>
            </w:r>
          </w:p>
        </w:tc>
        <w:tc>
          <w:tcPr>
            <w:tcW w:w="990" w:type="dxa"/>
            <w:vAlign w:val="bottom"/>
          </w:tcPr>
          <w:p w:rsidR="00975AA7" w:rsidRPr="0056753C" w:rsidRDefault="00975AA7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975AA7" w:rsidRPr="0056753C" w:rsidRDefault="00975AA7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  <w:vAlign w:val="bottom"/>
          </w:tcPr>
          <w:p w:rsidR="00975AA7" w:rsidRPr="0056753C" w:rsidRDefault="00975AA7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50" w:type="dxa"/>
            <w:vAlign w:val="bottom"/>
          </w:tcPr>
          <w:p w:rsidR="00975AA7" w:rsidRPr="0056753C" w:rsidRDefault="00975AA7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975AA7" w:rsidRPr="0056753C" w:rsidRDefault="00975AA7" w:rsidP="0012632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br w:type="page"/>
            </w:r>
            <w:r w:rsidRPr="0056753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126329" w:rsidRPr="0056753C" w:rsidTr="002B29AE">
        <w:trPr>
          <w:trHeight w:val="86"/>
        </w:trPr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br w:type="page"/>
            </w:r>
            <w:r w:rsidRPr="0056753C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right="-900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966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รายได้ค่าตอบแทนสิทธิ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2B29AE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66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5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left="150" w:right="-144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รายได้ค่าสนับสนุนด้านการดำเนินงาน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762A1A">
        <w:trPr>
          <w:trHeight w:val="207"/>
        </w:trPr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99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ค่าตอบแทนสิทธิจ่าย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ค่าเช่าอุปกรณ์ดำเนินงานจ่าย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ค่าเช่าที่ดินพร้อมสิ่งปลูกสร้างจ่าย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36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36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left="162" w:right="-14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192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192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:rsidR="00126329" w:rsidRPr="0056753C" w:rsidRDefault="00E01244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</w:t>
            </w:r>
            <w:r w:rsidR="00126329" w:rsidRPr="005675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35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28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126329" w:rsidRPr="0056753C" w:rsidTr="00F3234F">
        <w:tc>
          <w:tcPr>
            <w:tcW w:w="2682" w:type="dxa"/>
          </w:tcPr>
          <w:p w:rsidR="00126329" w:rsidRPr="0056753C" w:rsidRDefault="00126329" w:rsidP="00126329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ค่าบริหารจัดเก็บสินค้า</w:t>
            </w:r>
          </w:p>
        </w:tc>
        <w:tc>
          <w:tcPr>
            <w:tcW w:w="99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90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66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850" w:type="dxa"/>
          </w:tcPr>
          <w:p w:rsidR="00126329" w:rsidRPr="0056753C" w:rsidRDefault="00126329" w:rsidP="00126329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684" w:type="dxa"/>
          </w:tcPr>
          <w:p w:rsidR="00126329" w:rsidRPr="0056753C" w:rsidRDefault="00126329" w:rsidP="0012632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ตามอัตราที่ระบุในสัญญา</w:t>
            </w:r>
          </w:p>
        </w:tc>
      </w:tr>
    </w:tbl>
    <w:p w:rsidR="005F1D8B" w:rsidRPr="0056753C" w:rsidRDefault="00D8130E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</w:r>
    </w:p>
    <w:p w:rsidR="00E70983" w:rsidRPr="0056753C" w:rsidRDefault="005F1D8B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ab/>
      </w:r>
      <w:r w:rsidR="000D34E6" w:rsidRPr="0056753C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E70983" w:rsidRPr="0056753C">
        <w:rPr>
          <w:rFonts w:ascii="Angsana New" w:hAnsi="Angsana New"/>
          <w:sz w:val="32"/>
          <w:szCs w:val="32"/>
          <w:cs/>
        </w:rPr>
        <w:t>บริษัทย่อย และ</w:t>
      </w:r>
      <w:r w:rsidR="00D8130E" w:rsidRPr="0056753C">
        <w:rPr>
          <w:rFonts w:ascii="Angsana New" w:hAnsi="Angsana New"/>
          <w:sz w:val="32"/>
          <w:szCs w:val="32"/>
          <w:cs/>
        </w:rPr>
        <w:t>กิจการ</w:t>
      </w:r>
      <w:r w:rsidR="00E70983" w:rsidRPr="0056753C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B6DBD"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56753C">
        <w:rPr>
          <w:rFonts w:ascii="Angsana New" w:hAnsi="Angsana New"/>
          <w:sz w:val="32"/>
          <w:szCs w:val="32"/>
        </w:rPr>
        <w:t>31</w:t>
      </w:r>
      <w:r w:rsidR="00AF0DA0"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762A1A" w:rsidRPr="0056753C">
        <w:rPr>
          <w:rFonts w:ascii="Angsana New" w:hAnsi="Angsana New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="007B6DBD" w:rsidRPr="0056753C">
        <w:rPr>
          <w:rFonts w:ascii="Angsana New" w:hAnsi="Angsana New"/>
          <w:sz w:val="32"/>
          <w:szCs w:val="32"/>
          <w:cs/>
        </w:rPr>
        <w:t xml:space="preserve"> </w:t>
      </w:r>
      <w:r w:rsidR="00484B23" w:rsidRPr="0056753C">
        <w:rPr>
          <w:rFonts w:ascii="Angsana New" w:hAnsi="Angsana New"/>
          <w:sz w:val="32"/>
          <w:szCs w:val="32"/>
          <w:cs/>
        </w:rPr>
        <w:t xml:space="preserve">   </w:t>
      </w:r>
      <w:r w:rsidR="00E70983" w:rsidRPr="0056753C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70983" w:rsidRPr="0056753C" w:rsidTr="003B2F60">
        <w:trPr>
          <w:tblHeader/>
        </w:trPr>
        <w:tc>
          <w:tcPr>
            <w:tcW w:w="3420" w:type="dxa"/>
          </w:tcPr>
          <w:p w:rsidR="00E70983" w:rsidRPr="0056753C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:rsidR="00E70983" w:rsidRPr="0056753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56753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E70983" w:rsidRPr="0056753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E70983" w:rsidRPr="0056753C" w:rsidRDefault="00E70983" w:rsidP="002D75DC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Pr="0056753C">
              <w:rPr>
                <w:rFonts w:ascii="Angsana New" w:hAnsi="Angsana New"/>
                <w:sz w:val="28"/>
              </w:rPr>
              <w:t xml:space="preserve">: </w:t>
            </w:r>
            <w:r w:rsidRPr="0056753C">
              <w:rPr>
                <w:rFonts w:ascii="Angsana New" w:hAnsi="Angsana New"/>
                <w:sz w:val="28"/>
                <w:cs/>
              </w:rPr>
              <w:t>บาท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</w:tr>
      <w:tr w:rsidR="00E70983" w:rsidRPr="0056753C" w:rsidTr="003B2F60">
        <w:trPr>
          <w:tblHeader/>
        </w:trPr>
        <w:tc>
          <w:tcPr>
            <w:tcW w:w="3420" w:type="dxa"/>
          </w:tcPr>
          <w:p w:rsidR="00E70983" w:rsidRPr="0056753C" w:rsidRDefault="00E70983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70983" w:rsidRPr="0056753C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70983" w:rsidRPr="0056753C" w:rsidRDefault="00E70983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F0DA0" w:rsidRPr="0056753C" w:rsidTr="003B2F60">
        <w:trPr>
          <w:tblHeader/>
        </w:trPr>
        <w:tc>
          <w:tcPr>
            <w:tcW w:w="3420" w:type="dxa"/>
          </w:tcPr>
          <w:p w:rsidR="00AF0DA0" w:rsidRPr="0056753C" w:rsidRDefault="00AF0DA0" w:rsidP="002D75D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AF0DA0" w:rsidRPr="0056753C" w:rsidRDefault="001249FC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AF0DA0" w:rsidRPr="0056753C" w:rsidRDefault="005E5762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:rsidR="00AF0DA0" w:rsidRPr="0056753C" w:rsidRDefault="001249FC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AF0DA0" w:rsidRPr="0056753C" w:rsidRDefault="005E5762" w:rsidP="002D75DC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</w:tr>
      <w:tr w:rsidR="00484B23" w:rsidRPr="0056753C" w:rsidTr="003B2F60">
        <w:tc>
          <w:tcPr>
            <w:tcW w:w="3420" w:type="dxa"/>
            <w:vAlign w:val="bottom"/>
          </w:tcPr>
          <w:p w:rsidR="00484B23" w:rsidRPr="0056753C" w:rsidRDefault="00484B23" w:rsidP="00484B23">
            <w:pPr>
              <w:spacing w:line="340" w:lineRule="exact"/>
              <w:ind w:left="151" w:right="-1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1951D7" w:rsidRPr="0056753C">
              <w:rPr>
                <w:rFonts w:ascii="Angsana New" w:hAnsi="Angsana New"/>
                <w:b/>
                <w:bCs/>
                <w:sz w:val="28"/>
              </w:rPr>
              <w:t>10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484B23" w:rsidRPr="0056753C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56753C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484B23" w:rsidRPr="0056753C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484B23" w:rsidRPr="0056753C" w:rsidRDefault="00484B23" w:rsidP="00484B23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7857" w:rsidRPr="0056753C" w:rsidTr="003B2F60">
        <w:tc>
          <w:tcPr>
            <w:tcW w:w="3420" w:type="dxa"/>
            <w:vAlign w:val="bottom"/>
          </w:tcPr>
          <w:p w:rsidR="005E7857" w:rsidRPr="0056753C" w:rsidRDefault="005E7857" w:rsidP="005E7857">
            <w:pPr>
              <w:spacing w:line="340" w:lineRule="exact"/>
              <w:ind w:left="162" w:right="-1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113,502,566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140,018,146</w:t>
            </w:r>
          </w:p>
        </w:tc>
      </w:tr>
      <w:tr w:rsidR="005E7857" w:rsidRPr="0056753C" w:rsidTr="003B2F60">
        <w:tc>
          <w:tcPr>
            <w:tcW w:w="3420" w:type="dxa"/>
          </w:tcPr>
          <w:p w:rsidR="005E7857" w:rsidRPr="0056753C" w:rsidRDefault="005E7857" w:rsidP="005E7857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1,908,713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4,854,175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1,905,931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4,754,022</w:t>
            </w:r>
          </w:p>
        </w:tc>
      </w:tr>
      <w:tr w:rsidR="005E7857" w:rsidRPr="0056753C" w:rsidTr="003B2F60">
        <w:tc>
          <w:tcPr>
            <w:tcW w:w="3420" w:type="dxa"/>
            <w:vAlign w:val="bottom"/>
          </w:tcPr>
          <w:p w:rsidR="005E7857" w:rsidRPr="0056753C" w:rsidRDefault="005E7857" w:rsidP="005E7857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1,908,713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4,854,175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115,408,497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144,772,168</w:t>
            </w:r>
          </w:p>
        </w:tc>
      </w:tr>
      <w:tr w:rsidR="005E7857" w:rsidRPr="0056753C" w:rsidTr="003B2F60">
        <w:trPr>
          <w:tblHeader/>
        </w:trPr>
        <w:tc>
          <w:tcPr>
            <w:tcW w:w="3420" w:type="dxa"/>
          </w:tcPr>
          <w:p w:rsidR="005E7857" w:rsidRPr="0056753C" w:rsidRDefault="005E7857" w:rsidP="005E7857">
            <w:pPr>
              <w:spacing w:line="340" w:lineRule="exact"/>
              <w:ind w:left="151" w:right="342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1951D7" w:rsidRPr="0056753C">
              <w:rPr>
                <w:rFonts w:ascii="Angsana New" w:hAnsi="Angsana New"/>
                <w:b/>
                <w:bCs/>
                <w:sz w:val="28"/>
              </w:rPr>
              <w:t>2</w:t>
            </w:r>
            <w:r w:rsidR="007D0613" w:rsidRPr="0056753C">
              <w:rPr>
                <w:rFonts w:ascii="Angsana New" w:hAnsi="Angsana New"/>
                <w:b/>
                <w:bCs/>
                <w:sz w:val="28"/>
              </w:rPr>
              <w:t>0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E7857" w:rsidRPr="0056753C" w:rsidTr="003B2F60">
        <w:trPr>
          <w:tblHeader/>
        </w:trPr>
        <w:tc>
          <w:tcPr>
            <w:tcW w:w="3420" w:type="dxa"/>
          </w:tcPr>
          <w:p w:rsidR="005E7857" w:rsidRPr="0056753C" w:rsidRDefault="005E7857" w:rsidP="005E7857">
            <w:pPr>
              <w:spacing w:line="340" w:lineRule="exact"/>
              <w:ind w:left="162" w:right="-1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36,235,829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38,000,076</w:t>
            </w:r>
          </w:p>
        </w:tc>
      </w:tr>
      <w:tr w:rsidR="005E7857" w:rsidRPr="0056753C" w:rsidTr="003B2F60">
        <w:trPr>
          <w:tblHeader/>
        </w:trPr>
        <w:tc>
          <w:tcPr>
            <w:tcW w:w="3420" w:type="dxa"/>
          </w:tcPr>
          <w:p w:rsidR="005E7857" w:rsidRPr="0056753C" w:rsidRDefault="005E7857" w:rsidP="005E7857">
            <w:pPr>
              <w:spacing w:line="340" w:lineRule="exact"/>
              <w:ind w:left="293" w:right="-12" w:hanging="131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48,803,410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63,793,969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40,526,164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53,122,145</w:t>
            </w:r>
          </w:p>
        </w:tc>
      </w:tr>
      <w:tr w:rsidR="005E7857" w:rsidRPr="0056753C" w:rsidTr="003B2F60">
        <w:trPr>
          <w:tblHeader/>
        </w:trPr>
        <w:tc>
          <w:tcPr>
            <w:tcW w:w="3420" w:type="dxa"/>
          </w:tcPr>
          <w:p w:rsidR="005E7857" w:rsidRPr="0056753C" w:rsidRDefault="005E7857" w:rsidP="005E7857">
            <w:pPr>
              <w:spacing w:line="340" w:lineRule="exact"/>
              <w:ind w:left="151" w:right="-12" w:hanging="151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48,803,410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63,793,969</w:t>
            </w:r>
          </w:p>
        </w:tc>
        <w:tc>
          <w:tcPr>
            <w:tcW w:w="1417" w:type="dxa"/>
            <w:vAlign w:val="bottom"/>
          </w:tcPr>
          <w:p w:rsidR="005E7857" w:rsidRPr="0056753C" w:rsidRDefault="00E01244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76,761,993</w:t>
            </w:r>
          </w:p>
        </w:tc>
        <w:tc>
          <w:tcPr>
            <w:tcW w:w="1418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91,122,221</w:t>
            </w:r>
          </w:p>
        </w:tc>
      </w:tr>
    </w:tbl>
    <w:p w:rsidR="00D33282" w:rsidRPr="0056753C" w:rsidRDefault="00D33282" w:rsidP="00CA1366">
      <w:pPr>
        <w:pStyle w:val="ListParagraph"/>
        <w:spacing w:before="240" w:after="120" w:line="420" w:lineRule="exact"/>
        <w:ind w:left="544"/>
        <w:rPr>
          <w:rFonts w:ascii="Angsana New" w:hAnsi="Angsana New" w:cs="Angsana New"/>
          <w:b/>
          <w:bCs/>
          <w:sz w:val="32"/>
          <w:szCs w:val="32"/>
        </w:rPr>
      </w:pPr>
      <w:r w:rsidRPr="0056753C">
        <w:rPr>
          <w:rFonts w:ascii="Angsana New" w:hAnsi="Angsana New" w:cs="Angsana New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D33282" w:rsidRPr="0056753C" w:rsidRDefault="00D33282" w:rsidP="00D332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t>สัญญาให้สิทธิในการใช้เครื่องหมายการค้าและรูปแบบการให้บริการ และสิทธิในการดำเนินธุรกิจ</w:t>
      </w:r>
    </w:p>
    <w:p w:rsidR="00D33282" w:rsidRPr="0056753C" w:rsidRDefault="00D33282" w:rsidP="00D33282">
      <w:pPr>
        <w:overflowPunct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280" w:rsidRPr="0056753C">
        <w:rPr>
          <w:rFonts w:ascii="Angsana New" w:hAnsi="Angsana New"/>
          <w:sz w:val="32"/>
          <w:szCs w:val="32"/>
        </w:rPr>
        <w:t>10</w:t>
      </w:r>
      <w:r w:rsidRPr="0056753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65280" w:rsidRPr="0056753C">
        <w:rPr>
          <w:rFonts w:ascii="Angsana New" w:hAnsi="Angsana New"/>
          <w:sz w:val="32"/>
          <w:szCs w:val="32"/>
        </w:rPr>
        <w:t>2537</w:t>
      </w:r>
      <w:r w:rsidRPr="0056753C">
        <w:rPr>
          <w:rFonts w:ascii="Angsana New" w:hAnsi="Angsana New"/>
          <w:sz w:val="32"/>
          <w:szCs w:val="32"/>
          <w:cs/>
        </w:rPr>
        <w:t xml:space="preserve"> บริษัทฯเข้าทำสัญญาให้สิทธิในการใช้เครื่องหมายการค้าและรูปแบบการให้บริการ “เอ็ม 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เรสโตรอง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” ในการเปิดร้านอาหารสุกี้ยากี้รูปแบบไทยในประเทศญี่ปุ่นแก่บริษัท พลี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นัส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-เอ็ม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จำกัด ซึ่งเป็นกิจการที่เกี่ยวข้องกันในประเทศญี่ปุ่น โดยมีค่าธรรมเนียมรายเดือนในอัตราตามที่ระบุในสัญญา สัญญาดังกล่าวมีอายุ </w:t>
      </w:r>
      <w:r w:rsidR="00965280"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  <w:cs/>
        </w:rPr>
        <w:t xml:space="preserve"> ปีและจะต่ออายุออกไปอีก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="00965280"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  <w:cs/>
        </w:rPr>
        <w:t xml:space="preserve"> ปีจนกว่าจะมีฝ่ายใดฝ่ายหนึ่งแจ้งสิ้นสุดสัญญาเป็นลายลักษณ์อักษรก่อนวันสิ้นสุดสัญญา </w:t>
      </w:r>
      <w:r w:rsidR="00965280" w:rsidRPr="0056753C">
        <w:rPr>
          <w:rFonts w:ascii="Angsana New" w:hAnsi="Angsana New"/>
          <w:sz w:val="32"/>
          <w:szCs w:val="32"/>
        </w:rPr>
        <w:t>180</w:t>
      </w:r>
      <w:r w:rsidRPr="0056753C">
        <w:rPr>
          <w:rFonts w:ascii="Angsana New" w:hAnsi="Angsana New"/>
          <w:sz w:val="32"/>
          <w:szCs w:val="32"/>
          <w:cs/>
        </w:rPr>
        <w:t xml:space="preserve"> วัน</w:t>
      </w:r>
    </w:p>
    <w:p w:rsidR="001951D7" w:rsidRPr="0056753C" w:rsidRDefault="001951D7" w:rsidP="001951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t>สัญญารับจ้างบริหารงาน</w:t>
      </w:r>
    </w:p>
    <w:p w:rsidR="001951D7" w:rsidRPr="0056753C" w:rsidRDefault="001951D7" w:rsidP="001951D7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บริษัทฯเข้าทำสัญญารับจ้างบริหารงานให้แก่ บริษัท เอ็ม 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อินเตอร์ฟู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จำกัด ซึ่งบริษัทฯตกลงรับจ้างบริหารงานในด้านการปฏิบัติงานที่สาขา ด้านการพัฒนาธุรกิจและงานวิศวกรรม ด้านการจัดซื้อ ด้านการตลาด ด้านการบัญชีและการเงิน ด้านการบริหารงานบุคคลและด้านการควบคุมคุณภาพ โดยบริษัทฯจะได้รับค่าตอบแทนในการบริหารงานตามสัญญาเป็นรายเดือนในอัตราเดือนละ </w:t>
      </w:r>
      <w:r w:rsidRPr="0056753C">
        <w:rPr>
          <w:rFonts w:ascii="Angsana New" w:hAnsi="Angsana New"/>
          <w:sz w:val="32"/>
          <w:szCs w:val="32"/>
        </w:rPr>
        <w:t xml:space="preserve">13.5 </w:t>
      </w:r>
      <w:r w:rsidRPr="0056753C">
        <w:rPr>
          <w:rFonts w:ascii="Angsana New" w:hAnsi="Angsana New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</w:rPr>
        <w:t>-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hAnsi="Angsana New"/>
          <w:sz w:val="32"/>
          <w:szCs w:val="32"/>
        </w:rPr>
        <w:t xml:space="preserve">2563 (2562: </w:t>
      </w:r>
      <w:r w:rsidRPr="0056753C">
        <w:rPr>
          <w:rFonts w:ascii="Angsana New" w:hAnsi="Angsana New"/>
          <w:sz w:val="32"/>
          <w:szCs w:val="32"/>
          <w:cs/>
        </w:rPr>
        <w:t xml:space="preserve">อัตราเดือนละ </w:t>
      </w:r>
      <w:r w:rsidRPr="0056753C">
        <w:rPr>
          <w:rFonts w:ascii="Angsana New" w:hAnsi="Angsana New"/>
          <w:sz w:val="32"/>
          <w:szCs w:val="32"/>
        </w:rPr>
        <w:t xml:space="preserve">12.5 </w:t>
      </w:r>
      <w:r w:rsidRPr="0056753C">
        <w:rPr>
          <w:rFonts w:ascii="Angsana New" w:hAnsi="Angsana New"/>
          <w:sz w:val="32"/>
          <w:szCs w:val="32"/>
          <w:cs/>
        </w:rPr>
        <w:t>ล้านบาท</w:t>
      </w:r>
      <w:r w:rsidRPr="0056753C">
        <w:rPr>
          <w:rFonts w:ascii="Angsana New" w:hAnsi="Angsana New"/>
          <w:sz w:val="32"/>
          <w:szCs w:val="32"/>
        </w:rPr>
        <w:t>)</w:t>
      </w:r>
      <w:r w:rsidRPr="0056753C">
        <w:rPr>
          <w:rFonts w:ascii="Angsana New" w:hAnsi="Angsana New"/>
          <w:sz w:val="32"/>
          <w:szCs w:val="32"/>
          <w:cs/>
        </w:rPr>
        <w:t xml:space="preserve"> สัญญาจะมีการต่ออายุออกไปอีก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จนกว่าบริษัทฯจะได้รับหนังสือแจ้งความประสงค์เป็นลายลักษณ์อักษรจากบริษัท เอ็ม 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อินเตอร์ฟู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จำกัด ล่วงหน้าก่อนสิ้นสุดระยะเวลาในแต่ละรอบไม่น้อยกว่า </w:t>
      </w:r>
      <w:r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1951D7" w:rsidRPr="0056753C" w:rsidRDefault="001951D7" w:rsidP="001951D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753C">
        <w:rPr>
          <w:rFonts w:ascii="Angsana New" w:eastAsia="Calibri" w:hAnsi="Angsana New"/>
          <w:spacing w:val="4"/>
          <w:sz w:val="32"/>
          <w:szCs w:val="32"/>
          <w:cs/>
        </w:rPr>
        <w:lastRenderedPageBreak/>
        <w:t>บริษัทฯเข้าทำสัญญารับจ้างบริหารงานให้แก่บริษัท เอ็ม</w:t>
      </w:r>
      <w:proofErr w:type="spellStart"/>
      <w:r w:rsidRPr="0056753C">
        <w:rPr>
          <w:rFonts w:ascii="Angsana New" w:eastAsia="Calibri" w:hAnsi="Angsana New"/>
          <w:spacing w:val="4"/>
          <w:sz w:val="32"/>
          <w:szCs w:val="32"/>
          <w:cs/>
        </w:rPr>
        <w:t>เค</w:t>
      </w:r>
      <w:proofErr w:type="spellEnd"/>
      <w:r w:rsidRPr="0056753C">
        <w:rPr>
          <w:rFonts w:ascii="Angsana New" w:eastAsia="Calibri" w:hAnsi="Angsana New"/>
          <w:spacing w:val="4"/>
          <w:sz w:val="32"/>
          <w:szCs w:val="32"/>
          <w:cs/>
        </w:rPr>
        <w:t xml:space="preserve"> เซอร์วิส เทรนนิ่ง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เซ็น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เต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อร์ จำกัด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ด้านการบริหารงานบุคคลและบริหารงานการฝึกอบรม โดยบริษัทฯจะได้รับค่าตอบแทนในการบริหารงานตามสัญญาเป็นรายเดือนในอัตราเดือนละ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>0.24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ล้านบาท</w:t>
      </w:r>
      <w:r w:rsidRPr="0056753C">
        <w:rPr>
          <w:rFonts w:ascii="Angsana New" w:eastAsia="Calibri" w:hAnsi="Angsana New"/>
          <w:sz w:val="32"/>
          <w:szCs w:val="32"/>
        </w:rPr>
        <w:t xml:space="preserve">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โดยมีผลบังคับใช้ตั้งแต่วันที่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>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-</w:t>
      </w:r>
      <w:r w:rsidRPr="0056753C">
        <w:rPr>
          <w:rFonts w:ascii="Angsana New" w:eastAsia="Calibri" w:hAnsi="Angsana New"/>
          <w:sz w:val="32"/>
          <w:szCs w:val="32"/>
        </w:rPr>
        <w:t xml:space="preserve"> 31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56753C">
        <w:rPr>
          <w:rFonts w:ascii="Angsana New" w:eastAsia="Calibri" w:hAnsi="Angsana New"/>
          <w:sz w:val="32"/>
          <w:szCs w:val="32"/>
        </w:rPr>
        <w:t xml:space="preserve">2562: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 xml:space="preserve">0.17 </w:t>
      </w:r>
      <w:r w:rsidRPr="0056753C">
        <w:rPr>
          <w:rFonts w:ascii="Angsana New" w:eastAsia="Calibri" w:hAnsi="Angsana New"/>
          <w:sz w:val="32"/>
          <w:szCs w:val="32"/>
          <w:cs/>
        </w:rPr>
        <w:t>ล้านบาท)</w:t>
      </w:r>
      <w:r w:rsidRPr="0056753C">
        <w:rPr>
          <w:rFonts w:ascii="Angsana New" w:eastAsia="Calibri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สัญญาจะมีการต่ออายุออกไปอีก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Pr="0056753C">
        <w:rPr>
          <w:rFonts w:ascii="Angsana New" w:eastAsia="Calibri" w:hAnsi="Angsana New"/>
          <w:spacing w:val="4"/>
          <w:sz w:val="32"/>
          <w:szCs w:val="32"/>
          <w:cs/>
        </w:rPr>
        <w:t>บริษัท เอ็ม</w:t>
      </w:r>
      <w:proofErr w:type="spellStart"/>
      <w:r w:rsidRPr="0056753C">
        <w:rPr>
          <w:rFonts w:ascii="Angsana New" w:eastAsia="Calibri" w:hAnsi="Angsana New"/>
          <w:spacing w:val="4"/>
          <w:sz w:val="32"/>
          <w:szCs w:val="32"/>
          <w:cs/>
        </w:rPr>
        <w:t>เค</w:t>
      </w:r>
      <w:proofErr w:type="spellEnd"/>
      <w:r w:rsidRPr="0056753C">
        <w:rPr>
          <w:rFonts w:ascii="Angsana New" w:eastAsia="Calibri" w:hAnsi="Angsana New"/>
          <w:spacing w:val="4"/>
          <w:sz w:val="32"/>
          <w:szCs w:val="32"/>
          <w:cs/>
        </w:rPr>
        <w:t xml:space="preserve"> เซอร์วิส เทรนนิ่ง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เซ็น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เต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>อร์ จำกัด</w:t>
      </w:r>
      <w:r w:rsidRPr="0056753C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1951D7" w:rsidRPr="0056753C" w:rsidRDefault="001951D7" w:rsidP="001951D7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บริษัทฯเข้าทำสัญญารับจ้างบริหารงานให้แก่ บริษัท อินเตอร์เนชั่น</w:t>
      </w:r>
      <w:proofErr w:type="spellStart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แน</w:t>
      </w:r>
      <w:proofErr w:type="spellEnd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ล ฟู</w:t>
      </w:r>
      <w:proofErr w:type="spellStart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้ด</w:t>
      </w:r>
      <w:proofErr w:type="spellEnd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 xml:space="preserve"> </w:t>
      </w:r>
      <w:proofErr w:type="spellStart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ซัพ</w:t>
      </w:r>
      <w:proofErr w:type="spellEnd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พลาย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จำกัด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ด้านการบริหารงานบุคคลและด้านการควบคุมคุณภาพ โดยบริษัทฯจะได้รับค่าตอบแทนในการบริหารงานตามสัญญาเป็นรายเดือนในอัตราเดือนละ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>0.25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>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56753C">
        <w:rPr>
          <w:rFonts w:ascii="Angsana New" w:eastAsia="Calibri" w:hAnsi="Angsana New"/>
          <w:sz w:val="32"/>
          <w:szCs w:val="32"/>
        </w:rPr>
        <w:t xml:space="preserve">31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</w:rPr>
        <w:t xml:space="preserve">(2562: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 xml:space="preserve">0.20 </w:t>
      </w:r>
      <w:r w:rsidRPr="0056753C">
        <w:rPr>
          <w:rFonts w:ascii="Angsana New" w:eastAsia="Calibri" w:hAnsi="Angsana New"/>
          <w:sz w:val="32"/>
          <w:szCs w:val="32"/>
          <w:cs/>
        </w:rPr>
        <w:t>ล้านบาท</w:t>
      </w:r>
      <w:r w:rsidRPr="0056753C">
        <w:rPr>
          <w:rFonts w:ascii="Angsana New" w:eastAsia="Calibri" w:hAnsi="Angsana New"/>
          <w:sz w:val="32"/>
          <w:szCs w:val="32"/>
        </w:rPr>
        <w:t xml:space="preserve">) </w:t>
      </w:r>
      <w:r w:rsidRPr="0056753C">
        <w:rPr>
          <w:rFonts w:ascii="Angsana New" w:hAnsi="Angsana New"/>
          <w:sz w:val="32"/>
          <w:szCs w:val="32"/>
          <w:cs/>
        </w:rPr>
        <w:t>สัญญาจะมีการต่ออายุออกไปอีก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</w:t>
      </w:r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บริษัท อินเตอร์เนชั่น</w:t>
      </w:r>
      <w:proofErr w:type="spellStart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แน</w:t>
      </w:r>
      <w:proofErr w:type="spellEnd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ล ฟู</w:t>
      </w:r>
      <w:proofErr w:type="spellStart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้ด</w:t>
      </w:r>
      <w:proofErr w:type="spellEnd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 xml:space="preserve"> </w:t>
      </w:r>
      <w:proofErr w:type="spellStart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ซัพ</w:t>
      </w:r>
      <w:proofErr w:type="spellEnd"/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>พลาย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จำกัด</w:t>
      </w:r>
      <w:r w:rsidRPr="0056753C">
        <w:rPr>
          <w:rFonts w:ascii="Angsana New" w:hAnsi="Angsana New"/>
          <w:sz w:val="32"/>
          <w:szCs w:val="32"/>
          <w:cs/>
        </w:rPr>
        <w:t xml:space="preserve"> ล่วงหน้าก่อนสิ้นสุดระยะเวลาในแต่ละรอบไม่น้อยกว่า </w:t>
      </w:r>
      <w:r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1951D7" w:rsidRPr="0056753C" w:rsidRDefault="001951D7" w:rsidP="001951D7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pacing w:val="-10"/>
          <w:sz w:val="32"/>
          <w:szCs w:val="32"/>
          <w:cs/>
        </w:rPr>
        <w:t xml:space="preserve">บริษัทฯเข้าทำสัญญารับจ้างบริหารงานให้แก่ </w:t>
      </w:r>
      <w:r w:rsidRPr="0056753C">
        <w:rPr>
          <w:rFonts w:ascii="Angsana New" w:hAnsi="Angsana New"/>
          <w:sz w:val="32"/>
          <w:szCs w:val="32"/>
          <w:cs/>
        </w:rPr>
        <w:t xml:space="preserve">บริษัท เอ็ม-เซนโค 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 จำกัด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ด้านการบริหารงานบุคคลและบริหารงานการฝึกอบรม โดยบริษัทฯจะได้รับค่าตอบแทนในการบริหารงานตามสัญญาเป็นรายเดือนในอัตราเดือนละ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>0</w:t>
      </w:r>
      <w:r w:rsidRPr="0056753C">
        <w:rPr>
          <w:rFonts w:ascii="Angsana New" w:eastAsia="Calibri" w:hAnsi="Angsana New"/>
          <w:sz w:val="32"/>
          <w:szCs w:val="32"/>
          <w:cs/>
        </w:rPr>
        <w:t>.</w:t>
      </w:r>
      <w:r w:rsidRPr="0056753C">
        <w:rPr>
          <w:rFonts w:ascii="Angsana New" w:eastAsia="Calibri" w:hAnsi="Angsana New"/>
          <w:sz w:val="32"/>
          <w:szCs w:val="32"/>
        </w:rPr>
        <w:t>31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ล้านบาท โดยมีผลบังคับใช้ตั้งแต่วันที่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>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กันยายน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56753C">
        <w:rPr>
          <w:rFonts w:ascii="Angsana New" w:eastAsia="Calibri" w:hAnsi="Angsana New"/>
          <w:sz w:val="32"/>
          <w:szCs w:val="32"/>
        </w:rPr>
        <w:t xml:space="preserve">31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</w:rPr>
        <w:t>(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กรกฎาคม </w:t>
      </w:r>
      <w:r w:rsidRPr="0056753C">
        <w:rPr>
          <w:rFonts w:ascii="Angsana New" w:eastAsia="Calibri" w:hAnsi="Angsana New"/>
          <w:sz w:val="32"/>
          <w:szCs w:val="32"/>
        </w:rPr>
        <w:t xml:space="preserve">2561 </w:t>
      </w:r>
      <w:r w:rsidRPr="0056753C">
        <w:rPr>
          <w:rFonts w:ascii="Angsana New" w:eastAsia="Calibri" w:hAnsi="Angsana New"/>
          <w:sz w:val="32"/>
          <w:szCs w:val="32"/>
          <w:cs/>
        </w:rPr>
        <w:t>-</w:t>
      </w:r>
      <w:r w:rsidRPr="0056753C">
        <w:rPr>
          <w:rFonts w:ascii="Angsana New" w:eastAsia="Calibri" w:hAnsi="Angsana New"/>
          <w:sz w:val="32"/>
          <w:szCs w:val="32"/>
        </w:rPr>
        <w:t xml:space="preserve"> 31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สิงหาคม </w:t>
      </w:r>
      <w:r w:rsidRPr="0056753C">
        <w:rPr>
          <w:rFonts w:ascii="Angsana New" w:eastAsia="Calibri" w:hAnsi="Angsana New"/>
          <w:sz w:val="32"/>
          <w:szCs w:val="32"/>
        </w:rPr>
        <w:t>256</w:t>
      </w:r>
      <w:r w:rsidRPr="0056753C">
        <w:rPr>
          <w:rFonts w:ascii="Angsana New" w:eastAsia="Calibri" w:hAnsi="Angsana New"/>
          <w:sz w:val="32"/>
          <w:szCs w:val="32"/>
          <w:cs/>
        </w:rPr>
        <w:t>2</w:t>
      </w:r>
      <w:r w:rsidRPr="0056753C">
        <w:rPr>
          <w:rFonts w:ascii="Angsana New" w:eastAsia="Calibri" w:hAnsi="Angsana New"/>
          <w:sz w:val="32"/>
          <w:szCs w:val="32"/>
        </w:rPr>
        <w:t xml:space="preserve">: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 xml:space="preserve">0.22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ล้านบาท และตั้งแต่วันที่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Pr="0056753C">
        <w:rPr>
          <w:rFonts w:ascii="Angsana New" w:eastAsia="Calibri" w:hAnsi="Angsana New"/>
          <w:sz w:val="32"/>
          <w:szCs w:val="32"/>
        </w:rPr>
        <w:t>2562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56753C">
        <w:rPr>
          <w:rFonts w:ascii="Angsana New" w:eastAsia="Calibri" w:hAnsi="Angsana New"/>
          <w:sz w:val="32"/>
          <w:szCs w:val="32"/>
        </w:rPr>
        <w:t xml:space="preserve">31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สิงหาคม </w:t>
      </w:r>
      <w:r w:rsidRPr="0056753C">
        <w:rPr>
          <w:rFonts w:ascii="Angsana New" w:eastAsia="Calibri" w:hAnsi="Angsana New"/>
          <w:sz w:val="32"/>
          <w:szCs w:val="32"/>
        </w:rPr>
        <w:t xml:space="preserve">2563: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 xml:space="preserve">0.31 </w:t>
      </w:r>
      <w:r w:rsidRPr="0056753C">
        <w:rPr>
          <w:rFonts w:ascii="Angsana New" w:eastAsia="Calibri" w:hAnsi="Angsana New"/>
          <w:sz w:val="32"/>
          <w:szCs w:val="32"/>
          <w:cs/>
        </w:rPr>
        <w:t>ล้านบาท)</w:t>
      </w:r>
    </w:p>
    <w:p w:rsidR="001951D7" w:rsidRPr="0056753C" w:rsidRDefault="001951D7" w:rsidP="001951D7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753C">
        <w:rPr>
          <w:rFonts w:ascii="Angsana New" w:eastAsia="Calibri" w:hAnsi="Angsana New"/>
          <w:sz w:val="32"/>
          <w:szCs w:val="32"/>
          <w:cs/>
        </w:rPr>
        <w:t xml:space="preserve">บริษัทฯเข้าทำสัญญารับจ้างบริหารงานให้แก่ บริษัท แหลมเจริญ ซีฟู้ด จำกัด ซึ่งบริษัทฯตกลงรับจ้างบริหารงานในด้านการจัดซื้อ ด้านการบัญชีและการเงิน ด้านการบริหารงานบุคคลและบริหารงานการฝึกอบรม โดยบริษัทฯจะได้รับค่าตอบแทนในการบริหารงานตามสัญญาเป็นรายเดือนในอัตราเดือนละ </w:t>
      </w:r>
      <w:r w:rsidR="00BC34EC" w:rsidRPr="0056753C">
        <w:rPr>
          <w:rFonts w:ascii="Angsana New" w:eastAsia="Calibri" w:hAnsi="Angsana New"/>
          <w:sz w:val="32"/>
          <w:szCs w:val="32"/>
        </w:rPr>
        <w:t>0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.78 ล้านบาท โดยมีผลบังคับใช้ตั้งแต่วันที่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>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56753C">
        <w:rPr>
          <w:rFonts w:ascii="Angsana New" w:eastAsia="Calibri" w:hAnsi="Angsana New"/>
          <w:sz w:val="32"/>
          <w:szCs w:val="32"/>
        </w:rPr>
        <w:t>2562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- </w:t>
      </w:r>
      <w:r w:rsidRPr="0056753C">
        <w:rPr>
          <w:rFonts w:ascii="Angsana New" w:eastAsia="Calibri" w:hAnsi="Angsana New"/>
          <w:sz w:val="32"/>
          <w:szCs w:val="32"/>
        </w:rPr>
        <w:t>31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สัญญาจะมีการต่ออายุออกไปอีก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ทุกๆ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</w:rPr>
        <w:t>2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ปี จนกว่าบริษัทฯจะได้รับหนังสือแจ้งความประสงค์เป็นลายลักษณ์อักษรจากบริษัท แหลมเจริญ ซีฟู้ด จำกัด ล่วงหน้าก่อนสิ้นสุดระยะเวลาในแต่ละรอบไม่น้อยกว่า </w:t>
      </w:r>
      <w:r w:rsidRPr="0056753C">
        <w:rPr>
          <w:rFonts w:ascii="Angsana New" w:eastAsia="Calibri" w:hAnsi="Angsana New"/>
          <w:sz w:val="32"/>
          <w:szCs w:val="32"/>
        </w:rPr>
        <w:t>90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วัน</w:t>
      </w:r>
    </w:p>
    <w:p w:rsidR="001951D7" w:rsidRPr="0056753C" w:rsidRDefault="001951D7" w:rsidP="001951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t>สัญญาให้เช่าช่วงสิทธิการเช่าพื้นที่และสัญญาให้บริการช่วง</w:t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z w:val="32"/>
          <w:szCs w:val="32"/>
          <w:cs/>
        </w:rPr>
        <w:t xml:space="preserve">บริษัทฯเข้าทำสัญญาให้เช่าช่วงสิทธิการเช่าพื้นที่และสัญญาให้บริการช่วงแก่บริษัท เอ็ม 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เค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อินเตอร์ฟู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จำกัด ทั้งสิ้น </w:t>
      </w:r>
      <w:r w:rsidRPr="0056753C">
        <w:rPr>
          <w:rFonts w:ascii="Angsana New" w:eastAsia="Calibri" w:hAnsi="Angsana New"/>
          <w:sz w:val="32"/>
          <w:szCs w:val="32"/>
        </w:rPr>
        <w:t>6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แห่ง รายได้ค่าเช่าช่วงและค่าบริการช่วงเป็นไปตามเงื่อนไขของสัญญาแต่ละฉบับ สัญญา</w:t>
      </w:r>
      <w:r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ดังกล่าวมีอายุ </w:t>
      </w:r>
      <w:r w:rsidRPr="0056753C">
        <w:rPr>
          <w:rFonts w:ascii="Angsana New" w:eastAsia="Calibri" w:hAnsi="Angsana New"/>
          <w:spacing w:val="-6"/>
          <w:sz w:val="32"/>
          <w:szCs w:val="32"/>
        </w:rPr>
        <w:t xml:space="preserve">3 </w:t>
      </w:r>
      <w:r w:rsidRPr="0056753C">
        <w:rPr>
          <w:rFonts w:ascii="Angsana New" w:eastAsia="Calibri" w:hAnsi="Angsana New"/>
          <w:spacing w:val="-6"/>
          <w:sz w:val="32"/>
          <w:szCs w:val="32"/>
          <w:cs/>
        </w:rPr>
        <w:t>ปี สัญญาสามารถต่ออายุออกไปได้อีก</w:t>
      </w:r>
      <w:proofErr w:type="spellStart"/>
      <w:r w:rsidRPr="0056753C">
        <w:rPr>
          <w:rFonts w:ascii="Angsana New" w:eastAsia="Calibri" w:hAnsi="Angsana New"/>
          <w:spacing w:val="-6"/>
          <w:sz w:val="32"/>
          <w:szCs w:val="32"/>
          <w:cs/>
        </w:rPr>
        <w:t>ทุกๆ</w:t>
      </w:r>
      <w:proofErr w:type="spellEnd"/>
      <w:r w:rsidRPr="0056753C">
        <w:rPr>
          <w:rFonts w:ascii="Angsana New" w:eastAsia="Calibri" w:hAnsi="Angsana New"/>
          <w:spacing w:val="-6"/>
          <w:sz w:val="32"/>
          <w:szCs w:val="32"/>
        </w:rPr>
        <w:t xml:space="preserve"> 3 </w:t>
      </w:r>
      <w:r w:rsidRPr="0056753C">
        <w:rPr>
          <w:rFonts w:ascii="Angsana New" w:eastAsia="Calibri" w:hAnsi="Angsana New"/>
          <w:spacing w:val="-6"/>
          <w:sz w:val="32"/>
          <w:szCs w:val="32"/>
          <w:cs/>
        </w:rPr>
        <w:t>ปี หากบริษัท</w:t>
      </w:r>
      <w:r w:rsidRPr="0056753C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เอ็ม </w:t>
      </w:r>
      <w:proofErr w:type="spellStart"/>
      <w:r w:rsidRPr="0056753C">
        <w:rPr>
          <w:rFonts w:ascii="Angsana New" w:eastAsia="Calibri" w:hAnsi="Angsana New"/>
          <w:spacing w:val="-6"/>
          <w:sz w:val="32"/>
          <w:szCs w:val="32"/>
          <w:cs/>
        </w:rPr>
        <w:t>เค</w:t>
      </w:r>
      <w:proofErr w:type="spellEnd"/>
      <w:r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 อินเตอร์ฟู</w:t>
      </w:r>
      <w:proofErr w:type="spellStart"/>
      <w:r w:rsidRPr="0056753C">
        <w:rPr>
          <w:rFonts w:ascii="Angsana New" w:eastAsia="Calibri" w:hAnsi="Angsana New"/>
          <w:spacing w:val="-6"/>
          <w:sz w:val="32"/>
          <w:szCs w:val="32"/>
          <w:cs/>
        </w:rPr>
        <w:t>้ด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จำกัด มิได้ปฏิบัติผิดสัญญา</w:t>
      </w:r>
    </w:p>
    <w:p w:rsidR="001951D7" w:rsidRPr="0056753C" w:rsidRDefault="001951D7" w:rsidP="001951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lastRenderedPageBreak/>
        <w:t>สัญญาให้เช่าอาคาร</w:t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56753C">
        <w:rPr>
          <w:rFonts w:ascii="Angsana New" w:eastAsia="Calibri" w:hAnsi="Angsana New"/>
          <w:sz w:val="32"/>
          <w:szCs w:val="32"/>
        </w:rPr>
        <w:t xml:space="preserve">2559 </w:t>
      </w:r>
      <w:r w:rsidRPr="0056753C">
        <w:rPr>
          <w:rFonts w:ascii="Angsana New" w:eastAsia="Calibri" w:hAnsi="Angsana New"/>
          <w:sz w:val="32"/>
          <w:szCs w:val="32"/>
          <w:cs/>
        </w:rPr>
        <w:t>บริษัทฯเข้าทำสัญญาให้เช่าอาคารกับบริษัท อินเตอร์เนชั่น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พลาย จำกัด โดยที่ฝ่ายหลังตกลงที่จะจ่ายค่าเช่าให้บริษัทฯเป็นจำนวน </w:t>
      </w:r>
      <w:r w:rsidRPr="0056753C">
        <w:rPr>
          <w:rFonts w:ascii="Angsana New" w:eastAsia="Calibri" w:hAnsi="Angsana New"/>
          <w:sz w:val="32"/>
          <w:szCs w:val="32"/>
        </w:rPr>
        <w:t xml:space="preserve">0.54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ล้านบาทต่อเดือน สัญญาให้เช่านี้มีกำหนดระยะเวลาเช่า </w:t>
      </w:r>
      <w:r w:rsidRPr="0056753C">
        <w:rPr>
          <w:rFonts w:ascii="Angsana New" w:eastAsia="Calibri" w:hAnsi="Angsana New"/>
          <w:sz w:val="32"/>
          <w:szCs w:val="32"/>
        </w:rPr>
        <w:t xml:space="preserve">6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ปี นับแต่วันที่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พฤษภาคม </w:t>
      </w:r>
      <w:r w:rsidRPr="0056753C">
        <w:rPr>
          <w:rFonts w:ascii="Angsana New" w:eastAsia="Calibri" w:hAnsi="Angsana New"/>
          <w:sz w:val="32"/>
          <w:szCs w:val="32"/>
        </w:rPr>
        <w:t xml:space="preserve">2559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30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56753C">
        <w:rPr>
          <w:rFonts w:ascii="Angsana New" w:eastAsia="Calibri" w:hAnsi="Angsana New"/>
          <w:sz w:val="32"/>
          <w:szCs w:val="32"/>
        </w:rPr>
        <w:t xml:space="preserve">2565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ต่อมาเมื่อวันที่ </w:t>
      </w:r>
      <w:r w:rsidRPr="0056753C">
        <w:rPr>
          <w:rFonts w:ascii="Angsana New" w:eastAsia="Calibri" w:hAnsi="Angsana New"/>
          <w:sz w:val="32"/>
          <w:szCs w:val="32"/>
        </w:rPr>
        <w:t>17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พฤษภาคม </w:t>
      </w:r>
      <w:r w:rsidRPr="0056753C">
        <w:rPr>
          <w:rFonts w:ascii="Angsana New" w:eastAsia="Calibri" w:hAnsi="Angsana New"/>
          <w:sz w:val="32"/>
          <w:szCs w:val="32"/>
        </w:rPr>
        <w:t>2559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บริษัทฯและบริษัท อินเตอร์เนชั่น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พลาย จำกัด ตกลงเปลี่ยนจำนวนพื้นที่เช่าและอัตราค่าเช่าเป็นจำนวน </w:t>
      </w:r>
      <w:r w:rsidRPr="0056753C">
        <w:rPr>
          <w:rFonts w:ascii="Angsana New" w:eastAsia="Calibri" w:hAnsi="Angsana New"/>
          <w:sz w:val="32"/>
          <w:szCs w:val="32"/>
        </w:rPr>
        <w:t>0</w:t>
      </w:r>
      <w:r w:rsidRPr="0056753C">
        <w:rPr>
          <w:rFonts w:ascii="Angsana New" w:eastAsia="Calibri" w:hAnsi="Angsana New"/>
          <w:sz w:val="32"/>
          <w:szCs w:val="32"/>
          <w:cs/>
        </w:rPr>
        <w:t>.</w:t>
      </w:r>
      <w:r w:rsidRPr="0056753C">
        <w:rPr>
          <w:rFonts w:ascii="Angsana New" w:eastAsia="Calibri" w:hAnsi="Angsana New"/>
          <w:sz w:val="32"/>
          <w:szCs w:val="32"/>
        </w:rPr>
        <w:t>37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ล้านบาทต่อเดือน</w:t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15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มิถุนายน </w:t>
      </w:r>
      <w:r w:rsidRPr="0056753C">
        <w:rPr>
          <w:rFonts w:ascii="Angsana New" w:eastAsia="Calibri" w:hAnsi="Angsana New"/>
          <w:sz w:val="32"/>
          <w:szCs w:val="32"/>
        </w:rPr>
        <w:t xml:space="preserve">2560 </w:t>
      </w:r>
      <w:r w:rsidRPr="0056753C">
        <w:rPr>
          <w:rFonts w:ascii="Angsana New" w:eastAsia="Calibri" w:hAnsi="Angsana New"/>
          <w:sz w:val="32"/>
          <w:szCs w:val="32"/>
          <w:cs/>
        </w:rPr>
        <w:t>และบริษัท อินเตอร์เนชั่น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แน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>ล ฟู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้ด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ซัพ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พลาย จำกัด ตกลงเปลี่ยนจำนวนพื้นที่เช่าและอัตราค่าเช่าเป็นจำนวน </w:t>
      </w:r>
      <w:r w:rsidRPr="0056753C">
        <w:rPr>
          <w:rFonts w:ascii="Angsana New" w:eastAsia="Calibri" w:hAnsi="Angsana New"/>
          <w:sz w:val="32"/>
          <w:szCs w:val="32"/>
        </w:rPr>
        <w:t>0</w:t>
      </w:r>
      <w:r w:rsidRPr="0056753C">
        <w:rPr>
          <w:rFonts w:ascii="Angsana New" w:eastAsia="Calibri" w:hAnsi="Angsana New"/>
          <w:sz w:val="32"/>
          <w:szCs w:val="32"/>
          <w:cs/>
        </w:rPr>
        <w:t>.</w:t>
      </w:r>
      <w:r w:rsidRPr="0056753C">
        <w:rPr>
          <w:rFonts w:ascii="Angsana New" w:eastAsia="Calibri" w:hAnsi="Angsana New"/>
          <w:sz w:val="32"/>
          <w:szCs w:val="32"/>
        </w:rPr>
        <w:t>46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ล้านบาทต่อเดือน</w:t>
      </w:r>
    </w:p>
    <w:p w:rsidR="00E01244" w:rsidRPr="0056753C" w:rsidRDefault="00E01244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28 </w:t>
      </w:r>
      <w:r w:rsidRPr="0056753C">
        <w:rPr>
          <w:rFonts w:ascii="Angsana New" w:eastAsia="Calibri" w:hAnsi="Angsana New" w:hint="cs"/>
          <w:sz w:val="32"/>
          <w:szCs w:val="32"/>
          <w:cs/>
        </w:rPr>
        <w:t>ตุลาคม</w:t>
      </w:r>
      <w:r w:rsidRPr="0056753C">
        <w:rPr>
          <w:rFonts w:ascii="Angsana New" w:eastAsia="Calibri" w:hAnsi="Angsana New"/>
          <w:sz w:val="32"/>
          <w:szCs w:val="32"/>
        </w:rPr>
        <w:t xml:space="preserve"> 2563</w:t>
      </w:r>
      <w:r w:rsidRPr="0056753C">
        <w:rPr>
          <w:rFonts w:ascii="Angsana New" w:eastAsia="Calibri" w:hAnsi="Angsana New" w:hint="cs"/>
          <w:sz w:val="32"/>
          <w:szCs w:val="32"/>
          <w:cs/>
        </w:rPr>
        <w:t xml:space="preserve"> บริษัทฯเข้าทำสัญญาให้</w:t>
      </w:r>
      <w:r w:rsidR="00B51C09" w:rsidRPr="0056753C">
        <w:rPr>
          <w:rFonts w:ascii="Angsana New" w:eastAsia="Calibri" w:hAnsi="Angsana New" w:hint="cs"/>
          <w:sz w:val="32"/>
          <w:szCs w:val="32"/>
          <w:cs/>
        </w:rPr>
        <w:t>เช่าอาคาร</w:t>
      </w:r>
      <w:r w:rsidRPr="0056753C">
        <w:rPr>
          <w:rFonts w:ascii="Angsana New" w:eastAsia="Calibri" w:hAnsi="Angsana New" w:hint="cs"/>
          <w:sz w:val="32"/>
          <w:szCs w:val="32"/>
          <w:cs/>
        </w:rPr>
        <w:t xml:space="preserve">กับบริษัท เอ็ม-เซนโค </w:t>
      </w:r>
      <w:proofErr w:type="spellStart"/>
      <w:r w:rsidRPr="0056753C">
        <w:rPr>
          <w:rFonts w:ascii="Angsana New" w:eastAsia="Calibri" w:hAnsi="Angsana New" w:hint="cs"/>
          <w:sz w:val="32"/>
          <w:szCs w:val="32"/>
          <w:cs/>
        </w:rPr>
        <w:t>โล</w:t>
      </w:r>
      <w:proofErr w:type="spellEnd"/>
      <w:r w:rsidRPr="0056753C">
        <w:rPr>
          <w:rFonts w:ascii="Angsana New" w:eastAsia="Calibri" w:hAnsi="Angsana New" w:hint="cs"/>
          <w:sz w:val="32"/>
          <w:szCs w:val="32"/>
          <w:cs/>
        </w:rPr>
        <w:t>จิสติ</w:t>
      </w:r>
      <w:proofErr w:type="spellStart"/>
      <w:r w:rsidRPr="0056753C">
        <w:rPr>
          <w:rFonts w:ascii="Angsana New" w:eastAsia="Calibri" w:hAnsi="Angsana New" w:hint="cs"/>
          <w:sz w:val="32"/>
          <w:szCs w:val="32"/>
          <w:cs/>
        </w:rPr>
        <w:t>กส์</w:t>
      </w:r>
      <w:proofErr w:type="spellEnd"/>
      <w:r w:rsidRPr="0056753C">
        <w:rPr>
          <w:rFonts w:ascii="Angsana New" w:eastAsia="Calibri" w:hAnsi="Angsana New" w:hint="cs"/>
          <w:sz w:val="32"/>
          <w:szCs w:val="32"/>
          <w:cs/>
        </w:rPr>
        <w:t xml:space="preserve"> จำกัด โดยที่ฝ่ายหลังตกลงที่จะจ่ายค่าเช่าให้บริษัทฯเป็นจำนวน </w:t>
      </w:r>
      <w:r w:rsidRPr="0056753C">
        <w:rPr>
          <w:rFonts w:ascii="Angsana New" w:eastAsia="Calibri" w:hAnsi="Angsana New"/>
          <w:sz w:val="32"/>
          <w:szCs w:val="32"/>
        </w:rPr>
        <w:t xml:space="preserve">0.02 </w:t>
      </w:r>
      <w:r w:rsidRPr="0056753C">
        <w:rPr>
          <w:rFonts w:ascii="Angsana New" w:eastAsia="Calibri" w:hAnsi="Angsana New" w:hint="cs"/>
          <w:sz w:val="32"/>
          <w:szCs w:val="32"/>
          <w:cs/>
        </w:rPr>
        <w:t xml:space="preserve">ล้านบาทต่อเดือน สัญญาให้เช่านี้มีกำหนดระยะเวลาเช่า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 w:hint="cs"/>
          <w:sz w:val="32"/>
          <w:szCs w:val="32"/>
          <w:cs/>
        </w:rPr>
        <w:t xml:space="preserve">ปี นับตั้งแต่วันที่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 w:hint="cs"/>
          <w:sz w:val="32"/>
          <w:szCs w:val="32"/>
          <w:cs/>
        </w:rPr>
        <w:t>พฤศจิกายน</w:t>
      </w:r>
      <w:r w:rsidRPr="0056753C">
        <w:rPr>
          <w:rFonts w:ascii="Angsana New" w:eastAsia="Calibri" w:hAnsi="Angsana New"/>
          <w:sz w:val="32"/>
          <w:szCs w:val="32"/>
        </w:rPr>
        <w:t xml:space="preserve"> 2563</w:t>
      </w:r>
      <w:r w:rsidRPr="0056753C">
        <w:rPr>
          <w:rFonts w:ascii="Angsana New" w:eastAsia="Calibri" w:hAnsi="Angsana New" w:hint="cs"/>
          <w:sz w:val="32"/>
          <w:szCs w:val="32"/>
          <w:cs/>
        </w:rPr>
        <w:t xml:space="preserve"> ถึงวันที่</w:t>
      </w:r>
      <w:r w:rsidRPr="0056753C">
        <w:rPr>
          <w:rFonts w:ascii="Angsana New" w:eastAsia="Calibri" w:hAnsi="Angsana New"/>
          <w:sz w:val="32"/>
          <w:szCs w:val="32"/>
        </w:rPr>
        <w:t xml:space="preserve"> 31</w:t>
      </w:r>
      <w:r w:rsidRPr="0056753C">
        <w:rPr>
          <w:rFonts w:ascii="Angsana New" w:eastAsia="Calibri" w:hAnsi="Angsana New" w:hint="cs"/>
          <w:sz w:val="32"/>
          <w:szCs w:val="32"/>
          <w:cs/>
        </w:rPr>
        <w:t xml:space="preserve"> ตุลาคม </w:t>
      </w:r>
      <w:r w:rsidRPr="0056753C">
        <w:rPr>
          <w:rFonts w:ascii="Angsana New" w:eastAsia="Calibri" w:hAnsi="Angsana New"/>
          <w:sz w:val="32"/>
          <w:szCs w:val="32"/>
        </w:rPr>
        <w:t>2564</w:t>
      </w:r>
    </w:p>
    <w:p w:rsidR="001951D7" w:rsidRPr="0056753C" w:rsidRDefault="001951D7" w:rsidP="001951D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t>สัญญาเช่าที่ดินพร้อมสิ่งปลูกสร้าง</w:t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1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2557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  <w:cs/>
        </w:rPr>
        <w:t>บริษัทฯได้ทำสัญญาเช่าที่ดินพร้อมสิ่งปลูกสร้างกับบริษัท โกลบอล แอสเซท ดี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อปเม้นท์ จำกัด โดยที่ฝ่ายหลังตกลงให้เช่าที่ดิน รวม </w:t>
      </w:r>
      <w:r w:rsidRPr="0056753C">
        <w:rPr>
          <w:rFonts w:ascii="Angsana New" w:eastAsia="Calibri" w:hAnsi="Angsana New"/>
          <w:sz w:val="32"/>
          <w:szCs w:val="32"/>
        </w:rPr>
        <w:t>6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โฉนด พร้อมสิ่งปลูกสร้าง และบริษัทฯตกลงที่จะจ่ายค่าเช่าเป็นจำนวน </w:t>
      </w:r>
      <w:r w:rsidRPr="0056753C">
        <w:rPr>
          <w:rFonts w:ascii="Angsana New" w:eastAsia="Calibri" w:hAnsi="Angsana New"/>
          <w:sz w:val="32"/>
          <w:szCs w:val="32"/>
        </w:rPr>
        <w:t xml:space="preserve">1.69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>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56753C">
        <w:rPr>
          <w:rFonts w:ascii="Angsana New" w:eastAsia="Calibri" w:hAnsi="Angsana New"/>
          <w:sz w:val="32"/>
          <w:szCs w:val="32"/>
        </w:rPr>
        <w:t>2558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จนถึงวันที่ </w:t>
      </w:r>
      <w:r w:rsidRPr="0056753C">
        <w:rPr>
          <w:rFonts w:ascii="Angsana New" w:eastAsia="Calibri" w:hAnsi="Angsana New"/>
          <w:sz w:val="32"/>
          <w:szCs w:val="32"/>
        </w:rPr>
        <w:t>31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56753C">
        <w:rPr>
          <w:rFonts w:ascii="Angsana New" w:eastAsia="Calibri" w:hAnsi="Angsana New"/>
          <w:sz w:val="32"/>
          <w:szCs w:val="32"/>
        </w:rPr>
        <w:t>2560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56753C">
        <w:rPr>
          <w:rFonts w:ascii="Angsana New" w:eastAsia="Calibri" w:hAnsi="Angsana New"/>
          <w:sz w:val="32"/>
          <w:szCs w:val="32"/>
        </w:rPr>
        <w:t>90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วัน</w:t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16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พฤศจิกายน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2560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  <w:cs/>
        </w:rPr>
        <w:t>บริษัทฯและบริษัท โกลบอล แอสเซท ดี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>อปเม้นท์ จำกัด ได้ตกลงทำสัญญาเช่าฉบับใหม่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โดยที่ฝ่ายหลังตกลงให้เช่าที่ดินพร้อมสิ่งปลูกสร้าง และบริษัทฯตกลงที่จะจ่ายค่าเช่าเป็นจำนวน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1.94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ล้านบาทต่อเดือน สัญญามีผลบังคับตั้งแต่วันที่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1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2561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จนถึงวันที่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31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2563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>90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วัน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 </w:t>
      </w:r>
    </w:p>
    <w:p w:rsidR="001951D7" w:rsidRPr="0056753C" w:rsidRDefault="001951D7" w:rsidP="001951D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t>สัญญาสนับสนุนด้านการดำเนินงาน</w:t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z w:val="32"/>
          <w:szCs w:val="32"/>
          <w:cs/>
        </w:rPr>
        <w:t xml:space="preserve">บริษัทฯได้ทำสัญญาสนับสนุนด้านการดำเนินงานกับบริษัท เอ็ม-เซนโค 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โล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>จิสติ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กส์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 xml:space="preserve"> จำกัด ซึ่งบริษัทฯตกลงให้บริการพื้นที่ที่จอดรถบรรทุกและพื้นที่สำนักงาน สาธารณูปโภคและการซ่อมแซมและบำรุงรักษารถบรรทุก โดยบริษัทฯจะได้รับค่าตอบแทนตามสัญญาเป็นรายเดือนในอัตราเดือนละ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 xml:space="preserve">0.53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Pr="0056753C">
        <w:rPr>
          <w:rFonts w:ascii="Angsana New" w:eastAsia="Calibri" w:hAnsi="Angsana New"/>
          <w:sz w:val="32"/>
          <w:szCs w:val="32"/>
        </w:rPr>
        <w:t>256</w:t>
      </w:r>
      <w:r w:rsidRPr="0056753C">
        <w:rPr>
          <w:rFonts w:ascii="Angsana New" w:eastAsia="Calibri" w:hAnsi="Angsana New"/>
          <w:sz w:val="32"/>
          <w:szCs w:val="32"/>
          <w:cs/>
        </w:rPr>
        <w:t>3</w:t>
      </w:r>
      <w:r w:rsidRPr="0056753C">
        <w:rPr>
          <w:rFonts w:ascii="Angsana New" w:eastAsia="Calibri" w:hAnsi="Angsana New"/>
          <w:sz w:val="32"/>
          <w:szCs w:val="32"/>
        </w:rPr>
        <w:t xml:space="preserve"> -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</w:rPr>
        <w:t xml:space="preserve">31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eastAsia="Calibri" w:hAnsi="Angsana New"/>
          <w:sz w:val="32"/>
          <w:szCs w:val="32"/>
        </w:rPr>
        <w:t>2563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</w:rPr>
        <w:t>(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กรกฎาคม </w:t>
      </w:r>
      <w:r w:rsidRPr="0056753C">
        <w:rPr>
          <w:rFonts w:ascii="Angsana New" w:eastAsia="Calibri" w:hAnsi="Angsana New"/>
          <w:sz w:val="32"/>
          <w:szCs w:val="32"/>
        </w:rPr>
        <w:t>2561 - 31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สิงหาคม </w:t>
      </w:r>
      <w:r w:rsidRPr="0056753C">
        <w:rPr>
          <w:rFonts w:ascii="Angsana New" w:eastAsia="Calibri" w:hAnsi="Angsana New"/>
          <w:sz w:val="32"/>
          <w:szCs w:val="32"/>
        </w:rPr>
        <w:t xml:space="preserve">2562: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 xml:space="preserve">1.28 </w:t>
      </w:r>
      <w:r w:rsidRPr="0056753C">
        <w:rPr>
          <w:rFonts w:ascii="Angsana New" w:eastAsia="Calibri" w:hAnsi="Angsana New"/>
          <w:sz w:val="32"/>
          <w:szCs w:val="32"/>
          <w:cs/>
        </w:rPr>
        <w:t>ล้านบาท</w:t>
      </w:r>
      <w:r w:rsidRPr="0056753C">
        <w:rPr>
          <w:rFonts w:ascii="Angsana New" w:eastAsia="Calibri" w:hAnsi="Angsana New"/>
          <w:sz w:val="32"/>
          <w:szCs w:val="32"/>
        </w:rPr>
        <w:t xml:space="preserve">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และตั้งแต่วันที่ </w:t>
      </w:r>
      <w:r w:rsidRPr="0056753C">
        <w:rPr>
          <w:rFonts w:ascii="Angsana New" w:eastAsia="Calibri" w:hAnsi="Angsana New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Pr="0056753C">
        <w:rPr>
          <w:rFonts w:ascii="Angsana New" w:eastAsia="Calibri" w:hAnsi="Angsana New"/>
          <w:sz w:val="32"/>
          <w:szCs w:val="32"/>
        </w:rPr>
        <w:t>256</w:t>
      </w:r>
      <w:r w:rsidRPr="0056753C">
        <w:rPr>
          <w:rFonts w:ascii="Angsana New" w:eastAsia="Calibri" w:hAnsi="Angsana New"/>
          <w:sz w:val="32"/>
          <w:szCs w:val="32"/>
          <w:cs/>
        </w:rPr>
        <w:t>2</w:t>
      </w:r>
      <w:r w:rsidRPr="0056753C">
        <w:rPr>
          <w:rFonts w:ascii="Angsana New" w:eastAsia="Calibri" w:hAnsi="Angsana New"/>
          <w:sz w:val="32"/>
          <w:szCs w:val="32"/>
        </w:rPr>
        <w:t xml:space="preserve"> -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</w:rPr>
        <w:t xml:space="preserve">31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สิงหาคม </w:t>
      </w:r>
      <w:r w:rsidRPr="0056753C">
        <w:rPr>
          <w:rFonts w:ascii="Angsana New" w:eastAsia="Calibri" w:hAnsi="Angsana New"/>
          <w:sz w:val="32"/>
          <w:szCs w:val="32"/>
        </w:rPr>
        <w:t>256</w:t>
      </w:r>
      <w:r w:rsidRPr="0056753C">
        <w:rPr>
          <w:rFonts w:ascii="Angsana New" w:eastAsia="Calibri" w:hAnsi="Angsana New"/>
          <w:sz w:val="32"/>
          <w:szCs w:val="32"/>
          <w:cs/>
        </w:rPr>
        <w:t>3</w:t>
      </w:r>
      <w:r w:rsidRPr="0056753C">
        <w:rPr>
          <w:rFonts w:ascii="Angsana New" w:eastAsia="Calibri" w:hAnsi="Angsana New"/>
          <w:sz w:val="32"/>
          <w:szCs w:val="32"/>
        </w:rPr>
        <w:t xml:space="preserve">: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อัตราเดือนละ </w:t>
      </w:r>
      <w:r w:rsidRPr="0056753C">
        <w:rPr>
          <w:rFonts w:ascii="Angsana New" w:eastAsia="Calibri" w:hAnsi="Angsana New"/>
          <w:sz w:val="32"/>
          <w:szCs w:val="32"/>
        </w:rPr>
        <w:t xml:space="preserve">0.48 </w:t>
      </w:r>
      <w:r w:rsidRPr="0056753C">
        <w:rPr>
          <w:rFonts w:ascii="Angsana New" w:eastAsia="Calibri" w:hAnsi="Angsana New"/>
          <w:sz w:val="32"/>
          <w:szCs w:val="32"/>
          <w:cs/>
        </w:rPr>
        <w:t>ล้านบาท</w:t>
      </w:r>
      <w:r w:rsidRPr="0056753C">
        <w:rPr>
          <w:rFonts w:ascii="Angsana New" w:eastAsia="Calibri" w:hAnsi="Angsana New"/>
          <w:sz w:val="32"/>
          <w:szCs w:val="32"/>
        </w:rPr>
        <w:t>)</w:t>
      </w:r>
    </w:p>
    <w:p w:rsidR="00E01244" w:rsidRPr="0056753C" w:rsidRDefault="00E012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56753C">
        <w:rPr>
          <w:rFonts w:ascii="Angsana New" w:hAnsi="Angsana New"/>
          <w:sz w:val="32"/>
          <w:szCs w:val="32"/>
          <w:u w:val="single"/>
          <w:cs/>
        </w:rPr>
        <w:lastRenderedPageBreak/>
        <w:t>สัญญาเช่าที่ดินและอาคารคลังสินค้า</w:t>
      </w:r>
    </w:p>
    <w:p w:rsidR="001951D7" w:rsidRPr="0056753C" w:rsidRDefault="001951D7" w:rsidP="001951D7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เมื่อวันที่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มีนาคม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2556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>บริษัทฯได้ทำสัญญาเช่าที่ดินและอาคารคลังสินค้ากับบริษัท โกลบอล แอสเซท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</w:rPr>
        <w:t xml:space="preserve">        </w:t>
      </w:r>
      <w:r w:rsidRPr="0056753C">
        <w:rPr>
          <w:rFonts w:ascii="Angsana New" w:eastAsia="Calibri" w:hAnsi="Angsana New"/>
          <w:sz w:val="32"/>
          <w:szCs w:val="32"/>
          <w:cs/>
        </w:rPr>
        <w:t>ดี</w:t>
      </w:r>
      <w:proofErr w:type="spellStart"/>
      <w:r w:rsidRPr="0056753C">
        <w:rPr>
          <w:rFonts w:ascii="Angsana New" w:eastAsia="Calibri" w:hAnsi="Angsana New"/>
          <w:sz w:val="32"/>
          <w:szCs w:val="32"/>
          <w:cs/>
        </w:rPr>
        <w:t>เวลล</w:t>
      </w:r>
      <w:proofErr w:type="spellEnd"/>
      <w:r w:rsidRPr="0056753C">
        <w:rPr>
          <w:rFonts w:ascii="Angsana New" w:eastAsia="Calibri" w:hAnsi="Angsana New"/>
          <w:sz w:val="32"/>
          <w:szCs w:val="32"/>
          <w:cs/>
        </w:rPr>
        <w:t>อปเม้นท์ จำกัด โดยที่ฝ่ายหลังตกลงให้เช่าที่ดิน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และอาคารคลังสินค้าและบริษัทฯตกลงที่จะจ่ายค่าเช่าตามอัตราที่ระบุในสัญญา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20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ปี นับแต่วันที่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1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พฤศจิกายน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2556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ถึงวันที่    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ตุลาคม 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2576 </w:t>
      </w:r>
      <w:r w:rsidRPr="0056753C">
        <w:rPr>
          <w:rFonts w:ascii="Angsana New" w:eastAsia="Calibri" w:hAnsi="Angsana New"/>
          <w:sz w:val="32"/>
          <w:szCs w:val="32"/>
          <w:cs/>
        </w:rPr>
        <w:t>ทั้งนี้สัญญาดังกล่าวระบุให้บริษัทฯเริ่มชำระค่าเช่างวดแรกในวันที่</w:t>
      </w:r>
      <w:r w:rsidRPr="0056753C">
        <w:rPr>
          <w:rFonts w:ascii="Angsana New" w:eastAsia="Calibri" w:hAnsi="Angsana New"/>
          <w:sz w:val="32"/>
          <w:szCs w:val="32"/>
        </w:rPr>
        <w:t xml:space="preserve"> 1 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Pr="0056753C">
        <w:rPr>
          <w:rFonts w:ascii="Angsana New" w:eastAsia="Calibri" w:hAnsi="Angsana New"/>
          <w:sz w:val="32"/>
          <w:szCs w:val="32"/>
        </w:rPr>
        <w:t>2556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56753C">
        <w:rPr>
          <w:rFonts w:ascii="Angsana New" w:eastAsia="Calibri" w:hAnsi="Angsana New"/>
          <w:sz w:val="32"/>
          <w:szCs w:val="32"/>
        </w:rPr>
        <w:t xml:space="preserve">90 </w:t>
      </w:r>
      <w:r w:rsidRPr="0056753C">
        <w:rPr>
          <w:rFonts w:ascii="Angsana New" w:eastAsia="Calibri" w:hAnsi="Angsana New"/>
          <w:sz w:val="32"/>
          <w:szCs w:val="32"/>
          <w:cs/>
        </w:rPr>
        <w:t>วัน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</w:p>
    <w:p w:rsidR="001951D7" w:rsidRPr="0056753C" w:rsidRDefault="001951D7" w:rsidP="001951D7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18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2559 </w:t>
      </w:r>
      <w:r w:rsidRPr="0056753C">
        <w:rPr>
          <w:rFonts w:ascii="Angsana New" w:hAnsi="Angsana New"/>
          <w:spacing w:val="-4"/>
          <w:sz w:val="32"/>
          <w:szCs w:val="32"/>
          <w:cs/>
        </w:rPr>
        <w:t>บริษัทฯได้ทำสัญญาเช่าที่ดินเพิ่มเติมกับบริษัท โกลบอล แอสเซท ดี</w:t>
      </w:r>
      <w:proofErr w:type="spellStart"/>
      <w:r w:rsidRPr="0056753C">
        <w:rPr>
          <w:rFonts w:ascii="Angsana New" w:hAnsi="Angsana New"/>
          <w:spacing w:val="-4"/>
          <w:sz w:val="32"/>
          <w:szCs w:val="32"/>
          <w:cs/>
        </w:rPr>
        <w:t>เวลล</w:t>
      </w:r>
      <w:proofErr w:type="spellEnd"/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อปเม้นท์ จำกัด โดยที่ฝ่ายหลังตกลงให้เช่าที่ดินและบริษัทฯตกลงที่จะจ่ายค่าเช่าตามอัตราที่ระบุในสัญญา สัญญาเช่านี้มีกำหนดระยะเวลาเช่า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17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6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เดือน นับแต่วันที่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1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2559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31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ตุลาคม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2576 </w:t>
      </w:r>
      <w:r w:rsidRPr="0056753C">
        <w:rPr>
          <w:rFonts w:ascii="Angsana New" w:hAnsi="Angsana New"/>
          <w:spacing w:val="-4"/>
          <w:sz w:val="32"/>
          <w:szCs w:val="32"/>
          <w:cs/>
        </w:rPr>
        <w:t>ทั้งนี้สัญญาดังกล่าวระบุให้บริษัทฯเริ่มชำระค่าเช่างวดแรกในวันที่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 1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56753C">
        <w:rPr>
          <w:rFonts w:ascii="Angsana New" w:hAnsi="Angsana New"/>
          <w:spacing w:val="-4"/>
          <w:sz w:val="32"/>
          <w:szCs w:val="32"/>
        </w:rPr>
        <w:t>2559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เป็นต้นไป และบริษัทฯจะต้องแจ้งความจำนงการต่ออายุสัญญาเช่าก่อนระยะเวลาเช่าเดิมสิ้นสุดลงไม่น้อยกว่า 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90 </w:t>
      </w:r>
      <w:r w:rsidRPr="0056753C">
        <w:rPr>
          <w:rFonts w:ascii="Angsana New" w:hAnsi="Angsana New"/>
          <w:spacing w:val="-4"/>
          <w:sz w:val="32"/>
          <w:szCs w:val="32"/>
          <w:cs/>
        </w:rPr>
        <w:t>วัน</w:t>
      </w:r>
    </w:p>
    <w:p w:rsidR="001951D7" w:rsidRPr="0056753C" w:rsidRDefault="001951D7" w:rsidP="001951D7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56753C">
        <w:rPr>
          <w:rFonts w:ascii="Angsana New" w:hAnsi="Angsana New"/>
          <w:spacing w:val="-4"/>
          <w:sz w:val="32"/>
          <w:szCs w:val="32"/>
          <w:u w:val="single"/>
          <w:cs/>
        </w:rPr>
        <w:t>สัญญาจ้างบริการจัดเก็บสินค้าและขนส่งสินค้า</w:t>
      </w:r>
    </w:p>
    <w:p w:rsidR="005F1D8B" w:rsidRPr="0056753C" w:rsidRDefault="001951D7" w:rsidP="001951D7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บริษัทฯ เข้าทำสัญญากับบริษัท เอ็ม-เซนโค </w:t>
      </w:r>
      <w:proofErr w:type="spellStart"/>
      <w:r w:rsidRPr="0056753C">
        <w:rPr>
          <w:rFonts w:ascii="Angsana New" w:hAnsi="Angsana New"/>
          <w:spacing w:val="-4"/>
          <w:sz w:val="32"/>
          <w:szCs w:val="32"/>
          <w:cs/>
        </w:rPr>
        <w:t>โล</w:t>
      </w:r>
      <w:proofErr w:type="spellEnd"/>
      <w:r w:rsidRPr="0056753C">
        <w:rPr>
          <w:rFonts w:ascii="Angsana New" w:hAnsi="Angsana New"/>
          <w:spacing w:val="-4"/>
          <w:sz w:val="32"/>
          <w:szCs w:val="32"/>
          <w:cs/>
        </w:rPr>
        <w:t>จิสติ</w:t>
      </w:r>
      <w:proofErr w:type="spellStart"/>
      <w:r w:rsidRPr="0056753C">
        <w:rPr>
          <w:rFonts w:ascii="Angsana New" w:hAnsi="Angsana New"/>
          <w:spacing w:val="-4"/>
          <w:sz w:val="32"/>
          <w:szCs w:val="32"/>
          <w:cs/>
        </w:rPr>
        <w:t>กส์</w:t>
      </w:r>
      <w:proofErr w:type="spellEnd"/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จำกัด โดยที่ฝ่ายหลังตกลงรับจ้างเป็นผู้จัดเก็บสินค้าและขนส่งสินค้าให้กับบริษัทฯ และบริษัทฯตกลงที่จะจ่ายค่าบริการตามอัตราที่ระบุในสัญญา สัญญาสิ้นสุดวันที่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 30 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56753C">
        <w:rPr>
          <w:rFonts w:ascii="Angsana New" w:hAnsi="Angsana New"/>
          <w:spacing w:val="-4"/>
          <w:sz w:val="32"/>
          <w:szCs w:val="32"/>
        </w:rPr>
        <w:t>2564</w:t>
      </w:r>
    </w:p>
    <w:p w:rsidR="00E70983" w:rsidRPr="0056753C" w:rsidRDefault="00E70983" w:rsidP="005F1D8B">
      <w:pPr>
        <w:tabs>
          <w:tab w:val="left" w:pos="540"/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right="-45" w:firstLine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B76ABF" w:rsidRPr="0056753C" w:rsidRDefault="00B76ABF" w:rsidP="005F1D8B">
      <w:pPr>
        <w:overflowPunct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BE3578" w:rsidRPr="0056753C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eastAsia="Calibri" w:hAnsi="Angsana New"/>
          <w:spacing w:val="-6"/>
          <w:sz w:val="32"/>
          <w:szCs w:val="32"/>
        </w:rPr>
        <w:t>2563</w:t>
      </w:r>
      <w:r w:rsidR="00762A1A" w:rsidRPr="0056753C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762A1A"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="005E5762" w:rsidRPr="0056753C">
        <w:rPr>
          <w:rFonts w:ascii="Angsana New" w:eastAsia="Calibri" w:hAnsi="Angsana New"/>
          <w:spacing w:val="-6"/>
          <w:sz w:val="32"/>
          <w:szCs w:val="32"/>
        </w:rPr>
        <w:t>2562</w:t>
      </w:r>
      <w:r w:rsidRPr="0056753C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eastAsia="Calibri" w:hAnsi="Angsana New"/>
          <w:spacing w:val="-6"/>
          <w:sz w:val="32"/>
          <w:szCs w:val="32"/>
          <w:cs/>
        </w:rPr>
        <w:t>มีค่าใช้จ่ายผลประโยชน์พนักงาน</w:t>
      </w:r>
      <w:r w:rsidR="0039590F" w:rsidRPr="0056753C">
        <w:rPr>
          <w:rFonts w:ascii="Angsana New" w:eastAsia="Calibri" w:hAnsi="Angsana New"/>
          <w:sz w:val="32"/>
          <w:szCs w:val="32"/>
          <w:cs/>
        </w:rPr>
        <w:t>ที่ให้แก่</w:t>
      </w:r>
      <w:r w:rsidRPr="0056753C">
        <w:rPr>
          <w:rFonts w:ascii="Angsana New" w:eastAsia="Calibri" w:hAnsi="Angsana New"/>
          <w:sz w:val="32"/>
          <w:szCs w:val="32"/>
          <w:cs/>
        </w:rPr>
        <w:t>กรรมการและผู้บริหาร ดังต่อไปนี้</w:t>
      </w:r>
    </w:p>
    <w:p w:rsidR="00D87454" w:rsidRPr="0056753C" w:rsidRDefault="00D87454" w:rsidP="005F1D8B">
      <w:pPr>
        <w:overflowPunct/>
        <w:spacing w:before="120"/>
        <w:ind w:left="547"/>
        <w:jc w:val="right"/>
        <w:textAlignment w:val="auto"/>
        <w:rPr>
          <w:rFonts w:ascii="Angsana New" w:eastAsia="Calibri" w:hAnsi="Angsana New"/>
          <w:sz w:val="28"/>
        </w:rPr>
      </w:pPr>
      <w:r w:rsidRPr="0056753C">
        <w:rPr>
          <w:rFonts w:ascii="Angsana New" w:hAnsi="Angsana New"/>
          <w:sz w:val="28"/>
          <w:cs/>
        </w:rPr>
        <w:t>(หน่วย</w:t>
      </w:r>
      <w:r w:rsidRPr="0056753C">
        <w:rPr>
          <w:rFonts w:ascii="Angsana New" w:hAnsi="Angsana New"/>
          <w:sz w:val="28"/>
        </w:rPr>
        <w:t>:</w:t>
      </w:r>
      <w:r w:rsidRPr="0056753C">
        <w:rPr>
          <w:rFonts w:ascii="Angsana New" w:hAnsi="Angsana New"/>
          <w:sz w:val="28"/>
          <w:cs/>
        </w:rPr>
        <w:t xml:space="preserve"> ล้านบาท)</w:t>
      </w:r>
    </w:p>
    <w:tbl>
      <w:tblPr>
        <w:tblW w:w="9305" w:type="dxa"/>
        <w:tblInd w:w="468" w:type="dxa"/>
        <w:tblLook w:val="04A0" w:firstRow="1" w:lastRow="0" w:firstColumn="1" w:lastColumn="0" w:noHBand="0" w:noVBand="1"/>
      </w:tblPr>
      <w:tblGrid>
        <w:gridCol w:w="6185"/>
        <w:gridCol w:w="1560"/>
        <w:gridCol w:w="1560"/>
      </w:tblGrid>
      <w:tr w:rsidR="00D87454" w:rsidRPr="0056753C" w:rsidTr="00B35C26">
        <w:tc>
          <w:tcPr>
            <w:tcW w:w="6185" w:type="dxa"/>
            <w:vAlign w:val="bottom"/>
          </w:tcPr>
          <w:p w:rsidR="00D87454" w:rsidRPr="0056753C" w:rsidRDefault="00D87454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D87454" w:rsidRPr="0056753C" w:rsidRDefault="00D87454" w:rsidP="005F1D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6753C">
              <w:rPr>
                <w:rFonts w:ascii="Angsana New" w:hAnsi="Angsana New"/>
                <w:sz w:val="28"/>
              </w:rPr>
              <w:t>/</w:t>
            </w:r>
          </w:p>
          <w:p w:rsidR="00D87454" w:rsidRPr="0056753C" w:rsidRDefault="00D87454" w:rsidP="005F1D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 xml:space="preserve"> </w:t>
            </w:r>
            <w:r w:rsidRPr="005675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F0DA0" w:rsidRPr="0056753C" w:rsidTr="00B35C26">
        <w:tc>
          <w:tcPr>
            <w:tcW w:w="6185" w:type="dxa"/>
            <w:vAlign w:val="bottom"/>
          </w:tcPr>
          <w:p w:rsidR="00AF0DA0" w:rsidRPr="0056753C" w:rsidRDefault="00AF0DA0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AF0DA0" w:rsidRPr="0056753C" w:rsidRDefault="001249FC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60" w:type="dxa"/>
            <w:vAlign w:val="bottom"/>
          </w:tcPr>
          <w:p w:rsidR="00AF0DA0" w:rsidRPr="0056753C" w:rsidRDefault="005E5762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E7857" w:rsidRPr="0056753C" w:rsidTr="00B35C26">
        <w:tc>
          <w:tcPr>
            <w:tcW w:w="6185" w:type="dxa"/>
            <w:vAlign w:val="bottom"/>
          </w:tcPr>
          <w:p w:rsidR="005E7857" w:rsidRPr="0056753C" w:rsidRDefault="005E7857" w:rsidP="005E78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7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60" w:type="dxa"/>
            <w:vAlign w:val="bottom"/>
          </w:tcPr>
          <w:p w:rsidR="005E7857" w:rsidRPr="0056753C" w:rsidRDefault="00E01244" w:rsidP="005E7857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560" w:type="dxa"/>
            <w:vAlign w:val="bottom"/>
          </w:tcPr>
          <w:p w:rsidR="005E7857" w:rsidRPr="0056753C" w:rsidRDefault="005E7857" w:rsidP="005E7857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158</w:t>
            </w:r>
          </w:p>
        </w:tc>
      </w:tr>
      <w:tr w:rsidR="005E7857" w:rsidRPr="0056753C" w:rsidTr="00B35C26">
        <w:tc>
          <w:tcPr>
            <w:tcW w:w="6185" w:type="dxa"/>
            <w:vAlign w:val="bottom"/>
          </w:tcPr>
          <w:p w:rsidR="005E7857" w:rsidRPr="0056753C" w:rsidRDefault="005E7857" w:rsidP="005E785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7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vAlign w:val="bottom"/>
          </w:tcPr>
          <w:p w:rsidR="005E7857" w:rsidRPr="0056753C" w:rsidRDefault="00E01244" w:rsidP="005E785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6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</w:t>
            </w:r>
          </w:p>
        </w:tc>
      </w:tr>
      <w:tr w:rsidR="005E7857" w:rsidRPr="0056753C" w:rsidTr="00B35C26">
        <w:tc>
          <w:tcPr>
            <w:tcW w:w="6185" w:type="dxa"/>
            <w:vAlign w:val="bottom"/>
          </w:tcPr>
          <w:p w:rsidR="005E7857" w:rsidRPr="0056753C" w:rsidRDefault="005E7857" w:rsidP="005E7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5E7857" w:rsidRPr="0056753C" w:rsidRDefault="00E01244" w:rsidP="005E785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560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163</w:t>
            </w:r>
          </w:p>
        </w:tc>
      </w:tr>
    </w:tbl>
    <w:p w:rsidR="007135DF" w:rsidRPr="0056753C" w:rsidRDefault="003E5328" w:rsidP="005F1D8B">
      <w:pPr>
        <w:tabs>
          <w:tab w:val="left" w:pos="450"/>
        </w:tabs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>ในระหว่างปี</w:t>
      </w:r>
      <w:r w:rsidRPr="0056753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1249FC" w:rsidRPr="0056753C">
        <w:rPr>
          <w:rFonts w:ascii="Angsana New" w:eastAsia="Calibri" w:hAnsi="Angsana New"/>
          <w:spacing w:val="-4"/>
          <w:sz w:val="32"/>
          <w:szCs w:val="32"/>
        </w:rPr>
        <w:t>2563</w:t>
      </w:r>
      <w:r w:rsidR="00F279C1" w:rsidRPr="0056753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F37215" w:rsidRPr="0056753C">
        <w:rPr>
          <w:rFonts w:ascii="Angsana New" w:eastAsia="Calibri" w:hAnsi="Angsana New"/>
          <w:spacing w:val="-4"/>
          <w:sz w:val="32"/>
          <w:szCs w:val="32"/>
          <w:cs/>
        </w:rPr>
        <w:t>มีการ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>จ่ายผลประโยชน์หลังออกจากงานแก่กรรมการ</w:t>
      </w:r>
      <w:r w:rsidRPr="0056753C">
        <w:rPr>
          <w:rFonts w:ascii="Angsana New" w:eastAsia="Calibri" w:hAnsi="Angsana New"/>
          <w:sz w:val="32"/>
          <w:szCs w:val="32"/>
          <w:cs/>
        </w:rPr>
        <w:t>และผู้บริหาร</w:t>
      </w:r>
      <w:r w:rsidR="00B263E6"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จำนวน </w:t>
      </w:r>
      <w:r w:rsidR="00E01244" w:rsidRPr="0056753C">
        <w:rPr>
          <w:rFonts w:ascii="Angsana New" w:eastAsia="Calibri" w:hAnsi="Angsana New"/>
          <w:sz w:val="32"/>
          <w:szCs w:val="32"/>
        </w:rPr>
        <w:t>3</w:t>
      </w:r>
      <w:r w:rsidR="000D0D17" w:rsidRPr="0056753C">
        <w:rPr>
          <w:rFonts w:ascii="Angsana New" w:eastAsia="Calibri" w:hAnsi="Angsana New"/>
          <w:sz w:val="32"/>
          <w:szCs w:val="32"/>
        </w:rPr>
        <w:t>.3</w:t>
      </w:r>
      <w:r w:rsidR="00484B23" w:rsidRPr="0056753C">
        <w:rPr>
          <w:rFonts w:ascii="Angsana New" w:eastAsia="Calibri" w:hAnsi="Angsana New"/>
          <w:sz w:val="32"/>
          <w:szCs w:val="32"/>
          <w:cs/>
        </w:rPr>
        <w:t xml:space="preserve"> ล้าน</w:t>
      </w:r>
      <w:r w:rsidR="00B263E6" w:rsidRPr="0056753C">
        <w:rPr>
          <w:rFonts w:ascii="Angsana New" w:eastAsia="Calibri" w:hAnsi="Angsana New"/>
          <w:sz w:val="32"/>
          <w:szCs w:val="32"/>
          <w:cs/>
        </w:rPr>
        <w:t>บาท</w:t>
      </w:r>
      <w:r w:rsidR="00BC34EC" w:rsidRPr="0056753C">
        <w:rPr>
          <w:rFonts w:ascii="Angsana New" w:eastAsia="Calibri" w:hAnsi="Angsana New"/>
          <w:sz w:val="32"/>
          <w:szCs w:val="32"/>
        </w:rPr>
        <w:t xml:space="preserve"> (</w:t>
      </w:r>
      <w:r w:rsidR="00BC34EC" w:rsidRPr="0056753C">
        <w:rPr>
          <w:rFonts w:ascii="Angsana New" w:eastAsia="Calibri" w:hAnsi="Angsana New" w:hint="cs"/>
          <w:sz w:val="32"/>
          <w:szCs w:val="32"/>
          <w:cs/>
        </w:rPr>
        <w:t>2562</w:t>
      </w:r>
      <w:r w:rsidR="00BC34EC" w:rsidRPr="0056753C">
        <w:rPr>
          <w:rFonts w:ascii="Angsana New" w:eastAsia="Calibri" w:hAnsi="Angsana New"/>
          <w:sz w:val="32"/>
          <w:szCs w:val="32"/>
        </w:rPr>
        <w:t xml:space="preserve">: 2.3 </w:t>
      </w:r>
      <w:r w:rsidR="00BC34EC" w:rsidRPr="0056753C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BC34EC" w:rsidRPr="0056753C">
        <w:rPr>
          <w:rFonts w:ascii="Angsana New" w:eastAsia="Calibri" w:hAnsi="Angsana New"/>
          <w:sz w:val="32"/>
          <w:szCs w:val="32"/>
        </w:rPr>
        <w:t>)</w:t>
      </w:r>
    </w:p>
    <w:p w:rsidR="00E01244" w:rsidRPr="0056753C" w:rsidRDefault="00E01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3E65B6" w:rsidRPr="0056753C" w:rsidRDefault="00F53CBD" w:rsidP="00E01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E65B6" w:rsidRPr="0056753C">
        <w:rPr>
          <w:rFonts w:ascii="Angsana New" w:hAnsi="Angsana New"/>
          <w:b/>
          <w:bCs/>
          <w:sz w:val="32"/>
          <w:szCs w:val="32"/>
        </w:rPr>
        <w:t>.</w:t>
      </w:r>
      <w:r w:rsidR="003E65B6" w:rsidRPr="0056753C">
        <w:rPr>
          <w:rFonts w:ascii="Angsana New" w:hAnsi="Angsana New"/>
          <w:b/>
          <w:bCs/>
          <w:sz w:val="32"/>
          <w:szCs w:val="32"/>
        </w:rPr>
        <w:tab/>
      </w:r>
      <w:r w:rsidR="003E65B6" w:rsidRPr="0056753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3E65B6" w:rsidRPr="0056753C" w:rsidRDefault="003E65B6" w:rsidP="005F1D8B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(</w:t>
      </w:r>
      <w:r w:rsidRPr="0056753C">
        <w:rPr>
          <w:rFonts w:ascii="Angsana New" w:hAnsi="Angsana New"/>
          <w:sz w:val="32"/>
          <w:szCs w:val="32"/>
          <w:cs/>
        </w:rPr>
        <w:t>หน่วย: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บาท</w:t>
      </w:r>
      <w:r w:rsidRPr="0056753C">
        <w:rPr>
          <w:rFonts w:ascii="Angsana New" w:hAnsi="Angsana New"/>
          <w:sz w:val="32"/>
          <w:szCs w:val="32"/>
        </w:rPr>
        <w:t>)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86"/>
        <w:gridCol w:w="1559"/>
        <w:gridCol w:w="1560"/>
        <w:gridCol w:w="1559"/>
        <w:gridCol w:w="1559"/>
      </w:tblGrid>
      <w:tr w:rsidR="00593F9A" w:rsidRPr="0056753C" w:rsidTr="008D76DC">
        <w:trPr>
          <w:trHeight w:val="20"/>
        </w:trPr>
        <w:tc>
          <w:tcPr>
            <w:tcW w:w="2986" w:type="dxa"/>
            <w:vAlign w:val="bottom"/>
          </w:tcPr>
          <w:p w:rsidR="00593F9A" w:rsidRPr="0056753C" w:rsidRDefault="00593F9A" w:rsidP="005F1D8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593F9A" w:rsidRPr="0056753C" w:rsidRDefault="00593F9A" w:rsidP="005F1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593F9A" w:rsidRPr="0056753C" w:rsidRDefault="00593F9A" w:rsidP="005F1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56753C" w:rsidTr="008D76DC">
        <w:trPr>
          <w:trHeight w:val="20"/>
        </w:trPr>
        <w:tc>
          <w:tcPr>
            <w:tcW w:w="2986" w:type="dxa"/>
            <w:vAlign w:val="bottom"/>
          </w:tcPr>
          <w:p w:rsidR="00AF0DA0" w:rsidRPr="0056753C" w:rsidRDefault="00AF0DA0" w:rsidP="005F1D8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AF0DA0" w:rsidRPr="0056753C" w:rsidRDefault="001249FC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60" w:type="dxa"/>
            <w:vAlign w:val="bottom"/>
          </w:tcPr>
          <w:p w:rsidR="00AF0DA0" w:rsidRPr="0056753C" w:rsidRDefault="005E5762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59" w:type="dxa"/>
            <w:vAlign w:val="bottom"/>
          </w:tcPr>
          <w:p w:rsidR="00AF0DA0" w:rsidRPr="0056753C" w:rsidRDefault="001249FC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59" w:type="dxa"/>
            <w:vAlign w:val="bottom"/>
          </w:tcPr>
          <w:p w:rsidR="00AF0DA0" w:rsidRPr="0056753C" w:rsidRDefault="005E5762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E7857" w:rsidRPr="0056753C" w:rsidTr="008D76DC">
        <w:trPr>
          <w:trHeight w:val="20"/>
        </w:trPr>
        <w:tc>
          <w:tcPr>
            <w:tcW w:w="2986" w:type="dxa"/>
            <w:vAlign w:val="bottom"/>
          </w:tcPr>
          <w:p w:rsidR="005E7857" w:rsidRPr="0056753C" w:rsidRDefault="005E7857" w:rsidP="005E7857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:rsidR="005E7857" w:rsidRPr="0056753C" w:rsidRDefault="00311E1B" w:rsidP="005E785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115,414,732</w:t>
            </w:r>
          </w:p>
        </w:tc>
        <w:tc>
          <w:tcPr>
            <w:tcW w:w="1560" w:type="dxa"/>
            <w:vAlign w:val="bottom"/>
          </w:tcPr>
          <w:p w:rsidR="005E7857" w:rsidRPr="0056753C" w:rsidRDefault="005E7857" w:rsidP="005E785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195,051,954</w:t>
            </w:r>
          </w:p>
        </w:tc>
        <w:tc>
          <w:tcPr>
            <w:tcW w:w="1559" w:type="dxa"/>
            <w:vAlign w:val="bottom"/>
          </w:tcPr>
          <w:p w:rsidR="005E7857" w:rsidRPr="0056753C" w:rsidRDefault="00311E1B" w:rsidP="005E7857">
            <w:pPr>
              <w:tabs>
                <w:tab w:val="decimal" w:pos="1242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92,288,399</w:t>
            </w:r>
          </w:p>
        </w:tc>
        <w:tc>
          <w:tcPr>
            <w:tcW w:w="1559" w:type="dxa"/>
            <w:vAlign w:val="bottom"/>
          </w:tcPr>
          <w:p w:rsidR="005E7857" w:rsidRPr="0056753C" w:rsidRDefault="005E7857" w:rsidP="005E7857">
            <w:pPr>
              <w:tabs>
                <w:tab w:val="decimal" w:pos="1242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158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534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019</w:t>
            </w:r>
          </w:p>
        </w:tc>
      </w:tr>
      <w:tr w:rsidR="005E7857" w:rsidRPr="0056753C" w:rsidTr="008D76DC">
        <w:trPr>
          <w:trHeight w:val="20"/>
        </w:trPr>
        <w:tc>
          <w:tcPr>
            <w:tcW w:w="2986" w:type="dxa"/>
            <w:vAlign w:val="bottom"/>
          </w:tcPr>
          <w:p w:rsidR="005E7857" w:rsidRPr="0056753C" w:rsidRDefault="005E7857" w:rsidP="005E7857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59" w:type="dxa"/>
            <w:vAlign w:val="bottom"/>
          </w:tcPr>
          <w:p w:rsidR="005E7857" w:rsidRPr="0056753C" w:rsidRDefault="00311E1B" w:rsidP="005E785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394,037,276</w:t>
            </w:r>
          </w:p>
        </w:tc>
        <w:tc>
          <w:tcPr>
            <w:tcW w:w="156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613,055,741</w:t>
            </w:r>
          </w:p>
        </w:tc>
        <w:tc>
          <w:tcPr>
            <w:tcW w:w="1559" w:type="dxa"/>
            <w:vAlign w:val="bottom"/>
          </w:tcPr>
          <w:p w:rsidR="005E7857" w:rsidRPr="0056753C" w:rsidRDefault="00311E1B" w:rsidP="005E785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291,299,305</w:t>
            </w:r>
          </w:p>
        </w:tc>
        <w:tc>
          <w:tcPr>
            <w:tcW w:w="1559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350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109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541</w:t>
            </w:r>
          </w:p>
        </w:tc>
      </w:tr>
      <w:tr w:rsidR="005E7857" w:rsidRPr="0056753C" w:rsidTr="008D76DC">
        <w:trPr>
          <w:trHeight w:val="20"/>
        </w:trPr>
        <w:tc>
          <w:tcPr>
            <w:tcW w:w="2986" w:type="dxa"/>
            <w:vAlign w:val="bottom"/>
          </w:tcPr>
          <w:p w:rsidR="005E7857" w:rsidRPr="0056753C" w:rsidRDefault="005E7857" w:rsidP="005E785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5E7857" w:rsidRPr="0056753C" w:rsidRDefault="00311E1B" w:rsidP="005E785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509,452,008</w:t>
            </w:r>
          </w:p>
        </w:tc>
        <w:tc>
          <w:tcPr>
            <w:tcW w:w="1560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808,107,695</w:t>
            </w:r>
          </w:p>
        </w:tc>
        <w:tc>
          <w:tcPr>
            <w:tcW w:w="1559" w:type="dxa"/>
            <w:vAlign w:val="bottom"/>
          </w:tcPr>
          <w:p w:rsidR="005E7857" w:rsidRPr="0056753C" w:rsidRDefault="00311E1B" w:rsidP="005E785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383,</w:t>
            </w:r>
            <w:r w:rsidR="00240484" w:rsidRPr="0056753C">
              <w:rPr>
                <w:rFonts w:ascii="Angsana New" w:hAnsi="Angsana New"/>
                <w:sz w:val="32"/>
                <w:szCs w:val="32"/>
              </w:rPr>
              <w:t>5</w:t>
            </w:r>
            <w:r w:rsidRPr="0056753C">
              <w:rPr>
                <w:rFonts w:ascii="Angsana New" w:hAnsi="Angsana New"/>
                <w:sz w:val="32"/>
                <w:szCs w:val="32"/>
              </w:rPr>
              <w:t>87,704</w:t>
            </w:r>
          </w:p>
        </w:tc>
        <w:tc>
          <w:tcPr>
            <w:tcW w:w="1559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508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643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560</w:t>
            </w:r>
          </w:p>
        </w:tc>
      </w:tr>
    </w:tbl>
    <w:p w:rsidR="000651D1" w:rsidRPr="0056753C" w:rsidRDefault="00B76ABF" w:rsidP="005F1D8B">
      <w:pPr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ณ วันที่ </w:t>
      </w:r>
      <w:r w:rsidR="00965280" w:rsidRPr="0056753C">
        <w:rPr>
          <w:rFonts w:ascii="Angsana New" w:eastAsia="Calibri" w:hAnsi="Angsana New"/>
          <w:spacing w:val="-4"/>
          <w:sz w:val="32"/>
          <w:szCs w:val="32"/>
        </w:rPr>
        <w:t>31</w:t>
      </w:r>
      <w:r w:rsidR="00BE3578"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eastAsia="Calibri" w:hAnsi="Angsana New"/>
          <w:spacing w:val="-4"/>
          <w:sz w:val="32"/>
          <w:szCs w:val="32"/>
        </w:rPr>
        <w:t>2563</w:t>
      </w:r>
      <w:r w:rsidR="001C4C50"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เงินฝากออมทรัพย์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มีอัตราดอกเบี้ยระหว่างร้อยละ </w:t>
      </w:r>
      <w:r w:rsidR="00311E1B" w:rsidRPr="0056753C">
        <w:rPr>
          <w:rFonts w:ascii="Angsana New" w:eastAsia="Calibri" w:hAnsi="Angsana New"/>
          <w:spacing w:val="-4"/>
          <w:sz w:val="32"/>
          <w:szCs w:val="32"/>
        </w:rPr>
        <w:t>0.05</w:t>
      </w:r>
      <w:r w:rsidR="008F4AED" w:rsidRPr="0056753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311E1B" w:rsidRPr="0056753C">
        <w:rPr>
          <w:rFonts w:ascii="Angsana New" w:eastAsia="Calibri" w:hAnsi="Angsana New"/>
          <w:spacing w:val="-4"/>
          <w:sz w:val="32"/>
          <w:szCs w:val="32"/>
        </w:rPr>
        <w:t>0.125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ต่อปี </w:t>
      </w:r>
      <w:r w:rsidR="005E5762" w:rsidRPr="0056753C">
        <w:rPr>
          <w:rFonts w:ascii="Angsana New" w:eastAsia="Calibri" w:hAnsi="Angsana New"/>
          <w:spacing w:val="-4"/>
          <w:sz w:val="32"/>
          <w:szCs w:val="32"/>
          <w:cs/>
        </w:rPr>
        <w:t>(</w:t>
      </w:r>
      <w:r w:rsidR="001951D7" w:rsidRPr="0056753C">
        <w:rPr>
          <w:rFonts w:ascii="Angsana New" w:eastAsia="Calibri" w:hAnsi="Angsana New"/>
          <w:spacing w:val="-4"/>
          <w:sz w:val="32"/>
          <w:szCs w:val="32"/>
        </w:rPr>
        <w:t>2562</w:t>
      </w:r>
      <w:r w:rsidR="005E5762" w:rsidRPr="0056753C">
        <w:rPr>
          <w:rFonts w:ascii="Angsana New" w:eastAsia="Calibri" w:hAnsi="Angsana New"/>
          <w:spacing w:val="-4"/>
          <w:sz w:val="32"/>
          <w:szCs w:val="32"/>
          <w:cs/>
        </w:rPr>
        <w:t>:</w:t>
      </w:r>
      <w:r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ร้อย</w:t>
      </w:r>
      <w:r w:rsidR="00C22CF0" w:rsidRPr="0056753C">
        <w:rPr>
          <w:rFonts w:ascii="Angsana New" w:eastAsia="Calibri" w:hAnsi="Angsana New"/>
          <w:spacing w:val="-4"/>
          <w:sz w:val="32"/>
          <w:szCs w:val="32"/>
          <w:cs/>
        </w:rPr>
        <w:t>ละ</w:t>
      </w:r>
      <w:r w:rsidR="00C22CF0"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="00484B23" w:rsidRPr="0056753C">
        <w:rPr>
          <w:rFonts w:ascii="Angsana New" w:eastAsia="Calibri" w:hAnsi="Angsana New"/>
          <w:spacing w:val="-4"/>
          <w:sz w:val="32"/>
          <w:szCs w:val="32"/>
        </w:rPr>
        <w:t xml:space="preserve">0.10 </w:t>
      </w:r>
      <w:r w:rsidR="00484B23"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="00484B23" w:rsidRPr="0056753C">
        <w:rPr>
          <w:rFonts w:ascii="Angsana New" w:eastAsia="Calibri" w:hAnsi="Angsana New"/>
          <w:spacing w:val="-4"/>
          <w:sz w:val="32"/>
          <w:szCs w:val="32"/>
        </w:rPr>
        <w:t>0.</w:t>
      </w:r>
      <w:r w:rsidR="005E7857" w:rsidRPr="0056753C">
        <w:rPr>
          <w:rFonts w:ascii="Angsana New" w:eastAsia="Calibri" w:hAnsi="Angsana New"/>
          <w:spacing w:val="-4"/>
          <w:sz w:val="32"/>
          <w:szCs w:val="32"/>
        </w:rPr>
        <w:t>37</w:t>
      </w:r>
      <w:r w:rsidR="00484B23" w:rsidRPr="0056753C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56753C">
        <w:rPr>
          <w:rFonts w:ascii="Angsana New" w:eastAsia="Calibri" w:hAnsi="Angsana New"/>
          <w:sz w:val="32"/>
          <w:szCs w:val="32"/>
          <w:cs/>
        </w:rPr>
        <w:t>ต่อปี)</w:t>
      </w:r>
    </w:p>
    <w:p w:rsidR="000651D1" w:rsidRPr="0056753C" w:rsidRDefault="00F53CBD" w:rsidP="00841F46">
      <w:pPr>
        <w:spacing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9</w:t>
      </w:r>
      <w:r w:rsidR="000651D1" w:rsidRPr="0056753C">
        <w:rPr>
          <w:rFonts w:ascii="Angsana New" w:hAnsi="Angsana New"/>
          <w:b/>
          <w:bCs/>
          <w:sz w:val="32"/>
          <w:szCs w:val="32"/>
        </w:rPr>
        <w:t>.</w:t>
      </w:r>
      <w:r w:rsidR="000651D1" w:rsidRPr="0056753C">
        <w:rPr>
          <w:rFonts w:ascii="Angsana New" w:hAnsi="Angsana New"/>
          <w:b/>
          <w:bCs/>
          <w:sz w:val="32"/>
          <w:szCs w:val="32"/>
        </w:rPr>
        <w:tab/>
      </w:r>
      <w:r w:rsidR="000651D1" w:rsidRPr="0056753C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0651D1" w:rsidRPr="0056753C" w:rsidRDefault="00F53CBD" w:rsidP="00841F46">
      <w:pPr>
        <w:overflowPunct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6753C">
        <w:rPr>
          <w:rFonts w:ascii="Angsana New" w:eastAsia="Calibri" w:hAnsi="Angsana New"/>
          <w:sz w:val="32"/>
          <w:szCs w:val="32"/>
        </w:rPr>
        <w:t>9</w:t>
      </w:r>
      <w:r w:rsidR="000651D1" w:rsidRPr="0056753C">
        <w:rPr>
          <w:rFonts w:ascii="Angsana New" w:eastAsia="Calibri" w:hAnsi="Angsana New"/>
          <w:sz w:val="32"/>
          <w:szCs w:val="32"/>
        </w:rPr>
        <w:t xml:space="preserve">.1 </w:t>
      </w:r>
      <w:r w:rsidR="00635B8A" w:rsidRPr="0056753C">
        <w:rPr>
          <w:rFonts w:ascii="Angsana New" w:eastAsia="Calibri" w:hAnsi="Angsana New"/>
          <w:sz w:val="32"/>
          <w:szCs w:val="32"/>
        </w:rPr>
        <w:tab/>
      </w:r>
      <w:r w:rsidR="000651D1" w:rsidRPr="0056753C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BE3578" w:rsidRPr="0056753C">
        <w:rPr>
          <w:rFonts w:ascii="Angsana New" w:eastAsia="Calibri" w:hAnsi="Angsana New"/>
          <w:sz w:val="32"/>
          <w:szCs w:val="32"/>
        </w:rPr>
        <w:t xml:space="preserve">31 </w:t>
      </w:r>
      <w:r w:rsidR="00BE3578" w:rsidRPr="0056753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5E5762" w:rsidRPr="0056753C">
        <w:rPr>
          <w:rFonts w:ascii="Angsana New" w:eastAsia="Calibri" w:hAnsi="Angsana New"/>
          <w:sz w:val="32"/>
          <w:szCs w:val="32"/>
        </w:rPr>
        <w:t>2562</w:t>
      </w:r>
      <w:r w:rsidR="000651D1" w:rsidRPr="0056753C">
        <w:rPr>
          <w:rFonts w:ascii="Angsana New" w:eastAsia="Calibri" w:hAnsi="Angsana New"/>
          <w:sz w:val="32"/>
          <w:szCs w:val="32"/>
        </w:rPr>
        <w:t xml:space="preserve"> </w:t>
      </w:r>
      <w:r w:rsidR="000651D1" w:rsidRPr="0056753C">
        <w:rPr>
          <w:rFonts w:ascii="Angsana New" w:eastAsia="Calibri" w:hAnsi="Angsana New"/>
          <w:sz w:val="32"/>
          <w:szCs w:val="32"/>
          <w:cs/>
        </w:rPr>
        <w:t>เงินลงทุนชั่วคราวประกอบด้วยรายการดังต่อไปนี้</w:t>
      </w:r>
    </w:p>
    <w:p w:rsidR="000651D1" w:rsidRPr="0056753C" w:rsidRDefault="000651D1" w:rsidP="00841F4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147"/>
        <w:jc w:val="right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(</w:t>
      </w:r>
      <w:r w:rsidRPr="0056753C">
        <w:rPr>
          <w:rFonts w:ascii="Angsana New" w:hAnsi="Angsana New"/>
          <w:sz w:val="32"/>
          <w:szCs w:val="32"/>
          <w:cs/>
        </w:rPr>
        <w:t>หน่วย: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บาท</w:t>
      </w:r>
      <w:r w:rsidRPr="0056753C">
        <w:rPr>
          <w:rFonts w:ascii="Angsana New" w:hAnsi="Angsana New"/>
          <w:sz w:val="32"/>
          <w:szCs w:val="32"/>
        </w:rPr>
        <w:t>)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543"/>
        <w:gridCol w:w="1559"/>
        <w:gridCol w:w="1559"/>
      </w:tblGrid>
      <w:tr w:rsidR="00AF0DA0" w:rsidRPr="0056753C" w:rsidTr="001951D7">
        <w:trPr>
          <w:trHeight w:val="85"/>
        </w:trPr>
        <w:tc>
          <w:tcPr>
            <w:tcW w:w="4302" w:type="dxa"/>
            <w:vAlign w:val="bottom"/>
          </w:tcPr>
          <w:p w:rsidR="00AF0DA0" w:rsidRPr="0056753C" w:rsidRDefault="00AF0DA0" w:rsidP="00841F46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F0DA0" w:rsidRPr="0056753C" w:rsidRDefault="00AF0DA0" w:rsidP="001951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43" w:type="dxa"/>
            <w:vAlign w:val="bottom"/>
          </w:tcPr>
          <w:p w:rsidR="00AF0DA0" w:rsidRPr="0056753C" w:rsidRDefault="00AF0DA0" w:rsidP="001951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AF0DA0" w:rsidRPr="0056753C" w:rsidRDefault="001951D7" w:rsidP="00195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AF0DA0" w:rsidRPr="0056753C" w:rsidRDefault="001951D7" w:rsidP="00195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51D7" w:rsidRPr="0056753C" w:rsidTr="001951D7">
        <w:trPr>
          <w:trHeight w:val="85"/>
        </w:trPr>
        <w:tc>
          <w:tcPr>
            <w:tcW w:w="4302" w:type="dxa"/>
            <w:vAlign w:val="bottom"/>
          </w:tcPr>
          <w:p w:rsidR="001951D7" w:rsidRPr="0056753C" w:rsidRDefault="001951D7" w:rsidP="001951D7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60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1,600,000,000</w:t>
            </w:r>
          </w:p>
        </w:tc>
        <w:tc>
          <w:tcPr>
            <w:tcW w:w="1559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1,600,000,000</w:t>
            </w:r>
          </w:p>
        </w:tc>
      </w:tr>
      <w:tr w:rsidR="001951D7" w:rsidRPr="0056753C" w:rsidTr="001951D7">
        <w:trPr>
          <w:trHeight w:val="85"/>
        </w:trPr>
        <w:tc>
          <w:tcPr>
            <w:tcW w:w="4302" w:type="dxa"/>
            <w:vAlign w:val="bottom"/>
          </w:tcPr>
          <w:p w:rsidR="001951D7" w:rsidRPr="0056753C" w:rsidRDefault="001951D7" w:rsidP="001951D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เงินลงทุนในหลักทรัพย์เพื่อค้า (หมายเหตุ </w:t>
            </w:r>
            <w:r w:rsidR="00DB2F05" w:rsidRPr="0056753C">
              <w:rPr>
                <w:rFonts w:ascii="Angsana New" w:hAnsi="Angsana New"/>
                <w:sz w:val="32"/>
                <w:szCs w:val="32"/>
              </w:rPr>
              <w:t>9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753C">
              <w:rPr>
                <w:rFonts w:ascii="Angsana New" w:hAnsi="Angsana New"/>
                <w:sz w:val="32"/>
                <w:szCs w:val="32"/>
              </w:rPr>
              <w:t>2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1951D7" w:rsidRPr="0056753C" w:rsidRDefault="001951D7" w:rsidP="001951D7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5,625,069,278</w:t>
            </w:r>
          </w:p>
        </w:tc>
        <w:tc>
          <w:tcPr>
            <w:tcW w:w="1559" w:type="dxa"/>
            <w:vAlign w:val="bottom"/>
          </w:tcPr>
          <w:p w:rsidR="001951D7" w:rsidRPr="0056753C" w:rsidRDefault="001951D7" w:rsidP="001951D7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4,837,426,824</w:t>
            </w:r>
          </w:p>
        </w:tc>
      </w:tr>
      <w:tr w:rsidR="001951D7" w:rsidRPr="0056753C" w:rsidTr="001951D7">
        <w:trPr>
          <w:trHeight w:val="85"/>
        </w:trPr>
        <w:tc>
          <w:tcPr>
            <w:tcW w:w="4302" w:type="dxa"/>
            <w:vAlign w:val="bottom"/>
          </w:tcPr>
          <w:p w:rsidR="001951D7" w:rsidRPr="0056753C" w:rsidRDefault="001951D7" w:rsidP="001951D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1951D7" w:rsidRPr="0056753C" w:rsidRDefault="001951D7" w:rsidP="001951D7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7,225,069,278</w:t>
            </w:r>
          </w:p>
        </w:tc>
        <w:tc>
          <w:tcPr>
            <w:tcW w:w="1559" w:type="dxa"/>
            <w:vAlign w:val="bottom"/>
          </w:tcPr>
          <w:p w:rsidR="001951D7" w:rsidRPr="0056753C" w:rsidRDefault="001951D7" w:rsidP="001951D7">
            <w:pPr>
              <w:pBdr>
                <w:bottom w:val="double" w:sz="4" w:space="1" w:color="auto"/>
              </w:pBd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6,437,426,824</w:t>
            </w:r>
          </w:p>
        </w:tc>
      </w:tr>
    </w:tbl>
    <w:p w:rsidR="000651D1" w:rsidRPr="0056753C" w:rsidRDefault="000651D1" w:rsidP="001951D7">
      <w:pPr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56753C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DB3EA8" w:rsidRPr="0056753C">
        <w:rPr>
          <w:rFonts w:ascii="Angsana New" w:eastAsia="Calibri" w:hAnsi="Angsana New"/>
          <w:sz w:val="32"/>
          <w:szCs w:val="32"/>
        </w:rPr>
        <w:t>31</w:t>
      </w:r>
      <w:r w:rsidR="00BE3578" w:rsidRPr="0056753C">
        <w:rPr>
          <w:rFonts w:ascii="Angsana New" w:eastAsia="Calibri" w:hAnsi="Angsana New"/>
          <w:sz w:val="32"/>
          <w:szCs w:val="32"/>
        </w:rPr>
        <w:t xml:space="preserve"> </w:t>
      </w:r>
      <w:r w:rsidR="00BE3578" w:rsidRPr="0056753C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eastAsia="Calibri" w:hAnsi="Angsana New"/>
          <w:sz w:val="32"/>
          <w:szCs w:val="32"/>
        </w:rPr>
        <w:t>256</w:t>
      </w:r>
      <w:r w:rsidR="001951D7" w:rsidRPr="0056753C">
        <w:rPr>
          <w:rFonts w:ascii="Angsana New" w:eastAsia="Calibri" w:hAnsi="Angsana New"/>
          <w:sz w:val="32"/>
          <w:szCs w:val="32"/>
        </w:rPr>
        <w:t>2</w:t>
      </w:r>
      <w:r w:rsidR="00FC69C7" w:rsidRPr="0056753C">
        <w:rPr>
          <w:rFonts w:ascii="Angsana New" w:eastAsia="Calibri" w:hAnsi="Angsana New"/>
          <w:sz w:val="32"/>
          <w:szCs w:val="32"/>
        </w:rPr>
        <w:t xml:space="preserve"> </w:t>
      </w:r>
      <w:r w:rsidRPr="0056753C">
        <w:rPr>
          <w:rFonts w:ascii="Angsana New" w:eastAsia="Calibri" w:hAnsi="Angsana New"/>
          <w:sz w:val="32"/>
          <w:szCs w:val="32"/>
          <w:cs/>
        </w:rPr>
        <w:t>เงินฝากประจำมีอัตราดอกเบี้ยระหว่างร้อยละ</w:t>
      </w:r>
      <w:r w:rsidR="00B164DE" w:rsidRPr="0056753C">
        <w:rPr>
          <w:rFonts w:ascii="Angsana New" w:eastAsia="Calibri" w:hAnsi="Angsana New"/>
          <w:sz w:val="32"/>
          <w:szCs w:val="32"/>
        </w:rPr>
        <w:t xml:space="preserve"> </w:t>
      </w:r>
      <w:r w:rsidR="004F4575" w:rsidRPr="0056753C">
        <w:rPr>
          <w:rFonts w:ascii="Angsana New" w:eastAsia="Calibri" w:hAnsi="Angsana New"/>
          <w:sz w:val="32"/>
          <w:szCs w:val="32"/>
        </w:rPr>
        <w:t>1.</w:t>
      </w:r>
      <w:r w:rsidR="005E7857" w:rsidRPr="0056753C">
        <w:rPr>
          <w:rFonts w:ascii="Angsana New" w:eastAsia="Calibri" w:hAnsi="Angsana New"/>
          <w:sz w:val="32"/>
          <w:szCs w:val="32"/>
        </w:rPr>
        <w:t>70</w:t>
      </w:r>
      <w:r w:rsidR="00484B23" w:rsidRPr="0056753C">
        <w:rPr>
          <w:rFonts w:ascii="Angsana New" w:eastAsia="Calibri" w:hAnsi="Angsana New"/>
          <w:sz w:val="32"/>
          <w:szCs w:val="32"/>
          <w:cs/>
        </w:rPr>
        <w:t xml:space="preserve"> ถึง </w:t>
      </w:r>
      <w:r w:rsidR="008922C8" w:rsidRPr="0056753C">
        <w:rPr>
          <w:rFonts w:ascii="Angsana New" w:eastAsia="Calibri" w:hAnsi="Angsana New"/>
          <w:sz w:val="32"/>
          <w:szCs w:val="32"/>
        </w:rPr>
        <w:t>1.9</w:t>
      </w:r>
      <w:r w:rsidR="005E7857" w:rsidRPr="0056753C">
        <w:rPr>
          <w:rFonts w:ascii="Angsana New" w:eastAsia="Calibri" w:hAnsi="Angsana New"/>
          <w:sz w:val="32"/>
          <w:szCs w:val="32"/>
        </w:rPr>
        <w:t>5</w:t>
      </w:r>
      <w:r w:rsidR="00484B23"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="00B35C26" w:rsidRPr="0056753C">
        <w:rPr>
          <w:rFonts w:ascii="Angsana New" w:eastAsia="Calibri" w:hAnsi="Angsana New"/>
          <w:sz w:val="32"/>
          <w:szCs w:val="32"/>
          <w:cs/>
        </w:rPr>
        <w:t>ต่อปี</w:t>
      </w:r>
    </w:p>
    <w:p w:rsidR="00943B28" w:rsidRPr="0056753C" w:rsidRDefault="00F53CBD" w:rsidP="00841F46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56753C">
        <w:rPr>
          <w:rFonts w:ascii="Angsana New" w:eastAsia="Calibri" w:hAnsi="Angsana New"/>
          <w:sz w:val="32"/>
          <w:szCs w:val="32"/>
        </w:rPr>
        <w:t>9</w:t>
      </w:r>
      <w:r w:rsidR="00943B28" w:rsidRPr="0056753C">
        <w:rPr>
          <w:rFonts w:ascii="Angsana New" w:eastAsia="Calibri" w:hAnsi="Angsana New"/>
          <w:sz w:val="32"/>
          <w:szCs w:val="32"/>
        </w:rPr>
        <w:t>.</w:t>
      </w:r>
      <w:r w:rsidR="00965280" w:rsidRPr="0056753C">
        <w:rPr>
          <w:rFonts w:ascii="Angsana New" w:eastAsia="Calibri" w:hAnsi="Angsana New"/>
          <w:sz w:val="32"/>
          <w:szCs w:val="32"/>
        </w:rPr>
        <w:t>2</w:t>
      </w:r>
      <w:r w:rsidR="00635B8A" w:rsidRPr="0056753C">
        <w:rPr>
          <w:rFonts w:ascii="Angsana New" w:eastAsia="Calibri" w:hAnsi="Angsana New"/>
          <w:sz w:val="32"/>
          <w:szCs w:val="32"/>
        </w:rPr>
        <w:tab/>
      </w:r>
      <w:r w:rsidR="00943B28"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ณ วันที่ </w:t>
      </w:r>
      <w:r w:rsidR="00BE3578" w:rsidRPr="0056753C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="00BE3578"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="005E5762" w:rsidRPr="0056753C">
        <w:rPr>
          <w:rFonts w:ascii="Angsana New" w:eastAsia="Calibri" w:hAnsi="Angsana New"/>
          <w:spacing w:val="-6"/>
          <w:sz w:val="32"/>
          <w:szCs w:val="32"/>
        </w:rPr>
        <w:t>2562</w:t>
      </w:r>
      <w:r w:rsidR="003A5E3C" w:rsidRPr="0056753C"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  <w:r w:rsidR="00943B28" w:rsidRPr="0056753C">
        <w:rPr>
          <w:rFonts w:ascii="Angsana New" w:eastAsia="Calibri" w:hAnsi="Angsana New"/>
          <w:spacing w:val="-6"/>
          <w:sz w:val="32"/>
          <w:szCs w:val="32"/>
          <w:cs/>
        </w:rPr>
        <w:t>เงินลงทุนในหลักทรัพย์เพื่อค้า ประกอบด้วยรายการดังต่อไปนี้</w:t>
      </w:r>
    </w:p>
    <w:p w:rsidR="002D75DC" w:rsidRPr="0056753C" w:rsidRDefault="002D75DC" w:rsidP="00BC34EC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147"/>
        <w:jc w:val="right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(</w:t>
      </w:r>
      <w:r w:rsidRPr="0056753C">
        <w:rPr>
          <w:rFonts w:ascii="Angsana New" w:hAnsi="Angsana New"/>
          <w:sz w:val="32"/>
          <w:szCs w:val="32"/>
          <w:cs/>
        </w:rPr>
        <w:t>หน่วย: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บาท</w:t>
      </w:r>
      <w:r w:rsidRPr="0056753C">
        <w:rPr>
          <w:rFonts w:ascii="Angsana New" w:hAnsi="Angsana New"/>
          <w:sz w:val="32"/>
          <w:szCs w:val="3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810"/>
        <w:gridCol w:w="540"/>
        <w:gridCol w:w="1575"/>
        <w:gridCol w:w="1575"/>
      </w:tblGrid>
      <w:tr w:rsidR="001951D7" w:rsidRPr="0056753C" w:rsidTr="001951D7">
        <w:trPr>
          <w:trHeight w:val="85"/>
        </w:trPr>
        <w:tc>
          <w:tcPr>
            <w:tcW w:w="4752" w:type="dxa"/>
            <w:vAlign w:val="bottom"/>
          </w:tcPr>
          <w:p w:rsidR="001951D7" w:rsidRPr="0056753C" w:rsidRDefault="001951D7" w:rsidP="001951D7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:rsidR="001951D7" w:rsidRPr="0056753C" w:rsidRDefault="001951D7" w:rsidP="001951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40" w:type="dxa"/>
            <w:vAlign w:val="bottom"/>
          </w:tcPr>
          <w:p w:rsidR="001951D7" w:rsidRPr="0056753C" w:rsidRDefault="001951D7" w:rsidP="001951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51D7" w:rsidRPr="0056753C" w:rsidTr="001951D7">
        <w:trPr>
          <w:trHeight w:val="85"/>
        </w:trPr>
        <w:tc>
          <w:tcPr>
            <w:tcW w:w="4752" w:type="dxa"/>
            <w:vAlign w:val="bottom"/>
          </w:tcPr>
          <w:p w:rsidR="001951D7" w:rsidRPr="0056753C" w:rsidRDefault="001951D7" w:rsidP="001951D7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หน่วยลงทุนของกองทุนเปิดในประเทศ - ราคาทุน</w:t>
            </w:r>
          </w:p>
        </w:tc>
        <w:tc>
          <w:tcPr>
            <w:tcW w:w="810" w:type="dxa"/>
            <w:vAlign w:val="bottom"/>
          </w:tcPr>
          <w:p w:rsidR="001951D7" w:rsidRPr="0056753C" w:rsidRDefault="001951D7" w:rsidP="001951D7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  <w:vAlign w:val="bottom"/>
          </w:tcPr>
          <w:p w:rsidR="001951D7" w:rsidRPr="0056753C" w:rsidRDefault="001951D7" w:rsidP="001951D7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5,595,022,042</w:t>
            </w: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4,810,438,180</w:t>
            </w:r>
          </w:p>
        </w:tc>
      </w:tr>
      <w:tr w:rsidR="001951D7" w:rsidRPr="0056753C" w:rsidTr="001951D7">
        <w:trPr>
          <w:trHeight w:val="85"/>
        </w:trPr>
        <w:tc>
          <w:tcPr>
            <w:tcW w:w="4752" w:type="dxa"/>
            <w:vAlign w:val="bottom"/>
          </w:tcPr>
          <w:p w:rsidR="001951D7" w:rsidRPr="0056753C" w:rsidRDefault="001951D7" w:rsidP="001951D7">
            <w:pPr>
              <w:ind w:left="504" w:hanging="5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</w:t>
            </w:r>
          </w:p>
        </w:tc>
        <w:tc>
          <w:tcPr>
            <w:tcW w:w="810" w:type="dxa"/>
            <w:vAlign w:val="bottom"/>
          </w:tcPr>
          <w:p w:rsidR="001951D7" w:rsidRPr="0056753C" w:rsidRDefault="001951D7" w:rsidP="001951D7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  <w:vAlign w:val="bottom"/>
          </w:tcPr>
          <w:p w:rsidR="001951D7" w:rsidRPr="0056753C" w:rsidRDefault="001951D7" w:rsidP="001951D7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30,047,236</w:t>
            </w: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pBdr>
                <w:bottom w:val="sing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26,988,644</w:t>
            </w:r>
          </w:p>
        </w:tc>
      </w:tr>
      <w:tr w:rsidR="001951D7" w:rsidRPr="0056753C" w:rsidTr="001951D7">
        <w:trPr>
          <w:trHeight w:val="85"/>
        </w:trPr>
        <w:tc>
          <w:tcPr>
            <w:tcW w:w="4752" w:type="dxa"/>
            <w:vAlign w:val="bottom"/>
          </w:tcPr>
          <w:p w:rsidR="001951D7" w:rsidRPr="0056753C" w:rsidRDefault="001951D7" w:rsidP="001951D7">
            <w:pPr>
              <w:tabs>
                <w:tab w:val="left" w:pos="450"/>
                <w:tab w:val="left" w:pos="1440"/>
              </w:tabs>
              <w:ind w:left="162" w:right="-180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เงินลงทุนชั่วคราวในหลักทรัพย์เพื่อค้า </w:t>
            </w:r>
            <w:r w:rsidRPr="0056753C">
              <w:rPr>
                <w:rFonts w:ascii="Angsana New" w:hAnsi="Angsana New"/>
                <w:spacing w:val="-2"/>
                <w:sz w:val="32"/>
                <w:szCs w:val="32"/>
              </w:rPr>
              <w:t xml:space="preserve">- </w:t>
            </w:r>
            <w:r w:rsidRPr="0056753C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:rsidR="001951D7" w:rsidRPr="0056753C" w:rsidRDefault="001951D7" w:rsidP="001951D7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  <w:vAlign w:val="bottom"/>
          </w:tcPr>
          <w:p w:rsidR="001951D7" w:rsidRPr="0056753C" w:rsidRDefault="001951D7" w:rsidP="001951D7">
            <w:pPr>
              <w:tabs>
                <w:tab w:val="decimal" w:pos="1201"/>
              </w:tabs>
              <w:ind w:left="-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pBdr>
                <w:bottom w:val="doub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5,625,069,278</w:t>
            </w:r>
          </w:p>
        </w:tc>
        <w:tc>
          <w:tcPr>
            <w:tcW w:w="1575" w:type="dxa"/>
            <w:vAlign w:val="bottom"/>
          </w:tcPr>
          <w:p w:rsidR="001951D7" w:rsidRPr="0056753C" w:rsidRDefault="001951D7" w:rsidP="001951D7">
            <w:pPr>
              <w:pBdr>
                <w:bottom w:val="double" w:sz="4" w:space="1" w:color="auto"/>
              </w:pBdr>
              <w:tabs>
                <w:tab w:val="decimal" w:pos="12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4,837,426,824</w:t>
            </w:r>
          </w:p>
        </w:tc>
      </w:tr>
    </w:tbl>
    <w:p w:rsidR="0026588C" w:rsidRPr="0056753C" w:rsidRDefault="00977C70" w:rsidP="0026588C">
      <w:pPr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ผลจากการนำมาตรฐานการรายงานทางการเงินกลุ่มเครื่องมือทางการเงินมาปฏิบัติในปี </w:t>
      </w:r>
      <w:r>
        <w:rPr>
          <w:rFonts w:ascii="Angsana New" w:eastAsia="Calibri" w:hAnsi="Angsana New"/>
          <w:sz w:val="32"/>
          <w:szCs w:val="32"/>
        </w:rPr>
        <w:t xml:space="preserve">2563 </w:t>
      </w:r>
      <w:r w:rsidR="0026588C" w:rsidRPr="0056753C">
        <w:rPr>
          <w:rFonts w:ascii="Angsana New" w:eastAsia="Calibri" w:hAnsi="Angsana New"/>
          <w:sz w:val="32"/>
          <w:szCs w:val="32"/>
          <w:cs/>
        </w:rPr>
        <w:t>เงินลงทุนชั่วคราว</w:t>
      </w:r>
      <w:r>
        <w:rPr>
          <w:rFonts w:ascii="Angsana New" w:eastAsia="Calibri" w:hAnsi="Angsana New" w:hint="cs"/>
          <w:sz w:val="32"/>
          <w:szCs w:val="32"/>
          <w:cs/>
        </w:rPr>
        <w:t xml:space="preserve">นี้ </w:t>
      </w:r>
      <w:r w:rsidR="0026588C" w:rsidRPr="0056753C">
        <w:rPr>
          <w:rFonts w:ascii="Angsana New" w:eastAsia="Calibri" w:hAnsi="Angsana New" w:hint="cs"/>
          <w:sz w:val="32"/>
          <w:szCs w:val="32"/>
          <w:cs/>
        </w:rPr>
        <w:t>ได</w:t>
      </w:r>
      <w:r>
        <w:rPr>
          <w:rFonts w:ascii="Angsana New" w:eastAsia="Calibri" w:hAnsi="Angsana New" w:hint="cs"/>
          <w:sz w:val="32"/>
          <w:szCs w:val="32"/>
          <w:cs/>
        </w:rPr>
        <w:t>้ถูก</w:t>
      </w:r>
      <w:r w:rsidR="0026588C" w:rsidRPr="0056753C">
        <w:rPr>
          <w:rFonts w:ascii="Angsana New" w:eastAsia="Calibri" w:hAnsi="Angsana New" w:hint="cs"/>
          <w:sz w:val="32"/>
          <w:szCs w:val="32"/>
          <w:cs/>
        </w:rPr>
        <w:t>จัดประเภทใหม่</w:t>
      </w:r>
      <w:r>
        <w:rPr>
          <w:rFonts w:ascii="Angsana New" w:eastAsia="Calibri" w:hAnsi="Angsana New" w:hint="cs"/>
          <w:sz w:val="32"/>
          <w:szCs w:val="32"/>
          <w:cs/>
        </w:rPr>
        <w:t>โดยแสดงไว้ในงบแสดงฐานะการเงินภายใต้หัวข้อสินทรัพย์ทางการเงิน</w:t>
      </w:r>
      <w:r w:rsidR="0026588C" w:rsidRPr="0056753C">
        <w:rPr>
          <w:rFonts w:ascii="Angsana New" w:eastAsia="Calibri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C3783">
        <w:rPr>
          <w:rFonts w:ascii="Angsana New" w:eastAsia="Calibri" w:hAnsi="Angsana New"/>
          <w:sz w:val="32"/>
          <w:szCs w:val="32"/>
        </w:rPr>
        <w:t>12</w:t>
      </w:r>
    </w:p>
    <w:p w:rsidR="001951D7" w:rsidRPr="0056753C" w:rsidRDefault="001951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7501F0" w:rsidRPr="0056753C" w:rsidRDefault="00F53CBD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270EA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7501F0" w:rsidRPr="0056753C">
        <w:rPr>
          <w:rFonts w:ascii="Angsana New" w:hAnsi="Angsana New"/>
          <w:b/>
          <w:bCs/>
          <w:sz w:val="32"/>
          <w:szCs w:val="32"/>
        </w:rPr>
        <w:tab/>
      </w:r>
      <w:r w:rsidR="007501F0" w:rsidRPr="0056753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85"/>
        <w:gridCol w:w="1485"/>
        <w:gridCol w:w="1485"/>
        <w:gridCol w:w="1485"/>
      </w:tblGrid>
      <w:tr w:rsidR="007501F0" w:rsidRPr="0056753C" w:rsidTr="001439FB">
        <w:trPr>
          <w:tblHeader/>
        </w:trPr>
        <w:tc>
          <w:tcPr>
            <w:tcW w:w="3582" w:type="dxa"/>
            <w:vAlign w:val="bottom"/>
          </w:tcPr>
          <w:p w:rsidR="007501F0" w:rsidRPr="0056753C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:rsidR="007501F0" w:rsidRPr="0056753C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56753C" w:rsidRDefault="007501F0" w:rsidP="001439FB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1F0" w:rsidRPr="0056753C" w:rsidTr="001439FB">
        <w:trPr>
          <w:tblHeader/>
        </w:trPr>
        <w:tc>
          <w:tcPr>
            <w:tcW w:w="3582" w:type="dxa"/>
            <w:vAlign w:val="bottom"/>
          </w:tcPr>
          <w:p w:rsidR="007501F0" w:rsidRPr="0056753C" w:rsidRDefault="007501F0" w:rsidP="001439FB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7501F0" w:rsidRPr="0056753C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7501F0" w:rsidRPr="0056753C" w:rsidRDefault="007501F0" w:rsidP="001439FB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55E" w:rsidRPr="0056753C" w:rsidTr="001439FB">
        <w:trPr>
          <w:tblHeader/>
        </w:trPr>
        <w:tc>
          <w:tcPr>
            <w:tcW w:w="3582" w:type="dxa"/>
            <w:vAlign w:val="bottom"/>
          </w:tcPr>
          <w:p w:rsidR="00C8755E" w:rsidRPr="0056753C" w:rsidRDefault="00C8755E" w:rsidP="00C8755E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C8755E" w:rsidRPr="0056753C" w:rsidRDefault="001249FC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C8755E" w:rsidRPr="0056753C" w:rsidRDefault="005E5762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C8755E" w:rsidRPr="0056753C" w:rsidRDefault="001249FC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C8755E" w:rsidRPr="0056753C" w:rsidRDefault="005E5762" w:rsidP="00C875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8755E" w:rsidRPr="0056753C" w:rsidTr="001439FB">
        <w:tc>
          <w:tcPr>
            <w:tcW w:w="3582" w:type="dxa"/>
            <w:vAlign w:val="bottom"/>
          </w:tcPr>
          <w:p w:rsidR="00C8755E" w:rsidRPr="0056753C" w:rsidRDefault="00C8755E" w:rsidP="00C8755E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6753C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C8755E" w:rsidRPr="0056753C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56753C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56753C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C8755E" w:rsidRPr="0056753C" w:rsidRDefault="00C8755E" w:rsidP="00C8755E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84B23" w:rsidRPr="0056753C" w:rsidTr="001439FB">
        <w:tc>
          <w:tcPr>
            <w:tcW w:w="3582" w:type="dxa"/>
            <w:vAlign w:val="bottom"/>
          </w:tcPr>
          <w:p w:rsidR="00484B23" w:rsidRPr="0056753C" w:rsidRDefault="00484B23" w:rsidP="00484B23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484B23" w:rsidRPr="0056753C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56753C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56753C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484B23" w:rsidRPr="0056753C" w:rsidRDefault="00484B23" w:rsidP="00484B23">
            <w:pPr>
              <w:tabs>
                <w:tab w:val="decimal" w:pos="1002"/>
              </w:tabs>
              <w:spacing w:before="100" w:beforeAutospacing="1" w:after="100" w:afterAutospacing="1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120,648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206,810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92,837,399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88</w:t>
            </w:r>
            <w:r w:rsidRPr="0056753C">
              <w:rPr>
                <w:rFonts w:ascii="Angsana New" w:hAnsi="Angsana New"/>
                <w:sz w:val="32"/>
                <w:szCs w:val="32"/>
              </w:rPr>
              <w:t>1,794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120,648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206,810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92,837,399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88</w:t>
            </w:r>
            <w:r w:rsidRPr="0056753C">
              <w:rPr>
                <w:rFonts w:ascii="Angsana New" w:hAnsi="Angsana New"/>
                <w:sz w:val="32"/>
                <w:szCs w:val="32"/>
              </w:rPr>
              <w:t>1,794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20" w:beforeAutospacing="1" w:after="100" w:afterAutospacing="1"/>
              <w:ind w:right="-45"/>
              <w:jc w:val="thaiDistribute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ลูกหนี้การค้า</w:t>
            </w:r>
            <w:r w:rsidRPr="0056753C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 xml:space="preserve"> - </w:t>
            </w:r>
            <w:r w:rsidRPr="0056753C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61,699,996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62,908,026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44,544,12</w:t>
            </w:r>
            <w:r w:rsidR="000D738B" w:rsidRPr="005675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56753C">
              <w:rPr>
                <w:rFonts w:ascii="Angsana New" w:hAnsi="Angsana New"/>
                <w:sz w:val="32"/>
                <w:szCs w:val="32"/>
              </w:rPr>
              <w:t>76,390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90"/>
              <w:jc w:val="thaiDistribute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10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61,699,996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62,908,026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44,544,12</w:t>
            </w:r>
            <w:r w:rsidR="000D738B" w:rsidRPr="005675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56753C">
              <w:rPr>
                <w:rFonts w:ascii="Angsana New" w:hAnsi="Angsana New"/>
                <w:sz w:val="32"/>
                <w:szCs w:val="32"/>
              </w:rPr>
              <w:t>76,390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61,820,644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63,114,836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137,381,52</w:t>
            </w:r>
            <w:r w:rsidR="000D738B" w:rsidRPr="0056753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160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75</w:t>
            </w:r>
            <w:r w:rsidRPr="0056753C">
              <w:rPr>
                <w:rFonts w:ascii="Angsana New" w:hAnsi="Angsana New"/>
                <w:sz w:val="32"/>
                <w:szCs w:val="32"/>
              </w:rPr>
              <w:t>8,184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tabs>
                <w:tab w:val="left" w:pos="162"/>
              </w:tabs>
              <w:spacing w:before="120" w:beforeAutospacing="1" w:after="100" w:afterAutospacing="1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1,788,065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4,647,365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22,571,098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89</w:t>
            </w:r>
            <w:r w:rsidRPr="0056753C">
              <w:rPr>
                <w:rFonts w:ascii="Angsana New" w:hAnsi="Angsana New"/>
                <w:sz w:val="32"/>
                <w:szCs w:val="32"/>
              </w:rPr>
              <w:t>0,374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7,772,669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10,516,343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6,963,000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486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420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ดอกเบี้ยเงินฝากค้างรับ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6,923,829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58,796,443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6,923,829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58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796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443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31,695,008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20,770,159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22,968,273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19,493,447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48,17</w:t>
            </w:r>
            <w:r w:rsidR="000D738B" w:rsidRPr="0056753C">
              <w:rPr>
                <w:rFonts w:ascii="Angsana New" w:hAnsi="Angsana New"/>
                <w:sz w:val="32"/>
                <w:szCs w:val="32"/>
              </w:rPr>
              <w:t>9</w:t>
            </w:r>
            <w:r w:rsidRPr="0056753C">
              <w:rPr>
                <w:rFonts w:ascii="Angsana New" w:hAnsi="Angsana New"/>
                <w:sz w:val="32"/>
                <w:szCs w:val="32"/>
              </w:rPr>
              <w:t>,571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94,730,310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59,426,200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115,666,684</w:t>
            </w:r>
          </w:p>
        </w:tc>
      </w:tr>
      <w:tr w:rsidR="005E7857" w:rsidRPr="0056753C" w:rsidTr="001439FB">
        <w:tc>
          <w:tcPr>
            <w:tcW w:w="3582" w:type="dxa"/>
            <w:vAlign w:val="bottom"/>
          </w:tcPr>
          <w:p w:rsidR="005E7857" w:rsidRPr="0056753C" w:rsidRDefault="005E7857" w:rsidP="005E7857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doub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110,000,215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doub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157,845,146</w:t>
            </w:r>
          </w:p>
        </w:tc>
        <w:tc>
          <w:tcPr>
            <w:tcW w:w="1485" w:type="dxa"/>
            <w:vAlign w:val="bottom"/>
          </w:tcPr>
          <w:p w:rsidR="005E7857" w:rsidRPr="0056753C" w:rsidRDefault="00311E1B" w:rsidP="00240484">
            <w:pPr>
              <w:pBdr>
                <w:bottom w:val="doub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196,807,72</w:t>
            </w:r>
            <w:r w:rsidR="000D738B" w:rsidRPr="0056753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5" w:type="dxa"/>
            <w:vAlign w:val="bottom"/>
          </w:tcPr>
          <w:p w:rsidR="005E7857" w:rsidRPr="0056753C" w:rsidRDefault="005E7857" w:rsidP="00240484">
            <w:pPr>
              <w:pBdr>
                <w:bottom w:val="doub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276,424,868</w:t>
            </w:r>
          </w:p>
        </w:tc>
      </w:tr>
    </w:tbl>
    <w:p w:rsidR="001439FB" w:rsidRPr="0056753C" w:rsidRDefault="001439FB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439FB" w:rsidRPr="0056753C" w:rsidRDefault="001439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2617D0" w:rsidRPr="0056753C" w:rsidRDefault="00F53CBD" w:rsidP="00BC34EC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44935" w:rsidRPr="0056753C">
        <w:rPr>
          <w:rFonts w:ascii="Angsana New" w:hAnsi="Angsana New"/>
          <w:b/>
          <w:bCs/>
          <w:sz w:val="32"/>
          <w:szCs w:val="32"/>
        </w:rPr>
        <w:t>.</w:t>
      </w:r>
      <w:r w:rsidR="00F44935" w:rsidRPr="0056753C">
        <w:rPr>
          <w:rFonts w:ascii="Angsana New" w:hAnsi="Angsana New"/>
          <w:b/>
          <w:bCs/>
          <w:sz w:val="32"/>
          <w:szCs w:val="32"/>
        </w:rPr>
        <w:tab/>
      </w:r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85"/>
        <w:gridCol w:w="1485"/>
        <w:gridCol w:w="1485"/>
        <w:gridCol w:w="1485"/>
      </w:tblGrid>
      <w:tr w:rsidR="00BC34EC" w:rsidRPr="0056753C" w:rsidTr="00E32035">
        <w:trPr>
          <w:tblHeader/>
        </w:trPr>
        <w:tc>
          <w:tcPr>
            <w:tcW w:w="3582" w:type="dxa"/>
            <w:vAlign w:val="bottom"/>
          </w:tcPr>
          <w:p w:rsidR="00BC34EC" w:rsidRPr="0056753C" w:rsidRDefault="00BC34EC" w:rsidP="00BC34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:rsidR="00BC34EC" w:rsidRPr="0056753C" w:rsidRDefault="00BC34EC" w:rsidP="00BC34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BC34EC" w:rsidRPr="0056753C" w:rsidRDefault="00BC34EC" w:rsidP="00BC34EC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34EC" w:rsidRPr="0056753C" w:rsidTr="00E32035">
        <w:trPr>
          <w:tblHeader/>
        </w:trPr>
        <w:tc>
          <w:tcPr>
            <w:tcW w:w="3582" w:type="dxa"/>
            <w:vAlign w:val="bottom"/>
          </w:tcPr>
          <w:p w:rsidR="00BC34EC" w:rsidRPr="0056753C" w:rsidRDefault="00BC34EC" w:rsidP="00BC34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BC34EC" w:rsidRPr="0056753C" w:rsidRDefault="00BC34EC" w:rsidP="00BC34EC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BC34EC" w:rsidRPr="0056753C" w:rsidRDefault="00BC34EC" w:rsidP="00BC34EC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34EC" w:rsidRPr="0056753C" w:rsidTr="00E32035">
        <w:trPr>
          <w:tblHeader/>
        </w:trPr>
        <w:tc>
          <w:tcPr>
            <w:tcW w:w="3582" w:type="dxa"/>
            <w:vAlign w:val="bottom"/>
          </w:tcPr>
          <w:p w:rsidR="00BC34EC" w:rsidRPr="0056753C" w:rsidRDefault="00BC34EC" w:rsidP="00BC34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C34EC" w:rsidRPr="0056753C" w:rsidTr="00E32035">
        <w:tc>
          <w:tcPr>
            <w:tcW w:w="3582" w:type="dxa"/>
            <w:vAlign w:val="bottom"/>
          </w:tcPr>
          <w:p w:rsidR="00BC34EC" w:rsidRPr="0056753C" w:rsidRDefault="00BC34EC" w:rsidP="00BC34E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85" w:type="dxa"/>
            <w:vAlign w:val="bottom"/>
          </w:tcPr>
          <w:p w:rsidR="00BC34EC" w:rsidRPr="0056753C" w:rsidRDefault="0062276A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235,</w:t>
            </w:r>
            <w:r w:rsidR="00FA6F05" w:rsidRPr="0056753C">
              <w:rPr>
                <w:rFonts w:ascii="Angsana New" w:hAnsi="Angsana New"/>
                <w:sz w:val="32"/>
                <w:szCs w:val="32"/>
              </w:rPr>
              <w:t>650,579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226,873,972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207,049,549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189,659,884</w:t>
            </w:r>
          </w:p>
        </w:tc>
      </w:tr>
      <w:tr w:rsidR="00BC34EC" w:rsidRPr="0056753C" w:rsidTr="00E32035">
        <w:tc>
          <w:tcPr>
            <w:tcW w:w="3582" w:type="dxa"/>
            <w:vAlign w:val="bottom"/>
          </w:tcPr>
          <w:p w:rsidR="00BC34EC" w:rsidRPr="0056753C" w:rsidRDefault="00BC34EC" w:rsidP="00BC34E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59,306,179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41,978,234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56,157,986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36,344,360</w:t>
            </w:r>
          </w:p>
        </w:tc>
      </w:tr>
      <w:tr w:rsidR="00BC34EC" w:rsidRPr="0056753C" w:rsidTr="00E32035">
        <w:tc>
          <w:tcPr>
            <w:tcW w:w="3582" w:type="dxa"/>
            <w:vAlign w:val="bottom"/>
          </w:tcPr>
          <w:p w:rsidR="00BC34EC" w:rsidRPr="0056753C" w:rsidRDefault="00BC34EC" w:rsidP="00BC34E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วัสดุอุปกรณ์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C34EC" w:rsidRPr="0056753C" w:rsidRDefault="00BC34EC" w:rsidP="00BC34EC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123,207,281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BC34EC" w:rsidRPr="0056753C" w:rsidRDefault="00BC34EC" w:rsidP="00BC34EC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89,245,873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115,170,684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pBdr>
                <w:bottom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83,859,500</w:t>
            </w:r>
          </w:p>
        </w:tc>
      </w:tr>
      <w:tr w:rsidR="00BC34EC" w:rsidRPr="0056753C" w:rsidTr="00E32035">
        <w:tc>
          <w:tcPr>
            <w:tcW w:w="3582" w:type="dxa"/>
            <w:vAlign w:val="bottom"/>
          </w:tcPr>
          <w:p w:rsidR="00BC34EC" w:rsidRPr="0056753C" w:rsidRDefault="00BC34EC" w:rsidP="00BC34E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BC34EC" w:rsidRPr="0056753C" w:rsidRDefault="00844E49" w:rsidP="00BC34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418,164,039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358,098,079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378,378,219</w:t>
            </w:r>
          </w:p>
        </w:tc>
        <w:tc>
          <w:tcPr>
            <w:tcW w:w="1485" w:type="dxa"/>
            <w:vAlign w:val="bottom"/>
          </w:tcPr>
          <w:p w:rsidR="00BC34EC" w:rsidRPr="0056753C" w:rsidRDefault="00BC34EC" w:rsidP="00BC34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before="100" w:beforeAutospacing="1" w:after="100" w:afterAutospacing="1"/>
              <w:jc w:val="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309,863,744</w:t>
            </w:r>
          </w:p>
        </w:tc>
      </w:tr>
    </w:tbl>
    <w:p w:rsidR="00DC4125" w:rsidRPr="0056753C" w:rsidRDefault="00DC4125" w:rsidP="00BC34EC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12.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p w:rsidR="00DC4125" w:rsidRPr="0056753C" w:rsidRDefault="00DC4125" w:rsidP="00BC34EC">
      <w:pPr>
        <w:tabs>
          <w:tab w:val="left" w:pos="900"/>
          <w:tab w:val="left" w:pos="1440"/>
        </w:tabs>
        <w:spacing w:before="120" w:after="24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C4084" w:rsidRPr="0056753C">
        <w:rPr>
          <w:rFonts w:ascii="Angsana New" w:hAnsi="Angsana New"/>
          <w:sz w:val="32"/>
          <w:szCs w:val="32"/>
        </w:rPr>
        <w:t xml:space="preserve">31 </w:t>
      </w:r>
      <w:r w:rsidR="00EC4084"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>สินทรัพย์ทางการเงินอื่นประกอบด้วยรายการดังต่อไปนี้</w:t>
      </w: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"/>
        <w:gridCol w:w="1345"/>
        <w:gridCol w:w="1598"/>
      </w:tblGrid>
      <w:tr w:rsidR="00DC4125" w:rsidRPr="0056753C" w:rsidTr="00DC4125">
        <w:trPr>
          <w:tblHeader/>
        </w:trPr>
        <w:tc>
          <w:tcPr>
            <w:tcW w:w="6030" w:type="dxa"/>
            <w:vAlign w:val="bottom"/>
          </w:tcPr>
          <w:p w:rsidR="00DC4125" w:rsidRPr="0056753C" w:rsidRDefault="00DC4125" w:rsidP="00BC34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3"/>
            <w:vAlign w:val="bottom"/>
          </w:tcPr>
          <w:p w:rsidR="00DC4125" w:rsidRPr="0056753C" w:rsidRDefault="00DC4125" w:rsidP="00BC34EC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125" w:rsidRPr="0056753C" w:rsidTr="00DC4125">
        <w:trPr>
          <w:tblHeader/>
        </w:trPr>
        <w:tc>
          <w:tcPr>
            <w:tcW w:w="6030" w:type="dxa"/>
            <w:vAlign w:val="bottom"/>
          </w:tcPr>
          <w:p w:rsidR="00DC4125" w:rsidRPr="0056753C" w:rsidRDefault="00DC4125" w:rsidP="00BC34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gridSpan w:val="2"/>
            <w:vAlign w:val="bottom"/>
          </w:tcPr>
          <w:p w:rsidR="00DC4125" w:rsidRPr="0056753C" w:rsidRDefault="00DC4125" w:rsidP="00BC3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8" w:type="dxa"/>
            <w:vAlign w:val="bottom"/>
          </w:tcPr>
          <w:p w:rsidR="00DC4125" w:rsidRPr="0056753C" w:rsidRDefault="00DC4125" w:rsidP="00BC34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2EEF" w:rsidRPr="0056753C" w:rsidTr="00972DBB">
        <w:tc>
          <w:tcPr>
            <w:tcW w:w="6030" w:type="dxa"/>
          </w:tcPr>
          <w:p w:rsidR="005C2EEF" w:rsidRPr="0056753C" w:rsidRDefault="0026588C" w:rsidP="00BC34EC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6" w:name="_Hlk62739880"/>
            <w:r w:rsidRPr="0056753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="0058600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="005C2EEF" w:rsidRPr="0056753C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  <w:bookmarkEnd w:id="6"/>
          </w:p>
        </w:tc>
        <w:tc>
          <w:tcPr>
            <w:tcW w:w="1597" w:type="dxa"/>
            <w:gridSpan w:val="2"/>
            <w:vAlign w:val="bottom"/>
          </w:tcPr>
          <w:p w:rsidR="005C2EEF" w:rsidRPr="0056753C" w:rsidRDefault="005C2EEF" w:rsidP="00BC34EC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5C2EEF" w:rsidRPr="0056753C" w:rsidRDefault="005C2EEF" w:rsidP="00BC34EC">
            <w:pPr>
              <w:tabs>
                <w:tab w:val="decimal" w:pos="12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2EEF" w:rsidRPr="0056753C" w:rsidTr="00DC4125">
        <w:tc>
          <w:tcPr>
            <w:tcW w:w="6030" w:type="dxa"/>
            <w:vAlign w:val="bottom"/>
          </w:tcPr>
          <w:p w:rsidR="005C2EEF" w:rsidRPr="0056753C" w:rsidRDefault="005C2EEF" w:rsidP="00BC34EC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97" w:type="dxa"/>
            <w:gridSpan w:val="2"/>
            <w:vAlign w:val="bottom"/>
          </w:tcPr>
          <w:p w:rsidR="005C2EEF" w:rsidRPr="0056753C" w:rsidRDefault="00311E1B" w:rsidP="00BC34EC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98" w:type="dxa"/>
            <w:vAlign w:val="bottom"/>
          </w:tcPr>
          <w:p w:rsidR="005C2EEF" w:rsidRPr="0056753C" w:rsidRDefault="00311E1B" w:rsidP="00BC34EC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854E9" w:rsidRPr="0056753C" w:rsidTr="00DC4125">
        <w:tc>
          <w:tcPr>
            <w:tcW w:w="6030" w:type="dxa"/>
            <w:vAlign w:val="bottom"/>
          </w:tcPr>
          <w:p w:rsidR="005854E9" w:rsidRPr="0056753C" w:rsidRDefault="005854E9" w:rsidP="00BC34EC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="0058600F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>อื่น</w:t>
            </w:r>
            <w:r w:rsidRPr="0056753C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ที่วัดมูลค่าด้วยมูลค่ายุติธรรม</w:t>
            </w:r>
            <w:r w:rsidR="0058600F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 xml:space="preserve">                                  </w:t>
            </w:r>
            <w:r w:rsidRPr="0056753C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597" w:type="dxa"/>
            <w:gridSpan w:val="2"/>
            <w:vAlign w:val="bottom"/>
          </w:tcPr>
          <w:p w:rsidR="005854E9" w:rsidRPr="0056753C" w:rsidRDefault="005854E9" w:rsidP="00BC34EC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5854E9" w:rsidRPr="0056753C" w:rsidRDefault="005854E9" w:rsidP="00BC34EC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2EEF" w:rsidRPr="0056753C" w:rsidTr="00DC4125">
        <w:tc>
          <w:tcPr>
            <w:tcW w:w="6030" w:type="dxa"/>
            <w:vAlign w:val="bottom"/>
          </w:tcPr>
          <w:p w:rsidR="005C2EEF" w:rsidRPr="0056753C" w:rsidRDefault="005C2EEF" w:rsidP="00BC34E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เงินลงทุนในตราสารหนี้ </w:t>
            </w:r>
          </w:p>
        </w:tc>
        <w:tc>
          <w:tcPr>
            <w:tcW w:w="1597" w:type="dxa"/>
            <w:gridSpan w:val="2"/>
            <w:vAlign w:val="bottom"/>
          </w:tcPr>
          <w:p w:rsidR="005C2EEF" w:rsidRPr="0056753C" w:rsidRDefault="0062276A" w:rsidP="00BC34EC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7,967,145</w:t>
            </w:r>
          </w:p>
        </w:tc>
        <w:tc>
          <w:tcPr>
            <w:tcW w:w="1598" w:type="dxa"/>
            <w:vAlign w:val="bottom"/>
          </w:tcPr>
          <w:p w:rsidR="005C2EEF" w:rsidRPr="0056753C" w:rsidRDefault="0062276A" w:rsidP="00BC34EC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7,069,429</w:t>
            </w:r>
          </w:p>
        </w:tc>
      </w:tr>
      <w:tr w:rsidR="005C2EEF" w:rsidRPr="0056753C" w:rsidTr="00DC4125">
        <w:tc>
          <w:tcPr>
            <w:tcW w:w="6030" w:type="dxa"/>
            <w:vAlign w:val="bottom"/>
          </w:tcPr>
          <w:p w:rsidR="005C2EEF" w:rsidRPr="0056753C" w:rsidRDefault="005C2EEF" w:rsidP="00BC34E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ตราสารอนุพันธ์ - สัญญาซื้อขายเงินตราต่างประเทศ</w:t>
            </w:r>
          </w:p>
        </w:tc>
        <w:tc>
          <w:tcPr>
            <w:tcW w:w="1597" w:type="dxa"/>
            <w:gridSpan w:val="2"/>
            <w:vAlign w:val="bottom"/>
          </w:tcPr>
          <w:p w:rsidR="005C2EEF" w:rsidRPr="0056753C" w:rsidRDefault="00311E1B" w:rsidP="00BC34EC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12,315</w:t>
            </w:r>
          </w:p>
        </w:tc>
        <w:tc>
          <w:tcPr>
            <w:tcW w:w="1598" w:type="dxa"/>
            <w:vAlign w:val="bottom"/>
          </w:tcPr>
          <w:p w:rsidR="005C2EEF" w:rsidRPr="0056753C" w:rsidRDefault="00311E1B" w:rsidP="00BC34EC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12,315</w:t>
            </w:r>
          </w:p>
        </w:tc>
      </w:tr>
      <w:tr w:rsidR="0055584F" w:rsidRPr="0056753C" w:rsidTr="00DC4125">
        <w:tc>
          <w:tcPr>
            <w:tcW w:w="6030" w:type="dxa"/>
            <w:vAlign w:val="bottom"/>
          </w:tcPr>
          <w:p w:rsidR="0055584F" w:rsidRPr="0056753C" w:rsidRDefault="0055584F" w:rsidP="00BC34E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</w:t>
            </w:r>
            <w:r w:rsidR="0092351C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597" w:type="dxa"/>
            <w:gridSpan w:val="2"/>
            <w:vAlign w:val="bottom"/>
          </w:tcPr>
          <w:p w:rsidR="0055584F" w:rsidRPr="0056753C" w:rsidRDefault="0062276A" w:rsidP="00BC34EC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</w:t>
            </w:r>
            <w:r w:rsidR="002C60CA" w:rsidRPr="0056753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20694A" w:rsidRPr="0056753C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2C60CA" w:rsidRPr="0056753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56753C">
              <w:rPr>
                <w:rFonts w:ascii="Angsana New" w:hAnsi="Angsana New"/>
                <w:sz w:val="32"/>
                <w:szCs w:val="32"/>
              </w:rPr>
              <w:t>,460</w:t>
            </w:r>
          </w:p>
        </w:tc>
        <w:tc>
          <w:tcPr>
            <w:tcW w:w="1598" w:type="dxa"/>
            <w:vAlign w:val="bottom"/>
          </w:tcPr>
          <w:p w:rsidR="0055584F" w:rsidRPr="0056753C" w:rsidRDefault="0062276A" w:rsidP="00BC34EC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7,081,744</w:t>
            </w:r>
          </w:p>
        </w:tc>
      </w:tr>
      <w:tr w:rsidR="00B81B28" w:rsidRPr="0056753C" w:rsidTr="00B81B28">
        <w:tc>
          <w:tcPr>
            <w:tcW w:w="6282" w:type="dxa"/>
            <w:gridSpan w:val="2"/>
            <w:vAlign w:val="bottom"/>
          </w:tcPr>
          <w:p w:rsidR="00B81B28" w:rsidRPr="0056753C" w:rsidRDefault="00B81B28" w:rsidP="00B81B28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753C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>ตราสารทุน</w:t>
            </w:r>
            <w:r w:rsidRPr="0056753C"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  <w:t>ที่วัดมูลค่าด้วยมูลค่ายุติธรรมผ่านกำไรหรือขาดทุน</w:t>
            </w:r>
            <w:r w:rsidRPr="0056753C">
              <w:rPr>
                <w:rFonts w:ascii="Angsana New" w:hAnsi="Angsana New" w:hint="cs"/>
                <w:spacing w:val="-6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345" w:type="dxa"/>
            <w:vAlign w:val="bottom"/>
          </w:tcPr>
          <w:p w:rsidR="00B81B28" w:rsidRPr="0056753C" w:rsidRDefault="00B81B28" w:rsidP="00B81B28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B81B28" w:rsidRPr="0056753C" w:rsidRDefault="00B81B28" w:rsidP="00B81B28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1B28" w:rsidRPr="0056753C" w:rsidTr="00B81B28">
        <w:tc>
          <w:tcPr>
            <w:tcW w:w="6030" w:type="dxa"/>
            <w:vAlign w:val="bottom"/>
          </w:tcPr>
          <w:p w:rsidR="00B81B28" w:rsidRPr="0056753C" w:rsidRDefault="00B81B28" w:rsidP="00B81B2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7" w:type="dxa"/>
            <w:gridSpan w:val="2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8" w:type="dxa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1B28" w:rsidRPr="0056753C" w:rsidTr="00B81B28">
        <w:tc>
          <w:tcPr>
            <w:tcW w:w="6030" w:type="dxa"/>
            <w:vAlign w:val="bottom"/>
          </w:tcPr>
          <w:p w:rsidR="00B81B28" w:rsidRPr="0056753C" w:rsidRDefault="00B81B28" w:rsidP="00B81B2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รวมตราสารทุน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ที่วัดมูลค่าด้วยมูลค่ายุติธรรมผ่านกำไรหรือขาดทุน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597" w:type="dxa"/>
            <w:gridSpan w:val="2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8" w:type="dxa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2EEF" w:rsidRPr="0056753C" w:rsidTr="00DC4125">
        <w:tc>
          <w:tcPr>
            <w:tcW w:w="6030" w:type="dxa"/>
            <w:vAlign w:val="bottom"/>
          </w:tcPr>
          <w:p w:rsidR="005C2EEF" w:rsidRPr="0056753C" w:rsidRDefault="005C2EEF" w:rsidP="00BC34E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55584F"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สินทรัพย์ทางการเงินอื่น</w:t>
            </w:r>
          </w:p>
        </w:tc>
        <w:tc>
          <w:tcPr>
            <w:tcW w:w="1597" w:type="dxa"/>
            <w:gridSpan w:val="2"/>
            <w:vAlign w:val="bottom"/>
          </w:tcPr>
          <w:p w:rsidR="005C2EEF" w:rsidRPr="0056753C" w:rsidRDefault="0062276A" w:rsidP="00BC34EC">
            <w:pPr>
              <w:pBdr>
                <w:bottom w:val="doub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7,979,46</w:t>
            </w:r>
            <w:r w:rsidR="000D0D17" w:rsidRPr="005675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98" w:type="dxa"/>
            <w:vAlign w:val="bottom"/>
          </w:tcPr>
          <w:p w:rsidR="005C2EEF" w:rsidRPr="0056753C" w:rsidRDefault="0062276A" w:rsidP="00BC34EC">
            <w:pPr>
              <w:pBdr>
                <w:bottom w:val="double" w:sz="4" w:space="1" w:color="auto"/>
              </w:pBd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7,081,745</w:t>
            </w:r>
          </w:p>
        </w:tc>
      </w:tr>
      <w:tr w:rsidR="0062276A" w:rsidRPr="0056753C" w:rsidTr="00DC4125">
        <w:tc>
          <w:tcPr>
            <w:tcW w:w="6030" w:type="dxa"/>
            <w:vAlign w:val="bottom"/>
          </w:tcPr>
          <w:p w:rsidR="0062276A" w:rsidRPr="0056753C" w:rsidRDefault="0062276A" w:rsidP="0062276A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gridSpan w:val="2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276A" w:rsidRPr="0056753C" w:rsidTr="00DC4125">
        <w:tc>
          <w:tcPr>
            <w:tcW w:w="6030" w:type="dxa"/>
            <w:vAlign w:val="bottom"/>
          </w:tcPr>
          <w:p w:rsidR="0062276A" w:rsidRPr="0056753C" w:rsidRDefault="0062276A" w:rsidP="0062276A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97" w:type="dxa"/>
            <w:gridSpan w:val="2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276A" w:rsidRPr="0056753C" w:rsidTr="00DC4125">
        <w:tc>
          <w:tcPr>
            <w:tcW w:w="6030" w:type="dxa"/>
            <w:vAlign w:val="bottom"/>
          </w:tcPr>
          <w:p w:rsidR="0062276A" w:rsidRPr="0056753C" w:rsidRDefault="0062276A" w:rsidP="0062276A">
            <w:pPr>
              <w:tabs>
                <w:tab w:val="left" w:pos="900"/>
                <w:tab w:val="left" w:pos="1440"/>
              </w:tabs>
              <w:ind w:left="162" w:right="-108" w:hanging="2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597" w:type="dxa"/>
            <w:gridSpan w:val="2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7,153,654</w:t>
            </w:r>
          </w:p>
        </w:tc>
        <w:tc>
          <w:tcPr>
            <w:tcW w:w="1598" w:type="dxa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6,255,938</w:t>
            </w:r>
          </w:p>
        </w:tc>
      </w:tr>
      <w:tr w:rsidR="0062276A" w:rsidRPr="0056753C" w:rsidTr="00DC4125">
        <w:tc>
          <w:tcPr>
            <w:tcW w:w="6030" w:type="dxa"/>
            <w:vAlign w:val="bottom"/>
          </w:tcPr>
          <w:p w:rsidR="0062276A" w:rsidRPr="0056753C" w:rsidRDefault="0062276A" w:rsidP="0062276A">
            <w:pPr>
              <w:tabs>
                <w:tab w:val="left" w:pos="900"/>
                <w:tab w:val="left" w:pos="1440"/>
              </w:tabs>
              <w:ind w:left="162" w:right="-108" w:hanging="2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597" w:type="dxa"/>
            <w:gridSpan w:val="2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825,807</w:t>
            </w:r>
          </w:p>
        </w:tc>
        <w:tc>
          <w:tcPr>
            <w:tcW w:w="1598" w:type="dxa"/>
            <w:vAlign w:val="bottom"/>
          </w:tcPr>
          <w:p w:rsidR="0062276A" w:rsidRPr="0056753C" w:rsidRDefault="0062276A" w:rsidP="0062276A">
            <w:pPr>
              <w:tabs>
                <w:tab w:val="decimal" w:pos="11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825,807</w:t>
            </w:r>
          </w:p>
        </w:tc>
      </w:tr>
    </w:tbl>
    <w:p w:rsidR="005331B8" w:rsidRPr="0056753C" w:rsidRDefault="00F22078" w:rsidP="00A87869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0325E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731D19" w:rsidRPr="0056753C">
        <w:rPr>
          <w:rFonts w:ascii="Angsana New" w:hAnsi="Angsana New"/>
          <w:b/>
          <w:bCs/>
          <w:sz w:val="32"/>
          <w:szCs w:val="32"/>
        </w:rPr>
        <w:tab/>
      </w:r>
      <w:r w:rsidR="000456DC" w:rsidRPr="0056753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461860" w:rsidRPr="0056753C" w:rsidRDefault="00F2140D" w:rsidP="00A8786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1</w:t>
      </w:r>
      <w:r w:rsidR="00F22078"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</w:rPr>
        <w:t>.1</w:t>
      </w:r>
      <w:r w:rsidRPr="0056753C">
        <w:rPr>
          <w:rFonts w:ascii="Angsana New" w:hAnsi="Angsana New"/>
          <w:sz w:val="32"/>
          <w:szCs w:val="32"/>
        </w:rPr>
        <w:tab/>
      </w:r>
      <w:r w:rsidR="00461860" w:rsidRPr="0056753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B76ABF" w:rsidRPr="0056753C">
        <w:rPr>
          <w:rFonts w:ascii="Angsana New" w:hAnsi="Angsana New"/>
          <w:sz w:val="32"/>
          <w:szCs w:val="32"/>
        </w:rPr>
        <w:t xml:space="preserve"> </w:t>
      </w:r>
      <w:r w:rsidR="00461860" w:rsidRPr="0056753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908"/>
        <w:gridCol w:w="1062"/>
        <w:gridCol w:w="1080"/>
        <w:gridCol w:w="855"/>
        <w:gridCol w:w="855"/>
        <w:gridCol w:w="1057"/>
        <w:gridCol w:w="1058"/>
        <w:gridCol w:w="1057"/>
        <w:gridCol w:w="1058"/>
      </w:tblGrid>
      <w:tr w:rsidR="00484B23" w:rsidRPr="0056753C" w:rsidTr="00311E1B">
        <w:tc>
          <w:tcPr>
            <w:tcW w:w="9990" w:type="dxa"/>
            <w:gridSpan w:val="9"/>
            <w:vAlign w:val="bottom"/>
          </w:tcPr>
          <w:p w:rsidR="00484B23" w:rsidRPr="0056753C" w:rsidRDefault="00484B23" w:rsidP="00DC4125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(หน่วย: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E07648" w:rsidRPr="0056753C" w:rsidTr="00240484">
        <w:tc>
          <w:tcPr>
            <w:tcW w:w="1908" w:type="dxa"/>
            <w:vAlign w:val="bottom"/>
          </w:tcPr>
          <w:p w:rsidR="00E07648" w:rsidRPr="0056753C" w:rsidRDefault="00E07648" w:rsidP="00DC41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E07648" w:rsidRPr="0056753C" w:rsidRDefault="00E07648" w:rsidP="00DC41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:rsidR="00E07648" w:rsidRPr="0056753C" w:rsidRDefault="00E07648" w:rsidP="00DC41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สัดส่วนการลงทุน</w:t>
            </w:r>
          </w:p>
        </w:tc>
        <w:tc>
          <w:tcPr>
            <w:tcW w:w="2115" w:type="dxa"/>
            <w:gridSpan w:val="2"/>
            <w:vAlign w:val="bottom"/>
          </w:tcPr>
          <w:p w:rsidR="00E07648" w:rsidRPr="0056753C" w:rsidRDefault="00E07648" w:rsidP="00DC41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115" w:type="dxa"/>
            <w:gridSpan w:val="2"/>
            <w:vAlign w:val="bottom"/>
          </w:tcPr>
          <w:p w:rsidR="00E07648" w:rsidRPr="0056753C" w:rsidRDefault="00E07648" w:rsidP="00DC41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เงินปันผลที่บริษัทฯรับสำหรับปีสิ้นสุดวันที่                   </w:t>
            </w:r>
            <w:r w:rsidR="00965280" w:rsidRPr="0056753C">
              <w:rPr>
                <w:rFonts w:ascii="Angsana New" w:hAnsi="Angsana New"/>
                <w:szCs w:val="24"/>
              </w:rPr>
              <w:t>31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</w:p>
        </w:tc>
      </w:tr>
      <w:tr w:rsidR="00C8755E" w:rsidRPr="0056753C" w:rsidTr="00240484">
        <w:tc>
          <w:tcPr>
            <w:tcW w:w="1908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C8755E" w:rsidRPr="0056753C" w:rsidRDefault="001249FC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80" w:type="dxa"/>
            <w:vAlign w:val="bottom"/>
          </w:tcPr>
          <w:p w:rsidR="00C8755E" w:rsidRPr="0056753C" w:rsidRDefault="005E5762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55" w:type="dxa"/>
            <w:vAlign w:val="bottom"/>
          </w:tcPr>
          <w:p w:rsidR="00C8755E" w:rsidRPr="0056753C" w:rsidRDefault="001249FC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55" w:type="dxa"/>
            <w:vAlign w:val="bottom"/>
          </w:tcPr>
          <w:p w:rsidR="00C8755E" w:rsidRPr="0056753C" w:rsidRDefault="005E5762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57" w:type="dxa"/>
            <w:vAlign w:val="bottom"/>
          </w:tcPr>
          <w:p w:rsidR="00C8755E" w:rsidRPr="0056753C" w:rsidRDefault="001249FC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58" w:type="dxa"/>
            <w:vAlign w:val="bottom"/>
          </w:tcPr>
          <w:p w:rsidR="00C8755E" w:rsidRPr="0056753C" w:rsidRDefault="005E5762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57" w:type="dxa"/>
            <w:vAlign w:val="bottom"/>
          </w:tcPr>
          <w:p w:rsidR="00C8755E" w:rsidRPr="0056753C" w:rsidRDefault="001249FC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58" w:type="dxa"/>
            <w:vAlign w:val="bottom"/>
          </w:tcPr>
          <w:p w:rsidR="00C8755E" w:rsidRPr="0056753C" w:rsidRDefault="005E5762" w:rsidP="00DC412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C8755E" w:rsidRPr="0056753C" w:rsidTr="00240484">
        <w:tc>
          <w:tcPr>
            <w:tcW w:w="1908" w:type="dxa"/>
            <w:vAlign w:val="bottom"/>
          </w:tcPr>
          <w:p w:rsidR="00C8755E" w:rsidRPr="0056753C" w:rsidRDefault="00C8755E" w:rsidP="00DC4125">
            <w:pPr>
              <w:spacing w:line="280" w:lineRule="exact"/>
              <w:ind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7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7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:rsidR="00C8755E" w:rsidRPr="0056753C" w:rsidRDefault="00C8755E" w:rsidP="00DC4125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11E1B" w:rsidRPr="0056753C" w:rsidTr="00240484">
        <w:tc>
          <w:tcPr>
            <w:tcW w:w="1908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162" w:right="-198" w:hanging="16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บริษัท เอ็ม 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 อินเตอร์ฟู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062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1080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400,000,000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299,049,977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299,999,947</w:t>
            </w:r>
          </w:p>
        </w:tc>
      </w:tr>
      <w:tr w:rsidR="00311E1B" w:rsidRPr="0056753C" w:rsidTr="00240484">
        <w:tc>
          <w:tcPr>
            <w:tcW w:w="1908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บริษัท เอ็ม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 เซอร์วิส</w:t>
            </w:r>
            <w:r w:rsidRPr="0056753C">
              <w:rPr>
                <w:rFonts w:ascii="Angsana New" w:hAnsi="Angsana New"/>
                <w:szCs w:val="24"/>
              </w:rPr>
              <w:t xml:space="preserve">             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เทรนนิ่ง เซ็น</w:t>
            </w:r>
            <w:proofErr w:type="spellStart"/>
            <w:r w:rsidRPr="0056753C">
              <w:rPr>
                <w:rFonts w:ascii="Angsana New" w:hAnsi="Angsana New"/>
                <w:spacing w:val="-6"/>
                <w:szCs w:val="24"/>
                <w:cs/>
              </w:rPr>
              <w:t>เต</w:t>
            </w:r>
            <w:proofErr w:type="spellEnd"/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อร์ จำกัด</w:t>
            </w:r>
          </w:p>
        </w:tc>
        <w:tc>
          <w:tcPr>
            <w:tcW w:w="1062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1080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35,000,000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52,429,895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52,429,895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52,499,896</w:t>
            </w:r>
          </w:p>
        </w:tc>
      </w:tr>
      <w:tr w:rsidR="00311E1B" w:rsidRPr="0056753C" w:rsidTr="00240484">
        <w:tc>
          <w:tcPr>
            <w:tcW w:w="1908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บริษัท อินเตอร์เนชั่น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แน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>ล ฟู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ซัพ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พลาย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จำกัด</w:t>
            </w:r>
          </w:p>
        </w:tc>
        <w:tc>
          <w:tcPr>
            <w:tcW w:w="1062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280,000,000</w:t>
            </w:r>
          </w:p>
        </w:tc>
        <w:tc>
          <w:tcPr>
            <w:tcW w:w="1080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280,000,000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279,999,970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279,999,970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311E1B" w:rsidRPr="0056753C" w:rsidTr="00240484">
        <w:tc>
          <w:tcPr>
            <w:tcW w:w="1908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บริษัท มาร์ค วัน</w:t>
            </w:r>
            <w:r w:rsidRPr="0056753C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อินโนเวช</w:t>
            </w:r>
            <w:proofErr w:type="spellStart"/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ั่น</w:t>
            </w:r>
            <w:proofErr w:type="spellEnd"/>
            <w:r w:rsidRPr="0056753C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เซ็น</w:t>
            </w:r>
            <w:proofErr w:type="spellStart"/>
            <w:r w:rsidRPr="0056753C">
              <w:rPr>
                <w:rFonts w:ascii="Angsana New" w:hAnsi="Angsana New"/>
                <w:spacing w:val="-6"/>
                <w:szCs w:val="24"/>
                <w:cs/>
              </w:rPr>
              <w:t>เต</w:t>
            </w:r>
            <w:proofErr w:type="spellEnd"/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อร์</w:t>
            </w:r>
            <w:r w:rsidRPr="0056753C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จำกัด</w:t>
            </w:r>
          </w:p>
        </w:tc>
        <w:tc>
          <w:tcPr>
            <w:tcW w:w="1062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60,000,000</w:t>
            </w:r>
          </w:p>
        </w:tc>
        <w:tc>
          <w:tcPr>
            <w:tcW w:w="1080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60,000,000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    59,999,970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    59,999,970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9911E6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9911E6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311E1B" w:rsidRPr="0056753C" w:rsidTr="00240484">
        <w:tc>
          <w:tcPr>
            <w:tcW w:w="1908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บริษัท คาตา</w:t>
            </w:r>
            <w:proofErr w:type="spellStart"/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พัลท์</w:t>
            </w:r>
            <w:proofErr w:type="spellEnd"/>
            <w:r w:rsidRPr="0056753C">
              <w:rPr>
                <w:rFonts w:ascii="Angsana New" w:hAnsi="Angsana New"/>
                <w:spacing w:val="-6"/>
                <w:szCs w:val="24"/>
                <w:cs/>
              </w:rPr>
              <w:t xml:space="preserve"> จำกัด</w:t>
            </w:r>
          </w:p>
        </w:tc>
        <w:tc>
          <w:tcPr>
            <w:tcW w:w="1062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2,070,000,000</w:t>
            </w:r>
          </w:p>
        </w:tc>
        <w:tc>
          <w:tcPr>
            <w:tcW w:w="1080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2,070,000,000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spacing w:line="280" w:lineRule="exact"/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2,069,999,950 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2,069,999,950 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9911E6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9911E6">
            <w:pPr>
              <w:pBdr>
                <w:bottom w:val="sing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311E1B" w:rsidRPr="0056753C" w:rsidTr="00240484">
        <w:tc>
          <w:tcPr>
            <w:tcW w:w="1908" w:type="dxa"/>
            <w:vAlign w:val="bottom"/>
          </w:tcPr>
          <w:p w:rsidR="00311E1B" w:rsidRPr="0056753C" w:rsidRDefault="00311E1B" w:rsidP="00311E1B">
            <w:pPr>
              <w:spacing w:line="280" w:lineRule="exact"/>
              <w:ind w:left="162" w:right="-108" w:hanging="162"/>
              <w:rPr>
                <w:rFonts w:ascii="Angsana New" w:hAnsi="Angsana New"/>
                <w:spacing w:val="-10"/>
                <w:szCs w:val="24"/>
              </w:rPr>
            </w:pPr>
            <w:r w:rsidRPr="0056753C">
              <w:rPr>
                <w:rFonts w:ascii="Angsana New" w:hAnsi="Angsana New"/>
                <w:spacing w:val="-10"/>
                <w:szCs w:val="24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E1B" w:rsidRPr="0056753C" w:rsidRDefault="00311E1B" w:rsidP="00311E1B">
            <w:pP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tabs>
                <w:tab w:val="decimal" w:pos="552"/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:rsidR="00311E1B" w:rsidRPr="0056753C" w:rsidRDefault="00311E1B" w:rsidP="00311E1B">
            <w:pPr>
              <w:tabs>
                <w:tab w:val="decimal" w:pos="552"/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2,761,479,762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2,761,479,762</w:t>
            </w:r>
          </w:p>
        </w:tc>
        <w:tc>
          <w:tcPr>
            <w:tcW w:w="1057" w:type="dxa"/>
            <w:vAlign w:val="bottom"/>
          </w:tcPr>
          <w:p w:rsidR="00311E1B" w:rsidRPr="0056753C" w:rsidRDefault="00311E1B" w:rsidP="00311E1B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  <w:vAlign w:val="bottom"/>
          </w:tcPr>
          <w:p w:rsidR="00311E1B" w:rsidRPr="0056753C" w:rsidRDefault="00311E1B" w:rsidP="00311E1B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80" w:lineRule="exact"/>
              <w:ind w:left="-138" w:right="12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352,499,843</w:t>
            </w:r>
          </w:p>
        </w:tc>
      </w:tr>
    </w:tbl>
    <w:p w:rsidR="00F2140D" w:rsidRPr="0056753C" w:rsidRDefault="00F22078" w:rsidP="00F2140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13</w:t>
      </w:r>
      <w:r w:rsidR="00F2140D" w:rsidRPr="0056753C">
        <w:rPr>
          <w:rFonts w:ascii="Angsana New" w:hAnsi="Angsana New"/>
          <w:sz w:val="32"/>
          <w:szCs w:val="32"/>
        </w:rPr>
        <w:t>.2</w:t>
      </w:r>
      <w:r w:rsidR="00F2140D" w:rsidRPr="0056753C">
        <w:rPr>
          <w:rFonts w:ascii="Angsana New" w:hAnsi="Angsana New"/>
          <w:sz w:val="32"/>
          <w:szCs w:val="32"/>
        </w:rPr>
        <w:tab/>
      </w:r>
      <w:r w:rsidR="00F2140D" w:rsidRPr="0056753C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F2140D" w:rsidRPr="0056753C" w:rsidTr="00BC34EC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56753C" w:rsidRDefault="00F2140D" w:rsidP="00F2140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2140D" w:rsidRPr="0056753C" w:rsidRDefault="00F2140D" w:rsidP="00F2140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2140D" w:rsidRPr="0056753C" w:rsidRDefault="00F2140D" w:rsidP="00F2140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2140D" w:rsidRPr="0056753C" w:rsidRDefault="00F2140D" w:rsidP="00F2140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(หน่วย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F2140D" w:rsidRPr="0056753C" w:rsidTr="00BC34EC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F2140D" w:rsidRPr="0056753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2140D" w:rsidRPr="0056753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สัดส่วนที่ถือโดย</w:t>
            </w:r>
          </w:p>
          <w:p w:rsidR="00F2140D" w:rsidRPr="0056753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ส่วนได้เสีย</w:t>
            </w:r>
          </w:p>
          <w:p w:rsidR="00F2140D" w:rsidRPr="0056753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2140D" w:rsidRPr="0056753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2140D" w:rsidRPr="0056753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กำไรที่แบ่งให้กับส่วนได้เสียที่ไม่มีอำนาจควบคุมในบริษัทย่อยในระหว่างปี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702C69" w:rsidRPr="0056753C" w:rsidTr="00BC34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2C69" w:rsidRPr="0056753C" w:rsidRDefault="00702C69" w:rsidP="00702C69">
            <w:pPr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702C69" w:rsidRPr="0056753C" w:rsidTr="00BC34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2C69" w:rsidRPr="0056753C" w:rsidRDefault="00702C69" w:rsidP="00702C6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02C69" w:rsidRPr="0056753C" w:rsidTr="00BC34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2C69" w:rsidRPr="0056753C" w:rsidRDefault="00702C69" w:rsidP="00702C69">
            <w:pPr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บริษัท แหลมเจริญ ซีฟู้ด 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:rsidR="00702C69" w:rsidRPr="0056753C" w:rsidRDefault="00D74676" w:rsidP="00702C69">
            <w:pPr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702C69" w:rsidRPr="0056753C" w:rsidRDefault="00D74676" w:rsidP="00702C69">
            <w:pPr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702C69" w:rsidRPr="0056753C" w:rsidRDefault="00D74676" w:rsidP="00702C69">
            <w:pPr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324,443,914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702C69" w:rsidRPr="0056753C" w:rsidRDefault="00D74676" w:rsidP="00702C69">
            <w:pPr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320,210,479</w:t>
            </w:r>
          </w:p>
        </w:tc>
        <w:tc>
          <w:tcPr>
            <w:tcW w:w="1125" w:type="dxa"/>
            <w:tcBorders>
              <w:top w:val="nil"/>
            </w:tcBorders>
          </w:tcPr>
          <w:p w:rsidR="00702C69" w:rsidRPr="0056753C" w:rsidRDefault="00D74676" w:rsidP="00702C69">
            <w:pPr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4,233,435</w:t>
            </w:r>
          </w:p>
        </w:tc>
        <w:tc>
          <w:tcPr>
            <w:tcW w:w="1125" w:type="dxa"/>
            <w:tcBorders>
              <w:top w:val="nil"/>
              <w:right w:val="nil"/>
            </w:tcBorders>
          </w:tcPr>
          <w:p w:rsidR="00702C69" w:rsidRPr="0056753C" w:rsidRDefault="00D74676" w:rsidP="00702C69">
            <w:pPr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6,641,197</w:t>
            </w:r>
          </w:p>
        </w:tc>
      </w:tr>
    </w:tbl>
    <w:p w:rsidR="00F2140D" w:rsidRPr="0056753C" w:rsidRDefault="005157D8" w:rsidP="00E72B12">
      <w:pPr>
        <w:tabs>
          <w:tab w:val="left" w:pos="45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1</w:t>
      </w:r>
      <w:r w:rsidR="00F22078" w:rsidRPr="0056753C">
        <w:rPr>
          <w:rFonts w:ascii="Angsana New" w:hAnsi="Angsana New"/>
          <w:sz w:val="32"/>
          <w:szCs w:val="32"/>
        </w:rPr>
        <w:t>3</w:t>
      </w:r>
      <w:r w:rsidR="00F2140D" w:rsidRPr="0056753C">
        <w:rPr>
          <w:rFonts w:ascii="Angsana New" w:hAnsi="Angsana New"/>
          <w:sz w:val="32"/>
          <w:szCs w:val="32"/>
        </w:rPr>
        <w:t>.3</w:t>
      </w:r>
      <w:r w:rsidR="00F2140D" w:rsidRPr="0056753C">
        <w:rPr>
          <w:rFonts w:ascii="Angsana New" w:hAnsi="Angsana New"/>
          <w:sz w:val="32"/>
          <w:szCs w:val="32"/>
        </w:rPr>
        <w:tab/>
      </w:r>
      <w:r w:rsidR="00F22078" w:rsidRPr="0056753C">
        <w:rPr>
          <w:rFonts w:ascii="Angsana New" w:hAnsi="Angsana New"/>
          <w:sz w:val="32"/>
          <w:szCs w:val="32"/>
        </w:rPr>
        <w:tab/>
      </w:r>
      <w:r w:rsidR="00F2140D" w:rsidRPr="0056753C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:rsidR="00F2140D" w:rsidRPr="0056753C" w:rsidRDefault="00F2140D" w:rsidP="00E72B12">
      <w:pPr>
        <w:pStyle w:val="List"/>
        <w:spacing w:before="12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6753C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3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96"/>
        <w:gridCol w:w="1597"/>
      </w:tblGrid>
      <w:tr w:rsidR="00F2140D" w:rsidRPr="0056753C" w:rsidTr="00E72B12">
        <w:tc>
          <w:tcPr>
            <w:tcW w:w="9133" w:type="dxa"/>
            <w:gridSpan w:val="3"/>
            <w:vAlign w:val="bottom"/>
          </w:tcPr>
          <w:p w:rsidR="00F2140D" w:rsidRPr="0056753C" w:rsidRDefault="00041C0C" w:rsidP="00F2140D">
            <w:pPr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="00F2140D"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="00F2140D" w:rsidRPr="0056753C">
              <w:rPr>
                <w:rFonts w:ascii="Angsana New" w:hAnsi="Angsana New"/>
                <w:sz w:val="28"/>
              </w:rPr>
              <w:t xml:space="preserve">: </w:t>
            </w:r>
            <w:r w:rsidR="00F2140D" w:rsidRPr="0056753C">
              <w:rPr>
                <w:rFonts w:ascii="Angsana New" w:hAnsi="Angsana New"/>
                <w:sz w:val="28"/>
                <w:cs/>
              </w:rPr>
              <w:t>บาท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</w:tr>
      <w:tr w:rsidR="00F2140D" w:rsidRPr="0056753C" w:rsidTr="00E72B12">
        <w:tc>
          <w:tcPr>
            <w:tcW w:w="5940" w:type="dxa"/>
          </w:tcPr>
          <w:p w:rsidR="00F2140D" w:rsidRPr="0056753C" w:rsidRDefault="00F2140D" w:rsidP="00F2140D">
            <w:pPr>
              <w:ind w:right="3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93" w:type="dxa"/>
            <w:gridSpan w:val="2"/>
          </w:tcPr>
          <w:p w:rsidR="00F2140D" w:rsidRPr="0056753C" w:rsidRDefault="00F2140D" w:rsidP="00F214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บริษัท แหลมเจริญ ซีฟู้ด จำกัด</w:t>
            </w:r>
          </w:p>
        </w:tc>
      </w:tr>
      <w:tr w:rsidR="00702C69" w:rsidRPr="0056753C" w:rsidTr="00E72B12">
        <w:tc>
          <w:tcPr>
            <w:tcW w:w="5940" w:type="dxa"/>
          </w:tcPr>
          <w:p w:rsidR="00702C69" w:rsidRPr="0056753C" w:rsidRDefault="00702C69" w:rsidP="00F2140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:rsidR="00702C69" w:rsidRPr="0056753C" w:rsidRDefault="00702C69" w:rsidP="00F2140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97" w:type="dxa"/>
            <w:vAlign w:val="bottom"/>
          </w:tcPr>
          <w:p w:rsidR="00702C69" w:rsidRPr="0056753C" w:rsidRDefault="00702C69" w:rsidP="00702C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702C69" w:rsidRPr="0056753C" w:rsidTr="00E72B12">
        <w:tc>
          <w:tcPr>
            <w:tcW w:w="5940" w:type="dxa"/>
            <w:vAlign w:val="bottom"/>
          </w:tcPr>
          <w:p w:rsidR="00702C69" w:rsidRPr="0056753C" w:rsidRDefault="00702C69" w:rsidP="00F2140D">
            <w:pPr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596" w:type="dxa"/>
            <w:vAlign w:val="bottom"/>
          </w:tcPr>
          <w:p w:rsidR="00702C69" w:rsidRPr="0056753C" w:rsidRDefault="000D738B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176,862,045</w:t>
            </w:r>
          </w:p>
        </w:tc>
        <w:tc>
          <w:tcPr>
            <w:tcW w:w="1597" w:type="dxa"/>
            <w:vAlign w:val="bottom"/>
          </w:tcPr>
          <w:p w:rsidR="00702C69" w:rsidRPr="0056753C" w:rsidRDefault="00D74676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228,117,072</w:t>
            </w:r>
          </w:p>
        </w:tc>
      </w:tr>
      <w:tr w:rsidR="00702C69" w:rsidRPr="0056753C" w:rsidTr="00E72B12">
        <w:tc>
          <w:tcPr>
            <w:tcW w:w="5940" w:type="dxa"/>
            <w:vAlign w:val="bottom"/>
          </w:tcPr>
          <w:p w:rsidR="00702C69" w:rsidRPr="0056753C" w:rsidRDefault="00702C69" w:rsidP="00F2140D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96" w:type="dxa"/>
            <w:vAlign w:val="bottom"/>
          </w:tcPr>
          <w:p w:rsidR="00702C69" w:rsidRPr="0056753C" w:rsidRDefault="000D738B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203,389,621</w:t>
            </w:r>
          </w:p>
        </w:tc>
        <w:tc>
          <w:tcPr>
            <w:tcW w:w="1597" w:type="dxa"/>
            <w:vAlign w:val="bottom"/>
          </w:tcPr>
          <w:p w:rsidR="00702C69" w:rsidRPr="0056753C" w:rsidRDefault="00D74676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195,401,140</w:t>
            </w:r>
          </w:p>
        </w:tc>
      </w:tr>
      <w:tr w:rsidR="00702C69" w:rsidRPr="0056753C" w:rsidTr="00E72B12">
        <w:tc>
          <w:tcPr>
            <w:tcW w:w="5940" w:type="dxa"/>
            <w:vAlign w:val="bottom"/>
          </w:tcPr>
          <w:p w:rsidR="00702C69" w:rsidRPr="0056753C" w:rsidRDefault="00702C69" w:rsidP="00F2140D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596" w:type="dxa"/>
            <w:vAlign w:val="bottom"/>
          </w:tcPr>
          <w:p w:rsidR="00702C69" w:rsidRPr="0056753C" w:rsidRDefault="000D738B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90,446,103</w:t>
            </w:r>
          </w:p>
        </w:tc>
        <w:tc>
          <w:tcPr>
            <w:tcW w:w="1597" w:type="dxa"/>
            <w:vAlign w:val="bottom"/>
          </w:tcPr>
          <w:p w:rsidR="00702C69" w:rsidRPr="0056753C" w:rsidRDefault="00D74676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179,066,126</w:t>
            </w:r>
          </w:p>
        </w:tc>
      </w:tr>
      <w:tr w:rsidR="00702C69" w:rsidRPr="0056753C" w:rsidTr="00E72B12">
        <w:tc>
          <w:tcPr>
            <w:tcW w:w="5940" w:type="dxa"/>
            <w:vAlign w:val="bottom"/>
          </w:tcPr>
          <w:p w:rsidR="00702C69" w:rsidRPr="0056753C" w:rsidRDefault="00702C69" w:rsidP="00F2140D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96" w:type="dxa"/>
            <w:vAlign w:val="bottom"/>
          </w:tcPr>
          <w:p w:rsidR="00702C69" w:rsidRPr="0056753C" w:rsidRDefault="000D738B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28,418,170</w:t>
            </w:r>
          </w:p>
        </w:tc>
        <w:tc>
          <w:tcPr>
            <w:tcW w:w="1597" w:type="dxa"/>
            <w:vAlign w:val="bottom"/>
          </w:tcPr>
          <w:p w:rsidR="00702C69" w:rsidRPr="0056753C" w:rsidRDefault="00D74676" w:rsidP="00D74676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16,693,190</w:t>
            </w:r>
          </w:p>
        </w:tc>
      </w:tr>
    </w:tbl>
    <w:p w:rsidR="00F22078" w:rsidRPr="0056753C" w:rsidRDefault="00F22078" w:rsidP="00E72B12">
      <w:pPr>
        <w:pStyle w:val="List"/>
        <w:spacing w:before="12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F2140D" w:rsidRPr="0056753C" w:rsidRDefault="00F2140D" w:rsidP="00E72B12">
      <w:pPr>
        <w:pStyle w:val="List"/>
        <w:spacing w:before="12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6753C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56753C" w:rsidRPr="0056753C" w:rsidTr="0026588C">
        <w:tc>
          <w:tcPr>
            <w:tcW w:w="4950" w:type="dxa"/>
            <w:vAlign w:val="bottom"/>
          </w:tcPr>
          <w:p w:rsidR="00041C0C" w:rsidRPr="0056753C" w:rsidRDefault="00041C0C" w:rsidP="0026588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041C0C" w:rsidRPr="0056753C" w:rsidRDefault="00041C0C" w:rsidP="0026588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Pr="0056753C">
              <w:rPr>
                <w:rFonts w:ascii="Angsana New" w:hAnsi="Angsana New"/>
                <w:sz w:val="28"/>
              </w:rPr>
              <w:t xml:space="preserve">: </w:t>
            </w:r>
            <w:r w:rsidRPr="0056753C">
              <w:rPr>
                <w:rFonts w:ascii="Angsana New" w:hAnsi="Angsana New"/>
                <w:sz w:val="28"/>
                <w:cs/>
              </w:rPr>
              <w:t>บาท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</w:tr>
      <w:tr w:rsidR="0056753C" w:rsidRPr="0056753C" w:rsidTr="0026588C">
        <w:tc>
          <w:tcPr>
            <w:tcW w:w="4950" w:type="dxa"/>
          </w:tcPr>
          <w:p w:rsidR="007030C6" w:rsidRPr="0056753C" w:rsidRDefault="007030C6" w:rsidP="0026588C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30" w:type="dxa"/>
            <w:gridSpan w:val="2"/>
          </w:tcPr>
          <w:p w:rsidR="007030C6" w:rsidRPr="0056753C" w:rsidRDefault="007030C6" w:rsidP="002658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บริษัท แหลมเจริญ ซีฟู้ด จำกัด</w:t>
            </w:r>
          </w:p>
        </w:tc>
      </w:tr>
      <w:tr w:rsidR="0056753C" w:rsidRPr="0056753C" w:rsidTr="0026588C">
        <w:tc>
          <w:tcPr>
            <w:tcW w:w="4950" w:type="dxa"/>
          </w:tcPr>
          <w:p w:rsidR="00702C69" w:rsidRPr="0056753C" w:rsidRDefault="00702C69" w:rsidP="0026588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  <w:vAlign w:val="bottom"/>
          </w:tcPr>
          <w:p w:rsidR="00702C69" w:rsidRPr="0056753C" w:rsidRDefault="0026588C" w:rsidP="00265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 w:hint="cs"/>
                <w:sz w:val="28"/>
                <w:cs/>
              </w:rPr>
              <w:t xml:space="preserve">สำหรับปี                          สิ้นสุดวันที่                                   </w:t>
            </w:r>
            <w:r w:rsidRPr="0056753C">
              <w:rPr>
                <w:rFonts w:ascii="Angsana New" w:hAnsi="Angsana New"/>
                <w:sz w:val="28"/>
              </w:rPr>
              <w:t xml:space="preserve">31 </w:t>
            </w:r>
            <w:r w:rsidRPr="0056753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702C69" w:rsidRPr="0056753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115" w:type="dxa"/>
            <w:vAlign w:val="bottom"/>
          </w:tcPr>
          <w:p w:rsidR="00702C69" w:rsidRPr="0056753C" w:rsidRDefault="0026588C" w:rsidP="002658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 w:hint="cs"/>
                <w:sz w:val="28"/>
                <w:cs/>
              </w:rPr>
              <w:t xml:space="preserve">สำหรับรอบระยะเวลาตั้งแต่วันที่ </w:t>
            </w:r>
            <w:r w:rsidRPr="0056753C">
              <w:rPr>
                <w:rFonts w:ascii="Angsana New" w:hAnsi="Angsana New"/>
                <w:sz w:val="28"/>
              </w:rPr>
              <w:t xml:space="preserve">                      29 </w:t>
            </w:r>
            <w:r w:rsidRPr="0056753C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Pr="0056753C">
              <w:rPr>
                <w:rFonts w:ascii="Angsana New" w:hAnsi="Angsana New"/>
                <w:sz w:val="28"/>
              </w:rPr>
              <w:t xml:space="preserve">2562 </w:t>
            </w:r>
            <w:r w:rsidRPr="0056753C">
              <w:rPr>
                <w:rFonts w:ascii="Angsana New" w:hAnsi="Angsana New" w:hint="cs"/>
                <w:sz w:val="28"/>
                <w:cs/>
              </w:rPr>
              <w:t xml:space="preserve">                          (วันที่บริษัทฯมีอำนาจในการควบคุม) ถึงวันที่</w:t>
            </w:r>
            <w:r w:rsidRPr="0056753C">
              <w:rPr>
                <w:rFonts w:ascii="Angsana New" w:hAnsi="Angsana New"/>
                <w:sz w:val="28"/>
              </w:rPr>
              <w:t xml:space="preserve">                    31</w:t>
            </w:r>
            <w:r w:rsidRPr="0056753C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56753C">
              <w:rPr>
                <w:rFonts w:ascii="Angsana New" w:hAnsi="Angsana New"/>
                <w:sz w:val="28"/>
              </w:rPr>
              <w:t xml:space="preserve"> 2562</w:t>
            </w:r>
          </w:p>
        </w:tc>
      </w:tr>
      <w:tr w:rsidR="0056753C" w:rsidRPr="0056753C" w:rsidTr="0026588C">
        <w:tc>
          <w:tcPr>
            <w:tcW w:w="4950" w:type="dxa"/>
          </w:tcPr>
          <w:p w:rsidR="00702C69" w:rsidRPr="0056753C" w:rsidRDefault="00702C69" w:rsidP="0026588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</w:t>
            </w:r>
          </w:p>
        </w:tc>
        <w:tc>
          <w:tcPr>
            <w:tcW w:w="2115" w:type="dxa"/>
            <w:vAlign w:val="bottom"/>
          </w:tcPr>
          <w:p w:rsidR="00702C69" w:rsidRPr="0056753C" w:rsidRDefault="000D738B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759,</w:t>
            </w:r>
            <w:r w:rsidR="000F78BF" w:rsidRPr="0056753C">
              <w:rPr>
                <w:rFonts w:ascii="Angsana New" w:hAnsi="Angsana New"/>
                <w:sz w:val="28"/>
              </w:rPr>
              <w:t>246,596</w:t>
            </w:r>
          </w:p>
        </w:tc>
        <w:tc>
          <w:tcPr>
            <w:tcW w:w="2115" w:type="dxa"/>
            <w:vAlign w:val="bottom"/>
          </w:tcPr>
          <w:p w:rsidR="00702C69" w:rsidRPr="0056753C" w:rsidRDefault="00D74676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116,949,750</w:t>
            </w:r>
          </w:p>
        </w:tc>
      </w:tr>
      <w:tr w:rsidR="0056753C" w:rsidRPr="0056753C" w:rsidTr="0026588C">
        <w:tc>
          <w:tcPr>
            <w:tcW w:w="4950" w:type="dxa"/>
          </w:tcPr>
          <w:p w:rsidR="00702C69" w:rsidRPr="0056753C" w:rsidRDefault="00702C69" w:rsidP="0026588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กำไร  </w:t>
            </w:r>
          </w:p>
        </w:tc>
        <w:tc>
          <w:tcPr>
            <w:tcW w:w="2115" w:type="dxa"/>
            <w:vAlign w:val="bottom"/>
          </w:tcPr>
          <w:p w:rsidR="00702C69" w:rsidRPr="0056753C" w:rsidRDefault="000D738B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34,957,136</w:t>
            </w:r>
          </w:p>
        </w:tc>
        <w:tc>
          <w:tcPr>
            <w:tcW w:w="2115" w:type="dxa"/>
            <w:vAlign w:val="bottom"/>
          </w:tcPr>
          <w:p w:rsidR="00702C69" w:rsidRPr="0056753C" w:rsidRDefault="00D74676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18,974,849</w:t>
            </w:r>
          </w:p>
        </w:tc>
      </w:tr>
      <w:tr w:rsidR="0056753C" w:rsidRPr="0056753C" w:rsidTr="0026588C">
        <w:tc>
          <w:tcPr>
            <w:tcW w:w="4950" w:type="dxa"/>
          </w:tcPr>
          <w:p w:rsidR="00702C69" w:rsidRPr="0056753C" w:rsidRDefault="00702C69" w:rsidP="0026588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115" w:type="dxa"/>
            <w:vAlign w:val="bottom"/>
          </w:tcPr>
          <w:p w:rsidR="00702C69" w:rsidRPr="0056753C" w:rsidRDefault="000D738B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15" w:type="dxa"/>
            <w:vAlign w:val="bottom"/>
          </w:tcPr>
          <w:p w:rsidR="00702C69" w:rsidRPr="0056753C" w:rsidRDefault="00D74676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56753C" w:rsidRPr="0056753C" w:rsidTr="0026588C">
        <w:tc>
          <w:tcPr>
            <w:tcW w:w="4950" w:type="dxa"/>
          </w:tcPr>
          <w:p w:rsidR="00702C69" w:rsidRPr="0056753C" w:rsidRDefault="00702C69" w:rsidP="0026588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2115" w:type="dxa"/>
            <w:vAlign w:val="bottom"/>
          </w:tcPr>
          <w:p w:rsidR="00702C69" w:rsidRPr="0056753C" w:rsidRDefault="000D738B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34,957,136</w:t>
            </w:r>
          </w:p>
        </w:tc>
        <w:tc>
          <w:tcPr>
            <w:tcW w:w="2115" w:type="dxa"/>
            <w:vAlign w:val="bottom"/>
          </w:tcPr>
          <w:p w:rsidR="00702C69" w:rsidRPr="0056753C" w:rsidRDefault="00D74676" w:rsidP="0026588C">
            <w:pPr>
              <w:tabs>
                <w:tab w:val="decimal" w:pos="1595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18,974,849</w:t>
            </w:r>
          </w:p>
        </w:tc>
      </w:tr>
    </w:tbl>
    <w:p w:rsidR="00074D30" w:rsidRPr="0056753C" w:rsidRDefault="00F22078" w:rsidP="00074D30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>13</w:t>
      </w:r>
      <w:r w:rsidR="00074D30" w:rsidRPr="0056753C">
        <w:rPr>
          <w:rFonts w:ascii="Angsana New" w:hAnsi="Angsana New"/>
          <w:sz w:val="32"/>
          <w:szCs w:val="32"/>
        </w:rPr>
        <w:t>.</w:t>
      </w:r>
      <w:r w:rsidR="00E72B12" w:rsidRPr="0056753C">
        <w:rPr>
          <w:rFonts w:ascii="Angsana New" w:hAnsi="Angsana New"/>
          <w:sz w:val="32"/>
          <w:szCs w:val="32"/>
        </w:rPr>
        <w:t>4</w:t>
      </w:r>
      <w:r w:rsidR="00074D30" w:rsidRPr="0056753C">
        <w:rPr>
          <w:rFonts w:ascii="Angsana New" w:hAnsi="Angsana New"/>
          <w:sz w:val="32"/>
          <w:szCs w:val="32"/>
        </w:rPr>
        <w:tab/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13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พฤษภาคม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2562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>ที่ประชุมคณะกรรมการบริษัทฯได้มีมติอนุมัติให้จัดตั้งบริษัท คาตา</w:t>
      </w:r>
      <w:proofErr w:type="spellStart"/>
      <w:r w:rsidR="00074D30" w:rsidRPr="0056753C">
        <w:rPr>
          <w:rFonts w:ascii="Angsana New" w:hAnsi="Angsana New"/>
          <w:spacing w:val="-6"/>
          <w:sz w:val="32"/>
          <w:szCs w:val="32"/>
          <w:cs/>
        </w:rPr>
        <w:t>พัลท์</w:t>
      </w:r>
      <w:proofErr w:type="spellEnd"/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 จำกัด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(“บริษัทย่อย”) เพื่อดำเนินธุรกิจลงทุนในธุรกิจอาหาร โดยมีทุนจดทะเบียน </w:t>
      </w:r>
      <w:r w:rsidR="00074D30" w:rsidRPr="0056753C">
        <w:rPr>
          <w:rFonts w:ascii="Angsana New" w:hAnsi="Angsana New"/>
          <w:spacing w:val="-10"/>
          <w:sz w:val="32"/>
          <w:szCs w:val="32"/>
        </w:rPr>
        <w:t xml:space="preserve">1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ล้านบาท (หุ้นสามัญ </w:t>
      </w:r>
      <w:r w:rsidR="00074D30" w:rsidRPr="0056753C">
        <w:rPr>
          <w:rFonts w:ascii="Angsana New" w:hAnsi="Angsana New"/>
          <w:spacing w:val="-10"/>
          <w:sz w:val="32"/>
          <w:szCs w:val="32"/>
        </w:rPr>
        <w:t xml:space="preserve">0.1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ล้านหุ้น               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 มูลค่าหุ้นละ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10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บาท) โดยบริษัทฯได้ถือหุ้นร้อยละ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100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>ในบริษัทย่อยแห่งใหม่นี้</w:t>
      </w:r>
    </w:p>
    <w:p w:rsidR="00074D30" w:rsidRPr="0056753C" w:rsidRDefault="00F22078" w:rsidP="00074D30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13</w:t>
      </w:r>
      <w:r w:rsidR="00074D30" w:rsidRPr="0056753C">
        <w:rPr>
          <w:rFonts w:ascii="Angsana New" w:hAnsi="Angsana New"/>
          <w:sz w:val="32"/>
          <w:szCs w:val="32"/>
        </w:rPr>
        <w:t>.</w:t>
      </w:r>
      <w:r w:rsidR="00E72B12" w:rsidRPr="0056753C">
        <w:rPr>
          <w:rFonts w:ascii="Angsana New" w:hAnsi="Angsana New"/>
          <w:sz w:val="32"/>
          <w:szCs w:val="32"/>
        </w:rPr>
        <w:t>5</w:t>
      </w:r>
      <w:r w:rsidR="00074D30" w:rsidRPr="0056753C">
        <w:rPr>
          <w:rFonts w:ascii="Angsana New" w:hAnsi="Angsana New"/>
          <w:sz w:val="32"/>
          <w:szCs w:val="32"/>
        </w:rPr>
        <w:tab/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6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2562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>ที่ประชุมคณะกรรมการบริษัทฯมีมติอนุมัติในเรื่องดังนี้</w:t>
      </w:r>
    </w:p>
    <w:p w:rsidR="00074D30" w:rsidRPr="0056753C" w:rsidRDefault="00074D30" w:rsidP="00074D30">
      <w:pPr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6753C">
        <w:rPr>
          <w:rFonts w:ascii="Angsana New" w:hAnsi="Angsana New"/>
          <w:spacing w:val="-6"/>
          <w:sz w:val="32"/>
          <w:szCs w:val="32"/>
        </w:rPr>
        <w:t>-</w:t>
      </w:r>
      <w:r w:rsidRPr="0056753C">
        <w:rPr>
          <w:rFonts w:ascii="Angsana New" w:hAnsi="Angsana New"/>
          <w:spacing w:val="-6"/>
          <w:sz w:val="32"/>
          <w:szCs w:val="32"/>
        </w:rPr>
        <w:tab/>
      </w:r>
      <w:r w:rsidRPr="0056753C">
        <w:rPr>
          <w:rFonts w:ascii="Angsana New" w:hAnsi="Angsana New"/>
          <w:spacing w:val="-6"/>
          <w:sz w:val="32"/>
          <w:szCs w:val="32"/>
          <w:cs/>
        </w:rPr>
        <w:t>อนุมัติให้บริษัท คาตา</w:t>
      </w:r>
      <w:proofErr w:type="spellStart"/>
      <w:r w:rsidRPr="0056753C">
        <w:rPr>
          <w:rFonts w:ascii="Angsana New" w:hAnsi="Angsana New"/>
          <w:spacing w:val="-6"/>
          <w:sz w:val="32"/>
          <w:szCs w:val="32"/>
          <w:cs/>
        </w:rPr>
        <w:t>พัลท์</w:t>
      </w:r>
      <w:proofErr w:type="spellEnd"/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 จำกัด </w:t>
      </w:r>
      <w:r w:rsidRPr="0056753C">
        <w:rPr>
          <w:rFonts w:ascii="Angsana New" w:hAnsi="Angsana New"/>
          <w:spacing w:val="-6"/>
          <w:sz w:val="32"/>
          <w:szCs w:val="32"/>
        </w:rPr>
        <w:t>(“</w:t>
      </w:r>
      <w:r w:rsidRPr="0056753C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56753C">
        <w:rPr>
          <w:rFonts w:ascii="Angsana New" w:hAnsi="Angsana New"/>
          <w:spacing w:val="-6"/>
          <w:sz w:val="32"/>
          <w:szCs w:val="32"/>
        </w:rPr>
        <w:t xml:space="preserve">”) </w:t>
      </w:r>
      <w:r w:rsidRPr="0056753C">
        <w:rPr>
          <w:rFonts w:ascii="Angsana New" w:hAnsi="Angsana New"/>
          <w:spacing w:val="-6"/>
          <w:sz w:val="32"/>
          <w:szCs w:val="32"/>
          <w:cs/>
        </w:rPr>
        <w:t>ดำเนินการลงทุน</w:t>
      </w:r>
      <w:r w:rsidR="00FD44AA" w:rsidRPr="0056753C">
        <w:rPr>
          <w:rFonts w:ascii="Angsana New" w:hAnsi="Angsana New"/>
          <w:spacing w:val="-6"/>
          <w:sz w:val="32"/>
          <w:szCs w:val="32"/>
          <w:cs/>
        </w:rPr>
        <w:t>ซื้อ</w:t>
      </w:r>
      <w:r w:rsidRPr="0056753C">
        <w:rPr>
          <w:rFonts w:ascii="Angsana New" w:hAnsi="Angsana New"/>
          <w:spacing w:val="-6"/>
          <w:sz w:val="32"/>
          <w:szCs w:val="32"/>
          <w:cs/>
        </w:rPr>
        <w:t>หุ้น</w:t>
      </w:r>
      <w:r w:rsidR="00FD44AA" w:rsidRPr="0056753C">
        <w:rPr>
          <w:rFonts w:ascii="Angsana New" w:hAnsi="Angsana New"/>
          <w:spacing w:val="-6"/>
          <w:sz w:val="32"/>
          <w:szCs w:val="32"/>
          <w:cs/>
        </w:rPr>
        <w:t>สามัญ</w:t>
      </w:r>
      <w:r w:rsidRPr="0056753C">
        <w:rPr>
          <w:rFonts w:ascii="Angsana New" w:hAnsi="Angsana New"/>
          <w:spacing w:val="-6"/>
          <w:sz w:val="32"/>
          <w:szCs w:val="32"/>
          <w:cs/>
        </w:rPr>
        <w:t>ของบริษัท แหลมเจริญ ซีฟู้ด จำกัด (</w:t>
      </w:r>
      <w:r w:rsidRPr="0056753C">
        <w:rPr>
          <w:rFonts w:ascii="Angsana New" w:hAnsi="Angsana New"/>
          <w:spacing w:val="-6"/>
          <w:sz w:val="32"/>
          <w:szCs w:val="32"/>
        </w:rPr>
        <w:t>“</w:t>
      </w:r>
      <w:r w:rsidRPr="0056753C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Pr="0056753C">
        <w:rPr>
          <w:rFonts w:ascii="Angsana New" w:hAnsi="Angsana New"/>
          <w:spacing w:val="-6"/>
          <w:sz w:val="32"/>
          <w:szCs w:val="32"/>
        </w:rPr>
        <w:t>”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) ในสัดส่วนร้อยละ </w:t>
      </w:r>
      <w:r w:rsidRPr="0056753C">
        <w:rPr>
          <w:rFonts w:ascii="Angsana New" w:hAnsi="Angsana New"/>
          <w:spacing w:val="-6"/>
          <w:sz w:val="32"/>
          <w:szCs w:val="32"/>
        </w:rPr>
        <w:t xml:space="preserve">65 </w:t>
      </w:r>
      <w:r w:rsidR="00FD44AA" w:rsidRPr="0056753C">
        <w:rPr>
          <w:rFonts w:ascii="Angsana New" w:hAnsi="Angsana New"/>
          <w:spacing w:val="-6"/>
          <w:sz w:val="32"/>
          <w:szCs w:val="32"/>
          <w:cs/>
        </w:rPr>
        <w:t>โดยมี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มูลค่าเงินลงทุนโดยประมาณ </w:t>
      </w:r>
      <w:r w:rsidRPr="0056753C">
        <w:rPr>
          <w:rFonts w:ascii="Angsana New" w:hAnsi="Angsana New"/>
          <w:spacing w:val="-6"/>
          <w:sz w:val="32"/>
          <w:szCs w:val="32"/>
        </w:rPr>
        <w:t>2,06</w:t>
      </w:r>
      <w:r w:rsidRPr="0056753C">
        <w:rPr>
          <w:rFonts w:ascii="Angsana New" w:hAnsi="Angsana New"/>
          <w:spacing w:val="-6"/>
          <w:sz w:val="32"/>
          <w:szCs w:val="32"/>
          <w:cs/>
        </w:rPr>
        <w:t>0</w:t>
      </w:r>
      <w:r w:rsidRPr="0056753C">
        <w:rPr>
          <w:rFonts w:ascii="Angsana New" w:hAnsi="Angsana New"/>
          <w:spacing w:val="-6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ล้านบาท การลงทุนในกิจการจะอยู่ภายใต้เงื่อนไขบังคับที่สำคัญภายใต้สัญญาสำคัญที่เกี่ยวข้อง ซึ่งจะต้องปฏิบัติให้ครบถ้วน </w:t>
      </w:r>
    </w:p>
    <w:p w:rsidR="004935BD" w:rsidRPr="0056753C" w:rsidRDefault="00074D30" w:rsidP="00C34EBE">
      <w:pPr>
        <w:spacing w:before="120" w:after="120"/>
        <w:ind w:left="1080" w:right="-43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56753C">
        <w:rPr>
          <w:rFonts w:ascii="Angsana New" w:hAnsi="Angsana New"/>
          <w:spacing w:val="-6"/>
          <w:sz w:val="32"/>
          <w:szCs w:val="32"/>
        </w:rPr>
        <w:t>-</w:t>
      </w:r>
      <w:r w:rsidRPr="0056753C">
        <w:rPr>
          <w:rFonts w:ascii="Angsana New" w:hAnsi="Angsana New"/>
          <w:spacing w:val="-6"/>
          <w:sz w:val="32"/>
          <w:szCs w:val="32"/>
        </w:rPr>
        <w:tab/>
      </w:r>
      <w:r w:rsidRPr="0056753C">
        <w:rPr>
          <w:rFonts w:ascii="Angsana New" w:hAnsi="Angsana New"/>
          <w:spacing w:val="-6"/>
          <w:sz w:val="32"/>
          <w:szCs w:val="32"/>
          <w:cs/>
        </w:rPr>
        <w:t>อนุมัติการลงทุนเพิ่มในบริษัท คาตา</w:t>
      </w:r>
      <w:proofErr w:type="spellStart"/>
      <w:r w:rsidRPr="0056753C">
        <w:rPr>
          <w:rFonts w:ascii="Angsana New" w:hAnsi="Angsana New"/>
          <w:spacing w:val="-6"/>
          <w:sz w:val="32"/>
          <w:szCs w:val="32"/>
          <w:cs/>
        </w:rPr>
        <w:t>พัลท์</w:t>
      </w:r>
      <w:proofErr w:type="spellEnd"/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 จำกัด 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(“บริษัทย่อย”) จำนวน </w:t>
      </w:r>
      <w:r w:rsidRPr="0056753C">
        <w:rPr>
          <w:rFonts w:ascii="Angsana New" w:hAnsi="Angsana New"/>
          <w:spacing w:val="-10"/>
          <w:sz w:val="32"/>
          <w:szCs w:val="32"/>
        </w:rPr>
        <w:t xml:space="preserve">2,069 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ล้านบาท บริษัทย่อยดังกล่าวจะมีทุนจดทะเบียนเพิ่มจาก </w:t>
      </w:r>
      <w:r w:rsidRPr="0056753C">
        <w:rPr>
          <w:rFonts w:ascii="Angsana New" w:hAnsi="Angsana New"/>
          <w:spacing w:val="-10"/>
          <w:sz w:val="32"/>
          <w:szCs w:val="32"/>
        </w:rPr>
        <w:t xml:space="preserve">1 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ล้านบาท เป็น </w:t>
      </w:r>
      <w:r w:rsidRPr="0056753C">
        <w:rPr>
          <w:rFonts w:ascii="Angsana New" w:hAnsi="Angsana New"/>
          <w:spacing w:val="-10"/>
          <w:sz w:val="32"/>
          <w:szCs w:val="32"/>
        </w:rPr>
        <w:t xml:space="preserve">2,070 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ล้านบาท (หุ้นสามัญ </w:t>
      </w:r>
      <w:r w:rsidRPr="0056753C">
        <w:rPr>
          <w:rFonts w:ascii="Angsana New" w:hAnsi="Angsana New"/>
          <w:spacing w:val="-10"/>
          <w:sz w:val="32"/>
          <w:szCs w:val="32"/>
        </w:rPr>
        <w:t xml:space="preserve">207 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ล้านหุ้น มูลค่าหุ้นละ </w:t>
      </w:r>
      <w:r w:rsidRPr="0056753C">
        <w:rPr>
          <w:rFonts w:ascii="Angsana New" w:hAnsi="Angsana New"/>
          <w:spacing w:val="-10"/>
          <w:sz w:val="32"/>
          <w:szCs w:val="32"/>
        </w:rPr>
        <w:t xml:space="preserve">10 </w:t>
      </w:r>
      <w:r w:rsidRPr="0056753C">
        <w:rPr>
          <w:rFonts w:ascii="Angsana New" w:hAnsi="Angsana New"/>
          <w:spacing w:val="-10"/>
          <w:sz w:val="32"/>
          <w:szCs w:val="32"/>
          <w:cs/>
        </w:rPr>
        <w:t xml:space="preserve">บาท) โดยบริษัทฯมีสัดส่วนการถือหุ้นคงเดิมในอัตราร้อยละ </w:t>
      </w:r>
      <w:r w:rsidRPr="0056753C">
        <w:rPr>
          <w:rFonts w:ascii="Angsana New" w:hAnsi="Angsana New"/>
          <w:spacing w:val="-10"/>
          <w:sz w:val="32"/>
          <w:szCs w:val="32"/>
        </w:rPr>
        <w:t xml:space="preserve">100 </w:t>
      </w:r>
      <w:r w:rsidR="00C34EBE" w:rsidRPr="0056753C">
        <w:rPr>
          <w:rFonts w:ascii="Angsana New" w:hAnsi="Angsana New"/>
          <w:spacing w:val="-10"/>
          <w:sz w:val="32"/>
          <w:szCs w:val="32"/>
          <w:cs/>
        </w:rPr>
        <w:t xml:space="preserve">บริษัทย่อยได้จดทะเบียนเพิ่มทุนดังกล่าวกับกระทรวงพาณิชย์เมื่อวันที่ </w:t>
      </w:r>
      <w:r w:rsidR="006B553A" w:rsidRPr="0056753C">
        <w:rPr>
          <w:rFonts w:ascii="Angsana New" w:hAnsi="Angsana New"/>
          <w:spacing w:val="-10"/>
          <w:sz w:val="32"/>
          <w:szCs w:val="32"/>
          <w:cs/>
        </w:rPr>
        <w:t xml:space="preserve">1 พฤศจิกายน </w:t>
      </w:r>
      <w:r w:rsidR="006B553A" w:rsidRPr="0056753C">
        <w:rPr>
          <w:rFonts w:ascii="Angsana New" w:hAnsi="Angsana New"/>
          <w:spacing w:val="-10"/>
          <w:sz w:val="32"/>
          <w:szCs w:val="32"/>
        </w:rPr>
        <w:t>2562</w:t>
      </w:r>
    </w:p>
    <w:p w:rsidR="005844DC" w:rsidRPr="0056753C" w:rsidRDefault="00F22078" w:rsidP="00E8092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Style w:val="PageNumber"/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13</w:t>
      </w:r>
      <w:r w:rsidR="00FF6D52" w:rsidRPr="0056753C">
        <w:rPr>
          <w:rFonts w:ascii="Angsana New" w:hAnsi="Angsana New"/>
          <w:sz w:val="32"/>
          <w:szCs w:val="32"/>
        </w:rPr>
        <w:t>.</w:t>
      </w:r>
      <w:r w:rsidR="00E72B12" w:rsidRPr="0056753C">
        <w:rPr>
          <w:rFonts w:ascii="Angsana New" w:hAnsi="Angsana New"/>
          <w:sz w:val="32"/>
          <w:szCs w:val="32"/>
        </w:rPr>
        <w:t>6</w:t>
      </w:r>
      <w:r w:rsidR="005844DC" w:rsidRPr="0056753C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5844DC" w:rsidRPr="0056753C">
        <w:rPr>
          <w:rFonts w:ascii="Angsana New" w:hAnsi="Angsana New"/>
          <w:sz w:val="32"/>
          <w:szCs w:val="32"/>
        </w:rPr>
        <w:t xml:space="preserve"> </w:t>
      </w:r>
      <w:r w:rsidR="005844DC" w:rsidRPr="0056753C">
        <w:rPr>
          <w:rFonts w:ascii="Angsana New" w:hAnsi="Angsana New"/>
          <w:sz w:val="32"/>
          <w:szCs w:val="32"/>
          <w:cs/>
        </w:rPr>
        <w:t>8</w:t>
      </w:r>
      <w:r w:rsidR="005844DC" w:rsidRPr="0056753C">
        <w:rPr>
          <w:rFonts w:ascii="Angsana New" w:hAnsi="Angsana New"/>
          <w:sz w:val="32"/>
          <w:szCs w:val="32"/>
        </w:rPr>
        <w:t xml:space="preserve"> </w:t>
      </w:r>
      <w:r w:rsidR="005844DC" w:rsidRPr="0056753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5844DC" w:rsidRPr="0056753C">
        <w:rPr>
          <w:rFonts w:ascii="Angsana New" w:hAnsi="Angsana New"/>
          <w:sz w:val="32"/>
          <w:szCs w:val="32"/>
        </w:rPr>
        <w:t xml:space="preserve">2562 </w:t>
      </w:r>
      <w:r w:rsidR="005844DC" w:rsidRPr="0056753C">
        <w:rPr>
          <w:rFonts w:ascii="Angsana New" w:hAnsi="Angsana New"/>
          <w:sz w:val="32"/>
          <w:szCs w:val="32"/>
          <w:cs/>
        </w:rPr>
        <w:t>บริษัท คาตา</w:t>
      </w:r>
      <w:proofErr w:type="spellStart"/>
      <w:r w:rsidR="005844DC" w:rsidRPr="0056753C">
        <w:rPr>
          <w:rFonts w:ascii="Angsana New" w:hAnsi="Angsana New"/>
          <w:sz w:val="32"/>
          <w:szCs w:val="32"/>
          <w:cs/>
        </w:rPr>
        <w:t>พัลท์</w:t>
      </w:r>
      <w:proofErr w:type="spellEnd"/>
      <w:r w:rsidR="005844DC" w:rsidRPr="0056753C">
        <w:rPr>
          <w:rFonts w:ascii="Angsana New" w:hAnsi="Angsana New"/>
          <w:sz w:val="32"/>
          <w:szCs w:val="32"/>
          <w:cs/>
        </w:rPr>
        <w:t xml:space="preserve"> จำกัด (“บริษัทย่อย”) ได้เข้าทำสัญญาซื้อกิจการโดยการซื้อหุ้น</w:t>
      </w:r>
      <w:r w:rsidR="00FD44AA" w:rsidRPr="0056753C">
        <w:rPr>
          <w:rFonts w:ascii="Angsana New" w:hAnsi="Angsana New"/>
          <w:sz w:val="32"/>
          <w:szCs w:val="32"/>
          <w:cs/>
        </w:rPr>
        <w:t>สามัญ</w:t>
      </w:r>
      <w:r w:rsidR="005844DC" w:rsidRPr="0056753C">
        <w:rPr>
          <w:rFonts w:ascii="Angsana New" w:hAnsi="Angsana New"/>
          <w:sz w:val="32"/>
          <w:szCs w:val="32"/>
          <w:cs/>
        </w:rPr>
        <w:t>ในบริษัท แหลมเจริญ ซีฟู้ด จำกัด</w:t>
      </w:r>
      <w:r w:rsidR="00E80924" w:rsidRPr="0056753C">
        <w:rPr>
          <w:rFonts w:ascii="Angsana New" w:hAnsi="Angsana New"/>
          <w:sz w:val="32"/>
          <w:szCs w:val="32"/>
          <w:cs/>
        </w:rPr>
        <w:t xml:space="preserve"> จากผู้ถือหุ้นเดิม โดยมีวัตถุประสงค์ในการเข้าซื้อกิจการเพื่อเพิ่มเครือข่ายสาขาในประเทศไทยและต่างประเทศ สร้างผลประโยชน์ส่วนเพิ่มให้กลุ่มธุรกิจปัจจุบันของกลุ่มบริษัทและขยายฐานลูกค้าไปยังกลุ่มลูกค้าใหม่</w:t>
      </w:r>
    </w:p>
    <w:p w:rsidR="004C193F" w:rsidRPr="0056753C" w:rsidRDefault="00FF6D52" w:rsidP="0026588C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Style w:val="PageNumber"/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316B1C" w:rsidRPr="0056753C">
        <w:rPr>
          <w:rFonts w:ascii="Angsana New" w:hAnsi="Angsana New"/>
          <w:sz w:val="32"/>
          <w:szCs w:val="32"/>
          <w:cs/>
        </w:rPr>
        <w:t>เมื่อวันที่</w:t>
      </w:r>
      <w:r w:rsidR="00316B1C" w:rsidRPr="0056753C">
        <w:rPr>
          <w:rFonts w:ascii="Angsana New" w:hAnsi="Angsana New"/>
          <w:sz w:val="32"/>
          <w:szCs w:val="32"/>
        </w:rPr>
        <w:t xml:space="preserve"> </w:t>
      </w:r>
      <w:r w:rsidR="00043DAC" w:rsidRPr="0056753C">
        <w:rPr>
          <w:rFonts w:ascii="Angsana New" w:hAnsi="Angsana New"/>
          <w:sz w:val="32"/>
          <w:szCs w:val="32"/>
        </w:rPr>
        <w:t xml:space="preserve">28 </w:t>
      </w:r>
      <w:r w:rsidR="00043DAC" w:rsidRPr="0056753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43DAC" w:rsidRPr="0056753C">
        <w:rPr>
          <w:rFonts w:ascii="Angsana New" w:hAnsi="Angsana New"/>
          <w:sz w:val="32"/>
          <w:szCs w:val="32"/>
        </w:rPr>
        <w:t>2562</w:t>
      </w:r>
      <w:r w:rsidR="00316B1C" w:rsidRPr="0056753C">
        <w:rPr>
          <w:rFonts w:ascii="Angsana New" w:hAnsi="Angsana New"/>
          <w:sz w:val="32"/>
          <w:szCs w:val="32"/>
        </w:rPr>
        <w:t xml:space="preserve"> </w:t>
      </w:r>
      <w:r w:rsidR="00316B1C" w:rsidRPr="0056753C">
        <w:rPr>
          <w:rFonts w:ascii="Angsana New" w:hAnsi="Angsana New"/>
          <w:sz w:val="32"/>
          <w:szCs w:val="32"/>
          <w:cs/>
        </w:rPr>
        <w:t>บริษัทย่อยได้เข้าซื้อหุ้น</w:t>
      </w:r>
      <w:r w:rsidR="00FD44AA" w:rsidRPr="0056753C">
        <w:rPr>
          <w:rFonts w:ascii="Angsana New" w:hAnsi="Angsana New"/>
          <w:sz w:val="32"/>
          <w:szCs w:val="32"/>
          <w:cs/>
        </w:rPr>
        <w:t>สามัญ</w:t>
      </w:r>
      <w:r w:rsidR="00316B1C" w:rsidRPr="0056753C">
        <w:rPr>
          <w:rFonts w:ascii="Angsana New" w:hAnsi="Angsana New"/>
          <w:sz w:val="32"/>
          <w:szCs w:val="32"/>
          <w:cs/>
        </w:rPr>
        <w:t>ของ</w:t>
      </w:r>
      <w:r w:rsidRPr="0056753C">
        <w:rPr>
          <w:rFonts w:ascii="Angsana New" w:hAnsi="Angsana New"/>
          <w:sz w:val="32"/>
          <w:szCs w:val="32"/>
          <w:cs/>
        </w:rPr>
        <w:t>บริษัท แหลมเจริญ ซีฟู้ด จำกัด</w:t>
      </w:r>
      <w:r w:rsidR="00316B1C" w:rsidRPr="0056753C">
        <w:rPr>
          <w:rFonts w:ascii="Angsana New" w:hAnsi="Angsana New"/>
          <w:sz w:val="32"/>
          <w:szCs w:val="32"/>
          <w:cs/>
        </w:rPr>
        <w:t xml:space="preserve">จำนวน </w:t>
      </w:r>
      <w:r w:rsidR="00EB2DF5" w:rsidRPr="0056753C">
        <w:rPr>
          <w:rFonts w:ascii="Angsana New" w:hAnsi="Angsana New"/>
          <w:sz w:val="32"/>
          <w:szCs w:val="32"/>
        </w:rPr>
        <w:t>1,202,890</w:t>
      </w:r>
      <w:r w:rsidR="00316B1C" w:rsidRPr="0056753C">
        <w:rPr>
          <w:rFonts w:ascii="Angsana New" w:hAnsi="Angsana New"/>
          <w:sz w:val="32"/>
          <w:szCs w:val="32"/>
        </w:rPr>
        <w:t xml:space="preserve"> </w:t>
      </w:r>
      <w:r w:rsidR="00316B1C" w:rsidRPr="0056753C">
        <w:rPr>
          <w:rFonts w:ascii="Angsana New" w:hAnsi="Angsana New"/>
          <w:sz w:val="32"/>
          <w:szCs w:val="32"/>
          <w:cs/>
        </w:rPr>
        <w:t>หุ้น</w:t>
      </w:r>
      <w:r w:rsidR="005844DC" w:rsidRPr="0056753C">
        <w:rPr>
          <w:rFonts w:ascii="Angsana New" w:hAnsi="Angsana New"/>
          <w:sz w:val="32"/>
          <w:szCs w:val="32"/>
          <w:cs/>
        </w:rPr>
        <w:t xml:space="preserve"> </w:t>
      </w:r>
      <w:r w:rsidR="00316B1C" w:rsidRPr="0056753C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="00EB2DF5" w:rsidRPr="0056753C">
        <w:rPr>
          <w:rFonts w:ascii="Angsana New" w:hAnsi="Angsana New"/>
          <w:sz w:val="32"/>
          <w:szCs w:val="32"/>
        </w:rPr>
        <w:t>100</w:t>
      </w:r>
      <w:r w:rsidR="00316B1C" w:rsidRPr="0056753C">
        <w:rPr>
          <w:rFonts w:ascii="Angsana New" w:hAnsi="Angsana New"/>
          <w:sz w:val="32"/>
          <w:szCs w:val="32"/>
          <w:cs/>
        </w:rPr>
        <w:t xml:space="preserve"> </w:t>
      </w:r>
      <w:r w:rsidR="00043DAC" w:rsidRPr="0056753C">
        <w:rPr>
          <w:rFonts w:ascii="Angsana New" w:hAnsi="Angsana New"/>
          <w:sz w:val="32"/>
          <w:szCs w:val="32"/>
          <w:cs/>
        </w:rPr>
        <w:t>บาท</w:t>
      </w:r>
      <w:r w:rsidR="00316B1C" w:rsidRPr="0056753C">
        <w:rPr>
          <w:rFonts w:ascii="Angsana New" w:hAnsi="Angsana New"/>
          <w:sz w:val="32"/>
          <w:szCs w:val="32"/>
          <w:cs/>
        </w:rPr>
        <w:t xml:space="preserve"> จากผู้ถือหุ้นเดิมในมูลค่ารวมทั้งสิ้น </w:t>
      </w:r>
      <w:r w:rsidR="00EB2DF5" w:rsidRPr="0056753C">
        <w:rPr>
          <w:rFonts w:ascii="Angsana New" w:hAnsi="Angsana New"/>
          <w:sz w:val="32"/>
          <w:szCs w:val="32"/>
        </w:rPr>
        <w:t>2,060</w:t>
      </w:r>
      <w:r w:rsidR="00316B1C"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ล้าน</w:t>
      </w:r>
      <w:r w:rsidR="00043DAC" w:rsidRPr="0056753C">
        <w:rPr>
          <w:rFonts w:ascii="Angsana New" w:hAnsi="Angsana New"/>
          <w:sz w:val="32"/>
          <w:szCs w:val="32"/>
          <w:cs/>
        </w:rPr>
        <w:t>บาท</w:t>
      </w:r>
      <w:r w:rsidR="00316B1C" w:rsidRPr="0056753C">
        <w:rPr>
          <w:rFonts w:ascii="Angsana New" w:hAnsi="Angsana New"/>
          <w:sz w:val="32"/>
          <w:szCs w:val="32"/>
          <w:cs/>
        </w:rPr>
        <w:t xml:space="preserve"> </w:t>
      </w:r>
      <w:r w:rsidR="005844DC" w:rsidRPr="0056753C">
        <w:rPr>
          <w:rFonts w:ascii="Angsana New" w:hAnsi="Angsana New"/>
          <w:sz w:val="32"/>
          <w:szCs w:val="32"/>
          <w:cs/>
        </w:rPr>
        <w:t>บริษัทย่อยได้จ่าย</w:t>
      </w:r>
      <w:r w:rsidR="00316B1C" w:rsidRPr="0056753C">
        <w:rPr>
          <w:rFonts w:ascii="Angsana New" w:hAnsi="Angsana New"/>
          <w:sz w:val="32"/>
          <w:szCs w:val="32"/>
          <w:cs/>
        </w:rPr>
        <w:t>ชำระเงิน</w:t>
      </w:r>
      <w:r w:rsidR="00316B1C" w:rsidRPr="0056753C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Pr="0056753C">
        <w:rPr>
          <w:rStyle w:val="PageNumber"/>
          <w:rFonts w:ascii="Angsana New" w:hAnsi="Angsana New"/>
          <w:sz w:val="32"/>
          <w:szCs w:val="32"/>
        </w:rPr>
        <w:t>29</w:t>
      </w:r>
      <w:r w:rsidR="00EB2DF5" w:rsidRPr="0056753C">
        <w:rPr>
          <w:rStyle w:val="PageNumber"/>
          <w:rFonts w:ascii="Angsana New" w:hAnsi="Angsana New"/>
          <w:sz w:val="32"/>
          <w:szCs w:val="32"/>
          <w:cs/>
        </w:rPr>
        <w:t xml:space="preserve"> พฤศจิกายน </w:t>
      </w:r>
      <w:r w:rsidR="00EB2DF5" w:rsidRPr="0056753C">
        <w:rPr>
          <w:rStyle w:val="PageNumber"/>
          <w:rFonts w:ascii="Angsana New" w:hAnsi="Angsana New"/>
          <w:sz w:val="32"/>
          <w:szCs w:val="32"/>
        </w:rPr>
        <w:t>2562</w:t>
      </w:r>
    </w:p>
    <w:p w:rsidR="009D03CF" w:rsidRDefault="004E2781" w:rsidP="0026588C">
      <w:pPr>
        <w:overflowPunct/>
        <w:autoSpaceDE/>
        <w:autoSpaceDN/>
        <w:adjustRightInd/>
        <w:spacing w:before="120" w:after="120" w:line="39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</w:r>
    </w:p>
    <w:p w:rsidR="004E2781" w:rsidRPr="0056753C" w:rsidRDefault="009D03CF" w:rsidP="0026588C">
      <w:pPr>
        <w:overflowPunct/>
        <w:autoSpaceDE/>
        <w:autoSpaceDN/>
        <w:adjustRightInd/>
        <w:spacing w:before="120" w:after="120" w:line="39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E2781" w:rsidRPr="0056753C">
        <w:rPr>
          <w:rFonts w:ascii="Angsana New" w:hAnsi="Angsana New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โดยการวัดมูลค่านี้เสร็จส</w:t>
      </w:r>
      <w:r w:rsidR="00A60F25" w:rsidRPr="0056753C">
        <w:rPr>
          <w:rFonts w:ascii="Angsana New" w:hAnsi="Angsana New"/>
          <w:sz w:val="32"/>
          <w:szCs w:val="32"/>
          <w:cs/>
        </w:rPr>
        <w:t>ม</w:t>
      </w:r>
      <w:r w:rsidR="004E2781" w:rsidRPr="0056753C">
        <w:rPr>
          <w:rFonts w:ascii="Angsana New" w:hAnsi="Angsana New"/>
          <w:sz w:val="32"/>
          <w:szCs w:val="32"/>
          <w:cs/>
        </w:rPr>
        <w:t xml:space="preserve">บูรณ์ในไตรมาสที่ </w:t>
      </w:r>
      <w:r w:rsidR="004E2781" w:rsidRPr="0056753C">
        <w:rPr>
          <w:rFonts w:ascii="Angsana New" w:hAnsi="Angsana New"/>
          <w:sz w:val="32"/>
          <w:szCs w:val="32"/>
        </w:rPr>
        <w:t xml:space="preserve">4 </w:t>
      </w:r>
      <w:r w:rsidR="004E2781" w:rsidRPr="0056753C">
        <w:rPr>
          <w:rFonts w:ascii="Angsana New" w:hAnsi="Angsana New"/>
          <w:sz w:val="32"/>
          <w:szCs w:val="32"/>
          <w:cs/>
        </w:rPr>
        <w:t xml:space="preserve">ของปี </w:t>
      </w:r>
      <w:r w:rsidR="004E2781" w:rsidRPr="0056753C">
        <w:rPr>
          <w:rFonts w:ascii="Angsana New" w:hAnsi="Angsana New"/>
          <w:sz w:val="32"/>
          <w:szCs w:val="32"/>
        </w:rPr>
        <w:t xml:space="preserve">2562 </w:t>
      </w:r>
      <w:r w:rsidR="004E2781" w:rsidRPr="0056753C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 </w:t>
      </w:r>
      <w:r w:rsidR="004E2781" w:rsidRPr="0056753C">
        <w:rPr>
          <w:rFonts w:ascii="Angsana New" w:hAnsi="Angsana New"/>
          <w:sz w:val="32"/>
          <w:szCs w:val="32"/>
        </w:rPr>
        <w:t xml:space="preserve">12 </w:t>
      </w:r>
      <w:r w:rsidR="004E2781" w:rsidRPr="0056753C">
        <w:rPr>
          <w:rFonts w:ascii="Angsana New" w:hAnsi="Angsana New"/>
          <w:sz w:val="32"/>
          <w:szCs w:val="32"/>
          <w:cs/>
        </w:rPr>
        <w:t xml:space="preserve">เดือน นับจากวันที่ซื้อกิจการตามที่กำหนดไว้ในมาตรฐานการรายงานทางการเงินฉบับที่ </w:t>
      </w:r>
      <w:r w:rsidR="004E2781" w:rsidRPr="0056753C">
        <w:rPr>
          <w:rFonts w:ascii="Angsana New" w:hAnsi="Angsana New"/>
          <w:sz w:val="32"/>
          <w:szCs w:val="32"/>
        </w:rPr>
        <w:t xml:space="preserve">3 </w:t>
      </w:r>
      <w:r w:rsidR="004E2781" w:rsidRPr="0056753C">
        <w:rPr>
          <w:rFonts w:ascii="Angsana New" w:hAnsi="Angsana New"/>
          <w:sz w:val="32"/>
          <w:szCs w:val="32"/>
          <w:cs/>
        </w:rPr>
        <w:t xml:space="preserve">(ปรับปรุง </w:t>
      </w:r>
      <w:r w:rsidR="004E2781" w:rsidRPr="0056753C">
        <w:rPr>
          <w:rFonts w:ascii="Angsana New" w:hAnsi="Angsana New"/>
          <w:sz w:val="32"/>
          <w:szCs w:val="32"/>
        </w:rPr>
        <w:t>2561</w:t>
      </w:r>
      <w:r w:rsidR="004E2781" w:rsidRPr="0056753C">
        <w:rPr>
          <w:rFonts w:ascii="Angsana New" w:hAnsi="Angsana New"/>
          <w:sz w:val="32"/>
          <w:szCs w:val="32"/>
          <w:cs/>
        </w:rPr>
        <w:t>)</w:t>
      </w:r>
      <w:r w:rsidR="004E2781" w:rsidRPr="0056753C">
        <w:rPr>
          <w:rFonts w:ascii="Angsana New" w:hAnsi="Angsana New"/>
          <w:sz w:val="32"/>
          <w:szCs w:val="32"/>
        </w:rPr>
        <w:t xml:space="preserve"> </w:t>
      </w:r>
    </w:p>
    <w:p w:rsidR="00316B1C" w:rsidRPr="0056753C" w:rsidRDefault="00316B1C" w:rsidP="0026588C">
      <w:pPr>
        <w:overflowPunct/>
        <w:autoSpaceDE/>
        <w:autoSpaceDN/>
        <w:adjustRightInd/>
        <w:spacing w:before="120" w:line="39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มูลค่า</w:t>
      </w:r>
      <w:r w:rsidR="00860472" w:rsidRPr="0056753C">
        <w:rPr>
          <w:rFonts w:ascii="Angsana New" w:hAnsi="Angsana New"/>
          <w:sz w:val="32"/>
          <w:szCs w:val="32"/>
          <w:cs/>
        </w:rPr>
        <w:t xml:space="preserve">ยุติธรรมของสินทรัพย์ที่ได้มาและหนี้สินที่รับมา ณ วันที่ซื้อกิจการของบริษัท </w:t>
      </w:r>
      <w:r w:rsidR="002B29AE" w:rsidRPr="0056753C">
        <w:rPr>
          <w:rFonts w:ascii="Angsana New" w:hAnsi="Angsana New"/>
          <w:sz w:val="32"/>
          <w:szCs w:val="32"/>
          <w:cs/>
        </w:rPr>
        <w:t>แหลมเจริญ ซีฟู้ด</w:t>
      </w:r>
      <w:r w:rsidR="00860472" w:rsidRPr="0056753C">
        <w:rPr>
          <w:rFonts w:ascii="Angsana New" w:hAnsi="Angsana New"/>
          <w:sz w:val="32"/>
          <w:szCs w:val="32"/>
          <w:cs/>
        </w:rPr>
        <w:t xml:space="preserve"> จำกัด มีรายละเอียดดังนี้</w:t>
      </w:r>
    </w:p>
    <w:tbl>
      <w:tblPr>
        <w:tblW w:w="90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092"/>
      </w:tblGrid>
      <w:tr w:rsidR="00316B1C" w:rsidRPr="0056753C" w:rsidTr="00316B1C">
        <w:trPr>
          <w:trHeight w:val="80"/>
        </w:trPr>
        <w:tc>
          <w:tcPr>
            <w:tcW w:w="6930" w:type="dxa"/>
            <w:shd w:val="clear" w:color="auto" w:fill="auto"/>
            <w:vAlign w:val="bottom"/>
          </w:tcPr>
          <w:p w:rsidR="00316B1C" w:rsidRPr="0056753C" w:rsidRDefault="00316B1C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:rsidR="00316B1C" w:rsidRPr="0056753C" w:rsidRDefault="00316B1C" w:rsidP="0026588C">
            <w:pPr>
              <w:tabs>
                <w:tab w:val="left" w:pos="2160"/>
                <w:tab w:val="center" w:pos="5940"/>
                <w:tab w:val="center" w:pos="7920"/>
              </w:tabs>
              <w:spacing w:line="39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2DF5" w:rsidRPr="0056753C" w:rsidTr="00316B1C">
        <w:tc>
          <w:tcPr>
            <w:tcW w:w="6930" w:type="dxa"/>
            <w:shd w:val="clear" w:color="auto" w:fill="auto"/>
            <w:vAlign w:val="bottom"/>
          </w:tcPr>
          <w:p w:rsidR="00EB2DF5" w:rsidRPr="0056753C" w:rsidRDefault="00EB2DF5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เงินสดและ</w:t>
            </w:r>
            <w:r w:rsidR="004C7CA1" w:rsidRPr="0056753C">
              <w:rPr>
                <w:rFonts w:ascii="Angsana New" w:hAnsi="Angsana New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56753C" w:rsidRDefault="00EB2DF5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120</w:t>
            </w:r>
            <w:r w:rsidRPr="0056753C">
              <w:rPr>
                <w:rFonts w:ascii="Angsana New" w:hAnsi="Angsana New"/>
                <w:sz w:val="32"/>
                <w:szCs w:val="32"/>
              </w:rPr>
              <w:t>,546</w:t>
            </w:r>
          </w:p>
        </w:tc>
      </w:tr>
      <w:tr w:rsidR="00EB2DF5" w:rsidRPr="0056753C" w:rsidTr="00316B1C">
        <w:tc>
          <w:tcPr>
            <w:tcW w:w="6930" w:type="dxa"/>
            <w:shd w:val="clear" w:color="auto" w:fill="auto"/>
            <w:vAlign w:val="bottom"/>
          </w:tcPr>
          <w:p w:rsidR="00EB2DF5" w:rsidRPr="0056753C" w:rsidRDefault="00EB2DF5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56753C" w:rsidRDefault="00EB2DF5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18,972</w:t>
            </w:r>
          </w:p>
        </w:tc>
      </w:tr>
      <w:tr w:rsidR="00EB2DF5" w:rsidRPr="0056753C" w:rsidTr="00316B1C">
        <w:tc>
          <w:tcPr>
            <w:tcW w:w="6930" w:type="dxa"/>
            <w:shd w:val="clear" w:color="auto" w:fill="auto"/>
            <w:vAlign w:val="bottom"/>
          </w:tcPr>
          <w:p w:rsidR="00EB2DF5" w:rsidRPr="0056753C" w:rsidRDefault="00EB2DF5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56753C" w:rsidRDefault="00EB2DF5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11,184</w:t>
            </w:r>
          </w:p>
        </w:tc>
      </w:tr>
      <w:tr w:rsidR="00EB2DF5" w:rsidRPr="0056753C" w:rsidTr="00316B1C">
        <w:tc>
          <w:tcPr>
            <w:tcW w:w="6930" w:type="dxa"/>
            <w:shd w:val="clear" w:color="auto" w:fill="auto"/>
            <w:vAlign w:val="bottom"/>
          </w:tcPr>
          <w:p w:rsidR="00EB2DF5" w:rsidRPr="0056753C" w:rsidRDefault="00EB2DF5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56753C" w:rsidRDefault="00EB2DF5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2,50</w:t>
            </w:r>
            <w:r w:rsidR="00FF6D52" w:rsidRPr="0056753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B2DF5" w:rsidRPr="0056753C" w:rsidTr="00316B1C">
        <w:tc>
          <w:tcPr>
            <w:tcW w:w="6930" w:type="dxa"/>
            <w:shd w:val="clear" w:color="auto" w:fill="auto"/>
            <w:vAlign w:val="bottom"/>
          </w:tcPr>
          <w:p w:rsidR="00EB2DF5" w:rsidRPr="0056753C" w:rsidRDefault="00EB2DF5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56753C" w:rsidRDefault="00EB2DF5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136,276</w:t>
            </w:r>
          </w:p>
        </w:tc>
      </w:tr>
      <w:tr w:rsidR="00EB2DF5" w:rsidRPr="0056753C" w:rsidTr="00316B1C">
        <w:tc>
          <w:tcPr>
            <w:tcW w:w="6930" w:type="dxa"/>
            <w:shd w:val="clear" w:color="auto" w:fill="auto"/>
            <w:vAlign w:val="bottom"/>
          </w:tcPr>
          <w:p w:rsidR="00EB2DF5" w:rsidRPr="0056753C" w:rsidRDefault="00EB2DF5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858,310</w:t>
            </w:r>
          </w:p>
        </w:tc>
      </w:tr>
      <w:tr w:rsidR="00EB2DF5" w:rsidRPr="0056753C" w:rsidTr="00316B1C">
        <w:tc>
          <w:tcPr>
            <w:tcW w:w="6930" w:type="dxa"/>
            <w:shd w:val="clear" w:color="auto" w:fill="auto"/>
            <w:vAlign w:val="bottom"/>
          </w:tcPr>
          <w:p w:rsidR="00EB2DF5" w:rsidRPr="0056753C" w:rsidRDefault="00EB2DF5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EB2DF5" w:rsidRPr="0056753C" w:rsidRDefault="00EB2DF5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55,410</w:t>
            </w:r>
          </w:p>
        </w:tc>
      </w:tr>
      <w:tr w:rsidR="00860472" w:rsidRPr="0056753C" w:rsidTr="00316B1C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860472" w:rsidRPr="0056753C" w:rsidRDefault="00860472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(70,367)</w:t>
            </w:r>
          </w:p>
        </w:tc>
      </w:tr>
      <w:tr w:rsidR="00860472" w:rsidRPr="0056753C" w:rsidTr="00316B1C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860472" w:rsidRPr="0056753C" w:rsidRDefault="00860472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ภาษีเงินได้ค้างจ่าย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(27,088)</w:t>
            </w:r>
          </w:p>
        </w:tc>
      </w:tr>
      <w:tr w:rsidR="00860472" w:rsidRPr="0056753C" w:rsidTr="00316B1C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:rsidR="00860472" w:rsidRPr="0056753C" w:rsidRDefault="00860472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รายได้ค่าธรรมเนียมบัตรสมาชิกรอตัดบัญชี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(1,445)</w:t>
            </w:r>
          </w:p>
        </w:tc>
      </w:tr>
      <w:tr w:rsidR="00860472" w:rsidRPr="0056753C" w:rsidTr="00316B1C">
        <w:tc>
          <w:tcPr>
            <w:tcW w:w="6930" w:type="dxa"/>
            <w:shd w:val="clear" w:color="auto" w:fill="auto"/>
            <w:vAlign w:val="bottom"/>
          </w:tcPr>
          <w:p w:rsidR="00860472" w:rsidRPr="0056753C" w:rsidRDefault="00860472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(20,735)</w:t>
            </w:r>
          </w:p>
        </w:tc>
      </w:tr>
      <w:tr w:rsidR="00860472" w:rsidRPr="0056753C" w:rsidTr="00316B1C">
        <w:tc>
          <w:tcPr>
            <w:tcW w:w="6930" w:type="dxa"/>
            <w:shd w:val="clear" w:color="auto" w:fill="auto"/>
            <w:vAlign w:val="bottom"/>
          </w:tcPr>
          <w:p w:rsidR="00860472" w:rsidRPr="0056753C" w:rsidRDefault="00860472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(14,830)</w:t>
            </w:r>
          </w:p>
        </w:tc>
      </w:tr>
      <w:tr w:rsidR="00860472" w:rsidRPr="0056753C" w:rsidTr="00316B1C">
        <w:tc>
          <w:tcPr>
            <w:tcW w:w="6930" w:type="dxa"/>
            <w:shd w:val="clear" w:color="auto" w:fill="auto"/>
            <w:vAlign w:val="bottom"/>
          </w:tcPr>
          <w:p w:rsidR="00860472" w:rsidRPr="0056753C" w:rsidRDefault="00860472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(17</w:t>
            </w:r>
            <w:r w:rsidR="00FF6D52"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</w:rPr>
              <w:t>,</w:t>
            </w:r>
            <w:r w:rsidR="002B29AE" w:rsidRPr="0056753C">
              <w:rPr>
                <w:rFonts w:ascii="Angsana New" w:hAnsi="Angsana New"/>
                <w:sz w:val="32"/>
                <w:szCs w:val="32"/>
                <w:cs/>
              </w:rPr>
              <w:t>462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0472" w:rsidRPr="0056753C" w:rsidTr="00316B1C">
        <w:tc>
          <w:tcPr>
            <w:tcW w:w="6930" w:type="dxa"/>
            <w:shd w:val="clear" w:color="auto" w:fill="auto"/>
            <w:vAlign w:val="bottom"/>
          </w:tcPr>
          <w:p w:rsidR="00860472" w:rsidRPr="0056753C" w:rsidRDefault="00860472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pBdr>
                <w:bottom w:val="single" w:sz="4" w:space="1" w:color="auto"/>
              </w:pBd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(1,364)</w:t>
            </w:r>
          </w:p>
        </w:tc>
      </w:tr>
      <w:tr w:rsidR="00860472" w:rsidRPr="0056753C" w:rsidTr="00316B1C">
        <w:tc>
          <w:tcPr>
            <w:tcW w:w="6930" w:type="dxa"/>
            <w:shd w:val="clear" w:color="auto" w:fill="auto"/>
          </w:tcPr>
          <w:p w:rsidR="00860472" w:rsidRPr="0056753C" w:rsidRDefault="00860472" w:rsidP="0026588C">
            <w:pPr>
              <w:spacing w:line="390" w:lineRule="exact"/>
              <w:ind w:left="522" w:right="-54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895,912</w:t>
            </w:r>
          </w:p>
        </w:tc>
      </w:tr>
      <w:tr w:rsidR="00860472" w:rsidRPr="0056753C" w:rsidTr="00316B1C">
        <w:tc>
          <w:tcPr>
            <w:tcW w:w="6930" w:type="dxa"/>
            <w:shd w:val="clear" w:color="auto" w:fill="auto"/>
          </w:tcPr>
          <w:p w:rsidR="00860472" w:rsidRPr="0056753C" w:rsidRDefault="00860472" w:rsidP="0026588C">
            <w:pPr>
              <w:tabs>
                <w:tab w:val="left" w:pos="900"/>
                <w:tab w:val="left" w:pos="1440"/>
                <w:tab w:val="left" w:pos="2880"/>
              </w:tabs>
              <w:spacing w:line="39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860472" w:rsidRPr="0056753C" w:rsidRDefault="00860472" w:rsidP="0026588C">
            <w:pPr>
              <w:pBdr>
                <w:bottom w:val="single" w:sz="4" w:space="1" w:color="auto"/>
              </w:pBd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(313,569)</w:t>
            </w:r>
          </w:p>
        </w:tc>
      </w:tr>
      <w:tr w:rsidR="00FF6D52" w:rsidRPr="0056753C" w:rsidTr="00316B1C">
        <w:tc>
          <w:tcPr>
            <w:tcW w:w="6930" w:type="dxa"/>
            <w:shd w:val="clear" w:color="auto" w:fill="auto"/>
          </w:tcPr>
          <w:p w:rsidR="00FF6D52" w:rsidRPr="0056753C" w:rsidRDefault="00FF6D52" w:rsidP="0026588C">
            <w:pPr>
              <w:spacing w:line="390" w:lineRule="exact"/>
              <w:ind w:left="522" w:right="1206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="004E2781" w:rsidRPr="0056753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="00207D8A" w:rsidRPr="0056753C">
              <w:rPr>
                <w:rFonts w:ascii="Angsana New" w:hAnsi="Angsana New"/>
                <w:sz w:val="32"/>
                <w:szCs w:val="32"/>
                <w:cs/>
              </w:rPr>
              <w:t>ที่ได้รับ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FF6D52" w:rsidRPr="0056753C" w:rsidRDefault="00FF6D52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582,343</w:t>
            </w:r>
          </w:p>
        </w:tc>
      </w:tr>
      <w:tr w:rsidR="00FF6D52" w:rsidRPr="0056753C" w:rsidTr="00316B1C">
        <w:tc>
          <w:tcPr>
            <w:tcW w:w="6930" w:type="dxa"/>
            <w:shd w:val="clear" w:color="auto" w:fill="auto"/>
          </w:tcPr>
          <w:p w:rsidR="00FF6D52" w:rsidRPr="0056753C" w:rsidRDefault="005844DC" w:rsidP="0026588C">
            <w:pPr>
              <w:spacing w:line="390" w:lineRule="exact"/>
              <w:ind w:left="522" w:right="1206" w:hanging="52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FF6D52" w:rsidRPr="0056753C" w:rsidRDefault="00FF6D52" w:rsidP="0026588C">
            <w:pPr>
              <w:pBdr>
                <w:bottom w:val="single" w:sz="4" w:space="1" w:color="auto"/>
              </w:pBd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2,060,000</w:t>
            </w:r>
          </w:p>
        </w:tc>
      </w:tr>
      <w:tr w:rsidR="00FF6D52" w:rsidRPr="0056753C" w:rsidTr="00316B1C">
        <w:tc>
          <w:tcPr>
            <w:tcW w:w="6930" w:type="dxa"/>
            <w:shd w:val="clear" w:color="auto" w:fill="auto"/>
          </w:tcPr>
          <w:p w:rsidR="00FF6D52" w:rsidRPr="0056753C" w:rsidRDefault="00FF6D52" w:rsidP="0026588C">
            <w:pPr>
              <w:tabs>
                <w:tab w:val="left" w:pos="900"/>
                <w:tab w:val="left" w:pos="1440"/>
                <w:tab w:val="left" w:pos="2880"/>
              </w:tabs>
              <w:spacing w:line="39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FF6D52" w:rsidRPr="0056753C" w:rsidRDefault="00FF6D52" w:rsidP="0026588C">
            <w:pPr>
              <w:pBdr>
                <w:bottom w:val="double" w:sz="4" w:space="1" w:color="auto"/>
              </w:pBdr>
              <w:tabs>
                <w:tab w:val="decimal" w:pos="1534"/>
              </w:tabs>
              <w:spacing w:line="39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1,477,657</w:t>
            </w:r>
          </w:p>
        </w:tc>
      </w:tr>
      <w:tr w:rsidR="005D16F7" w:rsidRPr="0056753C" w:rsidTr="00FD44AA">
        <w:tc>
          <w:tcPr>
            <w:tcW w:w="6930" w:type="dxa"/>
            <w:shd w:val="clear" w:color="auto" w:fill="auto"/>
            <w:vAlign w:val="bottom"/>
          </w:tcPr>
          <w:p w:rsidR="005D16F7" w:rsidRPr="0056753C" w:rsidRDefault="005D16F7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5D16F7" w:rsidRPr="0056753C" w:rsidRDefault="005D16F7" w:rsidP="0026588C">
            <w:pP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2,060,000</w:t>
            </w:r>
          </w:p>
        </w:tc>
      </w:tr>
      <w:tr w:rsidR="005D16F7" w:rsidRPr="0056753C" w:rsidTr="00FD44AA">
        <w:tc>
          <w:tcPr>
            <w:tcW w:w="6930" w:type="dxa"/>
            <w:shd w:val="clear" w:color="auto" w:fill="auto"/>
            <w:vAlign w:val="bottom"/>
          </w:tcPr>
          <w:p w:rsidR="005D16F7" w:rsidRPr="0056753C" w:rsidRDefault="005D16F7" w:rsidP="0026588C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เงินสดและรายการเทียบเท่าเงินสดของบริษัทย่อยที่ซื้อ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5D16F7" w:rsidRPr="0056753C" w:rsidRDefault="005D16F7" w:rsidP="0026588C">
            <w:pPr>
              <w:pBdr>
                <w:bottom w:val="single" w:sz="4" w:space="1" w:color="auto"/>
              </w:pBdr>
              <w:tabs>
                <w:tab w:val="decimal" w:pos="1534"/>
              </w:tabs>
              <w:spacing w:line="39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(120,546)</w:t>
            </w:r>
          </w:p>
        </w:tc>
      </w:tr>
      <w:tr w:rsidR="005D16F7" w:rsidRPr="0056753C" w:rsidTr="00FD44AA">
        <w:tc>
          <w:tcPr>
            <w:tcW w:w="6930" w:type="dxa"/>
            <w:shd w:val="clear" w:color="auto" w:fill="auto"/>
          </w:tcPr>
          <w:p w:rsidR="005D16F7" w:rsidRPr="0056753C" w:rsidRDefault="005D16F7" w:rsidP="0026588C">
            <w:pPr>
              <w:tabs>
                <w:tab w:val="left" w:pos="900"/>
                <w:tab w:val="left" w:pos="1440"/>
                <w:tab w:val="left" w:pos="2880"/>
              </w:tabs>
              <w:spacing w:line="39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เงินสดจ่ายสุทธิเพื่อซื้อเงินลงทุนในบริษัทย่อย </w:t>
            </w:r>
          </w:p>
        </w:tc>
        <w:tc>
          <w:tcPr>
            <w:tcW w:w="2092" w:type="dxa"/>
            <w:shd w:val="clear" w:color="auto" w:fill="auto"/>
            <w:vAlign w:val="bottom"/>
          </w:tcPr>
          <w:p w:rsidR="005D16F7" w:rsidRPr="0056753C" w:rsidRDefault="00356BCD" w:rsidP="0026588C">
            <w:pPr>
              <w:pBdr>
                <w:bottom w:val="double" w:sz="4" w:space="1" w:color="auto"/>
              </w:pBdr>
              <w:tabs>
                <w:tab w:val="decimal" w:pos="1534"/>
              </w:tabs>
              <w:spacing w:line="39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1,939,454</w:t>
            </w:r>
          </w:p>
        </w:tc>
      </w:tr>
    </w:tbl>
    <w:p w:rsidR="004C7CA1" w:rsidRPr="0056753C" w:rsidRDefault="004C7CA1" w:rsidP="0026588C">
      <w:pPr>
        <w:overflowPunct/>
        <w:autoSpaceDE/>
        <w:autoSpaceDN/>
        <w:adjustRightInd/>
        <w:spacing w:before="240" w:after="120" w:line="39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รายได้และกำไรของบริษัท แหลมเจริญ ซีฟู้ด จำกัด ถูกรวมในงบกำไรขาดทุนรวมสำหรับปีสิ้นสุดวันที่ </w:t>
      </w:r>
      <w:r w:rsidR="005E7857" w:rsidRPr="0056753C">
        <w:rPr>
          <w:rFonts w:ascii="Angsana New" w:hAnsi="Angsana New"/>
          <w:sz w:val="32"/>
          <w:szCs w:val="32"/>
        </w:rPr>
        <w:t xml:space="preserve">                  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sz w:val="32"/>
          <w:szCs w:val="32"/>
        </w:rPr>
        <w:t>256</w:t>
      </w:r>
      <w:r w:rsidR="00BC34EC" w:rsidRPr="0056753C">
        <w:rPr>
          <w:rFonts w:ascii="Angsana New" w:hAnsi="Angsana New" w:hint="cs"/>
          <w:sz w:val="32"/>
          <w:szCs w:val="32"/>
          <w:cs/>
        </w:rPr>
        <w:t>2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ตั้งแต่วันที่ซื้อกิจการมีจำนวน </w:t>
      </w:r>
      <w:r w:rsidR="00BC34EC" w:rsidRPr="0056753C">
        <w:rPr>
          <w:rFonts w:ascii="Angsana New" w:hAnsi="Angsana New"/>
          <w:sz w:val="32"/>
          <w:szCs w:val="32"/>
        </w:rPr>
        <w:t>117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C34EC" w:rsidRPr="0056753C">
        <w:rPr>
          <w:rFonts w:ascii="Angsana New" w:hAnsi="Angsana New"/>
          <w:sz w:val="32"/>
          <w:szCs w:val="32"/>
        </w:rPr>
        <w:t>19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4935BD" w:rsidRPr="0056753C" w:rsidRDefault="004C7CA1" w:rsidP="0026588C">
      <w:pPr>
        <w:overflowPunct/>
        <w:autoSpaceDE/>
        <w:autoSpaceDN/>
        <w:adjustRightInd/>
        <w:spacing w:before="120" w:after="120" w:line="39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Style w:val="PageNumber"/>
          <w:rFonts w:ascii="Angsana New" w:hAnsi="Angsana New"/>
          <w:sz w:val="32"/>
          <w:szCs w:val="32"/>
          <w:cs/>
        </w:rPr>
        <w:tab/>
        <w:t xml:space="preserve">หากการรวมธุรกิจเกิดขึ้นตั้งแต่ต้นงวดของปีปัจจุบัน รายได้และกำไรของบริษัท </w:t>
      </w:r>
      <w:r w:rsidRPr="0056753C">
        <w:rPr>
          <w:rFonts w:ascii="Angsana New" w:hAnsi="Angsana New"/>
          <w:sz w:val="32"/>
          <w:szCs w:val="32"/>
          <w:cs/>
        </w:rPr>
        <w:t>แหลมเจริญ ซีฟู้ด จำกัด จะถูกรวมอย</w:t>
      </w:r>
      <w:r w:rsidR="006B7995" w:rsidRPr="0056753C">
        <w:rPr>
          <w:rFonts w:ascii="Angsana New" w:hAnsi="Angsana New"/>
          <w:sz w:val="32"/>
          <w:szCs w:val="32"/>
          <w:cs/>
        </w:rPr>
        <w:t>ู่</w:t>
      </w:r>
      <w:r w:rsidRPr="0056753C">
        <w:rPr>
          <w:rFonts w:ascii="Angsana New" w:hAnsi="Angsana New"/>
          <w:sz w:val="32"/>
          <w:szCs w:val="32"/>
          <w:cs/>
        </w:rPr>
        <w:t xml:space="preserve">ในงบกำไรขาดทุนรวมสำหรับปีสิ้นสุดวันที่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sz w:val="32"/>
          <w:szCs w:val="32"/>
        </w:rPr>
        <w:t>256</w:t>
      </w:r>
      <w:r w:rsidR="00BC34EC" w:rsidRPr="0056753C">
        <w:rPr>
          <w:rFonts w:ascii="Angsana New" w:hAnsi="Angsana New" w:hint="cs"/>
          <w:sz w:val="32"/>
          <w:szCs w:val="32"/>
          <w:cs/>
        </w:rPr>
        <w:t>2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จำนวน </w:t>
      </w:r>
      <w:r w:rsidR="00BC34EC" w:rsidRPr="0056753C">
        <w:rPr>
          <w:rFonts w:ascii="Angsana New" w:hAnsi="Angsana New"/>
          <w:sz w:val="32"/>
          <w:szCs w:val="32"/>
        </w:rPr>
        <w:t>826.6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C34EC" w:rsidRPr="0056753C">
        <w:rPr>
          <w:rFonts w:ascii="Angsana New" w:hAnsi="Angsana New"/>
          <w:sz w:val="32"/>
          <w:szCs w:val="32"/>
        </w:rPr>
        <w:t>120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ED49BF" w:rsidRPr="0056753C" w:rsidRDefault="00ED49BF" w:rsidP="005D16F7">
      <w:pPr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  <w:sectPr w:rsidR="00ED49BF" w:rsidRPr="0056753C" w:rsidSect="00D8112C">
          <w:footerReference w:type="default" r:id="rId8"/>
          <w:pgSz w:w="11909" w:h="16834" w:code="9"/>
          <w:pgMar w:top="1296" w:right="1080" w:bottom="1080" w:left="1339" w:header="706" w:footer="706" w:gutter="0"/>
          <w:paperSrc w:first="257" w:other="257"/>
          <w:pgNumType w:start="1"/>
          <w:cols w:space="720"/>
        </w:sectPr>
      </w:pPr>
    </w:p>
    <w:p w:rsidR="00F908B9" w:rsidRPr="0056753C" w:rsidRDefault="00F22078" w:rsidP="00A8786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F908B9" w:rsidRPr="0056753C">
        <w:rPr>
          <w:rFonts w:ascii="Angsana New" w:hAnsi="Angsana New"/>
          <w:b/>
          <w:bCs/>
          <w:sz w:val="32"/>
          <w:szCs w:val="32"/>
        </w:rPr>
        <w:t>.</w:t>
      </w:r>
      <w:r w:rsidR="00F908B9" w:rsidRPr="0056753C">
        <w:rPr>
          <w:rFonts w:ascii="Angsana New" w:hAnsi="Angsana New"/>
          <w:b/>
          <w:bCs/>
          <w:sz w:val="32"/>
          <w:szCs w:val="32"/>
        </w:rPr>
        <w:tab/>
      </w:r>
      <w:r w:rsidR="00F908B9" w:rsidRPr="0056753C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456DC" w:rsidRPr="0056753C">
        <w:rPr>
          <w:rFonts w:ascii="Angsana New" w:hAnsi="Angsana New"/>
          <w:b/>
          <w:bCs/>
          <w:sz w:val="32"/>
          <w:szCs w:val="32"/>
          <w:cs/>
        </w:rPr>
        <w:t>การร่วม</w:t>
      </w:r>
      <w:r w:rsidR="00586709" w:rsidRPr="0056753C">
        <w:rPr>
          <w:rFonts w:ascii="Angsana New" w:hAnsi="Angsana New"/>
          <w:b/>
          <w:bCs/>
          <w:sz w:val="32"/>
          <w:szCs w:val="32"/>
          <w:cs/>
        </w:rPr>
        <w:t>ค้า</w:t>
      </w:r>
      <w:r w:rsidR="00F908B9" w:rsidRPr="0056753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85486" w:rsidRPr="0056753C" w:rsidRDefault="005157D8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1</w:t>
      </w:r>
      <w:r w:rsidR="00F22078" w:rsidRPr="0056753C">
        <w:rPr>
          <w:rFonts w:ascii="Angsana New" w:hAnsi="Angsana New"/>
          <w:b/>
          <w:bCs/>
          <w:sz w:val="32"/>
          <w:szCs w:val="32"/>
        </w:rPr>
        <w:t>4</w:t>
      </w:r>
      <w:r w:rsidR="00285486" w:rsidRPr="0056753C">
        <w:rPr>
          <w:rFonts w:ascii="Angsana New" w:hAnsi="Angsana New"/>
          <w:b/>
          <w:bCs/>
          <w:sz w:val="32"/>
          <w:szCs w:val="32"/>
        </w:rPr>
        <w:t>.1</w:t>
      </w:r>
      <w:r w:rsidR="00285486" w:rsidRPr="0056753C">
        <w:rPr>
          <w:rFonts w:ascii="Angsana New" w:hAnsi="Angsana New"/>
          <w:b/>
          <w:bCs/>
          <w:sz w:val="32"/>
          <w:szCs w:val="32"/>
        </w:rPr>
        <w:tab/>
      </w:r>
      <w:r w:rsidR="00285486" w:rsidRPr="0056753C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285486" w:rsidRPr="0056753C" w:rsidRDefault="00285486" w:rsidP="00A8786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144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260"/>
        <w:gridCol w:w="1440"/>
        <w:gridCol w:w="720"/>
        <w:gridCol w:w="720"/>
        <w:gridCol w:w="1001"/>
        <w:gridCol w:w="1001"/>
        <w:gridCol w:w="1058"/>
        <w:gridCol w:w="1080"/>
        <w:gridCol w:w="1068"/>
        <w:gridCol w:w="1092"/>
        <w:gridCol w:w="1001"/>
        <w:gridCol w:w="1002"/>
        <w:gridCol w:w="10"/>
      </w:tblGrid>
      <w:tr w:rsidR="002B2B04" w:rsidRPr="0056753C" w:rsidTr="005E7857">
        <w:tc>
          <w:tcPr>
            <w:tcW w:w="14415" w:type="dxa"/>
            <w:gridSpan w:val="14"/>
            <w:vAlign w:val="bottom"/>
          </w:tcPr>
          <w:p w:rsidR="002B2B04" w:rsidRPr="0056753C" w:rsidRDefault="002B2B04" w:rsidP="00F54C3F">
            <w:pPr>
              <w:ind w:right="-58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(หน่วย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2C02D1" w:rsidRPr="0056753C" w:rsidTr="005E7857">
        <w:trPr>
          <w:trHeight w:val="315"/>
        </w:trPr>
        <w:tc>
          <w:tcPr>
            <w:tcW w:w="1962" w:type="dxa"/>
            <w:vAlign w:val="bottom"/>
          </w:tcPr>
          <w:p w:rsidR="002C02D1" w:rsidRPr="0056753C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56753C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56753C" w:rsidRDefault="002C02D1" w:rsidP="00B25E90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C02D1" w:rsidRPr="0056753C" w:rsidRDefault="002C02D1" w:rsidP="00B25E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:rsidR="002C02D1" w:rsidRPr="0056753C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4173" w:type="dxa"/>
            <w:gridSpan w:val="5"/>
            <w:vAlign w:val="bottom"/>
          </w:tcPr>
          <w:p w:rsidR="002C02D1" w:rsidRPr="0056753C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C02D1" w:rsidRPr="0056753C" w:rsidTr="005E7857">
        <w:trPr>
          <w:gridAfter w:val="1"/>
          <w:wAfter w:w="10" w:type="dxa"/>
        </w:trPr>
        <w:tc>
          <w:tcPr>
            <w:tcW w:w="1962" w:type="dxa"/>
            <w:vAlign w:val="bottom"/>
          </w:tcPr>
          <w:p w:rsidR="002C02D1" w:rsidRPr="0056753C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2C02D1" w:rsidRPr="0056753C" w:rsidRDefault="002C02D1" w:rsidP="00B25E90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:rsidR="002C02D1" w:rsidRPr="0056753C" w:rsidRDefault="002C02D1" w:rsidP="00B25E90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C02D1" w:rsidRPr="0056753C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vAlign w:val="bottom"/>
          </w:tcPr>
          <w:p w:rsidR="002C02D1" w:rsidRPr="0056753C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มูลค่าตามบัญชี</w:t>
            </w:r>
            <w:r w:rsidR="002B2B04" w:rsidRPr="0056753C">
              <w:rPr>
                <w:rFonts w:ascii="Angsana New" w:hAnsi="Angsana New"/>
                <w:szCs w:val="24"/>
                <w:cs/>
              </w:rPr>
              <w:t xml:space="preserve">                </w:t>
            </w:r>
            <w:r w:rsidRPr="0056753C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  <w:tc>
          <w:tcPr>
            <w:tcW w:w="2138" w:type="dxa"/>
            <w:gridSpan w:val="2"/>
            <w:vAlign w:val="bottom"/>
          </w:tcPr>
          <w:p w:rsidR="002C02D1" w:rsidRPr="0056753C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:rsidR="002C02D1" w:rsidRPr="0056753C" w:rsidRDefault="002C02D1" w:rsidP="00B25E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2003" w:type="dxa"/>
            <w:gridSpan w:val="2"/>
            <w:vAlign w:val="bottom"/>
          </w:tcPr>
          <w:p w:rsidR="002C02D1" w:rsidRPr="0056753C" w:rsidRDefault="002C02D1" w:rsidP="00B25E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มูลค่าตามบัญชี</w:t>
            </w:r>
            <w:r w:rsidR="002B2B04" w:rsidRPr="0056753C">
              <w:rPr>
                <w:rFonts w:ascii="Angsana New" w:hAnsi="Angsana New"/>
                <w:szCs w:val="24"/>
                <w:cs/>
              </w:rPr>
              <w:t xml:space="preserve">                </w:t>
            </w:r>
            <w:r w:rsidRPr="0056753C">
              <w:rPr>
                <w:rFonts w:ascii="Angsana New" w:hAnsi="Angsana New"/>
                <w:szCs w:val="24"/>
                <w:cs/>
              </w:rPr>
              <w:t>ตามวิธีราคาทุน - สุทธิ</w:t>
            </w:r>
          </w:p>
        </w:tc>
      </w:tr>
      <w:tr w:rsidR="002C02D1" w:rsidRPr="0056753C" w:rsidTr="000D738B">
        <w:tc>
          <w:tcPr>
            <w:tcW w:w="1962" w:type="dxa"/>
            <w:vAlign w:val="bottom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C02D1" w:rsidRPr="0056753C" w:rsidRDefault="001249FC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C02D1" w:rsidRPr="0056753C" w:rsidRDefault="005E5762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01" w:type="dxa"/>
            <w:vAlign w:val="bottom"/>
          </w:tcPr>
          <w:p w:rsidR="002C02D1" w:rsidRPr="0056753C" w:rsidRDefault="001249FC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01" w:type="dxa"/>
            <w:vAlign w:val="bottom"/>
          </w:tcPr>
          <w:p w:rsidR="002C02D1" w:rsidRPr="0056753C" w:rsidRDefault="005E5762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58" w:type="dxa"/>
            <w:vAlign w:val="bottom"/>
          </w:tcPr>
          <w:p w:rsidR="002C02D1" w:rsidRPr="0056753C" w:rsidRDefault="001249FC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80" w:type="dxa"/>
            <w:vAlign w:val="bottom"/>
          </w:tcPr>
          <w:p w:rsidR="002C02D1" w:rsidRPr="0056753C" w:rsidRDefault="005E5762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68" w:type="dxa"/>
            <w:vAlign w:val="bottom"/>
          </w:tcPr>
          <w:p w:rsidR="002C02D1" w:rsidRPr="0056753C" w:rsidRDefault="001249FC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92" w:type="dxa"/>
            <w:vAlign w:val="bottom"/>
          </w:tcPr>
          <w:p w:rsidR="002C02D1" w:rsidRPr="0056753C" w:rsidRDefault="005E5762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01" w:type="dxa"/>
            <w:vAlign w:val="bottom"/>
          </w:tcPr>
          <w:p w:rsidR="002C02D1" w:rsidRPr="0056753C" w:rsidRDefault="001249FC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012" w:type="dxa"/>
            <w:gridSpan w:val="2"/>
            <w:vAlign w:val="bottom"/>
          </w:tcPr>
          <w:p w:rsidR="002C02D1" w:rsidRPr="0056753C" w:rsidRDefault="005E5762" w:rsidP="002C02D1">
            <w:pPr>
              <w:ind w:right="-4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6753C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2C02D1" w:rsidRPr="0056753C" w:rsidTr="000D738B">
        <w:tc>
          <w:tcPr>
            <w:tcW w:w="1962" w:type="dxa"/>
            <w:vAlign w:val="bottom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2C02D1" w:rsidRPr="0056753C" w:rsidRDefault="002C02D1" w:rsidP="002C02D1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01" w:type="dxa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:rsidR="002C02D1" w:rsidRPr="0056753C" w:rsidRDefault="002C02D1" w:rsidP="002C02D1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D738B" w:rsidRPr="0056753C" w:rsidTr="000D738B">
        <w:tc>
          <w:tcPr>
            <w:tcW w:w="1962" w:type="dxa"/>
            <w:vAlign w:val="bottom"/>
          </w:tcPr>
          <w:p w:rsidR="000D738B" w:rsidRPr="0056753C" w:rsidRDefault="000D738B" w:rsidP="000D738B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บริษัท พลี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นัส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 แอนด์ เอ็ม 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       พีทีอี ลิมิเท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็ด</w:t>
            </w:r>
            <w:proofErr w:type="spellEnd"/>
          </w:p>
        </w:tc>
        <w:tc>
          <w:tcPr>
            <w:tcW w:w="1260" w:type="dxa"/>
          </w:tcPr>
          <w:p w:rsidR="000D738B" w:rsidRPr="0056753C" w:rsidRDefault="000D738B" w:rsidP="000D738B">
            <w:pPr>
              <w:ind w:left="90" w:right="-108" w:hanging="90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ร้านอาหาร</w:t>
            </w:r>
          </w:p>
        </w:tc>
        <w:tc>
          <w:tcPr>
            <w:tcW w:w="1440" w:type="dxa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12.5 </w:t>
            </w:r>
            <w:r w:rsidRPr="0056753C">
              <w:rPr>
                <w:rFonts w:ascii="Angsana New" w:hAnsi="Angsana New"/>
                <w:szCs w:val="24"/>
                <w:cs/>
              </w:rPr>
              <w:t>ล้านเหรียญสิงคโปร์</w:t>
            </w:r>
          </w:p>
        </w:tc>
        <w:tc>
          <w:tcPr>
            <w:tcW w:w="720" w:type="dxa"/>
            <w:shd w:val="clear" w:color="auto" w:fill="auto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50.00</w:t>
            </w:r>
          </w:p>
        </w:tc>
        <w:tc>
          <w:tcPr>
            <w:tcW w:w="1001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45,596,421</w:t>
            </w:r>
          </w:p>
        </w:tc>
        <w:tc>
          <w:tcPr>
            <w:tcW w:w="1001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42,322,457</w:t>
            </w:r>
          </w:p>
        </w:tc>
        <w:tc>
          <w:tcPr>
            <w:tcW w:w="1058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1080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149,207,500</w:t>
            </w:r>
          </w:p>
        </w:tc>
        <w:tc>
          <w:tcPr>
            <w:tcW w:w="1068" w:type="dxa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(106,885,043)</w:t>
            </w:r>
          </w:p>
        </w:tc>
        <w:tc>
          <w:tcPr>
            <w:tcW w:w="1092" w:type="dxa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(106,885,043)</w:t>
            </w:r>
          </w:p>
        </w:tc>
        <w:tc>
          <w:tcPr>
            <w:tcW w:w="1001" w:type="dxa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42,322,457</w:t>
            </w:r>
          </w:p>
        </w:tc>
        <w:tc>
          <w:tcPr>
            <w:tcW w:w="1012" w:type="dxa"/>
            <w:gridSpan w:val="2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42,322,457</w:t>
            </w:r>
          </w:p>
        </w:tc>
      </w:tr>
      <w:tr w:rsidR="000D738B" w:rsidRPr="0056753C" w:rsidTr="000D738B">
        <w:tc>
          <w:tcPr>
            <w:tcW w:w="1962" w:type="dxa"/>
            <w:vAlign w:val="bottom"/>
          </w:tcPr>
          <w:p w:rsidR="000D738B" w:rsidRPr="0056753C" w:rsidRDefault="000D738B" w:rsidP="000D738B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บริษัท เอ็ม-เซนโค                   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โล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>จิสติ</w:t>
            </w:r>
            <w:proofErr w:type="spellStart"/>
            <w:r w:rsidRPr="0056753C">
              <w:rPr>
                <w:rFonts w:ascii="Angsana New" w:hAnsi="Angsana New"/>
                <w:szCs w:val="24"/>
                <w:cs/>
              </w:rPr>
              <w:t>กส์</w:t>
            </w:r>
            <w:proofErr w:type="spellEnd"/>
            <w:r w:rsidRPr="0056753C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0D738B" w:rsidRPr="0056753C" w:rsidRDefault="000F78BF" w:rsidP="000F78BF">
            <w:pPr>
              <w:ind w:left="-105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>บริการจัดเก็บสินค้าและ</w:t>
            </w:r>
            <w:r w:rsidR="000D738B" w:rsidRPr="0056753C">
              <w:rPr>
                <w:rFonts w:ascii="Angsana New" w:hAnsi="Angsana New"/>
                <w:szCs w:val="24"/>
                <w:cs/>
              </w:rPr>
              <w:t>ขนส่ง</w:t>
            </w:r>
            <w:r w:rsidRPr="0056753C">
              <w:rPr>
                <w:rFonts w:ascii="Angsana New" w:hAnsi="Angsana New" w:hint="cs"/>
                <w:szCs w:val="24"/>
                <w:cs/>
              </w:rPr>
              <w:t>สินค้า</w:t>
            </w:r>
          </w:p>
        </w:tc>
        <w:tc>
          <w:tcPr>
            <w:tcW w:w="1440" w:type="dxa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1,750 </w:t>
            </w:r>
            <w:r w:rsidRPr="0056753C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720" w:type="dxa"/>
            <w:shd w:val="clear" w:color="auto" w:fill="auto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49.75</w:t>
            </w:r>
          </w:p>
        </w:tc>
        <w:tc>
          <w:tcPr>
            <w:tcW w:w="720" w:type="dxa"/>
            <w:shd w:val="clear" w:color="auto" w:fill="auto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49.75</w:t>
            </w:r>
          </w:p>
        </w:tc>
        <w:tc>
          <w:tcPr>
            <w:tcW w:w="1001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849,443,553</w:t>
            </w:r>
          </w:p>
        </w:tc>
        <w:tc>
          <w:tcPr>
            <w:tcW w:w="1001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859,720,863</w:t>
            </w:r>
          </w:p>
        </w:tc>
        <w:tc>
          <w:tcPr>
            <w:tcW w:w="1058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870,625,000</w:t>
            </w:r>
          </w:p>
        </w:tc>
        <w:tc>
          <w:tcPr>
            <w:tcW w:w="1080" w:type="dxa"/>
          </w:tcPr>
          <w:p w:rsidR="000D738B" w:rsidRPr="0056753C" w:rsidRDefault="000D738B" w:rsidP="000D738B">
            <w:pP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870,625,000</w:t>
            </w:r>
          </w:p>
        </w:tc>
        <w:tc>
          <w:tcPr>
            <w:tcW w:w="1068" w:type="dxa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870,625</w:t>
            </w:r>
            <w:r w:rsidR="00B51C09" w:rsidRPr="0056753C">
              <w:rPr>
                <w:rFonts w:ascii="Angsana New" w:hAnsi="Angsana New"/>
                <w:szCs w:val="24"/>
              </w:rPr>
              <w:t>,0</w:t>
            </w:r>
            <w:r w:rsidRPr="0056753C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012" w:type="dxa"/>
            <w:gridSpan w:val="2"/>
          </w:tcPr>
          <w:p w:rsidR="000D738B" w:rsidRPr="0056753C" w:rsidRDefault="000D738B" w:rsidP="000D738B">
            <w:pP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870,625,000</w:t>
            </w:r>
          </w:p>
        </w:tc>
      </w:tr>
      <w:tr w:rsidR="000D738B" w:rsidRPr="0056753C" w:rsidTr="000D738B">
        <w:tc>
          <w:tcPr>
            <w:tcW w:w="1962" w:type="dxa"/>
            <w:vAlign w:val="bottom"/>
          </w:tcPr>
          <w:p w:rsidR="000D738B" w:rsidRPr="0056753C" w:rsidRDefault="000D738B" w:rsidP="000D738B">
            <w:pPr>
              <w:ind w:right="-58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738B" w:rsidRPr="0056753C" w:rsidRDefault="000D738B" w:rsidP="000D738B">
            <w:pPr>
              <w:ind w:right="-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D738B" w:rsidRPr="0056753C" w:rsidRDefault="000D738B" w:rsidP="000D738B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D738B" w:rsidRPr="0056753C" w:rsidRDefault="000D738B" w:rsidP="000D738B">
            <w:pPr>
              <w:tabs>
                <w:tab w:val="decimal" w:pos="528"/>
              </w:tabs>
              <w:ind w:right="-58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895,039,974</w:t>
            </w:r>
          </w:p>
        </w:tc>
        <w:tc>
          <w:tcPr>
            <w:tcW w:w="1001" w:type="dxa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902,043,320</w:t>
            </w:r>
          </w:p>
        </w:tc>
        <w:tc>
          <w:tcPr>
            <w:tcW w:w="1058" w:type="dxa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1,019,832,500</w:t>
            </w:r>
          </w:p>
        </w:tc>
        <w:tc>
          <w:tcPr>
            <w:tcW w:w="1080" w:type="dxa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1,019,832,500</w:t>
            </w:r>
          </w:p>
        </w:tc>
        <w:tc>
          <w:tcPr>
            <w:tcW w:w="1068" w:type="dxa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(106,885,043)</w:t>
            </w:r>
          </w:p>
        </w:tc>
        <w:tc>
          <w:tcPr>
            <w:tcW w:w="1092" w:type="dxa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(106,885,043)</w:t>
            </w:r>
          </w:p>
        </w:tc>
        <w:tc>
          <w:tcPr>
            <w:tcW w:w="1001" w:type="dxa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912,</w:t>
            </w:r>
            <w:r w:rsidR="00B51C09" w:rsidRPr="0056753C">
              <w:rPr>
                <w:rFonts w:ascii="Angsana New" w:hAnsi="Angsana New"/>
                <w:szCs w:val="24"/>
              </w:rPr>
              <w:t>9</w:t>
            </w:r>
            <w:r w:rsidRPr="0056753C">
              <w:rPr>
                <w:rFonts w:ascii="Angsana New" w:hAnsi="Angsana New"/>
                <w:szCs w:val="24"/>
              </w:rPr>
              <w:t>47,457</w:t>
            </w:r>
          </w:p>
        </w:tc>
        <w:tc>
          <w:tcPr>
            <w:tcW w:w="1012" w:type="dxa"/>
            <w:gridSpan w:val="2"/>
            <w:vAlign w:val="bottom"/>
          </w:tcPr>
          <w:p w:rsidR="000D738B" w:rsidRPr="0056753C" w:rsidRDefault="000D738B" w:rsidP="000D73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ind w:left="-81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912,947,457</w:t>
            </w:r>
          </w:p>
        </w:tc>
      </w:tr>
    </w:tbl>
    <w:p w:rsidR="00074D30" w:rsidRPr="0056753C" w:rsidRDefault="00C54A0B" w:rsidP="00E72B12">
      <w:pPr>
        <w:spacing w:before="240" w:after="120"/>
        <w:ind w:left="547" w:right="-43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13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สิงหาคม </w:t>
      </w:r>
      <w:r w:rsidR="00074D30" w:rsidRPr="0056753C">
        <w:rPr>
          <w:rFonts w:ascii="Angsana New" w:hAnsi="Angsana New"/>
          <w:spacing w:val="-6"/>
          <w:sz w:val="32"/>
          <w:szCs w:val="32"/>
        </w:rPr>
        <w:t xml:space="preserve">2562 </w:t>
      </w:r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ที่ประชุมคณะกรรมการบริษัทฯมีมติอนุมัติการลงทุนเพิ่มในบริษัท เอ็ม-เซ็นโค </w:t>
      </w:r>
      <w:proofErr w:type="spellStart"/>
      <w:r w:rsidR="00074D30" w:rsidRPr="0056753C">
        <w:rPr>
          <w:rFonts w:ascii="Angsana New" w:hAnsi="Angsana New"/>
          <w:spacing w:val="-6"/>
          <w:sz w:val="32"/>
          <w:szCs w:val="32"/>
          <w:cs/>
        </w:rPr>
        <w:t>โล</w:t>
      </w:r>
      <w:proofErr w:type="spellEnd"/>
      <w:r w:rsidR="00074D30" w:rsidRPr="0056753C">
        <w:rPr>
          <w:rFonts w:ascii="Angsana New" w:hAnsi="Angsana New"/>
          <w:spacing w:val="-6"/>
          <w:sz w:val="32"/>
          <w:szCs w:val="32"/>
          <w:cs/>
        </w:rPr>
        <w:t>จิสติ</w:t>
      </w:r>
      <w:proofErr w:type="spellStart"/>
      <w:r w:rsidR="00074D30" w:rsidRPr="0056753C">
        <w:rPr>
          <w:rFonts w:ascii="Angsana New" w:hAnsi="Angsana New"/>
          <w:spacing w:val="-6"/>
          <w:sz w:val="32"/>
          <w:szCs w:val="32"/>
          <w:cs/>
        </w:rPr>
        <w:t>กส์</w:t>
      </w:r>
      <w:proofErr w:type="spellEnd"/>
      <w:r w:rsidR="00074D30" w:rsidRPr="0056753C">
        <w:rPr>
          <w:rFonts w:ascii="Angsana New" w:hAnsi="Angsana New"/>
          <w:spacing w:val="-6"/>
          <w:sz w:val="32"/>
          <w:szCs w:val="32"/>
          <w:cs/>
        </w:rPr>
        <w:t xml:space="preserve"> จำกัด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074D30" w:rsidRPr="0056753C">
        <w:rPr>
          <w:rFonts w:ascii="Angsana New" w:hAnsi="Angsana New"/>
          <w:spacing w:val="-10"/>
          <w:sz w:val="32"/>
          <w:szCs w:val="32"/>
        </w:rPr>
        <w:t>2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>23.</w:t>
      </w:r>
      <w:r w:rsidR="00180837" w:rsidRPr="0056753C">
        <w:rPr>
          <w:rFonts w:ascii="Angsana New" w:hAnsi="Angsana New"/>
          <w:spacing w:val="-10"/>
          <w:sz w:val="32"/>
          <w:szCs w:val="32"/>
        </w:rPr>
        <w:t>9</w:t>
      </w:r>
      <w:r w:rsidR="00074D30" w:rsidRPr="0056753C">
        <w:rPr>
          <w:rFonts w:ascii="Angsana New" w:hAnsi="Angsana New"/>
          <w:spacing w:val="-10"/>
          <w:sz w:val="32"/>
          <w:szCs w:val="32"/>
        </w:rPr>
        <w:t xml:space="preserve">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ล้านบาท กิจการร่วมค้าดังกล่าวมีทุนจดทะเบียนเพิ่มเป็น </w:t>
      </w:r>
      <w:r w:rsidR="00074D30" w:rsidRPr="0056753C">
        <w:rPr>
          <w:rFonts w:ascii="Angsana New" w:hAnsi="Angsana New"/>
          <w:spacing w:val="-10"/>
          <w:sz w:val="32"/>
          <w:szCs w:val="32"/>
        </w:rPr>
        <w:t xml:space="preserve">1,750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ล้านบาท (หุ้นสามัญ </w:t>
      </w:r>
      <w:r w:rsidR="00074D30" w:rsidRPr="0056753C">
        <w:rPr>
          <w:rFonts w:ascii="Angsana New" w:hAnsi="Angsana New"/>
          <w:spacing w:val="-10"/>
          <w:sz w:val="32"/>
          <w:szCs w:val="32"/>
        </w:rPr>
        <w:t xml:space="preserve">175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ล้านหุ้น มูลค่าหุ้นละ </w:t>
      </w:r>
      <w:r w:rsidR="00074D30" w:rsidRPr="0056753C">
        <w:rPr>
          <w:rFonts w:ascii="Angsana New" w:hAnsi="Angsana New"/>
          <w:spacing w:val="-10"/>
          <w:sz w:val="32"/>
          <w:szCs w:val="32"/>
        </w:rPr>
        <w:t xml:space="preserve">10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บาท) โดยบริษัทฯมีสัดส่วนการถือหุ้นคงเดิมในอัตราร้อยละ </w:t>
      </w:r>
      <w:r w:rsidR="00074D30" w:rsidRPr="0056753C">
        <w:rPr>
          <w:rFonts w:ascii="Angsana New" w:hAnsi="Angsana New"/>
          <w:spacing w:val="-10"/>
          <w:sz w:val="32"/>
          <w:szCs w:val="32"/>
        </w:rPr>
        <w:t>49.7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 และกิจการร่วมค้าดังกล่าวได้จดทะเบียนเปลี่ยนแปลงทุนจดทะเบียนกับกระทรวงพาณิชย์เมื่อวันที่ </w:t>
      </w:r>
      <w:r w:rsidR="00074D30" w:rsidRPr="0056753C">
        <w:rPr>
          <w:rFonts w:ascii="Angsana New" w:hAnsi="Angsana New"/>
          <w:spacing w:val="-10"/>
          <w:sz w:val="32"/>
          <w:szCs w:val="32"/>
        </w:rPr>
        <w:t xml:space="preserve">4 </w:t>
      </w:r>
      <w:r w:rsidR="00074D30" w:rsidRPr="0056753C">
        <w:rPr>
          <w:rFonts w:ascii="Angsana New" w:hAnsi="Angsana New"/>
          <w:spacing w:val="-10"/>
          <w:sz w:val="32"/>
          <w:szCs w:val="32"/>
          <w:cs/>
        </w:rPr>
        <w:t xml:space="preserve">ตุลาคม </w:t>
      </w:r>
      <w:r w:rsidR="00FF6D52" w:rsidRPr="0056753C">
        <w:rPr>
          <w:rFonts w:ascii="Angsana New" w:hAnsi="Angsana New"/>
          <w:spacing w:val="-10"/>
          <w:sz w:val="32"/>
          <w:szCs w:val="32"/>
        </w:rPr>
        <w:t>2562</w:t>
      </w:r>
    </w:p>
    <w:p w:rsidR="004A5EEA" w:rsidRPr="0056753C" w:rsidRDefault="00074D30" w:rsidP="00F9642A">
      <w:pPr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</w:rPr>
        <w:sectPr w:rsidR="004A5EEA" w:rsidRPr="0056753C" w:rsidSect="002C02D1">
          <w:footerReference w:type="default" r:id="rId9"/>
          <w:pgSz w:w="16834" w:h="11909" w:orient="landscape" w:code="9"/>
          <w:pgMar w:top="1339" w:right="1296" w:bottom="1080" w:left="1080" w:header="706" w:footer="706" w:gutter="0"/>
          <w:paperSrc w:first="257" w:other="257"/>
          <w:cols w:space="720"/>
        </w:sectPr>
      </w:pPr>
      <w:r w:rsidRPr="0056753C">
        <w:rPr>
          <w:rFonts w:ascii="Angsana New" w:hAnsi="Angsana New"/>
          <w:spacing w:val="-6"/>
          <w:sz w:val="32"/>
          <w:szCs w:val="32"/>
        </w:rPr>
        <w:tab/>
      </w:r>
      <w:r w:rsidR="00C54A0B" w:rsidRPr="0056753C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865C8A" w:rsidRPr="0056753C">
        <w:rPr>
          <w:rFonts w:ascii="Angsana New" w:hAnsi="Angsana New"/>
          <w:spacing w:val="-6"/>
          <w:sz w:val="32"/>
          <w:szCs w:val="32"/>
        </w:rPr>
        <w:t>256</w:t>
      </w:r>
      <w:r w:rsidR="0003614E" w:rsidRPr="0056753C">
        <w:rPr>
          <w:rFonts w:ascii="Angsana New" w:hAnsi="Angsana New"/>
          <w:spacing w:val="-6"/>
          <w:sz w:val="32"/>
          <w:szCs w:val="32"/>
        </w:rPr>
        <w:t>2</w:t>
      </w:r>
      <w:r w:rsidR="00C54A0B" w:rsidRPr="0056753C">
        <w:rPr>
          <w:rFonts w:ascii="Angsana New" w:hAnsi="Angsana New"/>
          <w:spacing w:val="-6"/>
          <w:sz w:val="32"/>
          <w:szCs w:val="32"/>
          <w:cs/>
        </w:rPr>
        <w:t xml:space="preserve"> บริษัทฯได้</w:t>
      </w:r>
      <w:r w:rsidR="003372CD" w:rsidRPr="0056753C">
        <w:rPr>
          <w:rFonts w:ascii="Angsana New" w:hAnsi="Angsana New"/>
          <w:spacing w:val="-6"/>
          <w:sz w:val="32"/>
          <w:szCs w:val="32"/>
          <w:cs/>
        </w:rPr>
        <w:t>บันทึก</w:t>
      </w:r>
      <w:r w:rsidR="00C54A0B" w:rsidRPr="0056753C">
        <w:rPr>
          <w:rFonts w:ascii="Angsana New" w:hAnsi="Angsana New"/>
          <w:spacing w:val="-6"/>
          <w:sz w:val="32"/>
          <w:szCs w:val="32"/>
          <w:cs/>
        </w:rPr>
        <w:t>ค่าเผื่อการ</w:t>
      </w:r>
      <w:r w:rsidR="00420188" w:rsidRPr="0056753C">
        <w:rPr>
          <w:rFonts w:ascii="Angsana New" w:hAnsi="Angsana New"/>
          <w:spacing w:val="-6"/>
          <w:sz w:val="32"/>
          <w:szCs w:val="32"/>
          <w:cs/>
        </w:rPr>
        <w:t>ด้อยค่า</w:t>
      </w:r>
      <w:r w:rsidR="00C54A0B" w:rsidRPr="0056753C">
        <w:rPr>
          <w:rFonts w:ascii="Angsana New" w:hAnsi="Angsana New"/>
          <w:spacing w:val="-6"/>
          <w:sz w:val="32"/>
          <w:szCs w:val="32"/>
          <w:cs/>
        </w:rPr>
        <w:t>ของเงินลงทุนในบริษัท พลี</w:t>
      </w:r>
      <w:proofErr w:type="spellStart"/>
      <w:r w:rsidR="00C54A0B" w:rsidRPr="0056753C">
        <w:rPr>
          <w:rFonts w:ascii="Angsana New" w:hAnsi="Angsana New"/>
          <w:spacing w:val="-6"/>
          <w:sz w:val="32"/>
          <w:szCs w:val="32"/>
          <w:cs/>
        </w:rPr>
        <w:t>นัส</w:t>
      </w:r>
      <w:proofErr w:type="spellEnd"/>
      <w:r w:rsidR="00C54A0B" w:rsidRPr="0056753C">
        <w:rPr>
          <w:rFonts w:ascii="Angsana New" w:hAnsi="Angsana New"/>
          <w:spacing w:val="-6"/>
          <w:sz w:val="32"/>
          <w:szCs w:val="32"/>
          <w:cs/>
        </w:rPr>
        <w:t xml:space="preserve"> แอนด์ เอ็ม </w:t>
      </w:r>
      <w:proofErr w:type="spellStart"/>
      <w:r w:rsidR="00C54A0B" w:rsidRPr="0056753C">
        <w:rPr>
          <w:rFonts w:ascii="Angsana New" w:hAnsi="Angsana New"/>
          <w:spacing w:val="-6"/>
          <w:sz w:val="32"/>
          <w:szCs w:val="32"/>
          <w:cs/>
        </w:rPr>
        <w:t>เค</w:t>
      </w:r>
      <w:proofErr w:type="spellEnd"/>
      <w:r w:rsidR="00C54A0B" w:rsidRPr="0056753C">
        <w:rPr>
          <w:rFonts w:ascii="Angsana New" w:hAnsi="Angsana New"/>
          <w:spacing w:val="-6"/>
          <w:sz w:val="32"/>
          <w:szCs w:val="32"/>
          <w:cs/>
        </w:rPr>
        <w:t xml:space="preserve"> พีทีอี ลิมิเท</w:t>
      </w:r>
      <w:proofErr w:type="spellStart"/>
      <w:r w:rsidR="00C54A0B" w:rsidRPr="0056753C">
        <w:rPr>
          <w:rFonts w:ascii="Angsana New" w:hAnsi="Angsana New"/>
          <w:spacing w:val="-6"/>
          <w:sz w:val="32"/>
          <w:szCs w:val="32"/>
          <w:cs/>
        </w:rPr>
        <w:t>็ด</w:t>
      </w:r>
      <w:proofErr w:type="spellEnd"/>
      <w:r w:rsidR="00C54A0B" w:rsidRPr="0056753C">
        <w:rPr>
          <w:rFonts w:ascii="Angsana New" w:hAnsi="Angsana New"/>
          <w:spacing w:val="-6"/>
          <w:sz w:val="32"/>
          <w:szCs w:val="32"/>
          <w:cs/>
        </w:rPr>
        <w:t xml:space="preserve"> จำนวน </w:t>
      </w:r>
      <w:r w:rsidR="00EB2DF5" w:rsidRPr="0056753C">
        <w:rPr>
          <w:rFonts w:ascii="Angsana New" w:hAnsi="Angsana New"/>
          <w:spacing w:val="-6"/>
          <w:sz w:val="32"/>
          <w:szCs w:val="32"/>
        </w:rPr>
        <w:t>55.</w:t>
      </w:r>
      <w:r w:rsidR="00FF6D52" w:rsidRPr="0056753C">
        <w:rPr>
          <w:rFonts w:ascii="Angsana New" w:hAnsi="Angsana New"/>
          <w:spacing w:val="-6"/>
          <w:sz w:val="32"/>
          <w:szCs w:val="32"/>
        </w:rPr>
        <w:t>8</w:t>
      </w:r>
      <w:r w:rsidR="00C54A0B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 เนื่องจากฝ่ายบริหารของบริษัทฯ</w:t>
      </w:r>
      <w:r w:rsidR="00C54A0B" w:rsidRPr="0056753C">
        <w:rPr>
          <w:rFonts w:ascii="Angsana New" w:hAnsi="Angsana New"/>
          <w:sz w:val="32"/>
          <w:szCs w:val="32"/>
          <w:cs/>
        </w:rPr>
        <w:t>พิจารณาว่า</w:t>
      </w:r>
      <w:r w:rsidR="003372CD" w:rsidRPr="0056753C">
        <w:rPr>
          <w:rFonts w:ascii="Angsana New" w:hAnsi="Angsana New"/>
          <w:sz w:val="32"/>
          <w:szCs w:val="32"/>
          <w:cs/>
        </w:rPr>
        <w:t>มี</w:t>
      </w:r>
      <w:r w:rsidR="00C54A0B" w:rsidRPr="0056753C">
        <w:rPr>
          <w:rFonts w:ascii="Angsana New" w:hAnsi="Angsana New"/>
          <w:sz w:val="32"/>
          <w:szCs w:val="32"/>
          <w:cs/>
        </w:rPr>
        <w:t>ข้อบ่งชี้ของการลดลงของมูลค่าเงินลงทุนดังกล่าว</w:t>
      </w:r>
      <w:r w:rsidR="003372CD" w:rsidRPr="0056753C">
        <w:rPr>
          <w:rFonts w:ascii="Angsana New" w:hAnsi="Angsana New"/>
          <w:sz w:val="32"/>
          <w:szCs w:val="32"/>
        </w:rPr>
        <w:t xml:space="preserve"> </w:t>
      </w:r>
      <w:r w:rsidR="004A5EEA" w:rsidRPr="0056753C">
        <w:rPr>
          <w:rFonts w:ascii="Angsana New" w:hAnsi="Angsana New"/>
          <w:sz w:val="32"/>
          <w:szCs w:val="32"/>
        </w:rPr>
        <w:tab/>
      </w:r>
    </w:p>
    <w:p w:rsidR="00285486" w:rsidRPr="0056753C" w:rsidRDefault="00F22078" w:rsidP="00412E77">
      <w:pPr>
        <w:tabs>
          <w:tab w:val="left" w:pos="900"/>
          <w:tab w:val="left" w:pos="2160"/>
          <w:tab w:val="left" w:pos="2880"/>
        </w:tabs>
        <w:spacing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285486" w:rsidRPr="0056753C">
        <w:rPr>
          <w:rFonts w:ascii="Angsana New" w:hAnsi="Angsana New"/>
          <w:b/>
          <w:bCs/>
          <w:sz w:val="32"/>
          <w:szCs w:val="32"/>
        </w:rPr>
        <w:t>.2</w:t>
      </w:r>
      <w:r w:rsidR="00285486" w:rsidRPr="0056753C">
        <w:rPr>
          <w:rFonts w:ascii="Angsana New" w:hAnsi="Angsana New"/>
          <w:b/>
          <w:bCs/>
          <w:sz w:val="32"/>
          <w:szCs w:val="32"/>
        </w:rPr>
        <w:tab/>
      </w:r>
      <w:r w:rsidR="00285486" w:rsidRPr="0056753C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0D738B" w:rsidRPr="0056753C">
        <w:rPr>
          <w:rFonts w:ascii="Angsana New" w:hAnsi="Angsana New"/>
          <w:b/>
          <w:bCs/>
          <w:sz w:val="32"/>
          <w:szCs w:val="32"/>
          <w:cs/>
        </w:rPr>
        <w:t>กำไร(ขาดทุน)</w:t>
      </w:r>
    </w:p>
    <w:p w:rsidR="00285486" w:rsidRPr="0056753C" w:rsidRDefault="00285486" w:rsidP="00412E77">
      <w:pPr>
        <w:tabs>
          <w:tab w:val="left" w:pos="900"/>
          <w:tab w:val="left" w:pos="2160"/>
          <w:tab w:val="left" w:pos="2880"/>
        </w:tabs>
        <w:spacing w:before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ในระหว่างปี ส่วนแบ่ง</w:t>
      </w:r>
      <w:r w:rsidR="009911E6" w:rsidRPr="0056753C">
        <w:rPr>
          <w:rFonts w:ascii="Angsana New" w:hAnsi="Angsana New"/>
          <w:sz w:val="32"/>
          <w:szCs w:val="32"/>
          <w:cs/>
        </w:rPr>
        <w:t>กำไร(ขาดทุน)</w:t>
      </w:r>
      <w:r w:rsidRPr="0056753C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จากเงินลงทุนในการร่วมค้าในงบการเงินรวมมีรายละเอียดดังนี้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285486" w:rsidRPr="0056753C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56753C" w:rsidRDefault="00285486" w:rsidP="00C34E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56753C" w:rsidRDefault="00285486" w:rsidP="00C34EB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7154C" w:rsidRPr="0056753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486" w:rsidRPr="0056753C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486" w:rsidRPr="0056753C" w:rsidRDefault="003F3089" w:rsidP="00C34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5486" w:rsidRPr="0056753C" w:rsidRDefault="00285486" w:rsidP="00C34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83C25" w:rsidRPr="0056753C" w:rsidTr="003F30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183C25" w:rsidRPr="0056753C" w:rsidRDefault="00183C25" w:rsidP="00C34E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56753C" w:rsidRDefault="001249FC" w:rsidP="00C34E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83C25" w:rsidRPr="0056753C" w:rsidRDefault="005E5762" w:rsidP="00C34E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E7857" w:rsidRPr="0056753C" w:rsidTr="003F308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857" w:rsidRPr="0056753C" w:rsidRDefault="005E7857" w:rsidP="005E78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บริษัท พลี</w:t>
            </w: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นัส</w:t>
            </w:r>
            <w:proofErr w:type="spellEnd"/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แอนด์ เอ็ม </w:t>
            </w: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พีทีอี ลิมิเท</w:t>
            </w: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็ด</w:t>
            </w:r>
            <w:proofErr w:type="spellEnd"/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E7857" w:rsidRPr="0056753C" w:rsidRDefault="000D738B" w:rsidP="005E7857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56753C">
              <w:rPr>
                <w:rFonts w:ascii="Angsana New" w:eastAsia="MS Mincho" w:hAnsi="Angsana New"/>
                <w:sz w:val="32"/>
                <w:szCs w:val="32"/>
              </w:rPr>
              <w:t>3,973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E7857" w:rsidRPr="0056753C" w:rsidRDefault="009911E6" w:rsidP="005E7857">
            <w:pP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56753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5E7857" w:rsidRPr="0056753C">
              <w:rPr>
                <w:rFonts w:ascii="Angsana New" w:eastAsia="MS Mincho" w:hAnsi="Angsana New"/>
                <w:sz w:val="32"/>
                <w:szCs w:val="32"/>
              </w:rPr>
              <w:t>29,881</w:t>
            </w:r>
            <w:r w:rsidRPr="0056753C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5E7857" w:rsidRPr="0056753C" w:rsidTr="006E7DF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857" w:rsidRPr="0056753C" w:rsidRDefault="005E7857" w:rsidP="005E78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เอ็ม-เซนโค </w:t>
            </w: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โล</w:t>
            </w:r>
            <w:proofErr w:type="spellEnd"/>
            <w:r w:rsidRPr="0056753C">
              <w:rPr>
                <w:rFonts w:ascii="Angsana New" w:hAnsi="Angsana New"/>
                <w:sz w:val="32"/>
                <w:szCs w:val="32"/>
                <w:cs/>
              </w:rPr>
              <w:t>จิสติ</w:t>
            </w: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กส์</w:t>
            </w:r>
            <w:proofErr w:type="spellEnd"/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E7857" w:rsidRPr="0056753C" w:rsidRDefault="00FA6F05" w:rsidP="005E7857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56753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0D738B" w:rsidRPr="0056753C">
              <w:rPr>
                <w:rFonts w:ascii="Angsana New" w:eastAsia="MS Mincho" w:hAnsi="Angsana New"/>
                <w:sz w:val="32"/>
                <w:szCs w:val="32"/>
              </w:rPr>
              <w:t>10,277</w:t>
            </w:r>
            <w:r w:rsidRPr="0056753C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E7857" w:rsidRPr="0056753C" w:rsidRDefault="009911E6" w:rsidP="005E7857">
            <w:pPr>
              <w:pBdr>
                <w:bottom w:val="sing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56753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5E7857" w:rsidRPr="0056753C">
              <w:rPr>
                <w:rFonts w:ascii="Angsana New" w:eastAsia="MS Mincho" w:hAnsi="Angsana New"/>
                <w:sz w:val="32"/>
                <w:szCs w:val="32"/>
              </w:rPr>
              <w:t>11,211</w:t>
            </w:r>
            <w:r w:rsidRPr="0056753C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5E7857" w:rsidRPr="0056753C" w:rsidTr="003F3089">
        <w:trPr>
          <w:trHeight w:val="70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857" w:rsidRPr="0056753C" w:rsidRDefault="005E7857" w:rsidP="005E785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E7857" w:rsidRPr="0056753C" w:rsidRDefault="00FA6F05" w:rsidP="005E7857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56753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0D738B" w:rsidRPr="0056753C">
              <w:rPr>
                <w:rFonts w:ascii="Angsana New" w:eastAsia="MS Mincho" w:hAnsi="Angsana New"/>
                <w:sz w:val="32"/>
                <w:szCs w:val="32"/>
              </w:rPr>
              <w:t>6,304</w:t>
            </w:r>
            <w:r w:rsidRPr="0056753C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5E7857" w:rsidRPr="0056753C" w:rsidRDefault="009911E6" w:rsidP="005E7857">
            <w:pPr>
              <w:pBdr>
                <w:bottom w:val="double" w:sz="4" w:space="1" w:color="auto"/>
              </w:pBdr>
              <w:tabs>
                <w:tab w:val="decimal" w:pos="1294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56753C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5E7857" w:rsidRPr="0056753C">
              <w:rPr>
                <w:rFonts w:ascii="Angsana New" w:eastAsia="MS Mincho" w:hAnsi="Angsana New"/>
                <w:sz w:val="32"/>
                <w:szCs w:val="32"/>
              </w:rPr>
              <w:t>41,092</w:t>
            </w:r>
            <w:r w:rsidRPr="0056753C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</w:tbl>
    <w:p w:rsidR="009A090C" w:rsidRPr="0056753C" w:rsidRDefault="00F22078" w:rsidP="00E07648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14</w:t>
      </w:r>
      <w:r w:rsidR="009A090C" w:rsidRPr="0056753C">
        <w:rPr>
          <w:rFonts w:ascii="Angsana New" w:hAnsi="Angsana New"/>
          <w:b/>
          <w:bCs/>
          <w:sz w:val="32"/>
          <w:szCs w:val="32"/>
        </w:rPr>
        <w:t>.</w:t>
      </w:r>
      <w:r w:rsidR="00965280" w:rsidRPr="0056753C">
        <w:rPr>
          <w:rFonts w:ascii="Angsana New" w:hAnsi="Angsana New"/>
          <w:b/>
          <w:bCs/>
          <w:sz w:val="32"/>
          <w:szCs w:val="32"/>
        </w:rPr>
        <w:t>3</w:t>
      </w:r>
      <w:r w:rsidR="009A090C" w:rsidRPr="0056753C">
        <w:rPr>
          <w:rFonts w:ascii="Angsana New" w:hAnsi="Angsana New"/>
          <w:b/>
          <w:bCs/>
          <w:sz w:val="32"/>
          <w:szCs w:val="32"/>
        </w:rPr>
        <w:tab/>
      </w:r>
      <w:r w:rsidR="009A090C" w:rsidRPr="0056753C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</w:t>
      </w:r>
    </w:p>
    <w:p w:rsidR="009A090C" w:rsidRPr="0056753C" w:rsidRDefault="009A090C" w:rsidP="004A6A5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สรุปรายการฐานะทางการเงิน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2232"/>
        <w:gridCol w:w="1305"/>
        <w:gridCol w:w="1305"/>
        <w:gridCol w:w="1305"/>
        <w:gridCol w:w="1305"/>
      </w:tblGrid>
      <w:tr w:rsidR="0003614E" w:rsidRPr="0056753C" w:rsidTr="0003614E">
        <w:tc>
          <w:tcPr>
            <w:tcW w:w="1620" w:type="dxa"/>
            <w:vAlign w:val="bottom"/>
          </w:tcPr>
          <w:p w:rsidR="0003614E" w:rsidRPr="0056753C" w:rsidRDefault="0003614E" w:rsidP="00E07648">
            <w:pPr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7452" w:type="dxa"/>
            <w:gridSpan w:val="5"/>
            <w:vAlign w:val="bottom"/>
          </w:tcPr>
          <w:p w:rsidR="0003614E" w:rsidRPr="0056753C" w:rsidRDefault="0003614E" w:rsidP="00E07648">
            <w:pPr>
              <w:jc w:val="right"/>
              <w:rPr>
                <w:rFonts w:ascii="Angsana New" w:eastAsia="MS Mincho" w:hAnsi="Angsana New"/>
                <w:sz w:val="28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(หน่วย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: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พันบาท)</w:t>
            </w:r>
          </w:p>
        </w:tc>
      </w:tr>
      <w:tr w:rsidR="0003614E" w:rsidRPr="0056753C" w:rsidTr="0003614E">
        <w:tc>
          <w:tcPr>
            <w:tcW w:w="3852" w:type="dxa"/>
            <w:gridSpan w:val="2"/>
            <w:vAlign w:val="bottom"/>
          </w:tcPr>
          <w:p w:rsidR="0003614E" w:rsidRPr="0056753C" w:rsidRDefault="0003614E" w:rsidP="00E07648">
            <w:pPr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03614E" w:rsidRPr="0056753C" w:rsidRDefault="0003614E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31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ธันวาคม</w:t>
            </w:r>
          </w:p>
        </w:tc>
      </w:tr>
      <w:tr w:rsidR="0003614E" w:rsidRPr="0056753C" w:rsidTr="0003614E">
        <w:tc>
          <w:tcPr>
            <w:tcW w:w="3852" w:type="dxa"/>
            <w:gridSpan w:val="2"/>
            <w:vAlign w:val="bottom"/>
          </w:tcPr>
          <w:p w:rsidR="0003614E" w:rsidRPr="0056753C" w:rsidRDefault="0003614E" w:rsidP="00E07648">
            <w:pPr>
              <w:jc w:val="both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3614E" w:rsidRPr="0056753C" w:rsidRDefault="0003614E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บริษัท เอ็ม-เซนโค</w:t>
            </w:r>
            <w:r w:rsidR="00BC34EC" w:rsidRPr="0056753C">
              <w:rPr>
                <w:rFonts w:ascii="Angsana New" w:eastAsia="MS Mincho" w:hAnsi="Angsana New"/>
                <w:sz w:val="28"/>
              </w:rPr>
              <w:t xml:space="preserve">                    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โล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>จิสติ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กส์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610" w:type="dxa"/>
            <w:gridSpan w:val="2"/>
            <w:vAlign w:val="bottom"/>
          </w:tcPr>
          <w:p w:rsidR="0003614E" w:rsidRPr="0056753C" w:rsidRDefault="0003614E" w:rsidP="00E0764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บริษัท พลี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นัส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แอนด์ เอ็ม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 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เค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                     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พีทีอี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ลิมิเท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็ด</w:t>
            </w:r>
            <w:proofErr w:type="spellEnd"/>
          </w:p>
        </w:tc>
      </w:tr>
      <w:tr w:rsidR="0003614E" w:rsidRPr="0056753C" w:rsidTr="0003614E">
        <w:tc>
          <w:tcPr>
            <w:tcW w:w="3852" w:type="dxa"/>
            <w:gridSpan w:val="2"/>
            <w:vAlign w:val="bottom"/>
          </w:tcPr>
          <w:p w:rsidR="0003614E" w:rsidRPr="0056753C" w:rsidRDefault="0003614E" w:rsidP="0003614E">
            <w:pPr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03614E" w:rsidRPr="0056753C" w:rsidRDefault="001249FC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03614E" w:rsidRPr="0056753C" w:rsidRDefault="005E5762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03614E" w:rsidRPr="0056753C" w:rsidRDefault="001249FC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03614E" w:rsidRPr="0056753C" w:rsidRDefault="005E5762" w:rsidP="000361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372,</w:t>
            </w:r>
            <w:r w:rsidR="00B81B28" w:rsidRPr="0056753C">
              <w:rPr>
                <w:rFonts w:ascii="Angsana New" w:hAnsi="Angsana New"/>
                <w:sz w:val="28"/>
              </w:rPr>
              <w:t>58</w:t>
            </w:r>
            <w:r w:rsidRPr="005675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660,698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63,461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46,065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1,423,594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1,150,684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151,655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223,403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สินทรัพย์รวม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1,796,181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1,811,382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215,116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269,468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57,288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66,373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23,887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33,805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31,468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16,926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100,037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151,018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หนี้สินรวม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88,756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83,299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123,924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184,823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b/>
                <w:bCs/>
                <w:sz w:val="28"/>
              </w:rPr>
            </w:pPr>
            <w:r w:rsidRPr="0056753C">
              <w:rPr>
                <w:rFonts w:ascii="Angsana New" w:eastAsia="MS Mincho" w:hAnsi="Angsana New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1,707,425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1,728,083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91,19</w:t>
            </w:r>
            <w:r w:rsidR="00B81B28" w:rsidRPr="0056753C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84,645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สัดส่วนเงินลงทุน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(ร้อยละ)</w:t>
            </w:r>
          </w:p>
        </w:tc>
        <w:tc>
          <w:tcPr>
            <w:tcW w:w="1305" w:type="dxa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50.00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707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50.00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849,4</w:t>
            </w:r>
            <w:r w:rsidR="00B51C09" w:rsidRPr="0056753C">
              <w:rPr>
                <w:rFonts w:ascii="Angsana New" w:hAnsi="Angsana New"/>
                <w:sz w:val="28"/>
              </w:rPr>
              <w:t>4</w:t>
            </w:r>
            <w:r w:rsidRPr="0056753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859,721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45,596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42,322</w:t>
            </w:r>
          </w:p>
        </w:tc>
      </w:tr>
      <w:tr w:rsidR="005E7857" w:rsidRPr="0056753C" w:rsidTr="005E7857">
        <w:tc>
          <w:tcPr>
            <w:tcW w:w="3852" w:type="dxa"/>
            <w:gridSpan w:val="2"/>
            <w:vAlign w:val="bottom"/>
          </w:tcPr>
          <w:p w:rsidR="005E7857" w:rsidRPr="0056753C" w:rsidRDefault="005E7857" w:rsidP="005E7857">
            <w:pPr>
              <w:ind w:right="-114"/>
              <w:jc w:val="both"/>
              <w:rPr>
                <w:rFonts w:ascii="Angsana New" w:eastAsia="MS Mincho" w:hAnsi="Angsana New"/>
                <w:b/>
                <w:bCs/>
                <w:spacing w:val="-4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b/>
                <w:bCs/>
                <w:spacing w:val="-4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849,444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859,721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45,596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42,322</w:t>
            </w:r>
          </w:p>
        </w:tc>
      </w:tr>
    </w:tbl>
    <w:p w:rsidR="004A5EEA" w:rsidRPr="0056753C" w:rsidRDefault="004A5EEA" w:rsidP="004A5EEA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</w:p>
    <w:p w:rsidR="004A5EEA" w:rsidRPr="0056753C" w:rsidRDefault="004A5E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br w:type="page"/>
      </w:r>
    </w:p>
    <w:p w:rsidR="009A090C" w:rsidRPr="0056753C" w:rsidRDefault="0000325C" w:rsidP="004A6A52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eastAsia="MS Mincho" w:hAnsi="Angsana New"/>
          <w:sz w:val="28"/>
        </w:rPr>
      </w:pPr>
      <w:r w:rsidRPr="0056753C">
        <w:rPr>
          <w:rFonts w:ascii="Angsana New" w:hAnsi="Angsana New"/>
          <w:sz w:val="32"/>
          <w:szCs w:val="32"/>
        </w:rPr>
        <w:lastRenderedPageBreak/>
        <w:tab/>
      </w:r>
      <w:r w:rsidR="009A090C" w:rsidRPr="0056753C">
        <w:rPr>
          <w:rFonts w:ascii="Angsana New" w:hAnsi="Angsana New"/>
          <w:sz w:val="32"/>
          <w:szCs w:val="32"/>
          <w:cs/>
        </w:rPr>
        <w:t>สรุปรายการกำไรขาดทุน</w:t>
      </w:r>
      <w:r w:rsidR="00492F42" w:rsidRPr="0056753C">
        <w:rPr>
          <w:rFonts w:ascii="Angsana New" w:hAnsi="Angsana New"/>
          <w:sz w:val="32"/>
          <w:szCs w:val="32"/>
          <w:cs/>
        </w:rPr>
        <w:t>เบ็ดเสร็จ</w:t>
      </w:r>
      <w:r w:rsidR="004A6A52" w:rsidRPr="0056753C">
        <w:rPr>
          <w:rFonts w:ascii="Angsana New" w:hAnsi="Angsana New"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00325C" w:rsidRPr="0056753C" w:rsidTr="00EB2DF5">
        <w:tc>
          <w:tcPr>
            <w:tcW w:w="9180" w:type="dxa"/>
            <w:gridSpan w:val="5"/>
            <w:vAlign w:val="bottom"/>
          </w:tcPr>
          <w:p w:rsidR="0000325C" w:rsidRPr="0056753C" w:rsidRDefault="0000325C" w:rsidP="00F23423">
            <w:pPr>
              <w:tabs>
                <w:tab w:val="decimal" w:pos="1294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(หน่วย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: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พันบาท)</w:t>
            </w:r>
          </w:p>
        </w:tc>
      </w:tr>
      <w:tr w:rsidR="00EB2DF5" w:rsidRPr="0056753C" w:rsidTr="00A043B0">
        <w:tc>
          <w:tcPr>
            <w:tcW w:w="3960" w:type="dxa"/>
            <w:vAlign w:val="bottom"/>
          </w:tcPr>
          <w:p w:rsidR="00EB2DF5" w:rsidRPr="0056753C" w:rsidRDefault="00EB2DF5" w:rsidP="003630F3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EB2DF5" w:rsidRPr="0056753C" w:rsidRDefault="00EB2DF5" w:rsidP="003630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สำหรับปีสิ้นสุดวันที่ </w:t>
            </w:r>
            <w:r w:rsidRPr="0056753C">
              <w:rPr>
                <w:rFonts w:ascii="Angsana New" w:eastAsia="MS Mincho" w:hAnsi="Angsana New"/>
                <w:sz w:val="28"/>
              </w:rPr>
              <w:t>31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ธันวาคม</w:t>
            </w:r>
          </w:p>
        </w:tc>
      </w:tr>
      <w:tr w:rsidR="00EB2DF5" w:rsidRPr="0056753C" w:rsidTr="00EB2DF5">
        <w:tc>
          <w:tcPr>
            <w:tcW w:w="3960" w:type="dxa"/>
            <w:vAlign w:val="bottom"/>
          </w:tcPr>
          <w:p w:rsidR="00EB2DF5" w:rsidRPr="0056753C" w:rsidRDefault="00EB2DF5" w:rsidP="003630F3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B2DF5" w:rsidRPr="0056753C" w:rsidRDefault="00EB2DF5" w:rsidP="001346EE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บริษัท เอ็ม-เซนโค </w:t>
            </w:r>
            <w:r w:rsidR="00BC34EC" w:rsidRPr="0056753C">
              <w:rPr>
                <w:rFonts w:ascii="Angsana New" w:eastAsia="MS Mincho" w:hAnsi="Angsana New"/>
                <w:sz w:val="28"/>
              </w:rPr>
              <w:t xml:space="preserve">                  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โล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>จิสติ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กส์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610" w:type="dxa"/>
            <w:gridSpan w:val="2"/>
            <w:vAlign w:val="bottom"/>
          </w:tcPr>
          <w:p w:rsidR="00EB2DF5" w:rsidRPr="0056753C" w:rsidRDefault="00EB2DF5" w:rsidP="003630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บริษัท พลี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นัส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แอนด์ เอ็ม 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เค</w:t>
            </w:r>
            <w:proofErr w:type="spellEnd"/>
            <w:r w:rsidRPr="0056753C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            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พีทีอี</w:t>
            </w:r>
            <w:r w:rsidRPr="0056753C">
              <w:rPr>
                <w:rFonts w:ascii="Angsana New" w:eastAsia="MS Mincho" w:hAnsi="Angsana New"/>
                <w:sz w:val="28"/>
              </w:rPr>
              <w:t xml:space="preserve"> </w:t>
            </w:r>
            <w:r w:rsidRPr="0056753C">
              <w:rPr>
                <w:rFonts w:ascii="Angsana New" w:eastAsia="MS Mincho" w:hAnsi="Angsana New"/>
                <w:sz w:val="28"/>
                <w:cs/>
              </w:rPr>
              <w:t>ลิมิเท</w:t>
            </w:r>
            <w:proofErr w:type="spellStart"/>
            <w:r w:rsidRPr="0056753C">
              <w:rPr>
                <w:rFonts w:ascii="Angsana New" w:eastAsia="MS Mincho" w:hAnsi="Angsana New"/>
                <w:sz w:val="28"/>
                <w:cs/>
              </w:rPr>
              <w:t>็ด</w:t>
            </w:r>
            <w:proofErr w:type="spellEnd"/>
          </w:p>
        </w:tc>
      </w:tr>
      <w:tr w:rsidR="00EB2DF5" w:rsidRPr="0056753C" w:rsidTr="00EB2DF5">
        <w:tc>
          <w:tcPr>
            <w:tcW w:w="3960" w:type="dxa"/>
            <w:vAlign w:val="bottom"/>
          </w:tcPr>
          <w:p w:rsidR="00EB2DF5" w:rsidRPr="0056753C" w:rsidRDefault="00EB2DF5" w:rsidP="00EB2DF5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EB2DF5" w:rsidRPr="0056753C" w:rsidRDefault="001249FC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EB2DF5" w:rsidRPr="0056753C" w:rsidRDefault="005E5762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EB2DF5" w:rsidRPr="0056753C" w:rsidRDefault="001249FC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EB2DF5" w:rsidRPr="0056753C" w:rsidRDefault="005E5762" w:rsidP="00EB2DF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รายได้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346,428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256,659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252,887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306,290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13,486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6,661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50,670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1,846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(308,370)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(260,647)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(64,825)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(73,622)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="000D0D17" w:rsidRPr="0056753C">
              <w:rPr>
                <w:rFonts w:ascii="Angsana New" w:hAnsi="Angsana New"/>
                <w:sz w:val="28"/>
              </w:rPr>
              <w:t>66,123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(25,207)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(230,785)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(294,276)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F22078" w:rsidP="005E785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 w:hint="cs"/>
                <w:sz w:val="28"/>
                <w:cs/>
              </w:rPr>
              <w:t>กำไร(</w:t>
            </w:r>
            <w:r w:rsidR="005E7857" w:rsidRPr="0056753C">
              <w:rPr>
                <w:rFonts w:ascii="Angsana New" w:eastAsia="MS Mincho" w:hAnsi="Angsana New"/>
                <w:sz w:val="28"/>
                <w:cs/>
              </w:rPr>
              <w:t>ขาดทุน</w:t>
            </w:r>
            <w:r w:rsidRPr="0056753C">
              <w:rPr>
                <w:rFonts w:ascii="Angsana New" w:eastAsia="MS Mincho" w:hAnsi="Angsana New" w:hint="cs"/>
                <w:sz w:val="28"/>
                <w:cs/>
              </w:rPr>
              <w:t>)</w:t>
            </w:r>
            <w:r w:rsidR="005E7857" w:rsidRPr="0056753C">
              <w:rPr>
                <w:rFonts w:ascii="Angsana New" w:eastAsia="MS Mincho" w:hAnsi="Angsana New"/>
                <w:sz w:val="28"/>
                <w:cs/>
              </w:rPr>
              <w:t>สำหรับปี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="000D0D17" w:rsidRPr="0056753C">
              <w:rPr>
                <w:rFonts w:ascii="Angsana New" w:hAnsi="Angsana New"/>
                <w:sz w:val="28"/>
              </w:rPr>
              <w:t>14,579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(22,534)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7,</w:t>
            </w:r>
            <w:r w:rsidR="00B51C09" w:rsidRPr="0056753C">
              <w:rPr>
                <w:rFonts w:ascii="Angsana New" w:hAnsi="Angsana New"/>
                <w:sz w:val="28"/>
              </w:rPr>
              <w:t>94</w:t>
            </w:r>
            <w:r w:rsidRPr="0056753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(59,762)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5E7857" w:rsidRPr="0056753C" w:rsidRDefault="000D0D1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(6,078)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b/>
                <w:bCs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(</w:t>
            </w:r>
            <w:r w:rsidR="00B81B28" w:rsidRPr="0056753C">
              <w:rPr>
                <w:rFonts w:ascii="Angsana New" w:hAnsi="Angsana New"/>
                <w:b/>
                <w:bCs/>
                <w:sz w:val="28"/>
              </w:rPr>
              <w:t>20,657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(22,534)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7,947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(59,762)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49.75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50.00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50.00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ind w:left="238" w:right="968" w:hanging="238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sz w:val="28"/>
                <w:cs/>
              </w:rPr>
              <w:t>สัดส่วนตามส่วนได้เสียของกิจการในกำไรขาดทุนเบ็ดเสร็จ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(10,277)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(11,211)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3,973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(29,881)</w:t>
            </w:r>
          </w:p>
        </w:tc>
      </w:tr>
      <w:tr w:rsidR="005E7857" w:rsidRPr="0056753C" w:rsidTr="005E7857">
        <w:tc>
          <w:tcPr>
            <w:tcW w:w="3960" w:type="dxa"/>
            <w:vAlign w:val="bottom"/>
          </w:tcPr>
          <w:p w:rsidR="005E7857" w:rsidRPr="0056753C" w:rsidRDefault="005E7857" w:rsidP="005E7857">
            <w:pPr>
              <w:spacing w:line="340" w:lineRule="exact"/>
              <w:jc w:val="both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eastAsia="MS Mincho" w:hAnsi="Angsana New"/>
                <w:b/>
                <w:bCs/>
                <w:sz w:val="28"/>
                <w:cs/>
              </w:rPr>
              <w:t>ส่วนแบ่ง</w:t>
            </w:r>
            <w:r w:rsidR="009911E6" w:rsidRPr="0056753C">
              <w:rPr>
                <w:rFonts w:ascii="Angsana New" w:eastAsia="MS Mincho" w:hAnsi="Angsana New"/>
                <w:b/>
                <w:bCs/>
                <w:sz w:val="28"/>
                <w:cs/>
              </w:rPr>
              <w:t>กำไร(ขาดทุน)</w:t>
            </w:r>
            <w:r w:rsidRPr="0056753C">
              <w:rPr>
                <w:rFonts w:ascii="Angsana New" w:eastAsia="MS Mincho" w:hAnsi="Angsana New"/>
                <w:b/>
                <w:bCs/>
                <w:sz w:val="28"/>
                <w:cs/>
              </w:rPr>
              <w:t>จากการลงทุนในการร่วมค้า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(10,277)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(11,211)</w:t>
            </w:r>
          </w:p>
        </w:tc>
        <w:tc>
          <w:tcPr>
            <w:tcW w:w="1305" w:type="dxa"/>
            <w:vAlign w:val="bottom"/>
          </w:tcPr>
          <w:p w:rsidR="005E7857" w:rsidRPr="0056753C" w:rsidRDefault="000D738B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3,973</w:t>
            </w:r>
          </w:p>
        </w:tc>
        <w:tc>
          <w:tcPr>
            <w:tcW w:w="1305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</w:rPr>
              <w:t>(29,881)</w:t>
            </w:r>
          </w:p>
        </w:tc>
      </w:tr>
    </w:tbl>
    <w:p w:rsidR="002617D0" w:rsidRPr="0056753C" w:rsidRDefault="00F22078" w:rsidP="00FA5800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15</w:t>
      </w:r>
      <w:r w:rsidR="00B055E3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B055E3" w:rsidRPr="0056753C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p w:rsidR="00712371" w:rsidRPr="0056753C" w:rsidRDefault="00712371" w:rsidP="00FA5800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753C">
        <w:rPr>
          <w:rFonts w:ascii="Angsana New" w:hAnsi="Angsana New"/>
          <w:sz w:val="32"/>
          <w:szCs w:val="32"/>
        </w:rPr>
        <w:t>256</w:t>
      </w:r>
      <w:r w:rsidR="009911E6" w:rsidRPr="0056753C">
        <w:rPr>
          <w:rFonts w:ascii="Angsana New" w:hAnsi="Angsana New"/>
          <w:sz w:val="32"/>
          <w:szCs w:val="32"/>
        </w:rPr>
        <w:t>2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เงินลงทุนระยะยาวอื่นประกอบด้วยรายการดังต่อไปนี้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75"/>
        <w:gridCol w:w="1575"/>
      </w:tblGrid>
      <w:tr w:rsidR="000C639C" w:rsidRPr="0056753C" w:rsidTr="00F23423">
        <w:tc>
          <w:tcPr>
            <w:tcW w:w="9198" w:type="dxa"/>
            <w:gridSpan w:val="3"/>
            <w:vAlign w:val="bottom"/>
          </w:tcPr>
          <w:p w:rsidR="000C639C" w:rsidRPr="0056753C" w:rsidRDefault="000C639C" w:rsidP="00F23423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12371" w:rsidRPr="0056753C" w:rsidTr="00F23423">
        <w:trPr>
          <w:cantSplit/>
        </w:trPr>
        <w:tc>
          <w:tcPr>
            <w:tcW w:w="6048" w:type="dxa"/>
            <w:vAlign w:val="bottom"/>
          </w:tcPr>
          <w:p w:rsidR="00712371" w:rsidRPr="0056753C" w:rsidRDefault="00712371" w:rsidP="00712371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:rsidR="00712371" w:rsidRPr="0056753C" w:rsidRDefault="00712371" w:rsidP="00712371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712371" w:rsidRPr="0056753C" w:rsidRDefault="00712371" w:rsidP="0071237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งบการเงินเฉพาะกิจการ</w:t>
            </w:r>
          </w:p>
        </w:tc>
      </w:tr>
      <w:tr w:rsidR="00E72B12" w:rsidRPr="0056753C" w:rsidTr="00F23423">
        <w:trPr>
          <w:cantSplit/>
        </w:trPr>
        <w:tc>
          <w:tcPr>
            <w:tcW w:w="6048" w:type="dxa"/>
            <w:vAlign w:val="bottom"/>
          </w:tcPr>
          <w:p w:rsidR="00E72B12" w:rsidRPr="0056753C" w:rsidRDefault="00E72B12" w:rsidP="00E72B12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เงินลงทุนในกองทุนส่วนบุคคล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B12" w:rsidRPr="0056753C" w:rsidTr="00F23423">
        <w:trPr>
          <w:cantSplit/>
        </w:trPr>
        <w:tc>
          <w:tcPr>
            <w:tcW w:w="6048" w:type="dxa"/>
            <w:vAlign w:val="bottom"/>
          </w:tcPr>
          <w:p w:rsidR="00E72B12" w:rsidRPr="0056753C" w:rsidRDefault="00E72B12" w:rsidP="00E72B12">
            <w:pPr>
              <w:spacing w:line="400" w:lineRule="exact"/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300,250,000</w:t>
            </w:r>
          </w:p>
        </w:tc>
      </w:tr>
      <w:tr w:rsidR="00E72B12" w:rsidRPr="0056753C" w:rsidTr="00F23423">
        <w:trPr>
          <w:cantSplit/>
        </w:trPr>
        <w:tc>
          <w:tcPr>
            <w:tcW w:w="6048" w:type="dxa"/>
            <w:vAlign w:val="bottom"/>
          </w:tcPr>
          <w:p w:rsidR="00E72B12" w:rsidRPr="0056753C" w:rsidRDefault="00E72B12" w:rsidP="00E72B12">
            <w:pPr>
              <w:spacing w:line="400" w:lineRule="exact"/>
              <w:ind w:left="132" w:right="-2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918,588,142</w:t>
            </w:r>
          </w:p>
        </w:tc>
      </w:tr>
      <w:tr w:rsidR="00E72B12" w:rsidRPr="0056753C" w:rsidTr="00F23423">
        <w:trPr>
          <w:cantSplit/>
          <w:trHeight w:val="450"/>
        </w:trPr>
        <w:tc>
          <w:tcPr>
            <w:tcW w:w="6048" w:type="dxa"/>
            <w:vAlign w:val="bottom"/>
          </w:tcPr>
          <w:p w:rsidR="00E72B12" w:rsidRPr="0056753C" w:rsidRDefault="00E72B12" w:rsidP="00E72B12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รวมเงินลงทุนในกองทุนส่วนบุคคล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1,218,838,142</w:t>
            </w:r>
          </w:p>
        </w:tc>
      </w:tr>
      <w:tr w:rsidR="00E72B12" w:rsidRPr="0056753C" w:rsidTr="00F23423">
        <w:tc>
          <w:tcPr>
            <w:tcW w:w="6048" w:type="dxa"/>
          </w:tcPr>
          <w:p w:rsidR="00E72B12" w:rsidRPr="0056753C" w:rsidRDefault="00E72B12" w:rsidP="00E72B12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เงินลงทุนทั่วไป</w:t>
            </w:r>
          </w:p>
        </w:tc>
        <w:tc>
          <w:tcPr>
            <w:tcW w:w="1575" w:type="dxa"/>
          </w:tcPr>
          <w:p w:rsidR="00E72B12" w:rsidRPr="0056753C" w:rsidRDefault="00E72B12" w:rsidP="00E72B12">
            <w:pPr>
              <w:tabs>
                <w:tab w:val="decimal" w:pos="1332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E72B12" w:rsidRPr="0056753C" w:rsidRDefault="00E72B12" w:rsidP="00E72B12">
            <w:pPr>
              <w:tabs>
                <w:tab w:val="decimal" w:pos="1332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B12" w:rsidRPr="0056753C" w:rsidTr="00F23423">
        <w:tc>
          <w:tcPr>
            <w:tcW w:w="6048" w:type="dxa"/>
            <w:vAlign w:val="bottom"/>
          </w:tcPr>
          <w:p w:rsidR="00E72B12" w:rsidRPr="0056753C" w:rsidRDefault="00E72B12" w:rsidP="00E72B12">
            <w:pPr>
              <w:spacing w:line="400" w:lineRule="exact"/>
              <w:ind w:left="132" w:right="232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ตราสารทุนที่ไม่อยู่ในความต้องการของตลาดต่างประเทศ - ราคาทุน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7,278,275</w:t>
            </w:r>
          </w:p>
        </w:tc>
      </w:tr>
      <w:tr w:rsidR="00E72B12" w:rsidRPr="0056753C" w:rsidTr="00F23423">
        <w:trPr>
          <w:cantSplit/>
        </w:trPr>
        <w:tc>
          <w:tcPr>
            <w:tcW w:w="6048" w:type="dxa"/>
          </w:tcPr>
          <w:p w:rsidR="00E72B12" w:rsidRPr="0056753C" w:rsidRDefault="00E72B12" w:rsidP="00E72B12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(7,278,275)</w:t>
            </w:r>
          </w:p>
        </w:tc>
      </w:tr>
      <w:tr w:rsidR="00E72B12" w:rsidRPr="0056753C" w:rsidTr="00F23423">
        <w:trPr>
          <w:cantSplit/>
        </w:trPr>
        <w:tc>
          <w:tcPr>
            <w:tcW w:w="6048" w:type="dxa"/>
          </w:tcPr>
          <w:p w:rsidR="00E72B12" w:rsidRPr="0056753C" w:rsidRDefault="00E72B12" w:rsidP="00E72B12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สุทธิ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2B12" w:rsidRPr="0056753C" w:rsidTr="00F23423">
        <w:trPr>
          <w:cantSplit/>
          <w:trHeight w:val="450"/>
        </w:trPr>
        <w:tc>
          <w:tcPr>
            <w:tcW w:w="6048" w:type="dxa"/>
            <w:vAlign w:val="bottom"/>
          </w:tcPr>
          <w:p w:rsidR="00E72B12" w:rsidRPr="0056753C" w:rsidRDefault="00E72B12" w:rsidP="00E72B12">
            <w:pPr>
              <w:spacing w:line="400" w:lineRule="exact"/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 - สุทธิ</w:t>
            </w: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E72B12" w:rsidRPr="0056753C" w:rsidRDefault="00E72B12" w:rsidP="00E72B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1,218,838,142</w:t>
            </w:r>
          </w:p>
        </w:tc>
      </w:tr>
    </w:tbl>
    <w:p w:rsidR="00B055E3" w:rsidRPr="0056753C" w:rsidRDefault="002C02D1" w:rsidP="00DB0F8C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  <w:sectPr w:rsidR="00B055E3" w:rsidRPr="0056753C" w:rsidSect="002C02D1">
          <w:headerReference w:type="default" r:id="rId10"/>
          <w:footerReference w:type="default" r:id="rId11"/>
          <w:pgSz w:w="11909" w:h="16834" w:code="9"/>
          <w:pgMar w:top="1296" w:right="1080" w:bottom="1080" w:left="1339" w:header="706" w:footer="706" w:gutter="0"/>
          <w:paperSrc w:first="257" w:other="257"/>
          <w:cols w:space="720"/>
        </w:sectPr>
      </w:pPr>
      <w:r w:rsidRPr="0056753C">
        <w:rPr>
          <w:rFonts w:ascii="Angsana New" w:eastAsia="Calibri" w:hAnsi="Angsana New"/>
          <w:sz w:val="32"/>
          <w:szCs w:val="32"/>
        </w:rPr>
        <w:tab/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930D22" w:rsidRPr="0056753C">
        <w:rPr>
          <w:rFonts w:ascii="Angsana New" w:eastAsia="Calibri" w:hAnsi="Angsana New"/>
          <w:sz w:val="32"/>
          <w:szCs w:val="32"/>
        </w:rPr>
        <w:t>31</w:t>
      </w:r>
      <w:r w:rsidR="00FA2A11" w:rsidRPr="0056753C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</w:t>
      </w:r>
      <w:r w:rsidR="001249FC" w:rsidRPr="0056753C">
        <w:rPr>
          <w:rFonts w:ascii="Angsana New" w:eastAsia="Calibri" w:hAnsi="Angsana New"/>
          <w:sz w:val="32"/>
          <w:szCs w:val="32"/>
        </w:rPr>
        <w:t>256</w:t>
      </w:r>
      <w:r w:rsidR="00712371" w:rsidRPr="0056753C">
        <w:rPr>
          <w:rFonts w:ascii="Angsana New" w:eastAsia="Calibri" w:hAnsi="Angsana New"/>
          <w:sz w:val="32"/>
          <w:szCs w:val="32"/>
        </w:rPr>
        <w:t>2</w:t>
      </w:r>
      <w:r w:rsidRPr="0056753C">
        <w:rPr>
          <w:rFonts w:ascii="Angsana New" w:eastAsia="Calibri" w:hAnsi="Angsana New"/>
          <w:sz w:val="32"/>
          <w:szCs w:val="32"/>
          <w:cs/>
        </w:rPr>
        <w:t xml:space="preserve"> เงินฝากประจำมีอัตราดอกเบี้ยร้อยละ</w:t>
      </w:r>
      <w:r w:rsidRPr="0056753C">
        <w:rPr>
          <w:rFonts w:ascii="Angsana New" w:eastAsia="Calibri" w:hAnsi="Angsana New"/>
          <w:sz w:val="32"/>
          <w:szCs w:val="32"/>
        </w:rPr>
        <w:t xml:space="preserve"> </w:t>
      </w:r>
      <w:r w:rsidR="008922C8" w:rsidRPr="0056753C">
        <w:rPr>
          <w:rFonts w:ascii="Angsana New" w:eastAsia="Calibri" w:hAnsi="Angsana New"/>
          <w:sz w:val="32"/>
          <w:szCs w:val="32"/>
        </w:rPr>
        <w:t xml:space="preserve">2.56 </w:t>
      </w:r>
      <w:r w:rsidR="0000325C" w:rsidRPr="0056753C">
        <w:rPr>
          <w:rFonts w:ascii="Angsana New" w:eastAsia="Calibri" w:hAnsi="Angsana New"/>
          <w:sz w:val="32"/>
          <w:szCs w:val="32"/>
          <w:cs/>
        </w:rPr>
        <w:t>ต่อปี</w:t>
      </w:r>
    </w:p>
    <w:p w:rsidR="002617D0" w:rsidRPr="0056753C" w:rsidRDefault="00F22078" w:rsidP="005E7857">
      <w:pPr>
        <w:ind w:left="562" w:hanging="562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 w:hint="cs"/>
          <w:b/>
          <w:bCs/>
          <w:sz w:val="32"/>
          <w:szCs w:val="32"/>
          <w:cs/>
        </w:rPr>
        <w:lastRenderedPageBreak/>
        <w:t>16</w:t>
      </w:r>
      <w:r w:rsidR="002617D0" w:rsidRPr="0056753C">
        <w:rPr>
          <w:rFonts w:ascii="Angsana New" w:hAnsi="Angsana New"/>
          <w:b/>
          <w:bCs/>
          <w:sz w:val="32"/>
          <w:szCs w:val="32"/>
        </w:rPr>
        <w:t>.</w:t>
      </w:r>
      <w:r w:rsidR="002617D0" w:rsidRPr="0056753C">
        <w:rPr>
          <w:rFonts w:ascii="Angsana New" w:hAnsi="Angsana New"/>
          <w:b/>
          <w:bCs/>
          <w:sz w:val="32"/>
          <w:szCs w:val="32"/>
        </w:rPr>
        <w:tab/>
      </w:r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B055E3" w:rsidRPr="0056753C" w:rsidRDefault="00B055E3" w:rsidP="005E7857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bookmarkStart w:id="7" w:name="OLE_LINK1"/>
      <w:r w:rsidRPr="0056753C">
        <w:rPr>
          <w:rFonts w:ascii="Angsana New" w:hAnsi="Angsana New"/>
          <w:szCs w:val="24"/>
          <w:cs/>
        </w:rPr>
        <w:t>(หน่วย</w:t>
      </w:r>
      <w:r w:rsidR="00ED7C99" w:rsidRPr="0056753C">
        <w:rPr>
          <w:rFonts w:ascii="Angsana New" w:hAnsi="Angsana New"/>
          <w:szCs w:val="24"/>
          <w:cs/>
        </w:rPr>
        <w:t>:</w:t>
      </w:r>
      <w:r w:rsidRPr="0056753C">
        <w:rPr>
          <w:rFonts w:ascii="Angsana New" w:hAnsi="Angsana New"/>
          <w:szCs w:val="24"/>
        </w:rPr>
        <w:t xml:space="preserve"> </w:t>
      </w:r>
      <w:r w:rsidRPr="0056753C">
        <w:rPr>
          <w:rFonts w:ascii="Angsana New" w:hAnsi="Angsana New"/>
          <w:szCs w:val="24"/>
          <w:cs/>
        </w:rPr>
        <w:t>บาท)</w:t>
      </w:r>
    </w:p>
    <w:bookmarkEnd w:id="7"/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267"/>
      </w:tblGrid>
      <w:tr w:rsidR="007F67A8" w:rsidRPr="0056753C" w:rsidTr="001C3701">
        <w:tc>
          <w:tcPr>
            <w:tcW w:w="1962" w:type="dxa"/>
            <w:vAlign w:val="bottom"/>
          </w:tcPr>
          <w:p w:rsidR="007F67A8" w:rsidRPr="0056753C" w:rsidRDefault="007F67A8" w:rsidP="005E785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1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F67A8" w:rsidRPr="0056753C" w:rsidTr="001C3701">
        <w:tc>
          <w:tcPr>
            <w:tcW w:w="1962" w:type="dxa"/>
            <w:vAlign w:val="bottom"/>
          </w:tcPr>
          <w:p w:rsidR="007F67A8" w:rsidRPr="0056753C" w:rsidRDefault="007F67A8" w:rsidP="005E785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6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7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ส่วนปรับปรุงพื้นที่เช่า</w:t>
            </w:r>
          </w:p>
        </w:tc>
        <w:tc>
          <w:tcPr>
            <w:tcW w:w="1176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7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6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7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เครื่องตกแต่ง       ติดตั้งและอุปกรณ์สำนักงาน</w:t>
            </w:r>
          </w:p>
        </w:tc>
        <w:tc>
          <w:tcPr>
            <w:tcW w:w="1176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7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งานระหว่างก่อสร้างและอุปกรณ์</w:t>
            </w:r>
            <w:r w:rsidRPr="0056753C">
              <w:rPr>
                <w:rFonts w:ascii="Angsana New" w:hAnsi="Angsana New"/>
                <w:szCs w:val="24"/>
              </w:rPr>
              <w:t xml:space="preserve">       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7" w:type="dxa"/>
            <w:vAlign w:val="bottom"/>
          </w:tcPr>
          <w:p w:rsidR="007F67A8" w:rsidRPr="0056753C" w:rsidRDefault="007F67A8" w:rsidP="005E7857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56753C" w:rsidTr="001C3701">
        <w:tc>
          <w:tcPr>
            <w:tcW w:w="1962" w:type="dxa"/>
            <w:vAlign w:val="bottom"/>
          </w:tcPr>
          <w:p w:rsidR="007F67A8" w:rsidRPr="0056753C" w:rsidRDefault="007F67A8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6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6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7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7" w:type="dxa"/>
            <w:vAlign w:val="center"/>
          </w:tcPr>
          <w:p w:rsidR="007F67A8" w:rsidRPr="0056753C" w:rsidRDefault="007F67A8" w:rsidP="005E7857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56753C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pacing w:val="-6"/>
                <w:szCs w:val="24"/>
              </w:rPr>
              <w:t>2562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516,224,416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2,645,120,336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2,399,854,950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1,944,119,127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203,342,233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2,822,236,951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87,759,743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31,214,068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10,997,384,727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454,237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16,451,080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16,022,779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137,523,360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20,053,720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88,745,699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1,121,495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334,520,531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614,892,901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ซื้ออุปกรณ์ภายใต้</w:t>
            </w:r>
            <w:r w:rsidRPr="0056753C">
              <w:rPr>
                <w:rFonts w:ascii="Angsana New" w:hAnsi="Angsana New"/>
                <w:szCs w:val="24"/>
              </w:rPr>
              <w:t xml:space="preserve">        </w:t>
            </w:r>
            <w:r w:rsidRPr="0056753C">
              <w:rPr>
                <w:rFonts w:ascii="Angsana New" w:hAnsi="Angsana New"/>
                <w:szCs w:val="24"/>
                <w:cs/>
              </w:rPr>
              <w:t>สัญญาเช่าการเงิน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24,470,363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24,470,363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เพิ่มขึ้นจากการรวมธุรกิจ (หมายเหตุ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="00BE2FF8" w:rsidRPr="0056753C">
              <w:rPr>
                <w:rFonts w:ascii="Angsana New" w:hAnsi="Angsana New"/>
                <w:szCs w:val="24"/>
              </w:rPr>
              <w:t>3</w:t>
            </w:r>
            <w:r w:rsidRPr="0056753C">
              <w:rPr>
                <w:rFonts w:ascii="Angsana New" w:hAnsi="Angsana New"/>
                <w:szCs w:val="24"/>
              </w:rPr>
              <w:t>.</w:t>
            </w:r>
            <w:r w:rsidR="00E72B12" w:rsidRPr="0056753C">
              <w:rPr>
                <w:rFonts w:ascii="Angsana New" w:hAnsi="Angsana New"/>
                <w:szCs w:val="24"/>
              </w:rPr>
              <w:t>6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148,089,758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1,912,765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1,731,469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1,098,210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158,375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152,990,577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โอนเข้า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ออก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1,965,661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28,763,994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135,267,864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38,600,636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1,124,000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120,946,972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4,653,365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(331,322,492)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-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(47,583,296)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(40,903,758)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(204,029,837)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(554,100)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(80,346,056)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(4,834,343)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B20B87">
            <w:pPr>
              <w:pBdr>
                <w:bottom w:val="sing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(378,251,390)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518,644,314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2,790,841,872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2,512,154,600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1,917,944,755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223,965,853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2,977,152,139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88,700,260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34,570,482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11,411,487,178</w:t>
            </w:r>
          </w:p>
        </w:tc>
      </w:tr>
      <w:tr w:rsidR="00E72B12" w:rsidRPr="0056753C" w:rsidTr="00BB118E">
        <w:tc>
          <w:tcPr>
            <w:tcW w:w="1962" w:type="dxa"/>
            <w:vAlign w:val="bottom"/>
          </w:tcPr>
          <w:p w:rsidR="00E72B12" w:rsidRPr="0056753C" w:rsidRDefault="00E72B12" w:rsidP="00BB118E">
            <w:pPr>
              <w:ind w:left="150" w:hanging="15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การจัดปร</w:t>
            </w:r>
            <w:r w:rsidR="006C472C" w:rsidRPr="0056753C">
              <w:rPr>
                <w:rFonts w:ascii="Angsana New" w:hAnsi="Angsana New"/>
                <w:szCs w:val="24"/>
                <w:cs/>
              </w:rPr>
              <w:t>ะ</w:t>
            </w:r>
            <w:r w:rsidRPr="0056753C">
              <w:rPr>
                <w:rFonts w:ascii="Angsana New" w:hAnsi="Angsana New"/>
                <w:szCs w:val="24"/>
                <w:cs/>
              </w:rPr>
              <w:t>เภทไปเป็นสินทรัพย์สิทธิการใช้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(6,008,206)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(24,470,364)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B118E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(30,478,570)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438,799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3,598,011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10,359,758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80,467,58</w:t>
            </w:r>
            <w:r w:rsidR="00D6201A" w:rsidRPr="0056753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2,492,463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7D1671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43,00</w:t>
            </w:r>
            <w:r w:rsidR="00D6201A"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</w:rPr>
              <w:t>,09</w:t>
            </w:r>
            <w:r w:rsidR="00D6201A" w:rsidRPr="0056753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D6201A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113,077,849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D6201A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253,435,558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โอนเข้า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ออก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1,536,210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42,763,886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30,857,884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8,527,210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1,129,100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35,539,371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(12</w:t>
            </w:r>
            <w:r w:rsidR="00D6201A" w:rsidRPr="0056753C">
              <w:rPr>
                <w:rFonts w:ascii="Angsana New" w:hAnsi="Angsana New"/>
                <w:szCs w:val="24"/>
              </w:rPr>
              <w:t>0,353,661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7857" w:rsidRPr="0056753C" w:rsidRDefault="00D6201A" w:rsidP="00B20B87">
            <w:pP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-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(30,258,540)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(27,075,3</w:t>
            </w:r>
            <w:r w:rsidR="007D1671" w:rsidRPr="0056753C">
              <w:rPr>
                <w:rFonts w:ascii="Angsana New" w:hAnsi="Angsana New"/>
                <w:szCs w:val="24"/>
              </w:rPr>
              <w:t>2</w:t>
            </w:r>
            <w:r w:rsidRPr="0056753C">
              <w:rPr>
                <w:rFonts w:ascii="Angsana New" w:hAnsi="Angsana New"/>
                <w:szCs w:val="24"/>
              </w:rPr>
              <w:t>3)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(21,778,029)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(2,904,800)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D6201A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(55,688,187)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(1,049,673)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7D1671" w:rsidP="00B20B87">
            <w:pPr>
              <w:pBdr>
                <w:bottom w:val="sing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(</w:t>
            </w:r>
            <w:r w:rsidR="00D6201A" w:rsidRPr="0056753C">
              <w:rPr>
                <w:rFonts w:ascii="Angsana New" w:hAnsi="Angsana New"/>
              </w:rPr>
              <w:t>138,754,552</w:t>
            </w:r>
            <w:r w:rsidRPr="0056753C">
              <w:rPr>
                <w:rFonts w:ascii="Angsana New" w:hAnsi="Angsana New"/>
              </w:rPr>
              <w:t>)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520,6</w:t>
            </w:r>
            <w:r w:rsidR="007D1671"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</w:rPr>
              <w:t>9,323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D6201A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2,800,937,023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2,526,296,919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1,985,161,52</w:t>
            </w:r>
            <w:r w:rsidR="00D6201A" w:rsidRPr="0056753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224,682,616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2,9</w:t>
            </w:r>
            <w:r w:rsidR="00D6201A" w:rsidRPr="0056753C">
              <w:rPr>
                <w:rFonts w:ascii="Angsana New" w:hAnsi="Angsana New"/>
                <w:szCs w:val="24"/>
              </w:rPr>
              <w:t>75,534,052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E32035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88,700,</w:t>
            </w:r>
            <w:r w:rsidR="007D1671" w:rsidRPr="0056753C">
              <w:rPr>
                <w:rFonts w:ascii="Angsana New" w:hAnsi="Angsana New"/>
                <w:szCs w:val="24"/>
              </w:rPr>
              <w:t>260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26,244,997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7857" w:rsidRPr="0056753C" w:rsidRDefault="00B20B87" w:rsidP="00B20B87">
            <w:pPr>
              <w:pBdr>
                <w:bottom w:val="sing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</w:rPr>
            </w:pPr>
            <w:r w:rsidRPr="0056753C">
              <w:rPr>
                <w:rFonts w:ascii="Angsana New" w:hAnsi="Angsana New"/>
              </w:rPr>
              <w:t>11,495,689,614</w:t>
            </w:r>
          </w:p>
        </w:tc>
      </w:tr>
    </w:tbl>
    <w:p w:rsidR="005E7857" w:rsidRPr="0056753C" w:rsidRDefault="005E7857">
      <w:pPr>
        <w:rPr>
          <w:rFonts w:ascii="Angsana New" w:hAnsi="Angsana New"/>
        </w:rPr>
      </w:pPr>
      <w:r w:rsidRPr="0056753C">
        <w:rPr>
          <w:rFonts w:ascii="Angsana New" w:hAnsi="Angsana New"/>
        </w:rPr>
        <w:br w:type="page"/>
      </w:r>
    </w:p>
    <w:p w:rsidR="005E7857" w:rsidRPr="0056753C" w:rsidRDefault="005E7857" w:rsidP="005E7857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r w:rsidRPr="0056753C">
        <w:rPr>
          <w:rFonts w:ascii="Angsana New" w:hAnsi="Angsana New"/>
          <w:szCs w:val="24"/>
          <w:cs/>
        </w:rPr>
        <w:lastRenderedPageBreak/>
        <w:t>(หน่วย:</w:t>
      </w:r>
      <w:r w:rsidRPr="0056753C">
        <w:rPr>
          <w:rFonts w:ascii="Angsana New" w:hAnsi="Angsana New"/>
          <w:szCs w:val="24"/>
        </w:rPr>
        <w:t xml:space="preserve"> </w:t>
      </w:r>
      <w:r w:rsidRPr="0056753C">
        <w:rPr>
          <w:rFonts w:ascii="Angsana New" w:hAnsi="Angsana New"/>
          <w:szCs w:val="24"/>
          <w:cs/>
        </w:rPr>
        <w:t>บาท)</w:t>
      </w:r>
    </w:p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176"/>
        <w:gridCol w:w="1177"/>
        <w:gridCol w:w="1267"/>
      </w:tblGrid>
      <w:tr w:rsidR="005E7857" w:rsidRPr="0056753C" w:rsidTr="005E7857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1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E7857" w:rsidRPr="0056753C" w:rsidTr="005E7857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ส่วนปรับปรุงพื้นที่เช่า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เครื่องตกแต่ง       ติดตั้งและอุปกรณ์สำนักงาน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งานระหว่างก่อสร้างและอุปกรณ์</w:t>
            </w:r>
            <w:r w:rsidRPr="0056753C">
              <w:rPr>
                <w:rFonts w:ascii="Angsana New" w:hAnsi="Angsana New"/>
                <w:szCs w:val="24"/>
              </w:rPr>
              <w:t xml:space="preserve">       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56753C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pacing w:val="-6"/>
                <w:szCs w:val="24"/>
              </w:rPr>
              <w:t>2562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22,110,996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328,442,521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1,106,346,394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1,488,262,539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1,584,451,030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124,244,083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2,438,904,228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68,431,099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7,161,192,890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เพิ่มขึ้นจากการรวมธุรกิจ (หมายเหตุ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="00BE2FF8" w:rsidRPr="0056753C">
              <w:rPr>
                <w:rFonts w:ascii="Angsana New" w:hAnsi="Angsana New"/>
                <w:szCs w:val="24"/>
              </w:rPr>
              <w:t>3</w:t>
            </w:r>
            <w:r w:rsidRPr="0056753C">
              <w:rPr>
                <w:rFonts w:ascii="Angsana New" w:hAnsi="Angsana New"/>
                <w:szCs w:val="24"/>
              </w:rPr>
              <w:t>.</w:t>
            </w:r>
            <w:r w:rsidR="00E72B12" w:rsidRPr="0056753C">
              <w:rPr>
                <w:rFonts w:ascii="Angsana New" w:hAnsi="Angsana New"/>
                <w:szCs w:val="24"/>
              </w:rPr>
              <w:t>6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16,660,206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15,740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27,182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11,579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16,714,707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67,592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22,833,422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153,736,090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185,119,841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150,344,838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18,679,875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172,493,052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7,887,859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711,162,569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(31,297,784)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(31,969,298)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(199,370,171)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(279,600)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(77,980,523)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(3,940,691)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(344,838,067)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22,178,588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351,275,943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1,245,444,906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1,641,428,822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1,535,452,879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142,644,358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2,533,428,336</w:t>
            </w:r>
          </w:p>
        </w:tc>
        <w:tc>
          <w:tcPr>
            <w:tcW w:w="1176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72,378,267</w:t>
            </w:r>
          </w:p>
        </w:tc>
        <w:tc>
          <w:tcPr>
            <w:tcW w:w="117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5E7857" w:rsidRPr="0056753C" w:rsidRDefault="005E7857" w:rsidP="005E7857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7,544,232,099</w:t>
            </w:r>
          </w:p>
        </w:tc>
      </w:tr>
      <w:tr w:rsidR="00E72B12" w:rsidRPr="0056753C" w:rsidTr="00FD44AA">
        <w:tc>
          <w:tcPr>
            <w:tcW w:w="1962" w:type="dxa"/>
            <w:vAlign w:val="bottom"/>
          </w:tcPr>
          <w:p w:rsidR="00E72B12" w:rsidRPr="0056753C" w:rsidRDefault="006C472C" w:rsidP="00E72B12">
            <w:pPr>
              <w:ind w:left="150" w:hanging="15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176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(1,185,142)</w:t>
            </w:r>
          </w:p>
        </w:tc>
        <w:tc>
          <w:tcPr>
            <w:tcW w:w="1176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(2,319,656)</w:t>
            </w:r>
          </w:p>
        </w:tc>
        <w:tc>
          <w:tcPr>
            <w:tcW w:w="1176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vAlign w:val="bottom"/>
          </w:tcPr>
          <w:p w:rsidR="00E72B12" w:rsidRPr="0056753C" w:rsidRDefault="007D1671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="00E32035" w:rsidRPr="0056753C">
              <w:rPr>
                <w:rFonts w:ascii="Angsana New" w:hAnsi="Angsana New"/>
                <w:szCs w:val="24"/>
              </w:rPr>
              <w:t>3,504,798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E72B12" w:rsidRPr="0056753C" w:rsidTr="001C3701">
        <w:tc>
          <w:tcPr>
            <w:tcW w:w="1962" w:type="dxa"/>
            <w:vAlign w:val="bottom"/>
          </w:tcPr>
          <w:p w:rsidR="00E72B12" w:rsidRPr="0056753C" w:rsidRDefault="00E72B12" w:rsidP="00E72B12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67,592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20,</w:t>
            </w:r>
            <w:r w:rsidR="00D6201A" w:rsidRPr="0056753C">
              <w:rPr>
                <w:rFonts w:ascii="Angsana New" w:hAnsi="Angsana New"/>
                <w:szCs w:val="24"/>
              </w:rPr>
              <w:t>278,586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173,595,453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188,514,680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</w:t>
            </w:r>
            <w:r w:rsidR="007D1671" w:rsidRPr="0056753C">
              <w:rPr>
                <w:rFonts w:ascii="Angsana New" w:hAnsi="Angsana New"/>
                <w:szCs w:val="24"/>
              </w:rPr>
              <w:t>40,124,374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17,062,58</w:t>
            </w:r>
            <w:r w:rsidR="00D6201A" w:rsidRPr="0056753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7D1671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162,156,0</w:t>
            </w:r>
            <w:r w:rsidR="00D6201A" w:rsidRPr="0056753C"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6,966,396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D6201A" w:rsidP="00E72B1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708,765,747</w:t>
            </w:r>
          </w:p>
        </w:tc>
      </w:tr>
      <w:tr w:rsidR="00E72B12" w:rsidRPr="0056753C" w:rsidTr="001C3701">
        <w:tc>
          <w:tcPr>
            <w:tcW w:w="1962" w:type="dxa"/>
            <w:vAlign w:val="bottom"/>
          </w:tcPr>
          <w:p w:rsidR="00E72B12" w:rsidRPr="0056753C" w:rsidRDefault="00E72B12" w:rsidP="00E72B12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(13,038,287)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(16,260,548)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(20,239,029)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(2,904,798)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="00D6201A" w:rsidRPr="0056753C">
              <w:rPr>
                <w:rFonts w:ascii="Angsana New" w:hAnsi="Angsana New"/>
                <w:szCs w:val="24"/>
              </w:rPr>
              <w:t>53,140,640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="00D6201A" w:rsidRPr="0056753C">
              <w:rPr>
                <w:rFonts w:ascii="Angsana New" w:hAnsi="Angsana New"/>
                <w:szCs w:val="24"/>
              </w:rPr>
              <w:t>105,583,302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E72B12" w:rsidRPr="0056753C" w:rsidTr="001C3701">
        <w:tc>
          <w:tcPr>
            <w:tcW w:w="1962" w:type="dxa"/>
            <w:vAlign w:val="bottom"/>
          </w:tcPr>
          <w:p w:rsidR="00E72B12" w:rsidRPr="0056753C" w:rsidRDefault="00E72B12" w:rsidP="00E72B12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22,246,1</w:t>
            </w:r>
            <w:r w:rsidR="007D1671" w:rsidRPr="0056753C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371,</w:t>
            </w:r>
            <w:r w:rsidR="00D6201A" w:rsidRPr="0056753C">
              <w:rPr>
                <w:rFonts w:ascii="Angsana New" w:hAnsi="Angsana New"/>
                <w:szCs w:val="24"/>
              </w:rPr>
              <w:t>554,529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1,40</w:t>
            </w:r>
            <w:r w:rsidR="00D6201A" w:rsidRPr="0056753C">
              <w:rPr>
                <w:rFonts w:ascii="Angsana New" w:hAnsi="Angsana New"/>
                <w:szCs w:val="24"/>
              </w:rPr>
              <w:t>4,816,930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1,813,682,954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1,655,338,224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156,802,14</w:t>
            </w:r>
            <w:r w:rsidR="00D6201A" w:rsidRPr="0056753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2,640,</w:t>
            </w:r>
            <w:r w:rsidR="00D6201A" w:rsidRPr="0056753C">
              <w:rPr>
                <w:rFonts w:ascii="Angsana New" w:hAnsi="Angsana New"/>
                <w:szCs w:val="24"/>
              </w:rPr>
              <w:t>124,118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79,344,663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8,14</w:t>
            </w:r>
            <w:r w:rsidR="00B20B87" w:rsidRPr="0056753C">
              <w:rPr>
                <w:rFonts w:ascii="Angsana New" w:hAnsi="Angsana New"/>
                <w:szCs w:val="24"/>
              </w:rPr>
              <w:t>3,909,746</w:t>
            </w:r>
          </w:p>
        </w:tc>
      </w:tr>
    </w:tbl>
    <w:p w:rsidR="007F67A8" w:rsidRPr="0056753C" w:rsidRDefault="007F67A8" w:rsidP="005E785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Cs w:val="24"/>
        </w:rPr>
      </w:pPr>
      <w:r w:rsidRPr="0056753C">
        <w:rPr>
          <w:rFonts w:ascii="Angsana New" w:hAnsi="Angsana New"/>
          <w:szCs w:val="24"/>
          <w:cs/>
        </w:rPr>
        <w:br w:type="page"/>
      </w:r>
      <w:r w:rsidRPr="0056753C">
        <w:rPr>
          <w:rFonts w:ascii="Angsana New" w:hAnsi="Angsana New"/>
          <w:szCs w:val="24"/>
          <w:cs/>
        </w:rPr>
        <w:lastRenderedPageBreak/>
        <w:t xml:space="preserve"> (หน่วย:</w:t>
      </w:r>
      <w:r w:rsidRPr="0056753C">
        <w:rPr>
          <w:rFonts w:ascii="Angsana New" w:hAnsi="Angsana New"/>
          <w:szCs w:val="24"/>
        </w:rPr>
        <w:t xml:space="preserve"> </w:t>
      </w:r>
      <w:r w:rsidRPr="0056753C">
        <w:rPr>
          <w:rFonts w:ascii="Angsana New" w:hAnsi="Angsana New"/>
          <w:szCs w:val="24"/>
          <w:cs/>
        </w:rPr>
        <w:t>บาท)</w:t>
      </w:r>
    </w:p>
    <w:tbl>
      <w:tblPr>
        <w:tblW w:w="149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240"/>
        <w:gridCol w:w="1262"/>
      </w:tblGrid>
      <w:tr w:rsidR="007F67A8" w:rsidRPr="0056753C" w:rsidTr="001C3701">
        <w:tc>
          <w:tcPr>
            <w:tcW w:w="1962" w:type="dxa"/>
            <w:vAlign w:val="bottom"/>
          </w:tcPr>
          <w:p w:rsidR="007F67A8" w:rsidRPr="0056753C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2" w:type="dxa"/>
            <w:gridSpan w:val="12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F67A8" w:rsidRPr="0056753C" w:rsidTr="001C3701">
        <w:tc>
          <w:tcPr>
            <w:tcW w:w="1962" w:type="dxa"/>
            <w:vAlign w:val="bottom"/>
          </w:tcPr>
          <w:p w:rsidR="007F67A8" w:rsidRPr="0056753C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เครื่องตกแต่ง       ติดตั้งและอุปกรณ์สำนักงาน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งานระหว่างก่อสร้างและอุปกรณ์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2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56753C" w:rsidTr="001C3701">
        <w:tc>
          <w:tcPr>
            <w:tcW w:w="1962" w:type="dxa"/>
            <w:vAlign w:val="bottom"/>
          </w:tcPr>
          <w:p w:rsidR="007F67A8" w:rsidRPr="0056753C" w:rsidRDefault="007F67A8" w:rsidP="001C3701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7F67A8" w:rsidRPr="0056753C" w:rsidRDefault="007F67A8" w:rsidP="001C3701">
            <w:pPr>
              <w:tabs>
                <w:tab w:val="decimal" w:pos="1002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98,111,674</w:t>
            </w:r>
          </w:p>
        </w:tc>
        <w:tc>
          <w:tcPr>
            <w:tcW w:w="1170" w:type="dxa"/>
            <w:gridSpan w:val="2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40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2" w:type="dxa"/>
            <w:vAlign w:val="bottom"/>
          </w:tcPr>
          <w:p w:rsidR="005E7857" w:rsidRPr="0056753C" w:rsidRDefault="007D1671" w:rsidP="005E7857">
            <w:pPr>
              <w:pBdr>
                <w:bottom w:val="sing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98,111,674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  <w:tab w:val="decimal" w:pos="98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5E7857" w:rsidRPr="0056753C" w:rsidRDefault="005E7857" w:rsidP="005E7857">
            <w:pP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258,500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167,368,371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1,545,396,966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870,725,778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284,380,202</w:t>
            </w:r>
          </w:p>
        </w:tc>
        <w:tc>
          <w:tcPr>
            <w:tcW w:w="1170" w:type="dxa"/>
            <w:gridSpan w:val="2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81,321,495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443,723,803</w:t>
            </w:r>
          </w:p>
        </w:tc>
        <w:tc>
          <w:tcPr>
            <w:tcW w:w="117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16,321,993</w:t>
            </w:r>
          </w:p>
        </w:tc>
        <w:tc>
          <w:tcPr>
            <w:tcW w:w="1240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34,570,482</w:t>
            </w:r>
          </w:p>
        </w:tc>
        <w:tc>
          <w:tcPr>
            <w:tcW w:w="1262" w:type="dxa"/>
            <w:vAlign w:val="center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3,769,143,405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7D1671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325,075,815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7D1671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190,908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D6201A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149,064,794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D6201A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1,396,120,093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7D1671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712,613,965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7D1671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231,711,62</w:t>
            </w:r>
            <w:r w:rsidR="00D6201A" w:rsidRPr="0056753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7D1671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67,880,46</w:t>
            </w:r>
            <w:r w:rsidR="00D6201A" w:rsidRPr="0056753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0D0D17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335,409,93</w:t>
            </w:r>
            <w:r w:rsidR="00D6201A" w:rsidRPr="0056753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7D1671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9,355,597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D6201A" w:rsidP="005E7857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26,244,997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857" w:rsidRPr="0056753C" w:rsidRDefault="000D0D17" w:rsidP="005E7857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3,253,668,194</w:t>
            </w:r>
          </w:p>
        </w:tc>
      </w:tr>
      <w:tr w:rsidR="005E7857" w:rsidRPr="0056753C" w:rsidTr="001C3701">
        <w:tc>
          <w:tcPr>
            <w:tcW w:w="1962" w:type="dxa"/>
            <w:vAlign w:val="bottom"/>
          </w:tcPr>
          <w:p w:rsidR="005E7857" w:rsidRPr="0056753C" w:rsidRDefault="005E7857" w:rsidP="005E7857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54"/>
              </w:tabs>
              <w:spacing w:line="300" w:lineRule="exact"/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5E7857" w:rsidRPr="0056753C" w:rsidRDefault="005E7857" w:rsidP="005E7857">
            <w:pP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5E7857" w:rsidRPr="0056753C" w:rsidTr="001C3701">
        <w:tc>
          <w:tcPr>
            <w:tcW w:w="8982" w:type="dxa"/>
            <w:gridSpan w:val="7"/>
            <w:vAlign w:val="bottom"/>
          </w:tcPr>
          <w:p w:rsidR="005E7857" w:rsidRPr="0056753C" w:rsidRDefault="005E7857" w:rsidP="005E7857">
            <w:pPr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2562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จำนวน</w:t>
            </w:r>
            <w:r w:rsidRPr="0056753C">
              <w:rPr>
                <w:rFonts w:ascii="Angsana New" w:hAnsi="Angsana New"/>
                <w:szCs w:val="24"/>
              </w:rPr>
              <w:t xml:space="preserve"> 120.8 </w:t>
            </w:r>
            <w:r w:rsidRPr="0056753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:rsidR="005E7857" w:rsidRPr="0056753C" w:rsidRDefault="005E7857" w:rsidP="005E7857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5E7857" w:rsidRPr="0056753C" w:rsidRDefault="005E7857" w:rsidP="005E7857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711,162,569</w:t>
            </w:r>
          </w:p>
        </w:tc>
      </w:tr>
      <w:tr w:rsidR="005E7857" w:rsidRPr="0056753C" w:rsidTr="001C3701">
        <w:tc>
          <w:tcPr>
            <w:tcW w:w="10062" w:type="dxa"/>
            <w:gridSpan w:val="8"/>
            <w:vAlign w:val="bottom"/>
          </w:tcPr>
          <w:p w:rsidR="005E7857" w:rsidRPr="0056753C" w:rsidRDefault="005E7857" w:rsidP="005E7857">
            <w:pPr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2563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จำนวน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  <w:r w:rsidR="007D1671" w:rsidRPr="0056753C">
              <w:rPr>
                <w:rFonts w:ascii="Angsana New" w:hAnsi="Angsana New"/>
                <w:szCs w:val="24"/>
              </w:rPr>
              <w:t>115.7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5E7857" w:rsidRPr="0056753C" w:rsidRDefault="005E7857" w:rsidP="005E7857">
            <w:pPr>
              <w:tabs>
                <w:tab w:val="decimal" w:pos="984"/>
              </w:tabs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5E7857" w:rsidRPr="0056753C" w:rsidRDefault="005E7857" w:rsidP="005E7857">
            <w:pPr>
              <w:tabs>
                <w:tab w:val="decimal" w:pos="864"/>
              </w:tabs>
              <w:ind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  <w:vAlign w:val="bottom"/>
          </w:tcPr>
          <w:p w:rsidR="005E7857" w:rsidRPr="0056753C" w:rsidRDefault="00D6201A" w:rsidP="005E7857">
            <w:pPr>
              <w:pBdr>
                <w:bottom w:val="double" w:sz="4" w:space="1" w:color="auto"/>
              </w:pBdr>
              <w:tabs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708,765,747</w:t>
            </w:r>
          </w:p>
        </w:tc>
      </w:tr>
    </w:tbl>
    <w:p w:rsidR="007F67A8" w:rsidRPr="0056753C" w:rsidRDefault="007F67A8" w:rsidP="007F67A8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br w:type="page"/>
      </w:r>
    </w:p>
    <w:p w:rsidR="007F67A8" w:rsidRPr="0056753C" w:rsidRDefault="007F67A8" w:rsidP="00E72B12">
      <w:pPr>
        <w:tabs>
          <w:tab w:val="left" w:pos="900"/>
          <w:tab w:val="left" w:pos="1440"/>
          <w:tab w:val="left" w:pos="2160"/>
        </w:tabs>
        <w:spacing w:line="280" w:lineRule="exact"/>
        <w:ind w:left="360" w:right="-356" w:hanging="360"/>
        <w:jc w:val="right"/>
        <w:rPr>
          <w:rFonts w:ascii="Angsana New" w:hAnsi="Angsana New"/>
          <w:szCs w:val="24"/>
        </w:rPr>
      </w:pPr>
      <w:r w:rsidRPr="0056753C">
        <w:rPr>
          <w:rFonts w:ascii="Angsana New" w:hAnsi="Angsana New"/>
          <w:szCs w:val="24"/>
          <w:cs/>
        </w:rPr>
        <w:lastRenderedPageBreak/>
        <w:t xml:space="preserve"> (หน่วย:</w:t>
      </w:r>
      <w:r w:rsidRPr="0056753C">
        <w:rPr>
          <w:rFonts w:ascii="Angsana New" w:hAnsi="Angsana New"/>
          <w:szCs w:val="24"/>
        </w:rPr>
        <w:t xml:space="preserve"> </w:t>
      </w:r>
      <w:r w:rsidRPr="0056753C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260"/>
      </w:tblGrid>
      <w:tr w:rsidR="007F67A8" w:rsidRPr="0056753C" w:rsidTr="001C3701">
        <w:tc>
          <w:tcPr>
            <w:tcW w:w="1872" w:type="dxa"/>
            <w:vAlign w:val="bottom"/>
          </w:tcPr>
          <w:p w:rsidR="007F67A8" w:rsidRPr="0056753C" w:rsidRDefault="007F67A8" w:rsidP="00E72B12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1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F67A8" w:rsidRPr="0056753C" w:rsidTr="001C3701">
        <w:tc>
          <w:tcPr>
            <w:tcW w:w="1872" w:type="dxa"/>
            <w:vAlign w:val="bottom"/>
          </w:tcPr>
          <w:p w:rsidR="007F67A8" w:rsidRPr="0056753C" w:rsidRDefault="007F67A8" w:rsidP="00E72B12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เครื่องตกแต่ง       ติดตั้งและอุปกรณ์สำนักงาน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งานระหว่างก่อสร้างและอุปกรณ์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7F67A8" w:rsidRPr="0056753C" w:rsidRDefault="007F67A8" w:rsidP="00E72B12">
            <w:pPr>
              <w:pBdr>
                <w:bottom w:val="single" w:sz="4" w:space="1" w:color="auto"/>
              </w:pBdr>
              <w:tabs>
                <w:tab w:val="left" w:pos="246"/>
              </w:tabs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56753C" w:rsidTr="001C3701">
        <w:tc>
          <w:tcPr>
            <w:tcW w:w="1872" w:type="dxa"/>
            <w:vAlign w:val="bottom"/>
          </w:tcPr>
          <w:p w:rsidR="007F67A8" w:rsidRPr="0056753C" w:rsidRDefault="007F67A8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7F67A8" w:rsidRPr="0056753C" w:rsidRDefault="007F67A8" w:rsidP="00E72B12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5E7857" w:rsidRPr="0056753C" w:rsidTr="001C3701">
        <w:tc>
          <w:tcPr>
            <w:tcW w:w="1872" w:type="dxa"/>
            <w:vAlign w:val="bottom"/>
          </w:tcPr>
          <w:p w:rsidR="005E7857" w:rsidRPr="0056753C" w:rsidRDefault="005E7857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457,166,323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2,265,492,137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2,001,661,057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1,396,607,378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139,159,609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2,401,818,205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87,065,986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33,209,849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9,107,954,337</w:t>
            </w:r>
          </w:p>
        </w:tc>
      </w:tr>
      <w:tr w:rsidR="005E7857" w:rsidRPr="0056753C" w:rsidTr="001C3701">
        <w:tc>
          <w:tcPr>
            <w:tcW w:w="1872" w:type="dxa"/>
            <w:vAlign w:val="bottom"/>
          </w:tcPr>
          <w:p w:rsidR="005E7857" w:rsidRPr="0056753C" w:rsidRDefault="005E7857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318,437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13,752,752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9,036,767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106,285,854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7,773,020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64,765,534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1,121,495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243,814,840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446,868,699</w:t>
            </w:r>
          </w:p>
        </w:tc>
      </w:tr>
      <w:tr w:rsidR="005E7857" w:rsidRPr="0056753C" w:rsidTr="001C3701">
        <w:tc>
          <w:tcPr>
            <w:tcW w:w="1872" w:type="dxa"/>
            <w:vAlign w:val="bottom"/>
          </w:tcPr>
          <w:p w:rsidR="005E7857" w:rsidRPr="0056753C" w:rsidRDefault="005E7857" w:rsidP="00E72B12">
            <w:pPr>
              <w:spacing w:line="28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ซื้ออุปกรณ์ภายใต้        สัญญาเช่าการเงิน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24,470,363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24,470,363</w:t>
            </w:r>
          </w:p>
        </w:tc>
      </w:tr>
      <w:tr w:rsidR="005E7857" w:rsidRPr="0056753C" w:rsidTr="001C3701">
        <w:trPr>
          <w:trHeight w:val="83"/>
        </w:trPr>
        <w:tc>
          <w:tcPr>
            <w:tcW w:w="1872" w:type="dxa"/>
            <w:vAlign w:val="bottom"/>
          </w:tcPr>
          <w:p w:rsidR="005E7857" w:rsidRPr="0056753C" w:rsidRDefault="005E7857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โอนเข้า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ออก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89,144,738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67,041,468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6,913,416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1,124,000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68,790,896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4,653,365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(237,667,883)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5E7857" w:rsidRPr="0056753C" w:rsidTr="001C3701">
        <w:tc>
          <w:tcPr>
            <w:tcW w:w="1872" w:type="dxa"/>
            <w:vAlign w:val="bottom"/>
          </w:tcPr>
          <w:p w:rsidR="005E7857" w:rsidRPr="0056753C" w:rsidRDefault="005E7857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(40,238,733)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(35,869,313)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(211,439,382)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(77,094,892)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(4,834,343)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(8,307,979)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(377,784,642)</w:t>
            </w:r>
          </w:p>
        </w:tc>
      </w:tr>
      <w:tr w:rsidR="005E7857" w:rsidRPr="0056753C" w:rsidTr="001C3701">
        <w:tc>
          <w:tcPr>
            <w:tcW w:w="1872" w:type="dxa"/>
            <w:vAlign w:val="bottom"/>
          </w:tcPr>
          <w:p w:rsidR="005E7857" w:rsidRPr="0056753C" w:rsidRDefault="005E7857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457,484,760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2,328,150,894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2,041,869,979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1,298,367,266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148,056,629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2,482,750,106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88,006,503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31,048,827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9,201,508,757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6C472C" w:rsidP="00E72B12">
            <w:pPr>
              <w:spacing w:line="280" w:lineRule="exact"/>
              <w:ind w:left="152" w:hanging="15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(24,470,364)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(24,470,364)</w:t>
            </w:r>
          </w:p>
        </w:tc>
      </w:tr>
      <w:tr w:rsidR="00E72B12" w:rsidRPr="0056753C" w:rsidTr="00FD44AA">
        <w:trPr>
          <w:trHeight w:val="83"/>
        </w:trPr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130,79</w:t>
            </w:r>
            <w:r w:rsidR="007D1671" w:rsidRPr="0056753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2,516,813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7,438,107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56,705,098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</w:t>
            </w:r>
            <w:r w:rsidR="007D1671"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</w:rPr>
              <w:t>7,813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34,714,675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64,</w:t>
            </w:r>
            <w:r w:rsidR="00335E25" w:rsidRPr="0056753C">
              <w:rPr>
                <w:rFonts w:ascii="Angsana New" w:hAnsi="Angsana New"/>
                <w:szCs w:val="24"/>
              </w:rPr>
              <w:t>191,502</w:t>
            </w:r>
          </w:p>
        </w:tc>
        <w:tc>
          <w:tcPr>
            <w:tcW w:w="126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165,9</w:t>
            </w:r>
            <w:r w:rsidR="00335E25" w:rsidRPr="0056753C">
              <w:rPr>
                <w:rFonts w:ascii="Angsana New" w:hAnsi="Angsana New"/>
                <w:szCs w:val="24"/>
              </w:rPr>
              <w:t>14,807</w:t>
            </w:r>
          </w:p>
        </w:tc>
      </w:tr>
      <w:tr w:rsidR="00E72B12" w:rsidRPr="0056753C" w:rsidTr="001C3701">
        <w:trPr>
          <w:trHeight w:val="83"/>
        </w:trPr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โอนเข้า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ออก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24,210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24,533,371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14,626,212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1,253,532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23,936,611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(64,</w:t>
            </w:r>
            <w:r w:rsidR="00335E25" w:rsidRPr="0056753C">
              <w:rPr>
                <w:rFonts w:ascii="Angsana New" w:hAnsi="Angsana New"/>
                <w:szCs w:val="24"/>
              </w:rPr>
              <w:t>373,936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:rsidR="00E72B12" w:rsidRPr="0056753C" w:rsidRDefault="00335E25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(19,564,692)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(16,30</w:t>
            </w:r>
            <w:r w:rsidR="007D1671" w:rsidRPr="0056753C">
              <w:rPr>
                <w:rFonts w:ascii="Angsana New" w:hAnsi="Angsana New"/>
                <w:szCs w:val="24"/>
              </w:rPr>
              <w:t>2</w:t>
            </w:r>
            <w:r w:rsidRPr="0056753C">
              <w:rPr>
                <w:rFonts w:ascii="Angsana New" w:hAnsi="Angsana New"/>
                <w:szCs w:val="24"/>
              </w:rPr>
              <w:t>,735)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(21,351,940)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(2,904,800)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(51,437,545)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(2,565,726)</w:t>
            </w:r>
          </w:p>
        </w:tc>
        <w:tc>
          <w:tcPr>
            <w:tcW w:w="126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(114,127,43</w:t>
            </w:r>
            <w:r w:rsidR="007D1671" w:rsidRPr="0056753C">
              <w:rPr>
                <w:rFonts w:ascii="Angsana New" w:hAnsi="Angsana New"/>
                <w:szCs w:val="24"/>
              </w:rPr>
              <w:t>8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22,437,088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457,639,769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2,335,636,386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2,047,631,563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1,334,973,</w:t>
            </w:r>
            <w:r w:rsidR="007D1671" w:rsidRPr="0056753C">
              <w:rPr>
                <w:rFonts w:ascii="Angsana New" w:hAnsi="Angsana New"/>
                <w:szCs w:val="24"/>
              </w:rPr>
              <w:t>9</w:t>
            </w:r>
            <w:r w:rsidRPr="0056753C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145,369,642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2,465,493,483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88,006,503</w:t>
            </w:r>
          </w:p>
        </w:tc>
        <w:tc>
          <w:tcPr>
            <w:tcW w:w="1170" w:type="dxa"/>
            <w:vAlign w:val="bottom"/>
          </w:tcPr>
          <w:p w:rsidR="00E72B12" w:rsidRPr="0056753C" w:rsidRDefault="00E32035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28,300,667</w:t>
            </w:r>
          </w:p>
        </w:tc>
        <w:tc>
          <w:tcPr>
            <w:tcW w:w="126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9,228,825,762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22,110,996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302,420,525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967,488,647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1,275,787,438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1,176,719,129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113,969,070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2,116,777,064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67,734,294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6,043,007,163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67,592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19,828,936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135,952,027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144,686,933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96,423,000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11,805,461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127,615,553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7,841,459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544,220,961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(26,658,112)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(27,812,408)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(199,607,966)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(74,162,760)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(3,940,691)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(332,181,937)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22,178,588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322,249,461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1,076,782,562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1,392,661,963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1,073,534,163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125,774,531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2,170,229,857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71,635,062</w:t>
            </w:r>
          </w:p>
        </w:tc>
        <w:tc>
          <w:tcPr>
            <w:tcW w:w="117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72B12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6,255,046,187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6C472C" w:rsidP="00E72B12">
            <w:pPr>
              <w:spacing w:line="280" w:lineRule="exact"/>
              <w:ind w:left="152" w:hanging="15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(2,319,6</w:t>
            </w:r>
            <w:r w:rsidR="007D1671"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</w:rPr>
              <w:t>6)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(2,319,656)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67,592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17,142,940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135,026,458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142,998,675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83,708,487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8,282,99</w:t>
            </w:r>
            <w:r w:rsidR="007D1671" w:rsidRPr="0056753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112,462,50</w:t>
            </w:r>
            <w:r w:rsidR="007D1671" w:rsidRPr="0056753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6,919,996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C2481" w:rsidP="00E72B12">
            <w:pP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506,609,64</w:t>
            </w:r>
            <w:r w:rsidR="007D1671" w:rsidRPr="0056753C">
              <w:rPr>
                <w:rFonts w:ascii="Angsana New" w:hAnsi="Angsana New"/>
                <w:szCs w:val="24"/>
              </w:rPr>
              <w:t>6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56753C">
              <w:rPr>
                <w:rFonts w:ascii="Angsana New" w:hAnsi="Angsana New"/>
                <w:szCs w:val="24"/>
              </w:rPr>
              <w:t>/</w:t>
            </w:r>
            <w:r w:rsidRPr="0056753C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(9,780,570)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(11,294,066)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(14,411,874)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(2,904,79</w:t>
            </w:r>
            <w:r w:rsidR="007D1671" w:rsidRPr="0056753C">
              <w:rPr>
                <w:rFonts w:ascii="Angsana New" w:hAnsi="Angsana New"/>
                <w:szCs w:val="24"/>
              </w:rPr>
              <w:t>8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(49,945,42</w:t>
            </w:r>
            <w:r w:rsidR="007D1671" w:rsidRPr="0056753C">
              <w:rPr>
                <w:rFonts w:ascii="Angsana New" w:hAnsi="Angsana New"/>
                <w:szCs w:val="24"/>
              </w:rPr>
              <w:t>4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(88,336,73</w:t>
            </w:r>
            <w:r w:rsidR="00975AA7" w:rsidRPr="0056753C">
              <w:rPr>
                <w:rFonts w:ascii="Angsana New" w:hAnsi="Angsana New"/>
                <w:szCs w:val="24"/>
              </w:rPr>
              <w:t>2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E72B12" w:rsidRPr="0056753C" w:rsidTr="001C3701">
        <w:tc>
          <w:tcPr>
            <w:tcW w:w="1872" w:type="dxa"/>
            <w:vAlign w:val="bottom"/>
          </w:tcPr>
          <w:p w:rsidR="00E72B12" w:rsidRPr="0056753C" w:rsidRDefault="00E72B12" w:rsidP="00E72B12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22,246,180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339,392,401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1,202,028,450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1,524,366,572</w:t>
            </w:r>
          </w:p>
        </w:tc>
        <w:tc>
          <w:tcPr>
            <w:tcW w:w="1170" w:type="dxa"/>
            <w:vAlign w:val="bottom"/>
          </w:tcPr>
          <w:p w:rsidR="00E72B12" w:rsidRPr="0056753C" w:rsidRDefault="00DE3594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1,142,830,776</w:t>
            </w:r>
          </w:p>
        </w:tc>
        <w:tc>
          <w:tcPr>
            <w:tcW w:w="1170" w:type="dxa"/>
            <w:vAlign w:val="bottom"/>
          </w:tcPr>
          <w:p w:rsidR="00E72B12" w:rsidRPr="0056753C" w:rsidRDefault="00B20B87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131,152,729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2,230,427,2</w:t>
            </w:r>
            <w:r w:rsidR="007D1671" w:rsidRPr="0056753C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78,555,058</w:t>
            </w:r>
          </w:p>
        </w:tc>
        <w:tc>
          <w:tcPr>
            <w:tcW w:w="117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72B12" w:rsidRPr="0056753C" w:rsidRDefault="00EC2481" w:rsidP="00E72B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ind w:right="-63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6,670,999,44</w:t>
            </w:r>
            <w:r w:rsidR="007D1671" w:rsidRPr="0056753C">
              <w:rPr>
                <w:rFonts w:ascii="Angsana New" w:hAnsi="Angsana New"/>
                <w:szCs w:val="24"/>
              </w:rPr>
              <w:t>5</w:t>
            </w:r>
          </w:p>
        </w:tc>
      </w:tr>
    </w:tbl>
    <w:p w:rsidR="007F67A8" w:rsidRPr="0056753C" w:rsidRDefault="007F67A8" w:rsidP="007F67A8">
      <w:pPr>
        <w:rPr>
          <w:rFonts w:ascii="Angsana New" w:hAnsi="Angsana New"/>
          <w:sz w:val="2"/>
          <w:szCs w:val="2"/>
        </w:rPr>
      </w:pPr>
    </w:p>
    <w:p w:rsidR="007F67A8" w:rsidRPr="0056753C" w:rsidRDefault="005E7857" w:rsidP="008858D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Cs w:val="24"/>
        </w:rPr>
      </w:pPr>
      <w:r w:rsidRPr="0056753C">
        <w:rPr>
          <w:rFonts w:ascii="Angsana New" w:hAnsi="Angsana New"/>
          <w:szCs w:val="24"/>
          <w:cs/>
        </w:rPr>
        <w:br w:type="page"/>
      </w:r>
      <w:r w:rsidR="007F67A8" w:rsidRPr="0056753C">
        <w:rPr>
          <w:rFonts w:ascii="Angsana New" w:hAnsi="Angsana New"/>
          <w:szCs w:val="24"/>
          <w:cs/>
        </w:rPr>
        <w:lastRenderedPageBreak/>
        <w:t>(หน่วย:</w:t>
      </w:r>
      <w:r w:rsidR="007F67A8" w:rsidRPr="0056753C">
        <w:rPr>
          <w:rFonts w:ascii="Angsana New" w:hAnsi="Angsana New"/>
          <w:szCs w:val="24"/>
        </w:rPr>
        <w:t xml:space="preserve"> </w:t>
      </w:r>
      <w:r w:rsidR="007F67A8" w:rsidRPr="0056753C">
        <w:rPr>
          <w:rFonts w:ascii="Angsana New" w:hAnsi="Angsana New"/>
          <w:szCs w:val="24"/>
          <w:cs/>
        </w:rPr>
        <w:t>บาท)</w:t>
      </w:r>
    </w:p>
    <w:tbl>
      <w:tblPr>
        <w:tblW w:w="148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170"/>
        <w:gridCol w:w="1170"/>
        <w:gridCol w:w="1170"/>
        <w:gridCol w:w="1170"/>
        <w:gridCol w:w="1170"/>
        <w:gridCol w:w="1080"/>
        <w:gridCol w:w="90"/>
        <w:gridCol w:w="1170"/>
        <w:gridCol w:w="1170"/>
        <w:gridCol w:w="1170"/>
        <w:gridCol w:w="1260"/>
      </w:tblGrid>
      <w:tr w:rsidR="007F67A8" w:rsidRPr="0056753C" w:rsidTr="001C3701">
        <w:tc>
          <w:tcPr>
            <w:tcW w:w="1872" w:type="dxa"/>
            <w:vAlign w:val="bottom"/>
          </w:tcPr>
          <w:p w:rsidR="007F67A8" w:rsidRPr="0056753C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60" w:type="dxa"/>
            <w:gridSpan w:val="12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F67A8" w:rsidRPr="0056753C" w:rsidTr="001C3701">
        <w:tc>
          <w:tcPr>
            <w:tcW w:w="1872" w:type="dxa"/>
            <w:vAlign w:val="bottom"/>
          </w:tcPr>
          <w:p w:rsidR="007F67A8" w:rsidRPr="0056753C" w:rsidRDefault="007F67A8" w:rsidP="001C370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งานระบบ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อุปกรณ์</w:t>
            </w:r>
          </w:p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เครื่องครัวและอุปกรณ์ดำเนินงาน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เครื่องตกแต่ง       ติดตั้งและอุปกรณ์สำนักงาน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งานระหว่างก่อสร้างและอุปกรณ์</w:t>
            </w:r>
            <w:r w:rsidRPr="0056753C">
              <w:rPr>
                <w:rFonts w:ascii="Angsana New" w:hAnsi="Angsana New"/>
                <w:spacing w:val="-6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:rsidR="007F67A8" w:rsidRPr="0056753C" w:rsidRDefault="007F67A8" w:rsidP="001C3701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F67A8" w:rsidRPr="0056753C" w:rsidTr="001C3701">
        <w:tc>
          <w:tcPr>
            <w:tcW w:w="1872" w:type="dxa"/>
            <w:vAlign w:val="bottom"/>
          </w:tcPr>
          <w:p w:rsidR="007F67A8" w:rsidRPr="0056753C" w:rsidRDefault="007F67A8" w:rsidP="001C3701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106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67A8" w:rsidRPr="0056753C" w:rsidRDefault="007F67A8" w:rsidP="001C3701">
            <w:pPr>
              <w:tabs>
                <w:tab w:val="decimal" w:pos="86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88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91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F67A8" w:rsidRPr="0056753C" w:rsidRDefault="007F67A8" w:rsidP="001C3701">
            <w:pPr>
              <w:tabs>
                <w:tab w:val="decimal" w:pos="1032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F67A8" w:rsidRPr="0056753C" w:rsidRDefault="007F67A8" w:rsidP="001C3701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5E7857" w:rsidRPr="0056753C" w:rsidTr="001C3701">
        <w:tc>
          <w:tcPr>
            <w:tcW w:w="1872" w:type="dxa"/>
            <w:vAlign w:val="bottom"/>
          </w:tcPr>
          <w:p w:rsidR="005E7857" w:rsidRPr="0056753C" w:rsidRDefault="005E7857" w:rsidP="005E7857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5E7857" w:rsidRPr="0056753C" w:rsidTr="001C3701">
        <w:tc>
          <w:tcPr>
            <w:tcW w:w="1872" w:type="dxa"/>
            <w:vAlign w:val="bottom"/>
          </w:tcPr>
          <w:p w:rsidR="005E7857" w:rsidRPr="0056753C" w:rsidRDefault="005E7857" w:rsidP="005E7857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5E7857" w:rsidRPr="0056753C" w:rsidRDefault="005E7857" w:rsidP="005E78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EC2481" w:rsidRPr="0056753C" w:rsidTr="001C3701">
        <w:tc>
          <w:tcPr>
            <w:tcW w:w="1872" w:type="dxa"/>
            <w:vAlign w:val="bottom"/>
          </w:tcPr>
          <w:p w:rsidR="00EC2481" w:rsidRPr="0056753C" w:rsidRDefault="00EC2481" w:rsidP="00EC2481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79,596,910</w:t>
            </w:r>
          </w:p>
        </w:tc>
        <w:tc>
          <w:tcPr>
            <w:tcW w:w="1170" w:type="dxa"/>
            <w:gridSpan w:val="2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EC2481" w:rsidRPr="0056753C" w:rsidRDefault="00EC2481" w:rsidP="00EC248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79,596,910</w:t>
            </w:r>
          </w:p>
        </w:tc>
      </w:tr>
      <w:tr w:rsidR="00EC2481" w:rsidRPr="0056753C" w:rsidTr="001C3701">
        <w:tc>
          <w:tcPr>
            <w:tcW w:w="1872" w:type="dxa"/>
            <w:vAlign w:val="bottom"/>
          </w:tcPr>
          <w:p w:rsidR="00EC2481" w:rsidRPr="0056753C" w:rsidRDefault="00EC2481" w:rsidP="00EC2481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EC2481" w:rsidRPr="0056753C" w:rsidRDefault="00EC2481" w:rsidP="00EC2481">
            <w:pPr>
              <w:tabs>
                <w:tab w:val="decimal" w:pos="98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C2481" w:rsidRPr="0056753C" w:rsidTr="001C3701">
        <w:trPr>
          <w:trHeight w:val="102"/>
        </w:trPr>
        <w:tc>
          <w:tcPr>
            <w:tcW w:w="1872" w:type="dxa"/>
            <w:vAlign w:val="bottom"/>
          </w:tcPr>
          <w:p w:rsidR="00EC2481" w:rsidRPr="0056753C" w:rsidRDefault="00EC2481" w:rsidP="00EC2481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258,500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135,235,299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1,251,368,332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649,208,016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145,236,193</w:t>
            </w:r>
          </w:p>
        </w:tc>
        <w:tc>
          <w:tcPr>
            <w:tcW w:w="1170" w:type="dxa"/>
            <w:gridSpan w:val="2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22,282,098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312,520,249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16,371,441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31,048,827</w:t>
            </w:r>
          </w:p>
        </w:tc>
        <w:tc>
          <w:tcPr>
            <w:tcW w:w="126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8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2,866,865,660</w:t>
            </w:r>
          </w:p>
        </w:tc>
      </w:tr>
      <w:tr w:rsidR="00EC2481" w:rsidRPr="0056753C" w:rsidTr="001C3701">
        <w:tc>
          <w:tcPr>
            <w:tcW w:w="1872" w:type="dxa"/>
            <w:vAlign w:val="bottom"/>
          </w:tcPr>
          <w:p w:rsidR="00EC2481" w:rsidRPr="0056753C" w:rsidRDefault="00EC2481" w:rsidP="00EC2481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303,336,705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190,908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118,247,368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  <w:tab w:val="decimal" w:pos="1062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1,133,607,936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523,264,991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112,546,270</w:t>
            </w:r>
          </w:p>
        </w:tc>
        <w:tc>
          <w:tcPr>
            <w:tcW w:w="1170" w:type="dxa"/>
            <w:gridSpan w:val="2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14,216,91</w:t>
            </w:r>
            <w:r w:rsidR="007D1671" w:rsidRPr="0056753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235,066,20</w:t>
            </w:r>
            <w:r w:rsidR="007D1671" w:rsidRPr="0056753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9,451,445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28,300,667</w:t>
            </w:r>
          </w:p>
        </w:tc>
        <w:tc>
          <w:tcPr>
            <w:tcW w:w="126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84"/>
              </w:tabs>
              <w:ind w:right="-6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2,478,229,40</w:t>
            </w:r>
            <w:r w:rsidR="007D1671" w:rsidRPr="0056753C">
              <w:rPr>
                <w:rFonts w:ascii="Angsana New" w:hAnsi="Angsana New"/>
                <w:szCs w:val="24"/>
              </w:rPr>
              <w:t>7</w:t>
            </w:r>
          </w:p>
        </w:tc>
      </w:tr>
      <w:tr w:rsidR="00EC2481" w:rsidRPr="0056753C" w:rsidTr="001C3701">
        <w:tc>
          <w:tcPr>
            <w:tcW w:w="8892" w:type="dxa"/>
            <w:gridSpan w:val="7"/>
            <w:vAlign w:val="bottom"/>
          </w:tcPr>
          <w:p w:rsidR="00EC2481" w:rsidRPr="0056753C" w:rsidRDefault="00EC2481" w:rsidP="00EC2481">
            <w:pPr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</w:rPr>
              <w:br w:type="page"/>
            </w: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EC2481" w:rsidRPr="0056753C" w:rsidRDefault="00EC2481" w:rsidP="00EC248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EC2481" w:rsidRPr="0056753C" w:rsidRDefault="00EC2481" w:rsidP="00EC248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EC2481" w:rsidRPr="0056753C" w:rsidRDefault="00EC2481" w:rsidP="00EC2481">
            <w:pPr>
              <w:tabs>
                <w:tab w:val="decimal" w:pos="9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</w:tr>
      <w:tr w:rsidR="00EC2481" w:rsidRPr="0056753C" w:rsidTr="001C3701">
        <w:tc>
          <w:tcPr>
            <w:tcW w:w="9972" w:type="dxa"/>
            <w:gridSpan w:val="8"/>
            <w:vAlign w:val="bottom"/>
          </w:tcPr>
          <w:p w:rsidR="00EC2481" w:rsidRPr="0056753C" w:rsidRDefault="00EC2481" w:rsidP="00EC2481">
            <w:pPr>
              <w:ind w:right="-4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2562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จำนวน</w:t>
            </w:r>
            <w:r w:rsidRPr="0056753C">
              <w:rPr>
                <w:rFonts w:ascii="Angsana New" w:hAnsi="Angsana New"/>
                <w:szCs w:val="24"/>
              </w:rPr>
              <w:t xml:space="preserve"> 105.7 </w:t>
            </w:r>
            <w:r w:rsidRPr="0056753C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EC2481" w:rsidRPr="0056753C" w:rsidRDefault="00EC2481" w:rsidP="00EC248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544,220,961</w:t>
            </w:r>
          </w:p>
        </w:tc>
      </w:tr>
      <w:tr w:rsidR="00EC2481" w:rsidRPr="0056753C" w:rsidTr="001C3701">
        <w:trPr>
          <w:trHeight w:val="71"/>
        </w:trPr>
        <w:tc>
          <w:tcPr>
            <w:tcW w:w="11232" w:type="dxa"/>
            <w:gridSpan w:val="10"/>
            <w:vAlign w:val="bottom"/>
          </w:tcPr>
          <w:p w:rsidR="00EC2481" w:rsidRPr="0056753C" w:rsidRDefault="00EC2481" w:rsidP="00EC2481">
            <w:pPr>
              <w:ind w:right="-4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2563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จำนวน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  <w:r w:rsidR="007D1671" w:rsidRPr="0056753C">
              <w:rPr>
                <w:rFonts w:ascii="Angsana New" w:hAnsi="Angsana New"/>
                <w:szCs w:val="24"/>
              </w:rPr>
              <w:t>98.6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  <w:r w:rsidRPr="0056753C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7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EC2481" w:rsidRPr="0056753C" w:rsidRDefault="00EC2481" w:rsidP="00EC2481">
            <w:pPr>
              <w:tabs>
                <w:tab w:val="decimal" w:pos="732"/>
                <w:tab w:val="decimal" w:pos="942"/>
                <w:tab w:val="decimal" w:pos="1032"/>
              </w:tabs>
              <w:ind w:right="-4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EC2481" w:rsidRPr="0056753C" w:rsidRDefault="00EC2481" w:rsidP="00EC2481">
            <w:pPr>
              <w:pBdr>
                <w:bottom w:val="double" w:sz="6" w:space="1" w:color="auto"/>
              </w:pBdr>
              <w:tabs>
                <w:tab w:val="decimal" w:pos="984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506,609,64</w:t>
            </w:r>
            <w:r w:rsidR="007D1671" w:rsidRPr="0056753C">
              <w:rPr>
                <w:rFonts w:ascii="Angsana New" w:hAnsi="Angsana New"/>
                <w:szCs w:val="24"/>
              </w:rPr>
              <w:t>6</w:t>
            </w:r>
          </w:p>
        </w:tc>
      </w:tr>
    </w:tbl>
    <w:p w:rsidR="007F67A8" w:rsidRPr="0056753C" w:rsidRDefault="007F67A8" w:rsidP="007F67A8">
      <w:pPr>
        <w:tabs>
          <w:tab w:val="left" w:pos="1440"/>
        </w:tabs>
        <w:spacing w:before="240" w:after="120"/>
        <w:ind w:left="540" w:right="-418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762A1A" w:rsidRPr="0056753C">
        <w:rPr>
          <w:rFonts w:ascii="Angsana New" w:hAnsi="Angsana New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="00115815" w:rsidRPr="0056753C">
        <w:rPr>
          <w:rFonts w:ascii="Angsana New" w:hAnsi="Angsana New" w:hint="cs"/>
          <w:sz w:val="32"/>
          <w:szCs w:val="32"/>
          <w:cs/>
        </w:rPr>
        <w:t>กลุ่ม</w:t>
      </w:r>
      <w:r w:rsidRPr="0056753C">
        <w:rPr>
          <w:rFonts w:ascii="Angsana New" w:hAnsi="Angsana New"/>
          <w:sz w:val="32"/>
          <w:szCs w:val="32"/>
          <w:cs/>
        </w:rPr>
        <w:t xml:space="preserve">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443176" w:rsidRPr="0056753C">
        <w:rPr>
          <w:rFonts w:ascii="Angsana New" w:hAnsi="Angsana New"/>
          <w:sz w:val="32"/>
          <w:szCs w:val="32"/>
        </w:rPr>
        <w:t>5,</w:t>
      </w:r>
      <w:r w:rsidR="0026588C" w:rsidRPr="0056753C">
        <w:rPr>
          <w:rFonts w:ascii="Angsana New" w:hAnsi="Angsana New" w:hint="cs"/>
          <w:sz w:val="32"/>
          <w:szCs w:val="32"/>
          <w:cs/>
        </w:rPr>
        <w:t>08</w:t>
      </w:r>
      <w:r w:rsidR="006F6EF6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E7857" w:rsidRPr="0056753C">
        <w:rPr>
          <w:rFonts w:ascii="Angsana New" w:hAnsi="Angsana New"/>
          <w:sz w:val="32"/>
          <w:szCs w:val="32"/>
        </w:rPr>
        <w:t>4,753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ล้านบาท ตามลำดับ (เฉพาะของบริษัทฯ: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="007D0613" w:rsidRPr="0056753C">
        <w:rPr>
          <w:rFonts w:ascii="Angsana New" w:hAnsi="Angsana New"/>
          <w:sz w:val="32"/>
          <w:szCs w:val="32"/>
        </w:rPr>
        <w:t>4,</w:t>
      </w:r>
      <w:r w:rsidR="0026588C" w:rsidRPr="0056753C">
        <w:rPr>
          <w:rFonts w:ascii="Angsana New" w:hAnsi="Angsana New" w:hint="cs"/>
          <w:sz w:val="32"/>
          <w:szCs w:val="32"/>
          <w:cs/>
        </w:rPr>
        <w:t>2</w:t>
      </w:r>
      <w:r w:rsidR="006F6EF6">
        <w:rPr>
          <w:rFonts w:ascii="Angsana New" w:hAnsi="Angsana New"/>
          <w:sz w:val="32"/>
          <w:szCs w:val="32"/>
        </w:rPr>
        <w:t>59</w:t>
      </w:r>
      <w:r w:rsidR="005E7857"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E7857" w:rsidRPr="0056753C">
        <w:rPr>
          <w:rFonts w:ascii="Angsana New" w:hAnsi="Angsana New"/>
          <w:sz w:val="32"/>
          <w:szCs w:val="32"/>
        </w:rPr>
        <w:t>4,089</w:t>
      </w:r>
      <w:r w:rsidRPr="0056753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ตามลำดับ</w:t>
      </w:r>
      <w:r w:rsidRPr="0056753C">
        <w:rPr>
          <w:rFonts w:ascii="Angsana New" w:hAnsi="Angsana New"/>
          <w:sz w:val="32"/>
          <w:szCs w:val="32"/>
        </w:rPr>
        <w:t>)</w:t>
      </w:r>
    </w:p>
    <w:p w:rsidR="008C0F0D" w:rsidRPr="0056753C" w:rsidRDefault="008C0F0D" w:rsidP="007F67A8">
      <w:pPr>
        <w:tabs>
          <w:tab w:val="left" w:pos="900"/>
          <w:tab w:val="left" w:pos="1440"/>
          <w:tab w:val="left" w:pos="2160"/>
        </w:tabs>
        <w:spacing w:before="240" w:after="120"/>
        <w:ind w:left="360" w:right="-418" w:hanging="360"/>
        <w:jc w:val="right"/>
        <w:rPr>
          <w:rFonts w:ascii="Angsana New" w:hAnsi="Angsana New"/>
          <w:sz w:val="32"/>
          <w:szCs w:val="32"/>
          <w:cs/>
        </w:rPr>
        <w:sectPr w:rsidR="008C0F0D" w:rsidRPr="0056753C" w:rsidSect="00480F7F">
          <w:headerReference w:type="default" r:id="rId12"/>
          <w:footerReference w:type="default" r:id="rId13"/>
          <w:pgSz w:w="16834" w:h="11909" w:orient="landscape" w:code="9"/>
          <w:pgMar w:top="1339" w:right="1080" w:bottom="1296" w:left="1080" w:header="706" w:footer="706" w:gutter="0"/>
          <w:paperSrc w:first="257" w:other="257"/>
          <w:cols w:space="720"/>
        </w:sectPr>
      </w:pPr>
    </w:p>
    <w:p w:rsidR="005157D8" w:rsidRPr="0056753C" w:rsidRDefault="00F22078" w:rsidP="00E100DC">
      <w:pPr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2617D0" w:rsidRPr="0056753C">
        <w:rPr>
          <w:rFonts w:ascii="Angsana New" w:hAnsi="Angsana New"/>
          <w:b/>
          <w:bCs/>
          <w:sz w:val="32"/>
          <w:szCs w:val="32"/>
        </w:rPr>
        <w:t>.</w:t>
      </w:r>
      <w:r w:rsidR="002617D0" w:rsidRPr="0056753C">
        <w:rPr>
          <w:rFonts w:ascii="Angsana New" w:hAnsi="Angsana New"/>
          <w:b/>
          <w:bCs/>
          <w:sz w:val="32"/>
          <w:szCs w:val="32"/>
        </w:rPr>
        <w:tab/>
      </w:r>
      <w:r w:rsidR="005157D8" w:rsidRPr="0056753C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5157D8" w:rsidRPr="0056753C" w:rsidRDefault="005157D8" w:rsidP="005157D8">
      <w:pPr>
        <w:spacing w:before="120" w:after="4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56753C">
        <w:rPr>
          <w:rFonts w:ascii="Angsana New" w:hAnsi="Angsana New"/>
          <w:sz w:val="32"/>
          <w:szCs w:val="32"/>
        </w:rPr>
        <w:t xml:space="preserve">5 </w:t>
      </w:r>
      <w:r w:rsidRPr="0056753C">
        <w:rPr>
          <w:rFonts w:ascii="Angsana New" w:hAnsi="Angsana New"/>
          <w:sz w:val="32"/>
          <w:szCs w:val="32"/>
          <w:cs/>
        </w:rPr>
        <w:t>ปี</w:t>
      </w:r>
      <w:r w:rsidRPr="0056753C">
        <w:rPr>
          <w:rFonts w:ascii="Angsana New" w:hAnsi="Angsana New"/>
          <w:sz w:val="32"/>
          <w:szCs w:val="32"/>
        </w:rPr>
        <w:t xml:space="preserve"> </w:t>
      </w:r>
    </w:p>
    <w:p w:rsidR="005157D8" w:rsidRPr="0056753C" w:rsidRDefault="005157D8" w:rsidP="005157D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12"/>
        <w:gridCol w:w="1584"/>
        <w:gridCol w:w="1584"/>
      </w:tblGrid>
      <w:tr w:rsidR="005157D8" w:rsidRPr="0056753C" w:rsidTr="001951D7">
        <w:tc>
          <w:tcPr>
            <w:tcW w:w="6012" w:type="dxa"/>
            <w:vAlign w:val="bottom"/>
          </w:tcPr>
          <w:p w:rsidR="005157D8" w:rsidRPr="0056753C" w:rsidRDefault="005157D8" w:rsidP="001951D7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5157D8" w:rsidRPr="0056753C" w:rsidRDefault="005157D8" w:rsidP="001951D7">
            <w:pPr>
              <w:ind w:lef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5157D8" w:rsidRPr="0056753C" w:rsidTr="001951D7">
        <w:trPr>
          <w:trHeight w:val="441"/>
        </w:trPr>
        <w:tc>
          <w:tcPr>
            <w:tcW w:w="6012" w:type="dxa"/>
          </w:tcPr>
          <w:p w:rsidR="005157D8" w:rsidRPr="0056753C" w:rsidRDefault="005157D8" w:rsidP="001951D7">
            <w:pPr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  <w:r w:rsidR="006832F8" w:rsidRPr="0056753C">
              <w:rPr>
                <w:rFonts w:ascii="Angsana New" w:hAnsi="Angsana New" w:hint="cs"/>
                <w:sz w:val="32"/>
                <w:szCs w:val="32"/>
                <w:cs/>
              </w:rPr>
              <w:t>ของรายได้ระยะยาว</w:t>
            </w:r>
          </w:p>
        </w:tc>
        <w:tc>
          <w:tcPr>
            <w:tcW w:w="1584" w:type="dxa"/>
            <w:vAlign w:val="bottom"/>
          </w:tcPr>
          <w:p w:rsidR="005157D8" w:rsidRPr="0056753C" w:rsidRDefault="005157D8" w:rsidP="001951D7">
            <w:pPr>
              <w:pStyle w:val="BodyTextIndent"/>
              <w:spacing w:after="0"/>
              <w:ind w:left="0" w:right="5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:rsidR="005157D8" w:rsidRPr="0056753C" w:rsidRDefault="005C2EEF" w:rsidP="001951D7">
            <w:pPr>
              <w:pStyle w:val="BodyTextIndent"/>
              <w:spacing w:after="0"/>
              <w:ind w:left="0" w:right="5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  <w:tr w:rsidR="005157D8" w:rsidRPr="0056753C" w:rsidTr="001951D7">
        <w:tc>
          <w:tcPr>
            <w:tcW w:w="6012" w:type="dxa"/>
          </w:tcPr>
          <w:p w:rsidR="005157D8" w:rsidRPr="0056753C" w:rsidRDefault="005157D8" w:rsidP="001951D7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84" w:type="dxa"/>
            <w:vAlign w:val="bottom"/>
          </w:tcPr>
          <w:p w:rsidR="005157D8" w:rsidRPr="0056753C" w:rsidRDefault="005157D8" w:rsidP="001951D7">
            <w:pPr>
              <w:pStyle w:val="BodyTextIndent"/>
              <w:spacing w:after="0"/>
              <w:ind w:left="0" w:right="5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:rsidR="005157D8" w:rsidRPr="0056753C" w:rsidRDefault="005C2EEF" w:rsidP="001951D7">
            <w:pPr>
              <w:pStyle w:val="BodyTextIndent"/>
              <w:spacing w:after="0"/>
              <w:ind w:left="0" w:right="5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</w:t>
            </w:r>
            <w:r w:rsidR="009911E6" w:rsidRPr="0056753C">
              <w:rPr>
                <w:rFonts w:ascii="Angsana New" w:hAnsi="Angsana New"/>
                <w:sz w:val="32"/>
                <w:szCs w:val="32"/>
              </w:rPr>
              <w:t>.4</w:t>
            </w:r>
          </w:p>
        </w:tc>
      </w:tr>
    </w:tbl>
    <w:p w:rsidR="005157D8" w:rsidRPr="0056753C" w:rsidRDefault="005157D8" w:rsidP="005157D8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ฝ่ายบริหารพิจารณาอัตราการเติบโตจากนโยบาย แผนธุรกิจ การคาดการณ์การเติบโตของตลาดโดยภาพรวม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213389" w:rsidRPr="0056753C" w:rsidRDefault="005157D8" w:rsidP="005157D8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  <w:r w:rsidR="00213389"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920979" w:rsidRPr="0056753C" w:rsidRDefault="00F22078" w:rsidP="00723E8F">
      <w:pPr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8858DB" w:rsidRPr="0056753C">
        <w:rPr>
          <w:rFonts w:ascii="Angsana New" w:hAnsi="Angsana New"/>
          <w:b/>
          <w:bCs/>
          <w:sz w:val="32"/>
          <w:szCs w:val="32"/>
        </w:rPr>
        <w:t>.</w:t>
      </w:r>
      <w:r w:rsidR="008858DB" w:rsidRPr="0056753C">
        <w:rPr>
          <w:rFonts w:ascii="Angsana New" w:hAnsi="Angsana New"/>
          <w:b/>
          <w:bCs/>
          <w:sz w:val="32"/>
          <w:szCs w:val="32"/>
        </w:rPr>
        <w:tab/>
      </w:r>
      <w:r w:rsidR="00B26FE9" w:rsidRPr="0056753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E6D0E" w:rsidRPr="0056753C" w:rsidRDefault="005E6D0E" w:rsidP="00723E8F">
      <w:pPr>
        <w:tabs>
          <w:tab w:val="left" w:pos="900"/>
          <w:tab w:val="left" w:pos="1440"/>
        </w:tabs>
        <w:spacing w:before="120" w:after="120" w:line="420" w:lineRule="exact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สินทรัพย์ไม่มีตัวตนมีรายละเอียดดังนี้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0D3409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2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D3409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-90"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9062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56753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90624E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4A5EEA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4A5EEA">
            <w:pPr>
              <w:tabs>
                <w:tab w:val="decimal" w:pos="1422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017B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201,082,422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191,118,747</w:t>
            </w:r>
          </w:p>
        </w:tc>
      </w:tr>
      <w:tr w:rsidR="00AF017B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26,141,789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24,733,720</w:t>
            </w:r>
          </w:p>
        </w:tc>
      </w:tr>
      <w:tr w:rsidR="00AF017B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ซื้อโปรแกรมคอมพิวเตอร์ภายใต้สัญญาเช่าการเงิน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26,191,520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26,191,520</w:t>
            </w:r>
          </w:p>
        </w:tc>
      </w:tr>
      <w:tr w:rsidR="00AF017B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เพิ่มขึ้นจากการรวมธุรกิจ </w:t>
            </w: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="00BE2FF8" w:rsidRPr="0056753C">
              <w:rPr>
                <w:rFonts w:ascii="Angsana New" w:hAnsi="Angsana New"/>
                <w:sz w:val="32"/>
                <w:szCs w:val="32"/>
              </w:rPr>
              <w:t>3</w:t>
            </w:r>
            <w:r w:rsidRPr="0056753C">
              <w:rPr>
                <w:rFonts w:ascii="Angsana New" w:hAnsi="Angsana New"/>
                <w:sz w:val="32"/>
                <w:szCs w:val="32"/>
              </w:rPr>
              <w:t>.</w:t>
            </w:r>
            <w:r w:rsidR="00E72B12" w:rsidRPr="0056753C">
              <w:rPr>
                <w:rFonts w:ascii="Angsana New" w:hAnsi="Angsana New"/>
                <w:sz w:val="32"/>
                <w:szCs w:val="32"/>
              </w:rPr>
              <w:t>6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858,310,234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017B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(93,456)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(93,456)</w:t>
            </w:r>
          </w:p>
        </w:tc>
      </w:tr>
      <w:tr w:rsidR="00AF017B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1,111,632,509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241,950,531</w:t>
            </w:r>
          </w:p>
        </w:tc>
      </w:tr>
      <w:tr w:rsidR="00E72B12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6C472C" w:rsidP="00E72B12">
            <w:pPr>
              <w:ind w:left="152" w:hanging="15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(26,191,520)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(26,191,520)</w:t>
            </w:r>
          </w:p>
        </w:tc>
      </w:tr>
      <w:tr w:rsidR="00E72B12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13,423,935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8,383,735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(500,000)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1,098,864,924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223,642,746</w:t>
            </w:r>
          </w:p>
        </w:tc>
      </w:tr>
      <w:tr w:rsidR="00E72B12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B12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111,779,944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107,099,633</w:t>
            </w:r>
          </w:p>
        </w:tc>
      </w:tr>
      <w:tr w:rsidR="00E72B12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22,932,988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56753C">
              <w:rPr>
                <w:rFonts w:ascii="Angsana New" w:hAnsi="Angsana New"/>
                <w:sz w:val="32"/>
                <w:szCs w:val="32"/>
              </w:rPr>
              <w:t>,582,856</w:t>
            </w:r>
          </w:p>
        </w:tc>
      </w:tr>
      <w:tr w:rsidR="00E72B12" w:rsidRPr="0056753C" w:rsidTr="003E670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(76,545)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(76,545)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134,636,387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126,605,944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6C472C" w:rsidP="00E72B12">
            <w:pPr>
              <w:ind w:left="152" w:hanging="15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(2,482,813)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(2,48</w:t>
            </w:r>
            <w:r w:rsidR="00B81B28" w:rsidRPr="0056753C">
              <w:rPr>
                <w:rFonts w:ascii="Angsana New" w:hAnsi="Angsana New"/>
                <w:sz w:val="32"/>
                <w:szCs w:val="32"/>
              </w:rPr>
              <w:t>2</w:t>
            </w:r>
            <w:r w:rsidRPr="0056753C">
              <w:rPr>
                <w:rFonts w:ascii="Angsana New" w:hAnsi="Angsana New"/>
                <w:sz w:val="32"/>
                <w:szCs w:val="32"/>
              </w:rPr>
              <w:t>,813)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47,437,927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17,354,955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(139,559)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179,591,501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sing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141,338,527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976,996,122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115,344,587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919,273,423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82,304,219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22,932,988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19,582,856</w:t>
            </w:r>
          </w:p>
        </w:tc>
      </w:tr>
      <w:tr w:rsidR="00E72B12" w:rsidRPr="0056753C" w:rsidTr="00A850E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E72B12" w:rsidP="00E72B12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5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47,437,927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B12" w:rsidRPr="0056753C" w:rsidRDefault="007D1671" w:rsidP="00E72B12">
            <w:pPr>
              <w:pBdr>
                <w:bottom w:val="double" w:sz="4" w:space="1" w:color="auto"/>
              </w:pBdr>
              <w:tabs>
                <w:tab w:val="decimal" w:pos="1311"/>
              </w:tabs>
              <w:spacing w:before="100" w:beforeAutospacing="1" w:after="100" w:afterAutospacing="1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17,354,955</w:t>
            </w:r>
          </w:p>
        </w:tc>
      </w:tr>
    </w:tbl>
    <w:p w:rsidR="002A6DF6" w:rsidRPr="0056753C" w:rsidRDefault="00723E8F" w:rsidP="0004300A">
      <w:pPr>
        <w:tabs>
          <w:tab w:val="right" w:pos="7280"/>
          <w:tab w:val="right" w:pos="8540"/>
        </w:tabs>
        <w:spacing w:before="120" w:after="120" w:line="360" w:lineRule="exact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F22078" w:rsidRPr="0056753C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A6DF6" w:rsidRPr="0056753C">
        <w:rPr>
          <w:rFonts w:ascii="Angsana New" w:hAnsi="Angsana New"/>
          <w:b/>
          <w:bCs/>
          <w:sz w:val="32"/>
          <w:szCs w:val="32"/>
        </w:rPr>
        <w:t>.</w:t>
      </w:r>
      <w:r w:rsidR="002A6DF6" w:rsidRPr="0056753C">
        <w:rPr>
          <w:rFonts w:ascii="Angsana New" w:hAnsi="Angsana New"/>
          <w:b/>
          <w:bCs/>
          <w:sz w:val="32"/>
          <w:szCs w:val="32"/>
        </w:rPr>
        <w:tab/>
      </w:r>
      <w:r w:rsidR="002A6DF6" w:rsidRPr="0056753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10"/>
      </w:tblGrid>
      <w:tr w:rsidR="008C0F0D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56753C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56753C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56753C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C0F0D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56753C" w:rsidRDefault="008C0F0D" w:rsidP="00FF5627">
            <w:pPr>
              <w:tabs>
                <w:tab w:val="center" w:pos="8010"/>
              </w:tabs>
              <w:spacing w:before="100" w:beforeAutospacing="1" w:after="100" w:afterAutospacing="1"/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56753C" w:rsidRDefault="008C0F0D" w:rsidP="00FF56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0F0D" w:rsidRPr="0056753C" w:rsidRDefault="008C0F0D" w:rsidP="00FF56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F26AD" w:rsidRPr="0056753C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3409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6C472C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409" w:rsidRPr="0056753C" w:rsidRDefault="000D3409" w:rsidP="00FF5627">
            <w:pPr>
              <w:tabs>
                <w:tab w:val="center" w:pos="8010"/>
              </w:tabs>
              <w:spacing w:before="100" w:beforeAutospacing="1" w:after="100" w:afterAutospacing="1"/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017B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1,111,599,545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1,075,219,786</w:t>
            </w:r>
          </w:p>
        </w:tc>
      </w:tr>
      <w:tr w:rsidR="00AF017B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404,321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404,321</w:t>
            </w:r>
          </w:p>
        </w:tc>
      </w:tr>
      <w:tr w:rsidR="00AF017B" w:rsidRPr="0056753C" w:rsidTr="006C472C">
        <w:trPr>
          <w:trHeight w:val="76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1,112,003,866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AF017B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1,075,624,107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6C472C" w:rsidP="006C472C">
            <w:pPr>
              <w:ind w:left="162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(1,112,003,866)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(1,075,624,107)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863,079,038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841,307,741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42,960,402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40,942,209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906,039,440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882,249,950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6C472C" w:rsidP="006C472C">
            <w:pPr>
              <w:ind w:left="162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(906,039,440)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(882,249,950)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sing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205,964,426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193,374,157</w:t>
            </w: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62E4" w:rsidRPr="0056753C" w:rsidTr="006C472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6C472C">
            <w:pPr>
              <w:tabs>
                <w:tab w:val="left" w:pos="132"/>
                <w:tab w:val="center" w:pos="8010"/>
              </w:tabs>
              <w:spacing w:before="100" w:beforeAutospacing="1" w:after="100" w:afterAutospacing="1"/>
              <w:ind w:left="162" w:right="-43" w:hanging="1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2562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42,960,402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62E4" w:rsidRPr="0056753C" w:rsidRDefault="008462E4" w:rsidP="008462E4">
            <w:pPr>
              <w:pBdr>
                <w:bottom w:val="double" w:sz="4" w:space="1" w:color="auto"/>
              </w:pBdr>
              <w:tabs>
                <w:tab w:val="decimal" w:pos="1422"/>
              </w:tabs>
              <w:spacing w:before="100" w:beforeAutospacing="1" w:after="100" w:afterAutospacing="1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40,942,209</w:t>
            </w:r>
          </w:p>
        </w:tc>
      </w:tr>
    </w:tbl>
    <w:p w:rsidR="00FF5627" w:rsidRPr="0056753C" w:rsidRDefault="00FF5627" w:rsidP="0004300A">
      <w:pPr>
        <w:spacing w:before="240" w:after="120" w:line="36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F5627" w:rsidRPr="0056753C" w:rsidRDefault="00FF5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B62E93" w:rsidRPr="0056753C" w:rsidRDefault="00F22078" w:rsidP="00FF5627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62E93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B62E93" w:rsidRPr="0056753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5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92"/>
        <w:gridCol w:w="1493"/>
        <w:gridCol w:w="1492"/>
        <w:gridCol w:w="1493"/>
      </w:tblGrid>
      <w:tr w:rsidR="00B62E93" w:rsidRPr="0056753C" w:rsidTr="00D8621B">
        <w:tc>
          <w:tcPr>
            <w:tcW w:w="3618" w:type="dxa"/>
            <w:vAlign w:val="bottom"/>
          </w:tcPr>
          <w:p w:rsidR="00B62E93" w:rsidRPr="0056753C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85" w:type="dxa"/>
            <w:gridSpan w:val="2"/>
            <w:vAlign w:val="bottom"/>
          </w:tcPr>
          <w:p w:rsidR="00B62E93" w:rsidRPr="0056753C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56753C" w:rsidRDefault="00B62E93" w:rsidP="00FF56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2E93" w:rsidRPr="0056753C" w:rsidTr="00D8621B">
        <w:tc>
          <w:tcPr>
            <w:tcW w:w="3618" w:type="dxa"/>
            <w:vAlign w:val="bottom"/>
          </w:tcPr>
          <w:p w:rsidR="00B62E93" w:rsidRPr="0056753C" w:rsidRDefault="00B62E93" w:rsidP="00FF56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B62E93" w:rsidRPr="0056753C" w:rsidRDefault="00B62E93" w:rsidP="00FF5627">
            <w:pPr>
              <w:pBdr>
                <w:bottom w:val="single" w:sz="6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B62E93" w:rsidRPr="0056753C" w:rsidRDefault="00B62E93" w:rsidP="00FF5627">
            <w:pPr>
              <w:pBdr>
                <w:bottom w:val="single" w:sz="6" w:space="1" w:color="auto"/>
              </w:pBdr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BEF" w:rsidRPr="0056753C" w:rsidTr="00D8621B">
        <w:tc>
          <w:tcPr>
            <w:tcW w:w="3618" w:type="dxa"/>
            <w:vAlign w:val="bottom"/>
          </w:tcPr>
          <w:p w:rsidR="00B46BEF" w:rsidRPr="0056753C" w:rsidRDefault="00B46BEF" w:rsidP="00FF562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:rsidR="00B46BEF" w:rsidRPr="0056753C" w:rsidRDefault="001249FC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93" w:type="dxa"/>
            <w:vAlign w:val="bottom"/>
          </w:tcPr>
          <w:p w:rsidR="00B46BEF" w:rsidRPr="0056753C" w:rsidRDefault="005E5762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92" w:type="dxa"/>
            <w:vAlign w:val="bottom"/>
          </w:tcPr>
          <w:p w:rsidR="00B46BEF" w:rsidRPr="0056753C" w:rsidRDefault="001249FC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93" w:type="dxa"/>
            <w:vAlign w:val="bottom"/>
          </w:tcPr>
          <w:p w:rsidR="00B46BEF" w:rsidRPr="0056753C" w:rsidRDefault="005E5762" w:rsidP="00FF56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1,403,113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20,974,288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27,654,654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415,850,396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518,760,830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374,208,501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435,142,432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48,803,410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62,390,856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55,787,705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63,467,567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72,691,757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74,076,107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64,934,488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59,491,638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tabs>
                <w:tab w:val="left" w:pos="162"/>
              </w:tabs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เจ้าหนี้ค่าอาคารและอุปกรณ์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48,822,294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101,637,472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38,902,848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72,760,265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708,301,466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1,066,814,789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543,511,213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837,517,207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17,701,789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30,224,340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14,752,468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16,747,446</w:t>
            </w:r>
          </w:p>
        </w:tc>
      </w:tr>
      <w:tr w:rsidR="00AF017B" w:rsidRPr="0056753C" w:rsidTr="00D8621B">
        <w:tc>
          <w:tcPr>
            <w:tcW w:w="3618" w:type="dxa"/>
            <w:vAlign w:val="bottom"/>
          </w:tcPr>
          <w:p w:rsidR="00AF017B" w:rsidRPr="0056753C" w:rsidRDefault="00AF017B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1,312,171,112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1,855,307,507</w:t>
            </w:r>
          </w:p>
        </w:tc>
        <w:tc>
          <w:tcPr>
            <w:tcW w:w="1492" w:type="dxa"/>
            <w:vAlign w:val="bottom"/>
          </w:tcPr>
          <w:p w:rsidR="00AF017B" w:rsidRPr="0056753C" w:rsidRDefault="00EC2481" w:rsidP="00AF01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1,113,071,511</w:t>
            </w:r>
          </w:p>
        </w:tc>
        <w:tc>
          <w:tcPr>
            <w:tcW w:w="1493" w:type="dxa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1,512,781,209</w:t>
            </w:r>
          </w:p>
        </w:tc>
      </w:tr>
    </w:tbl>
    <w:p w:rsidR="00213389" w:rsidRPr="0056753C" w:rsidRDefault="00F22078" w:rsidP="00213389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21</w:t>
      </w:r>
      <w:r w:rsidR="00213389" w:rsidRPr="0056753C">
        <w:rPr>
          <w:rFonts w:ascii="Angsana New" w:hAnsi="Angsana New"/>
          <w:b/>
          <w:bCs/>
          <w:sz w:val="32"/>
          <w:szCs w:val="32"/>
        </w:rPr>
        <w:t>.</w:t>
      </w:r>
      <w:r w:rsidR="00213389" w:rsidRPr="0056753C">
        <w:rPr>
          <w:rFonts w:ascii="Angsana New" w:hAnsi="Angsana New"/>
          <w:b/>
          <w:bCs/>
          <w:sz w:val="32"/>
          <w:szCs w:val="32"/>
        </w:rPr>
        <w:tab/>
      </w:r>
      <w:r w:rsidR="00213389" w:rsidRPr="0056753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5C6D2B" w:rsidRPr="0056753C" w:rsidRDefault="004660D0" w:rsidP="005C6D2B">
      <w:pPr>
        <w:pStyle w:val="Heading2"/>
        <w:spacing w:before="120" w:after="120"/>
        <w:ind w:left="540" w:hanging="540"/>
        <w:rPr>
          <w:b/>
          <w:bCs/>
          <w:cs/>
        </w:rPr>
      </w:pPr>
      <w:r>
        <w:rPr>
          <w:b/>
          <w:bCs/>
        </w:rPr>
        <w:t>21.1</w:t>
      </w:r>
      <w:r w:rsidR="005C6D2B" w:rsidRPr="0056753C">
        <w:rPr>
          <w:b/>
          <w:bCs/>
        </w:rPr>
        <w:tab/>
      </w:r>
      <w:r w:rsidR="005C6D2B" w:rsidRPr="0056753C">
        <w:rPr>
          <w:b/>
          <w:bCs/>
          <w:cs/>
        </w:rPr>
        <w:t xml:space="preserve">กลุ่มบริษัทในฐานะผู้เช่า </w:t>
      </w:r>
    </w:p>
    <w:p w:rsidR="005C6D2B" w:rsidRPr="0056753C" w:rsidRDefault="005C6D2B" w:rsidP="005C6D2B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22078" w:rsidRPr="0056753C">
        <w:rPr>
          <w:rFonts w:ascii="Angsana New" w:hAnsi="Angsana New"/>
          <w:spacing w:val="-6"/>
          <w:sz w:val="32"/>
          <w:szCs w:val="32"/>
        </w:rPr>
        <w:t>3</w:t>
      </w:r>
      <w:r w:rsidRPr="0056753C">
        <w:rPr>
          <w:rFonts w:ascii="Angsana New" w:hAnsi="Angsana New"/>
          <w:spacing w:val="-6"/>
          <w:sz w:val="32"/>
          <w:szCs w:val="32"/>
        </w:rPr>
        <w:t xml:space="preserve"> - </w:t>
      </w:r>
      <w:r w:rsidR="00F22078" w:rsidRPr="0056753C">
        <w:rPr>
          <w:rFonts w:ascii="Angsana New" w:hAnsi="Angsana New"/>
          <w:spacing w:val="-6"/>
          <w:sz w:val="32"/>
          <w:szCs w:val="32"/>
        </w:rPr>
        <w:t>20</w:t>
      </w:r>
      <w:r w:rsidRPr="0056753C">
        <w:rPr>
          <w:rFonts w:ascii="Angsana New" w:hAnsi="Angsana New"/>
          <w:spacing w:val="-6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ปี </w:t>
      </w:r>
    </w:p>
    <w:p w:rsidR="005C6D2B" w:rsidRPr="0056753C" w:rsidRDefault="005C6D2B" w:rsidP="005C6D2B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56753C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56753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:rsidR="005C6D2B" w:rsidRPr="0056753C" w:rsidRDefault="005C6D2B" w:rsidP="005C6D2B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56753C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56753C">
        <w:rPr>
          <w:rFonts w:ascii="Angsana New" w:hAnsi="Angsana New"/>
          <w:spacing w:val="-2"/>
          <w:sz w:val="32"/>
          <w:szCs w:val="32"/>
        </w:rPr>
        <w:t>31</w:t>
      </w:r>
      <w:r w:rsidRPr="0056753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6753C">
        <w:rPr>
          <w:rFonts w:ascii="Angsana New" w:hAnsi="Angsana New"/>
          <w:spacing w:val="-2"/>
          <w:sz w:val="32"/>
          <w:szCs w:val="32"/>
        </w:rPr>
        <w:t xml:space="preserve">2563 </w:t>
      </w:r>
      <w:r w:rsidRPr="0056753C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9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5"/>
        <w:gridCol w:w="1180"/>
        <w:gridCol w:w="1180"/>
        <w:gridCol w:w="1180"/>
        <w:gridCol w:w="9"/>
      </w:tblGrid>
      <w:tr w:rsidR="000D0D17" w:rsidRPr="0056753C" w:rsidTr="000D0D17">
        <w:tc>
          <w:tcPr>
            <w:tcW w:w="1800" w:type="dxa"/>
          </w:tcPr>
          <w:p w:rsidR="000D0D17" w:rsidRPr="0056753C" w:rsidRDefault="000D0D17" w:rsidP="008462E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545" w:type="dxa"/>
            <w:gridSpan w:val="3"/>
          </w:tcPr>
          <w:p w:rsidR="000D0D17" w:rsidRPr="0056753C" w:rsidRDefault="000D0D17" w:rsidP="000D0D17">
            <w:pPr>
              <w:spacing w:line="34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549" w:type="dxa"/>
            <w:gridSpan w:val="4"/>
          </w:tcPr>
          <w:p w:rsidR="000D0D17" w:rsidRPr="0056753C" w:rsidRDefault="000D0D17" w:rsidP="000D0D17">
            <w:pPr>
              <w:spacing w:line="34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(หน่วย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0D0D17" w:rsidRPr="0056753C" w:rsidTr="000D0D17">
        <w:tc>
          <w:tcPr>
            <w:tcW w:w="1800" w:type="dxa"/>
          </w:tcPr>
          <w:p w:rsidR="000D0D17" w:rsidRPr="0056753C" w:rsidRDefault="000D0D17" w:rsidP="008462E4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094" w:type="dxa"/>
            <w:gridSpan w:val="7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8462E4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สิทธิใน</w:t>
            </w:r>
            <w:r w:rsidRPr="0056753C">
              <w:rPr>
                <w:rFonts w:ascii="Angsana New" w:hAnsi="Angsana New"/>
                <w:spacing w:val="-4"/>
                <w:szCs w:val="24"/>
              </w:rPr>
              <w:t xml:space="preserve">                </w:t>
            </w: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การใช้พื้นที่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>อุปกรณ์เครื่องครัวและอุปกรณ์ดำเนินงาน</w:t>
            </w:r>
          </w:p>
        </w:tc>
        <w:tc>
          <w:tcPr>
            <w:tcW w:w="1185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                 ไม่มีตัวตน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สิทธิการเช่า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8462E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4,084,962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97,379</w:t>
            </w:r>
          </w:p>
        </w:tc>
        <w:tc>
          <w:tcPr>
            <w:tcW w:w="1185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22,151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23,709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205,965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4,434,166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8462E4">
            <w:pPr>
              <w:spacing w:line="34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843,634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59,226</w:t>
            </w:r>
          </w:p>
        </w:tc>
        <w:tc>
          <w:tcPr>
            <w:tcW w:w="1185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902,860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8462E4">
            <w:pPr>
              <w:spacing w:line="34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(1,272,004)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(58,131)</w:t>
            </w:r>
          </w:p>
        </w:tc>
        <w:tc>
          <w:tcPr>
            <w:tcW w:w="1185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(4,894)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(5,238)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(40,509)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(1,380,776)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8462E4">
            <w:pPr>
              <w:spacing w:line="34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3,656,592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98,474</w:t>
            </w:r>
          </w:p>
        </w:tc>
        <w:tc>
          <w:tcPr>
            <w:tcW w:w="1185" w:type="dxa"/>
            <w:vAlign w:val="bottom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17,257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18,471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165,456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3,956,250</w:t>
            </w:r>
          </w:p>
        </w:tc>
      </w:tr>
    </w:tbl>
    <w:p w:rsidR="000D0D17" w:rsidRPr="0056753C" w:rsidRDefault="000D0D17">
      <w:r w:rsidRPr="0056753C">
        <w:br w:type="page"/>
      </w:r>
    </w:p>
    <w:tbl>
      <w:tblPr>
        <w:tblW w:w="889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5"/>
        <w:gridCol w:w="1180"/>
        <w:gridCol w:w="1180"/>
        <w:gridCol w:w="1180"/>
        <w:gridCol w:w="9"/>
      </w:tblGrid>
      <w:tr w:rsidR="000D0D17" w:rsidRPr="0056753C" w:rsidTr="000D0D17">
        <w:tc>
          <w:tcPr>
            <w:tcW w:w="1800" w:type="dxa"/>
          </w:tcPr>
          <w:p w:rsidR="000D0D17" w:rsidRPr="0056753C" w:rsidRDefault="000D0D17" w:rsidP="000D0D1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545" w:type="dxa"/>
            <w:gridSpan w:val="3"/>
          </w:tcPr>
          <w:p w:rsidR="000D0D17" w:rsidRPr="0056753C" w:rsidRDefault="000D0D17" w:rsidP="000D0D17">
            <w:pPr>
              <w:spacing w:line="34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549" w:type="dxa"/>
            <w:gridSpan w:val="4"/>
          </w:tcPr>
          <w:p w:rsidR="000D0D17" w:rsidRPr="0056753C" w:rsidRDefault="000D0D17" w:rsidP="000D0D17">
            <w:pPr>
              <w:spacing w:line="34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(หน่วย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0D0D17" w:rsidRPr="0056753C" w:rsidTr="000D0D17">
        <w:tc>
          <w:tcPr>
            <w:tcW w:w="1800" w:type="dxa"/>
          </w:tcPr>
          <w:p w:rsidR="000D0D17" w:rsidRPr="0056753C" w:rsidRDefault="000D0D17" w:rsidP="000D0D17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7094" w:type="dxa"/>
            <w:gridSpan w:val="7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0D0D1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สิทธิใน</w:t>
            </w:r>
            <w:r w:rsidRPr="0056753C">
              <w:rPr>
                <w:rFonts w:ascii="Angsana New" w:hAnsi="Angsana New"/>
                <w:spacing w:val="-4"/>
                <w:szCs w:val="24"/>
              </w:rPr>
              <w:t xml:space="preserve">                </w:t>
            </w:r>
            <w:r w:rsidRPr="0056753C">
              <w:rPr>
                <w:rFonts w:ascii="Angsana New" w:hAnsi="Angsana New"/>
                <w:spacing w:val="-4"/>
                <w:szCs w:val="24"/>
                <w:cs/>
              </w:rPr>
              <w:t>การใช้พื้นที่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>อุปกรณ์เครื่องครัวและอุปกรณ์ดำเนินงาน</w:t>
            </w:r>
          </w:p>
        </w:tc>
        <w:tc>
          <w:tcPr>
            <w:tcW w:w="1185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                 ไม่มีตัวตน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สิทธิการเช่า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0D0D17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3,116,859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64,994</w:t>
            </w:r>
          </w:p>
        </w:tc>
        <w:tc>
          <w:tcPr>
            <w:tcW w:w="1185" w:type="dxa"/>
            <w:vAlign w:val="bottom"/>
          </w:tcPr>
          <w:p w:rsidR="000D0D17" w:rsidRPr="0056753C" w:rsidRDefault="0095731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22,</w:t>
            </w:r>
            <w:r w:rsidR="000E05EA" w:rsidRPr="0056753C">
              <w:rPr>
                <w:rFonts w:ascii="Angsana New" w:hAnsi="Angsana New"/>
                <w:szCs w:val="24"/>
              </w:rPr>
              <w:t>151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23,709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193,374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3,421,087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0D0D17">
            <w:pPr>
              <w:spacing w:line="34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615,983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58,365</w:t>
            </w:r>
          </w:p>
        </w:tc>
        <w:tc>
          <w:tcPr>
            <w:tcW w:w="1185" w:type="dxa"/>
            <w:vAlign w:val="bottom"/>
          </w:tcPr>
          <w:p w:rsidR="000D0D17" w:rsidRPr="0056753C" w:rsidRDefault="000E05E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674,348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0D0D17">
            <w:pPr>
              <w:spacing w:line="34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(937,289)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(41,7</w:t>
            </w:r>
            <w:r w:rsidR="00B20B87" w:rsidRPr="0056753C">
              <w:rPr>
                <w:rFonts w:ascii="Angsana New" w:hAnsi="Angsana New"/>
                <w:szCs w:val="24"/>
              </w:rPr>
              <w:t>7</w:t>
            </w:r>
            <w:r w:rsidRPr="0056753C">
              <w:rPr>
                <w:rFonts w:ascii="Angsana New" w:hAnsi="Angsana New"/>
                <w:szCs w:val="24"/>
              </w:rPr>
              <w:t>8)</w:t>
            </w:r>
          </w:p>
        </w:tc>
        <w:tc>
          <w:tcPr>
            <w:tcW w:w="1185" w:type="dxa"/>
            <w:vAlign w:val="bottom"/>
          </w:tcPr>
          <w:p w:rsidR="000D0D17" w:rsidRPr="0056753C" w:rsidRDefault="000E05EA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(4,894)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(5,23</w:t>
            </w:r>
            <w:r w:rsidR="00B20B87" w:rsidRPr="0056753C">
              <w:rPr>
                <w:rFonts w:ascii="Angsana New" w:hAnsi="Angsana New"/>
                <w:szCs w:val="24"/>
              </w:rPr>
              <w:t>8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(38,559)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(1,027,758)</w:t>
            </w:r>
          </w:p>
        </w:tc>
      </w:tr>
      <w:tr w:rsidR="000D0D17" w:rsidRPr="0056753C" w:rsidTr="000D0D17">
        <w:trPr>
          <w:gridAfter w:val="1"/>
          <w:wAfter w:w="9" w:type="dxa"/>
        </w:trPr>
        <w:tc>
          <w:tcPr>
            <w:tcW w:w="1800" w:type="dxa"/>
          </w:tcPr>
          <w:p w:rsidR="000D0D17" w:rsidRPr="0056753C" w:rsidRDefault="000D0D17" w:rsidP="000D0D17">
            <w:pPr>
              <w:spacing w:line="34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80" w:type="dxa"/>
            <w:vAlign w:val="bottom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2,795,553</w:t>
            </w:r>
          </w:p>
        </w:tc>
        <w:tc>
          <w:tcPr>
            <w:tcW w:w="1180" w:type="dxa"/>
          </w:tcPr>
          <w:p w:rsidR="000D0D17" w:rsidRPr="0056753C" w:rsidRDefault="000D0D17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81,581</w:t>
            </w:r>
          </w:p>
        </w:tc>
        <w:tc>
          <w:tcPr>
            <w:tcW w:w="1185" w:type="dxa"/>
            <w:vAlign w:val="bottom"/>
          </w:tcPr>
          <w:p w:rsidR="000D0D17" w:rsidRPr="0056753C" w:rsidRDefault="000E05EA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17,257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18,471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154,815</w:t>
            </w:r>
          </w:p>
        </w:tc>
        <w:tc>
          <w:tcPr>
            <w:tcW w:w="1180" w:type="dxa"/>
            <w:vAlign w:val="bottom"/>
          </w:tcPr>
          <w:p w:rsidR="000D0D17" w:rsidRPr="0056753C" w:rsidRDefault="000E05EA" w:rsidP="000D0D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3,067,677</w:t>
            </w:r>
          </w:p>
        </w:tc>
      </w:tr>
    </w:tbl>
    <w:p w:rsidR="005C6D2B" w:rsidRPr="0056753C" w:rsidRDefault="005C6D2B" w:rsidP="00F22078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6753C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:rsidR="00B81B28" w:rsidRPr="0056753C" w:rsidRDefault="00B81B28" w:rsidP="00B81B28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 w:hint="cs"/>
          <w:sz w:val="32"/>
          <w:szCs w:val="32"/>
          <w:cs/>
        </w:rPr>
        <w:t>ณ วันที่</w:t>
      </w:r>
      <w:r w:rsidRPr="0056753C">
        <w:rPr>
          <w:rFonts w:ascii="Angsana New" w:hAnsi="Angsana New"/>
          <w:sz w:val="32"/>
          <w:szCs w:val="32"/>
        </w:rPr>
        <w:t xml:space="preserve"> 31</w:t>
      </w:r>
      <w:r w:rsidRPr="0056753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6753C">
        <w:rPr>
          <w:rFonts w:ascii="Angsana New" w:hAnsi="Angsana New"/>
          <w:sz w:val="32"/>
          <w:szCs w:val="32"/>
        </w:rPr>
        <w:t xml:space="preserve"> 2563 </w:t>
      </w:r>
      <w:r w:rsidRPr="0056753C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5C6D2B" w:rsidRPr="0056753C" w:rsidTr="00B81B28">
        <w:trPr>
          <w:trHeight w:val="198"/>
        </w:trPr>
        <w:tc>
          <w:tcPr>
            <w:tcW w:w="3222" w:type="dxa"/>
            <w:vAlign w:val="bottom"/>
          </w:tcPr>
          <w:p w:rsidR="005C6D2B" w:rsidRPr="0056753C" w:rsidRDefault="005C6D2B" w:rsidP="00F2207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5C6D2B" w:rsidRPr="0056753C" w:rsidRDefault="005C6D2B" w:rsidP="00F2207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Pr="0056753C">
              <w:rPr>
                <w:rFonts w:ascii="Angsana New" w:hAnsi="Angsana New"/>
                <w:sz w:val="28"/>
              </w:rPr>
              <w:t xml:space="preserve">: </w:t>
            </w:r>
            <w:r w:rsidRPr="0056753C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81B28" w:rsidRPr="0056753C" w:rsidTr="00B81B28">
        <w:trPr>
          <w:trHeight w:val="198"/>
        </w:trPr>
        <w:tc>
          <w:tcPr>
            <w:tcW w:w="3222" w:type="dxa"/>
            <w:vAlign w:val="bottom"/>
          </w:tcPr>
          <w:p w:rsidR="00B81B28" w:rsidRPr="0056753C" w:rsidRDefault="00B81B28" w:rsidP="00B81B2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6753C">
              <w:rPr>
                <w:rFonts w:ascii="Angsana New" w:hAnsi="Angsana New"/>
                <w:sz w:val="28"/>
              </w:rPr>
              <w:t xml:space="preserve">          </w:t>
            </w:r>
            <w:r w:rsidRPr="0056753C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B81B28" w:rsidRPr="0056753C" w:rsidTr="00B81B28">
        <w:trPr>
          <w:trHeight w:val="198"/>
        </w:trPr>
        <w:tc>
          <w:tcPr>
            <w:tcW w:w="3222" w:type="dxa"/>
            <w:vAlign w:val="bottom"/>
          </w:tcPr>
          <w:p w:rsidR="00B81B28" w:rsidRPr="0056753C" w:rsidRDefault="00B81B28" w:rsidP="00B81B28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C663A5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3,908,582</w:t>
            </w:r>
          </w:p>
        </w:tc>
        <w:tc>
          <w:tcPr>
            <w:tcW w:w="1440" w:type="dxa"/>
            <w:vAlign w:val="bottom"/>
          </w:tcPr>
          <w:p w:rsidR="00B81B28" w:rsidRPr="0056753C" w:rsidRDefault="00C663A5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3,029,681</w:t>
            </w:r>
          </w:p>
        </w:tc>
      </w:tr>
      <w:tr w:rsidR="00B81B28" w:rsidRPr="0056753C" w:rsidTr="00B81B28">
        <w:tc>
          <w:tcPr>
            <w:tcW w:w="3222" w:type="dxa"/>
            <w:vAlign w:val="bottom"/>
          </w:tcPr>
          <w:p w:rsidR="00B81B28" w:rsidRPr="0056753C" w:rsidRDefault="00B81B28" w:rsidP="00B81B2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หัก</w:t>
            </w:r>
            <w:r w:rsidRPr="0056753C">
              <w:rPr>
                <w:rFonts w:ascii="Angsana New" w:hAnsi="Angsana New"/>
                <w:sz w:val="28"/>
              </w:rPr>
              <w:t>: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C663A5" w:rsidP="00B81B2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(217,509)</w:t>
            </w:r>
          </w:p>
        </w:tc>
        <w:tc>
          <w:tcPr>
            <w:tcW w:w="1440" w:type="dxa"/>
            <w:vAlign w:val="bottom"/>
          </w:tcPr>
          <w:p w:rsidR="00B81B28" w:rsidRPr="0056753C" w:rsidRDefault="00C663A5" w:rsidP="00B81B2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(181,094)</w:t>
            </w:r>
          </w:p>
        </w:tc>
      </w:tr>
      <w:tr w:rsidR="00B81B28" w:rsidRPr="0056753C" w:rsidTr="00B81B28">
        <w:tc>
          <w:tcPr>
            <w:tcW w:w="3222" w:type="dxa"/>
            <w:vAlign w:val="bottom"/>
          </w:tcPr>
          <w:p w:rsidR="00B81B28" w:rsidRPr="0056753C" w:rsidRDefault="00B81B28" w:rsidP="00B81B2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56753C">
              <w:rPr>
                <w:rFonts w:ascii="Angsana New" w:hAnsi="Angsana New"/>
                <w:sz w:val="28"/>
                <w:lang w:val="en-GB"/>
              </w:rPr>
              <w:t>3,691,073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56753C">
              <w:rPr>
                <w:rFonts w:ascii="Angsana New" w:hAnsi="Angsana New"/>
                <w:sz w:val="28"/>
                <w:lang w:val="en-GB"/>
              </w:rPr>
              <w:t>2,848,587</w:t>
            </w:r>
          </w:p>
        </w:tc>
      </w:tr>
      <w:tr w:rsidR="00B81B28" w:rsidRPr="0056753C" w:rsidTr="00B81B28">
        <w:tc>
          <w:tcPr>
            <w:tcW w:w="3222" w:type="dxa"/>
            <w:vAlign w:val="bottom"/>
          </w:tcPr>
          <w:p w:rsidR="00B81B28" w:rsidRPr="0056753C" w:rsidRDefault="00B81B28" w:rsidP="00B81B2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หัก</w:t>
            </w:r>
            <w:r w:rsidRPr="0056753C">
              <w:rPr>
                <w:rFonts w:ascii="Angsana New" w:hAnsi="Angsana New"/>
                <w:sz w:val="28"/>
              </w:rPr>
              <w:t>: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56753C">
              <w:rPr>
                <w:rFonts w:ascii="Angsana New" w:hAnsi="Angsana New"/>
                <w:sz w:val="28"/>
                <w:lang w:val="en-GB"/>
              </w:rPr>
              <w:t>(1,126,493)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56753C">
              <w:rPr>
                <w:rFonts w:ascii="Angsana New" w:hAnsi="Angsana New"/>
                <w:sz w:val="28"/>
                <w:lang w:val="en-GB"/>
              </w:rPr>
              <w:t>(831,564)</w:t>
            </w:r>
          </w:p>
        </w:tc>
      </w:tr>
      <w:tr w:rsidR="00B81B28" w:rsidRPr="0056753C" w:rsidTr="00B81B28">
        <w:tc>
          <w:tcPr>
            <w:tcW w:w="3222" w:type="dxa"/>
            <w:vAlign w:val="bottom"/>
          </w:tcPr>
          <w:p w:rsidR="00B81B28" w:rsidRPr="0056753C" w:rsidRDefault="00B81B28" w:rsidP="00B81B28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56753C">
              <w:rPr>
                <w:rFonts w:ascii="Angsana New" w:hAnsi="Angsana New"/>
                <w:sz w:val="28"/>
              </w:rPr>
              <w:t xml:space="preserve"> - </w:t>
            </w:r>
            <w:r w:rsidRPr="0056753C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2,564,580</w:t>
            </w:r>
          </w:p>
        </w:tc>
        <w:tc>
          <w:tcPr>
            <w:tcW w:w="1440" w:type="dxa"/>
            <w:vAlign w:val="bottom"/>
          </w:tcPr>
          <w:p w:rsidR="00B81B28" w:rsidRPr="0056753C" w:rsidRDefault="00B81B28" w:rsidP="00B81B2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2,017,023</w:t>
            </w:r>
          </w:p>
        </w:tc>
      </w:tr>
    </w:tbl>
    <w:p w:rsidR="005C6D2B" w:rsidRPr="0056753C" w:rsidRDefault="005C6D2B" w:rsidP="00F22078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F22078" w:rsidRPr="0056753C">
        <w:rPr>
          <w:rFonts w:ascii="Angsana New" w:hAnsi="Angsana New"/>
          <w:sz w:val="32"/>
          <w:szCs w:val="32"/>
        </w:rPr>
        <w:t>3</w:t>
      </w:r>
      <w:r w:rsidR="00E75FFF">
        <w:rPr>
          <w:rFonts w:ascii="Angsana New" w:hAnsi="Angsana New"/>
          <w:sz w:val="32"/>
          <w:szCs w:val="32"/>
        </w:rPr>
        <w:t>4</w:t>
      </w:r>
      <w:r w:rsidR="00F22078" w:rsidRPr="0056753C">
        <w:rPr>
          <w:rFonts w:ascii="Angsana New" w:hAnsi="Angsana New"/>
          <w:sz w:val="32"/>
          <w:szCs w:val="32"/>
        </w:rPr>
        <w:t>.</w:t>
      </w:r>
      <w:r w:rsidR="001C3783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3B0DC1" w:rsidRPr="0056753C" w:rsidRDefault="003B0DC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56753C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3B0DC1" w:rsidRPr="0056753C" w:rsidRDefault="003B0DC1" w:rsidP="0026588C">
      <w:pPr>
        <w:spacing w:before="240" w:after="120"/>
        <w:ind w:left="10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6753C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ในระหว่างปีสิ้นสุดวันที่ </w:t>
      </w:r>
      <w:r w:rsidR="00615F50" w:rsidRPr="0056753C">
        <w:rPr>
          <w:rFonts w:asciiTheme="majorBidi" w:hAnsiTheme="majorBidi" w:cstheme="majorBidi"/>
          <w:sz w:val="32"/>
          <w:szCs w:val="32"/>
        </w:rPr>
        <w:t xml:space="preserve">31 </w:t>
      </w:r>
      <w:r w:rsidR="00615F50" w:rsidRPr="005675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753C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56753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หนี้สินตามสัญญาเช่ามีการเคลื่อนไหว</w:t>
      </w:r>
      <w:r w:rsidRPr="0056753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950"/>
        <w:gridCol w:w="2025"/>
        <w:gridCol w:w="2025"/>
      </w:tblGrid>
      <w:tr w:rsidR="003B0DC1" w:rsidRPr="0056753C" w:rsidTr="00615F50">
        <w:tc>
          <w:tcPr>
            <w:tcW w:w="4950" w:type="dxa"/>
            <w:vAlign w:val="bottom"/>
          </w:tcPr>
          <w:p w:rsidR="003B0DC1" w:rsidRPr="0056753C" w:rsidRDefault="003B0DC1" w:rsidP="0026588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  <w:vAlign w:val="bottom"/>
          </w:tcPr>
          <w:p w:rsidR="003B0DC1" w:rsidRPr="0056753C" w:rsidRDefault="003B0DC1" w:rsidP="0026588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B0DC1" w:rsidRPr="0056753C" w:rsidTr="00615F50">
        <w:tc>
          <w:tcPr>
            <w:tcW w:w="4950" w:type="dxa"/>
            <w:vAlign w:val="bottom"/>
          </w:tcPr>
          <w:p w:rsidR="003B0DC1" w:rsidRPr="0056753C" w:rsidRDefault="003B0DC1" w:rsidP="0026588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25" w:type="dxa"/>
            <w:vAlign w:val="bottom"/>
          </w:tcPr>
          <w:p w:rsidR="003B0DC1" w:rsidRPr="0056753C" w:rsidRDefault="003B0DC1" w:rsidP="002658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:rsidR="003B0DC1" w:rsidRPr="0056753C" w:rsidRDefault="003B0DC1" w:rsidP="002658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3B0DC1" w:rsidRPr="0056753C" w:rsidTr="00615F50">
        <w:tc>
          <w:tcPr>
            <w:tcW w:w="4950" w:type="dxa"/>
          </w:tcPr>
          <w:p w:rsidR="003B0DC1" w:rsidRPr="0056753C" w:rsidRDefault="003B0DC1" w:rsidP="0026588C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25" w:type="dxa"/>
            <w:vAlign w:val="bottom"/>
          </w:tcPr>
          <w:p w:rsidR="003B0DC1" w:rsidRPr="0056753C" w:rsidRDefault="003B0DC1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51,353</w:t>
            </w:r>
          </w:p>
        </w:tc>
        <w:tc>
          <w:tcPr>
            <w:tcW w:w="2025" w:type="dxa"/>
            <w:vAlign w:val="bottom"/>
          </w:tcPr>
          <w:p w:rsidR="003B0DC1" w:rsidRPr="0056753C" w:rsidRDefault="003B0DC1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51,353</w:t>
            </w:r>
          </w:p>
        </w:tc>
      </w:tr>
      <w:tr w:rsidR="003B0DC1" w:rsidRPr="0056753C" w:rsidTr="00615F50">
        <w:tc>
          <w:tcPr>
            <w:tcW w:w="4950" w:type="dxa"/>
          </w:tcPr>
          <w:p w:rsidR="003B0DC1" w:rsidRPr="0056753C" w:rsidRDefault="003B0DC1" w:rsidP="0026588C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รายการปรับปรุงจากการนำมาตรฐานการรายงานทางการเงิน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025" w:type="dxa"/>
            <w:vAlign w:val="bottom"/>
          </w:tcPr>
          <w:p w:rsidR="003B0DC1" w:rsidRPr="0056753C" w:rsidRDefault="003B0DC1" w:rsidP="0026588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3,992,702</w:t>
            </w:r>
          </w:p>
        </w:tc>
        <w:tc>
          <w:tcPr>
            <w:tcW w:w="2025" w:type="dxa"/>
            <w:vAlign w:val="bottom"/>
          </w:tcPr>
          <w:p w:rsidR="003B0DC1" w:rsidRPr="0056753C" w:rsidRDefault="003B0DC1" w:rsidP="0026588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3,052,787</w:t>
            </w:r>
          </w:p>
        </w:tc>
      </w:tr>
      <w:tr w:rsidR="003B0DC1" w:rsidRPr="0056753C" w:rsidTr="00615F50">
        <w:tc>
          <w:tcPr>
            <w:tcW w:w="4950" w:type="dxa"/>
          </w:tcPr>
          <w:p w:rsidR="003B0DC1" w:rsidRPr="0056753C" w:rsidRDefault="003B0DC1" w:rsidP="0026588C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หลังการปรับปรุง</w:t>
            </w:r>
          </w:p>
        </w:tc>
        <w:tc>
          <w:tcPr>
            <w:tcW w:w="2025" w:type="dxa"/>
            <w:vAlign w:val="bottom"/>
          </w:tcPr>
          <w:p w:rsidR="003B0DC1" w:rsidRPr="0056753C" w:rsidRDefault="00615F50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>4,044,055</w:t>
            </w:r>
          </w:p>
        </w:tc>
        <w:tc>
          <w:tcPr>
            <w:tcW w:w="2025" w:type="dxa"/>
            <w:vAlign w:val="bottom"/>
          </w:tcPr>
          <w:p w:rsidR="003B0DC1" w:rsidRPr="0056753C" w:rsidRDefault="00615F50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3,104,140</w:t>
            </w:r>
          </w:p>
        </w:tc>
      </w:tr>
      <w:tr w:rsidR="00615F50" w:rsidRPr="0056753C" w:rsidTr="00615F50">
        <w:tc>
          <w:tcPr>
            <w:tcW w:w="4950" w:type="dxa"/>
          </w:tcPr>
          <w:p w:rsidR="00615F50" w:rsidRPr="0056753C" w:rsidRDefault="00615F50" w:rsidP="0026588C">
            <w:pPr>
              <w:ind w:left="521" w:hanging="521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>934,</w:t>
            </w:r>
            <w:r w:rsidR="002C60CA"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210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690,</w:t>
            </w:r>
            <w:r w:rsidR="002C60CA" w:rsidRPr="0056753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800</w:t>
            </w:r>
          </w:p>
        </w:tc>
      </w:tr>
      <w:tr w:rsidR="00615F50" w:rsidRPr="0056753C" w:rsidTr="00615F50">
        <w:tc>
          <w:tcPr>
            <w:tcW w:w="4950" w:type="dxa"/>
          </w:tcPr>
          <w:p w:rsidR="00615F50" w:rsidRPr="0056753C" w:rsidRDefault="00615F50" w:rsidP="0026588C">
            <w:pPr>
              <w:ind w:left="521" w:hanging="5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การเพิ่มขึ้นของดอกเบี้ยระหว่างงวด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88,665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68,655</w:t>
            </w:r>
          </w:p>
        </w:tc>
      </w:tr>
      <w:tr w:rsidR="00615F50" w:rsidRPr="0056753C" w:rsidTr="00615F50">
        <w:tc>
          <w:tcPr>
            <w:tcW w:w="4950" w:type="dxa"/>
          </w:tcPr>
          <w:p w:rsidR="00615F50" w:rsidRPr="0056753C" w:rsidRDefault="00615F50" w:rsidP="0026588C">
            <w:pPr>
              <w:ind w:left="521" w:hanging="521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ชำระค่าเช่าระหว่างงวด</w:t>
            </w:r>
          </w:p>
        </w:tc>
        <w:tc>
          <w:tcPr>
            <w:tcW w:w="2025" w:type="dxa"/>
            <w:vAlign w:val="bottom"/>
          </w:tcPr>
          <w:p w:rsidR="00615F50" w:rsidRPr="0056753C" w:rsidRDefault="00844E49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(1,076,157)</w:t>
            </w:r>
          </w:p>
        </w:tc>
        <w:tc>
          <w:tcPr>
            <w:tcW w:w="2025" w:type="dxa"/>
            <w:vAlign w:val="bottom"/>
          </w:tcPr>
          <w:p w:rsidR="00615F50" w:rsidRPr="0056753C" w:rsidRDefault="00844E49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(807,136)</w:t>
            </w:r>
          </w:p>
        </w:tc>
      </w:tr>
      <w:tr w:rsidR="00615F50" w:rsidRPr="0056753C" w:rsidTr="00615F50">
        <w:tc>
          <w:tcPr>
            <w:tcW w:w="4950" w:type="dxa"/>
          </w:tcPr>
          <w:p w:rsidR="00615F50" w:rsidRPr="0056753C" w:rsidRDefault="00615F50" w:rsidP="0026588C">
            <w:pPr>
              <w:ind w:left="521" w:hanging="5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ส่วนลดค่าเช่าจากผู้ให้เช่า</w:t>
            </w:r>
          </w:p>
        </w:tc>
        <w:tc>
          <w:tcPr>
            <w:tcW w:w="2025" w:type="dxa"/>
            <w:vAlign w:val="bottom"/>
          </w:tcPr>
          <w:p w:rsidR="00615F50" w:rsidRPr="0056753C" w:rsidRDefault="00844E49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(277,482)</w:t>
            </w:r>
          </w:p>
        </w:tc>
        <w:tc>
          <w:tcPr>
            <w:tcW w:w="2025" w:type="dxa"/>
            <w:vAlign w:val="bottom"/>
          </w:tcPr>
          <w:p w:rsidR="00615F50" w:rsidRPr="0056753C" w:rsidRDefault="00844E49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(193,335)</w:t>
            </w:r>
          </w:p>
        </w:tc>
      </w:tr>
      <w:tr w:rsidR="00615F50" w:rsidRPr="0056753C" w:rsidTr="00615F50">
        <w:tc>
          <w:tcPr>
            <w:tcW w:w="4950" w:type="dxa"/>
          </w:tcPr>
          <w:p w:rsidR="00615F50" w:rsidRPr="0056753C" w:rsidRDefault="00615F50" w:rsidP="0026588C">
            <w:pPr>
              <w:ind w:left="521" w:hanging="521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(22,</w:t>
            </w:r>
            <w:r w:rsidR="002C60CA" w:rsidRPr="0056753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218</w:t>
            </w: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(14,</w:t>
            </w:r>
            <w:r w:rsidR="002C60CA" w:rsidRPr="0056753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537</w:t>
            </w: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615F50" w:rsidRPr="0056753C" w:rsidTr="00615F50">
        <w:tc>
          <w:tcPr>
            <w:tcW w:w="4950" w:type="dxa"/>
          </w:tcPr>
          <w:p w:rsidR="00615F50" w:rsidRPr="0056753C" w:rsidRDefault="00615F50" w:rsidP="0026588C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3,691,073</w:t>
            </w:r>
          </w:p>
        </w:tc>
        <w:tc>
          <w:tcPr>
            <w:tcW w:w="2025" w:type="dxa"/>
            <w:vAlign w:val="bottom"/>
          </w:tcPr>
          <w:p w:rsidR="00615F50" w:rsidRPr="0056753C" w:rsidRDefault="00615F50" w:rsidP="002658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2,848,587</w:t>
            </w:r>
          </w:p>
        </w:tc>
      </w:tr>
    </w:tbl>
    <w:p w:rsidR="005C6D2B" w:rsidRPr="0056753C" w:rsidRDefault="005C6D2B" w:rsidP="0026588C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6753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5C6D2B" w:rsidRPr="0056753C" w:rsidTr="008462E4">
        <w:tc>
          <w:tcPr>
            <w:tcW w:w="5040" w:type="dxa"/>
          </w:tcPr>
          <w:p w:rsidR="005C6D2B" w:rsidRPr="0056753C" w:rsidRDefault="005C6D2B" w:rsidP="0026588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5C6D2B" w:rsidRPr="0056753C" w:rsidRDefault="005C6D2B" w:rsidP="0026588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C6D2B" w:rsidRPr="0056753C" w:rsidTr="008462E4">
        <w:trPr>
          <w:trHeight w:val="80"/>
        </w:trPr>
        <w:tc>
          <w:tcPr>
            <w:tcW w:w="5040" w:type="dxa"/>
          </w:tcPr>
          <w:p w:rsidR="005C6D2B" w:rsidRPr="0056753C" w:rsidRDefault="005C6D2B" w:rsidP="0026588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5C6D2B" w:rsidRPr="0056753C" w:rsidRDefault="005C6D2B" w:rsidP="0026588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6753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C6D2B" w:rsidRPr="0056753C" w:rsidTr="008462E4">
        <w:trPr>
          <w:trHeight w:val="198"/>
        </w:trPr>
        <w:tc>
          <w:tcPr>
            <w:tcW w:w="5040" w:type="dxa"/>
          </w:tcPr>
          <w:p w:rsidR="005C6D2B" w:rsidRPr="0056753C" w:rsidRDefault="005C6D2B" w:rsidP="0026588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5C6D2B" w:rsidRPr="0056753C" w:rsidRDefault="005C6D2B" w:rsidP="002658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5C6D2B" w:rsidRPr="0056753C" w:rsidRDefault="005C6D2B" w:rsidP="002658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D2B" w:rsidRPr="0056753C" w:rsidTr="008462E4">
        <w:tc>
          <w:tcPr>
            <w:tcW w:w="5040" w:type="dxa"/>
          </w:tcPr>
          <w:p w:rsidR="005C6D2B" w:rsidRPr="0056753C" w:rsidRDefault="005C6D2B" w:rsidP="0026588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</w:t>
            </w:r>
            <w:r w:rsidR="004660D0" w:rsidRPr="0056753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</w:t>
            </w:r>
            <w:r w:rsidR="004660D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ิ</w:t>
            </w:r>
            <w:r w:rsidR="004660D0" w:rsidRPr="0056753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ทธิการใ</w:t>
            </w:r>
            <w:r w:rsidR="004660D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ช้                                                (สุทธิจากส่วนลดค่าเช่าจากผู้ให้เช่า)</w:t>
            </w:r>
          </w:p>
        </w:tc>
        <w:tc>
          <w:tcPr>
            <w:tcW w:w="2016" w:type="dxa"/>
            <w:vAlign w:val="bottom"/>
          </w:tcPr>
          <w:p w:rsidR="005C6D2B" w:rsidRPr="0056753C" w:rsidRDefault="00335E25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1,121,962</w:t>
            </w:r>
          </w:p>
        </w:tc>
        <w:tc>
          <w:tcPr>
            <w:tcW w:w="2016" w:type="dxa"/>
            <w:vAlign w:val="bottom"/>
          </w:tcPr>
          <w:p w:rsidR="005C6D2B" w:rsidRPr="0056753C" w:rsidRDefault="007D0613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847,724</w:t>
            </w:r>
          </w:p>
        </w:tc>
      </w:tr>
      <w:tr w:rsidR="005C6D2B" w:rsidRPr="0056753C" w:rsidTr="008462E4">
        <w:tc>
          <w:tcPr>
            <w:tcW w:w="5040" w:type="dxa"/>
          </w:tcPr>
          <w:p w:rsidR="005C6D2B" w:rsidRPr="0056753C" w:rsidRDefault="005C6D2B" w:rsidP="0026588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5C6D2B" w:rsidRPr="0056753C" w:rsidRDefault="000E05EA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69,997</w:t>
            </w:r>
          </w:p>
        </w:tc>
        <w:tc>
          <w:tcPr>
            <w:tcW w:w="2016" w:type="dxa"/>
            <w:vAlign w:val="bottom"/>
          </w:tcPr>
          <w:p w:rsidR="005C6D2B" w:rsidRPr="0056753C" w:rsidRDefault="000E05EA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55,354</w:t>
            </w:r>
          </w:p>
        </w:tc>
      </w:tr>
      <w:tr w:rsidR="005C6D2B" w:rsidRPr="0056753C" w:rsidTr="008462E4">
        <w:tc>
          <w:tcPr>
            <w:tcW w:w="5040" w:type="dxa"/>
          </w:tcPr>
          <w:p w:rsidR="005C6D2B" w:rsidRPr="0056753C" w:rsidRDefault="005C6D2B" w:rsidP="0026588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:rsidR="005C6D2B" w:rsidRPr="0056753C" w:rsidRDefault="007D1671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35E25" w:rsidRPr="0056753C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2016" w:type="dxa"/>
            <w:vAlign w:val="bottom"/>
          </w:tcPr>
          <w:p w:rsidR="005C6D2B" w:rsidRPr="0056753C" w:rsidRDefault="007D1671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35E25" w:rsidRPr="0056753C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  <w:tr w:rsidR="005C6D2B" w:rsidRPr="0056753C" w:rsidTr="008462E4">
        <w:tc>
          <w:tcPr>
            <w:tcW w:w="5040" w:type="dxa"/>
          </w:tcPr>
          <w:p w:rsidR="005C6D2B" w:rsidRPr="0056753C" w:rsidRDefault="005C6D2B" w:rsidP="0026588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53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2016" w:type="dxa"/>
            <w:vAlign w:val="bottom"/>
          </w:tcPr>
          <w:p w:rsidR="005C6D2B" w:rsidRPr="0056753C" w:rsidRDefault="000E05EA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>15,979</w:t>
            </w:r>
          </w:p>
        </w:tc>
        <w:tc>
          <w:tcPr>
            <w:tcW w:w="2016" w:type="dxa"/>
            <w:vAlign w:val="bottom"/>
          </w:tcPr>
          <w:p w:rsidR="005C6D2B" w:rsidRPr="0056753C" w:rsidRDefault="000E05EA" w:rsidP="0026588C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6753C">
              <w:rPr>
                <w:rFonts w:asciiTheme="majorBidi" w:hAnsiTheme="majorBidi" w:cstheme="majorBidi"/>
                <w:sz w:val="32"/>
                <w:szCs w:val="32"/>
              </w:rPr>
              <w:t>12,608</w:t>
            </w:r>
          </w:p>
        </w:tc>
      </w:tr>
    </w:tbl>
    <w:p w:rsidR="0026588C" w:rsidRDefault="005C6D2B" w:rsidP="0026588C">
      <w:pPr>
        <w:pStyle w:val="ListParagraph"/>
        <w:tabs>
          <w:tab w:val="left" w:pos="1440"/>
        </w:tabs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753C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="003B0DC1" w:rsidRPr="0056753C">
        <w:rPr>
          <w:rFonts w:asciiTheme="majorBidi" w:hAnsiTheme="majorBidi" w:cstheme="majorBidi"/>
          <w:sz w:val="32"/>
          <w:szCs w:val="32"/>
          <w:cs/>
        </w:rPr>
        <w:t>โดยมีการระบุยอดชำระค่าเช่าขั้นต่ำ</w:t>
      </w:r>
      <w:r w:rsidRPr="0056753C">
        <w:rPr>
          <w:rFonts w:asciiTheme="majorBidi" w:hAnsiTheme="majorBidi" w:cstheme="majorBidi"/>
          <w:sz w:val="32"/>
          <w:szCs w:val="32"/>
        </w:rPr>
        <w:t xml:space="preserve"> </w:t>
      </w:r>
      <w:r w:rsidRPr="0056753C">
        <w:rPr>
          <w:rFonts w:asciiTheme="majorBidi" w:hAnsiTheme="majorBidi" w:cstheme="majorBidi"/>
          <w:sz w:val="32"/>
          <w:szCs w:val="32"/>
          <w:cs/>
        </w:rPr>
        <w:t xml:space="preserve">อายุสัญญาเช่ามีระยะเวลา </w:t>
      </w:r>
      <w:r w:rsidR="007D1671" w:rsidRPr="0056753C">
        <w:rPr>
          <w:rFonts w:asciiTheme="majorBidi" w:hAnsiTheme="majorBidi" w:cstheme="majorBidi"/>
          <w:sz w:val="32"/>
          <w:szCs w:val="32"/>
        </w:rPr>
        <w:t>1 - 3</w:t>
      </w:r>
      <w:r w:rsidRPr="0056753C">
        <w:rPr>
          <w:rFonts w:asciiTheme="majorBidi" w:hAnsiTheme="majorBidi" w:cstheme="majorBidi"/>
          <w:sz w:val="32"/>
          <w:szCs w:val="32"/>
        </w:rPr>
        <w:t xml:space="preserve"> </w:t>
      </w:r>
      <w:r w:rsidRPr="0056753C">
        <w:rPr>
          <w:rFonts w:asciiTheme="majorBidi" w:hAnsiTheme="majorBidi" w:cstheme="majorBidi"/>
          <w:sz w:val="32"/>
          <w:szCs w:val="32"/>
          <w:cs/>
        </w:rPr>
        <w:t>ปี</w:t>
      </w:r>
      <w:r w:rsidRPr="0056753C">
        <w:rPr>
          <w:rFonts w:asciiTheme="majorBidi" w:hAnsiTheme="majorBidi" w:cstheme="majorBidi"/>
          <w:sz w:val="32"/>
          <w:szCs w:val="32"/>
        </w:rPr>
        <w:t xml:space="preserve"> </w:t>
      </w:r>
    </w:p>
    <w:p w:rsidR="0026588C" w:rsidRPr="0056753C" w:rsidRDefault="0026588C" w:rsidP="0026588C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 w:rsidRPr="0056753C">
        <w:rPr>
          <w:rFonts w:asciiTheme="majorBidi" w:hAnsiTheme="majorBidi" w:cstheme="majorBidi"/>
          <w:sz w:val="32"/>
          <w:szCs w:val="32"/>
        </w:rPr>
        <w:t>          </w:t>
      </w:r>
    </w:p>
    <w:p w:rsidR="0026588C" w:rsidRPr="0056753C" w:rsidRDefault="002658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6753C">
        <w:rPr>
          <w:rFonts w:asciiTheme="majorBidi" w:hAnsiTheme="majorBidi" w:cstheme="majorBidi"/>
          <w:sz w:val="32"/>
          <w:szCs w:val="32"/>
        </w:rPr>
        <w:br w:type="page"/>
      </w:r>
    </w:p>
    <w:p w:rsidR="0026588C" w:rsidRPr="0056753C" w:rsidRDefault="0026588C" w:rsidP="0056753C">
      <w:pPr>
        <w:spacing w:before="240" w:after="120"/>
        <w:ind w:left="90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>ในระหว่างปี กลุ่มบริษัทได้นำแนว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sz w:val="32"/>
          <w:szCs w:val="32"/>
        </w:rPr>
        <w:t>2019</w:t>
      </w:r>
      <w:r w:rsidRPr="0056753C">
        <w:rPr>
          <w:rFonts w:ascii="Angsana New" w:hAnsi="Angsana New"/>
          <w:sz w:val="32"/>
          <w:szCs w:val="32"/>
          <w:cs/>
        </w:rPr>
        <w:t xml:space="preserve"> (</w:t>
      </w:r>
      <w:r w:rsidRPr="0056753C">
        <w:rPr>
          <w:rFonts w:ascii="Angsana New" w:hAnsi="Angsana New"/>
          <w:sz w:val="32"/>
          <w:szCs w:val="32"/>
        </w:rPr>
        <w:t>COVID</w:t>
      </w:r>
      <w:r w:rsidRPr="0056753C">
        <w:rPr>
          <w:rFonts w:ascii="Angsana New" w:hAnsi="Angsana New"/>
          <w:sz w:val="32"/>
          <w:szCs w:val="32"/>
          <w:cs/>
        </w:rPr>
        <w:t>-</w:t>
      </w:r>
      <w:r w:rsidRPr="0056753C">
        <w:rPr>
          <w:rFonts w:ascii="Angsana New" w:hAnsi="Angsana New"/>
          <w:sz w:val="32"/>
          <w:szCs w:val="32"/>
        </w:rPr>
        <w:t>19</w:t>
      </w:r>
      <w:r w:rsidRPr="0056753C">
        <w:rPr>
          <w:rFonts w:ascii="Angsana New" w:hAnsi="Angsana New"/>
          <w:sz w:val="32"/>
          <w:szCs w:val="32"/>
          <w:cs/>
        </w:rPr>
        <w:t>) โดยกลุ่มบริษัทได้นำส่วนลดค่าเช่าที่ได้รับจากผู้ให้เช่ามา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และบันทึกผลต่างที่เกิดขึ้นในงบกำไรขาดทุน</w:t>
      </w:r>
    </w:p>
    <w:p w:rsidR="005C6D2B" w:rsidRPr="0056753C" w:rsidRDefault="005C6D2B" w:rsidP="00335E25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400" w:lineRule="exact"/>
        <w:ind w:left="907" w:right="-43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56753C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  <w:r w:rsidRPr="0056753C">
        <w:rPr>
          <w:rFonts w:ascii="Angsana New" w:hAnsi="Angsana New" w:cs="Angsana New"/>
          <w:b/>
          <w:bCs/>
          <w:sz w:val="32"/>
          <w:szCs w:val="32"/>
        </w:rPr>
        <w:tab/>
      </w:r>
    </w:p>
    <w:p w:rsidR="005C6D2B" w:rsidRPr="0056753C" w:rsidRDefault="005C6D2B" w:rsidP="00335E25">
      <w:pPr>
        <w:tabs>
          <w:tab w:val="left" w:pos="1440"/>
        </w:tabs>
        <w:spacing w:before="120" w:after="120" w:line="400" w:lineRule="exact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29313C" wp14:editId="5D528AD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77C70" w:rsidRDefault="00977C70" w:rsidP="005C6D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29313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977C70" w:rsidRDefault="00977C70" w:rsidP="005C6D2B"/>
                  </w:txbxContent>
                </v:textbox>
              </v:shape>
            </w:pict>
          </mc:Fallback>
        </mc:AlternateContent>
      </w: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 xml:space="preserve">จำนวน </w:t>
      </w:r>
      <w:r w:rsidR="00B20B87" w:rsidRPr="0056753C">
        <w:rPr>
          <w:rFonts w:ascii="Angsana New" w:hAnsi="Angsana New"/>
          <w:sz w:val="32"/>
          <w:szCs w:val="32"/>
        </w:rPr>
        <w:t>1,092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ล้านบาท</w:t>
      </w:r>
      <w:r w:rsidR="00335E25" w:rsidRPr="0056753C">
        <w:rPr>
          <w:rFonts w:ascii="Angsana New" w:hAnsi="Angsana New"/>
          <w:sz w:val="32"/>
          <w:szCs w:val="32"/>
        </w:rPr>
        <w:t xml:space="preserve"> </w:t>
      </w:r>
      <w:r w:rsidR="00335E25" w:rsidRPr="0056753C">
        <w:rPr>
          <w:rFonts w:ascii="Angsana New" w:hAnsi="Angsana New" w:hint="cs"/>
          <w:sz w:val="32"/>
          <w:szCs w:val="32"/>
          <w:cs/>
        </w:rPr>
        <w:t xml:space="preserve">และเฉพาะของบริษัทฯเป็นจำนวน </w:t>
      </w:r>
      <w:r w:rsidR="00335E25" w:rsidRPr="0056753C">
        <w:rPr>
          <w:rFonts w:ascii="Angsana New" w:hAnsi="Angsana New"/>
          <w:sz w:val="32"/>
          <w:szCs w:val="32"/>
        </w:rPr>
        <w:t xml:space="preserve">820 </w:t>
      </w:r>
      <w:r w:rsidR="00335E25" w:rsidRPr="0056753C">
        <w:rPr>
          <w:rFonts w:ascii="Angsana New" w:hAnsi="Angsana New" w:hint="cs"/>
          <w:sz w:val="32"/>
          <w:szCs w:val="32"/>
          <w:cs/>
        </w:rPr>
        <w:t>ล้านบาท</w:t>
      </w:r>
      <w:r w:rsidRPr="0056753C">
        <w:rPr>
          <w:rFonts w:ascii="Angsana New" w:hAnsi="Angsana New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115815" w:rsidRPr="0056753C">
        <w:rPr>
          <w:rFonts w:ascii="Angsana New" w:hAnsi="Angsana New"/>
          <w:sz w:val="32"/>
          <w:szCs w:val="32"/>
        </w:rPr>
        <w:t>9</w:t>
      </w:r>
      <w:r w:rsidR="00B20B87" w:rsidRPr="0056753C">
        <w:rPr>
          <w:rFonts w:ascii="Angsana New" w:hAnsi="Angsana New"/>
          <w:sz w:val="32"/>
          <w:szCs w:val="32"/>
        </w:rPr>
        <w:t>03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="007D0613" w:rsidRPr="0056753C">
        <w:rPr>
          <w:rFonts w:ascii="Angsana New" w:hAnsi="Angsana New" w:hint="cs"/>
          <w:sz w:val="32"/>
          <w:szCs w:val="32"/>
          <w:cs/>
        </w:rPr>
        <w:t>ล้าน</w:t>
      </w:r>
      <w:r w:rsidRPr="0056753C">
        <w:rPr>
          <w:rFonts w:ascii="Angsana New" w:hAnsi="Angsana New"/>
          <w:sz w:val="32"/>
          <w:szCs w:val="32"/>
          <w:cs/>
        </w:rPr>
        <w:t xml:space="preserve">บาท  </w:t>
      </w:r>
      <w:r w:rsidR="00335E25" w:rsidRPr="0056753C">
        <w:rPr>
          <w:rFonts w:ascii="Angsana New" w:hAnsi="Angsana New" w:hint="cs"/>
          <w:sz w:val="32"/>
          <w:szCs w:val="32"/>
          <w:cs/>
        </w:rPr>
        <w:t xml:space="preserve">และเฉพาะของบริษัทฯเป็นจำนวน </w:t>
      </w:r>
      <w:r w:rsidR="00335E25" w:rsidRPr="0056753C">
        <w:rPr>
          <w:rFonts w:ascii="Angsana New" w:hAnsi="Angsana New"/>
          <w:sz w:val="32"/>
          <w:szCs w:val="32"/>
        </w:rPr>
        <w:t xml:space="preserve">674 </w:t>
      </w:r>
      <w:r w:rsidR="00335E25" w:rsidRPr="0056753C">
        <w:rPr>
          <w:rFonts w:ascii="Angsana New" w:hAnsi="Angsana New" w:hint="cs"/>
          <w:sz w:val="32"/>
          <w:szCs w:val="32"/>
          <w:cs/>
        </w:rPr>
        <w:t>ล้านบาท</w:t>
      </w:r>
    </w:p>
    <w:p w:rsidR="0056753C" w:rsidRPr="0056753C" w:rsidRDefault="0056753C" w:rsidP="0056753C">
      <w:pPr>
        <w:keepNext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proofErr w:type="gramStart"/>
      <w:r w:rsidRPr="0056753C">
        <w:rPr>
          <w:rFonts w:ascii="Angsana New" w:hAnsi="Angsana New"/>
          <w:b/>
          <w:bCs/>
          <w:sz w:val="32"/>
          <w:szCs w:val="32"/>
        </w:rPr>
        <w:t>21.2  </w:t>
      </w:r>
      <w:r w:rsidRPr="0056753C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56753C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:rsidR="0056753C" w:rsidRPr="0056753C" w:rsidRDefault="0056753C" w:rsidP="005675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กลุ่มบริษัทเข้าทำสัญญาเช่าดำเนินงานสำหรับอาคารโดยมีอายุสัญญาระหว่าง </w:t>
      </w:r>
      <w:r w:rsidRPr="0056753C">
        <w:rPr>
          <w:rFonts w:ascii="Angsana New" w:hAnsi="Angsana New"/>
          <w:sz w:val="32"/>
          <w:szCs w:val="32"/>
        </w:rPr>
        <w:t>1 - 6</w:t>
      </w:r>
      <w:r w:rsidRPr="0056753C">
        <w:rPr>
          <w:rFonts w:ascii="Angsana New" w:hAnsi="Angsana New" w:hint="cs"/>
          <w:sz w:val="32"/>
          <w:szCs w:val="32"/>
          <w:cs/>
        </w:rPr>
        <w:t xml:space="preserve"> ปี </w:t>
      </w:r>
    </w:p>
    <w:p w:rsidR="0056753C" w:rsidRPr="0056753C" w:rsidRDefault="0056753C" w:rsidP="005675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07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2232"/>
      </w:tblGrid>
      <w:tr w:rsidR="0056753C" w:rsidRPr="0056753C" w:rsidTr="0056753C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53C" w:rsidRPr="0056753C" w:rsidRDefault="0056753C">
            <w:pPr>
              <w:ind w:left="151" w:hanging="15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3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6753C" w:rsidRPr="0056753C" w:rsidTr="0056753C">
        <w:trPr>
          <w:trHeight w:val="198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53C" w:rsidRPr="0056753C" w:rsidRDefault="0056753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 w:rsidP="009D0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 w:rsidP="009D03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53C" w:rsidRPr="0056753C" w:rsidTr="0056753C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left="255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4660D0" w:rsidP="004660D0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4660D0" w:rsidP="004660D0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9,851</w:t>
            </w:r>
          </w:p>
        </w:tc>
      </w:tr>
      <w:tr w:rsidR="004660D0" w:rsidRPr="0056753C" w:rsidTr="0056753C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0D0" w:rsidRPr="0056753C" w:rsidRDefault="004660D0" w:rsidP="004660D0">
            <w:pPr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56753C">
              <w:rPr>
                <w:rFonts w:ascii="Angsana New" w:hAnsi="Angsana New"/>
                <w:sz w:val="32"/>
                <w:szCs w:val="32"/>
              </w:rPr>
              <w:t>5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60D0" w:rsidRPr="004660D0" w:rsidRDefault="004660D0" w:rsidP="004660D0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60D0" w:rsidRPr="0056753C" w:rsidRDefault="004660D0" w:rsidP="004660D0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8,577</w:t>
            </w:r>
          </w:p>
        </w:tc>
      </w:tr>
      <w:tr w:rsidR="004660D0" w:rsidRPr="0056753C" w:rsidTr="0056753C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0D0" w:rsidRPr="0056753C" w:rsidRDefault="004660D0" w:rsidP="004660D0">
            <w:pPr>
              <w:ind w:left="606" w:right="-72" w:hanging="151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60D0" w:rsidRPr="0056753C" w:rsidRDefault="004660D0" w:rsidP="004660D0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60D0" w:rsidRPr="0056753C" w:rsidRDefault="004660D0" w:rsidP="004660D0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18,428</w:t>
            </w:r>
          </w:p>
        </w:tc>
      </w:tr>
    </w:tbl>
    <w:p w:rsidR="00335E25" w:rsidRPr="0056753C" w:rsidRDefault="00335E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DC6A92" w:rsidRPr="0056753C" w:rsidRDefault="00F22078" w:rsidP="00DC6A92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DC6A92" w:rsidRPr="0056753C">
        <w:rPr>
          <w:rFonts w:ascii="Angsana New" w:hAnsi="Angsana New"/>
          <w:b/>
          <w:bCs/>
          <w:sz w:val="32"/>
          <w:szCs w:val="32"/>
        </w:rPr>
        <w:t>.</w:t>
      </w:r>
      <w:r w:rsidR="00DC6A92" w:rsidRPr="0056753C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p w:rsidR="008462E4" w:rsidRPr="0056753C" w:rsidRDefault="008462E4" w:rsidP="008462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หนี้สินตามสัญญาเช่าการเงิน ณ วันที่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753C">
        <w:rPr>
          <w:rFonts w:ascii="Angsana New" w:hAnsi="Angsana New"/>
          <w:sz w:val="32"/>
          <w:szCs w:val="32"/>
        </w:rPr>
        <w:t xml:space="preserve">2562 </w:t>
      </w:r>
      <w:r w:rsidRPr="0056753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60"/>
        <w:gridCol w:w="1692"/>
      </w:tblGrid>
      <w:tr w:rsidR="00DC6A92" w:rsidRPr="0056753C" w:rsidTr="008462E4">
        <w:tc>
          <w:tcPr>
            <w:tcW w:w="7560" w:type="dxa"/>
            <w:vAlign w:val="bottom"/>
          </w:tcPr>
          <w:p w:rsidR="00DC6A92" w:rsidRPr="0056753C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692" w:type="dxa"/>
            <w:vAlign w:val="bottom"/>
          </w:tcPr>
          <w:p w:rsidR="00DC6A92" w:rsidRPr="0056753C" w:rsidRDefault="00DC6A92" w:rsidP="00DC6A9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หน่วย: บาท)</w:t>
            </w:r>
          </w:p>
        </w:tc>
      </w:tr>
      <w:tr w:rsidR="00DC6A92" w:rsidRPr="0056753C" w:rsidTr="008462E4">
        <w:tc>
          <w:tcPr>
            <w:tcW w:w="7560" w:type="dxa"/>
            <w:vAlign w:val="bottom"/>
          </w:tcPr>
          <w:p w:rsidR="00DC6A92" w:rsidRPr="0056753C" w:rsidRDefault="00DC6A92" w:rsidP="00DC6A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  <w:vAlign w:val="bottom"/>
          </w:tcPr>
          <w:p w:rsidR="00DC6A92" w:rsidRPr="0056753C" w:rsidRDefault="00DC6A92" w:rsidP="00240484">
            <w:pPr>
              <w:pBdr>
                <w:bottom w:val="single" w:sz="6" w:space="1" w:color="auto"/>
              </w:pBdr>
              <w:ind w:left="-15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งบการเงิน</w:t>
            </w:r>
            <w:r w:rsidR="008462E4" w:rsidRPr="0056753C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62E4" w:rsidRPr="0056753C" w:rsidTr="008462E4">
        <w:tc>
          <w:tcPr>
            <w:tcW w:w="7560" w:type="dxa"/>
            <w:vAlign w:val="bottom"/>
          </w:tcPr>
          <w:p w:rsidR="008462E4" w:rsidRPr="0056753C" w:rsidRDefault="008462E4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92" w:type="dxa"/>
            <w:vAlign w:val="bottom"/>
          </w:tcPr>
          <w:p w:rsidR="008462E4" w:rsidRPr="0056753C" w:rsidRDefault="008462E4" w:rsidP="00240484">
            <w:pPr>
              <w:tabs>
                <w:tab w:val="decimal" w:pos="1242"/>
              </w:tabs>
              <w:ind w:left="-15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54,160,000</w:t>
            </w:r>
          </w:p>
        </w:tc>
      </w:tr>
      <w:tr w:rsidR="008462E4" w:rsidRPr="0056753C" w:rsidTr="008462E4">
        <w:tc>
          <w:tcPr>
            <w:tcW w:w="7560" w:type="dxa"/>
            <w:vAlign w:val="bottom"/>
          </w:tcPr>
          <w:p w:rsidR="008462E4" w:rsidRPr="0056753C" w:rsidRDefault="008462E4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ดอกเบี้ยรอการตัดบัญชี</w:t>
            </w:r>
          </w:p>
        </w:tc>
        <w:tc>
          <w:tcPr>
            <w:tcW w:w="1692" w:type="dxa"/>
            <w:vAlign w:val="bottom"/>
          </w:tcPr>
          <w:p w:rsidR="008462E4" w:rsidRPr="0056753C" w:rsidRDefault="008462E4" w:rsidP="00240484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5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(2,807,772)</w:t>
            </w:r>
          </w:p>
        </w:tc>
      </w:tr>
      <w:tr w:rsidR="008462E4" w:rsidRPr="0056753C" w:rsidTr="008462E4">
        <w:tc>
          <w:tcPr>
            <w:tcW w:w="7560" w:type="dxa"/>
            <w:vAlign w:val="bottom"/>
          </w:tcPr>
          <w:p w:rsidR="008462E4" w:rsidRPr="0056753C" w:rsidRDefault="008462E4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  <w:vAlign w:val="bottom"/>
          </w:tcPr>
          <w:p w:rsidR="008462E4" w:rsidRPr="0056753C" w:rsidRDefault="008462E4" w:rsidP="00240484">
            <w:pPr>
              <w:tabs>
                <w:tab w:val="decimal" w:pos="1242"/>
              </w:tabs>
              <w:ind w:left="-15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51,352,228</w:t>
            </w:r>
          </w:p>
        </w:tc>
      </w:tr>
      <w:tr w:rsidR="008462E4" w:rsidRPr="0056753C" w:rsidTr="008462E4">
        <w:tc>
          <w:tcPr>
            <w:tcW w:w="7560" w:type="dxa"/>
            <w:vAlign w:val="bottom"/>
          </w:tcPr>
          <w:p w:rsidR="008462E4" w:rsidRPr="0056753C" w:rsidRDefault="008462E4" w:rsidP="00AF017B">
            <w:pPr>
              <w:ind w:right="-1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92" w:type="dxa"/>
            <w:vAlign w:val="bottom"/>
          </w:tcPr>
          <w:p w:rsidR="008462E4" w:rsidRPr="0056753C" w:rsidRDefault="008462E4" w:rsidP="00240484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5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(12,849,656)</w:t>
            </w:r>
          </w:p>
        </w:tc>
      </w:tr>
      <w:tr w:rsidR="008462E4" w:rsidRPr="0056753C" w:rsidTr="008462E4">
        <w:tc>
          <w:tcPr>
            <w:tcW w:w="7560" w:type="dxa"/>
            <w:vAlign w:val="bottom"/>
          </w:tcPr>
          <w:p w:rsidR="008462E4" w:rsidRPr="0056753C" w:rsidRDefault="008462E4" w:rsidP="00AF01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692" w:type="dxa"/>
            <w:vAlign w:val="bottom"/>
          </w:tcPr>
          <w:p w:rsidR="008462E4" w:rsidRPr="0056753C" w:rsidRDefault="008462E4" w:rsidP="0024048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5"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38,502,572</w:t>
            </w:r>
          </w:p>
        </w:tc>
      </w:tr>
    </w:tbl>
    <w:p w:rsidR="00DC6A92" w:rsidRPr="0056753C" w:rsidRDefault="00DC6A92" w:rsidP="00DC6A9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</w:t>
      </w:r>
      <w:r w:rsidR="00E75108" w:rsidRPr="0056753C">
        <w:rPr>
          <w:rFonts w:ascii="Angsana New" w:hAnsi="Angsana New"/>
          <w:sz w:val="32"/>
          <w:szCs w:val="32"/>
          <w:cs/>
        </w:rPr>
        <w:t>แห่งหนึ่ง</w:t>
      </w:r>
      <w:r w:rsidRPr="0056753C">
        <w:rPr>
          <w:rFonts w:ascii="Angsana New" w:hAnsi="Angsana New"/>
          <w:sz w:val="32"/>
          <w:szCs w:val="32"/>
          <w:cs/>
        </w:rPr>
        <w:t>เพื่อเช่าอุปกรณ์</w:t>
      </w:r>
      <w:r w:rsidR="006E1D36" w:rsidRPr="0056753C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Pr="0056753C">
        <w:rPr>
          <w:rFonts w:ascii="Angsana New" w:hAnsi="Angsana New"/>
          <w:sz w:val="32"/>
          <w:szCs w:val="32"/>
          <w:cs/>
        </w:rPr>
        <w:t>ใช้ในการดำเนินงาน โดยมีกำหนดการชำระค่าเช่าเป็นราย</w:t>
      </w:r>
      <w:r w:rsidR="00E80924" w:rsidRPr="0056753C">
        <w:rPr>
          <w:rFonts w:ascii="Angsana New" w:hAnsi="Angsana New"/>
          <w:sz w:val="32"/>
          <w:szCs w:val="32"/>
          <w:cs/>
        </w:rPr>
        <w:t>ปี</w:t>
      </w:r>
      <w:r w:rsidR="00E75108"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C34EBE" w:rsidRPr="0056753C">
        <w:rPr>
          <w:rFonts w:ascii="Angsana New" w:hAnsi="Angsana New"/>
          <w:sz w:val="32"/>
          <w:szCs w:val="32"/>
        </w:rPr>
        <w:t>5</w:t>
      </w:r>
      <w:r w:rsidRPr="0056753C">
        <w:rPr>
          <w:rFonts w:ascii="Angsana New" w:hAnsi="Angsana New"/>
          <w:sz w:val="32"/>
          <w:szCs w:val="32"/>
          <w:cs/>
        </w:rPr>
        <w:t xml:space="preserve"> ปี </w:t>
      </w:r>
    </w:p>
    <w:p w:rsidR="00DC6A92" w:rsidRPr="0056753C" w:rsidRDefault="00DC6A92" w:rsidP="00DC6A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บริษัทฯมีภาระผูกพันที่จะต้องจ่ายค่าเช่าขั้นต่ำตามสัญญาเช่าการเงินดังนี้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040"/>
        <w:gridCol w:w="1350"/>
        <w:gridCol w:w="1350"/>
        <w:gridCol w:w="1350"/>
      </w:tblGrid>
      <w:tr w:rsidR="00DC6A92" w:rsidRPr="0056753C" w:rsidTr="00DC6A92">
        <w:tc>
          <w:tcPr>
            <w:tcW w:w="5040" w:type="dxa"/>
            <w:vAlign w:val="bottom"/>
          </w:tcPr>
          <w:p w:rsidR="00DC6A92" w:rsidRPr="0056753C" w:rsidRDefault="00DC6A92" w:rsidP="002B29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DC6A92" w:rsidRPr="0056753C" w:rsidRDefault="00DC6A92" w:rsidP="002B29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Pr="0056753C">
              <w:rPr>
                <w:rFonts w:ascii="Angsana New" w:hAnsi="Angsana New"/>
                <w:sz w:val="28"/>
              </w:rPr>
              <w:t xml:space="preserve">: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บาท) </w:t>
            </w:r>
          </w:p>
        </w:tc>
      </w:tr>
      <w:tr w:rsidR="00DC6A92" w:rsidRPr="0056753C" w:rsidTr="00DC6A92">
        <w:tc>
          <w:tcPr>
            <w:tcW w:w="5040" w:type="dxa"/>
            <w:vAlign w:val="bottom"/>
          </w:tcPr>
          <w:p w:rsidR="00DC6A92" w:rsidRPr="0056753C" w:rsidRDefault="00DC6A92" w:rsidP="002B29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DC6A92" w:rsidRPr="0056753C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1249FC" w:rsidRPr="0056753C">
              <w:rPr>
                <w:rFonts w:ascii="Angsana New" w:hAnsi="Angsana New"/>
                <w:sz w:val="28"/>
              </w:rPr>
              <w:t>256</w:t>
            </w:r>
            <w:r w:rsidR="008462E4" w:rsidRPr="0056753C">
              <w:rPr>
                <w:rFonts w:ascii="Angsana New" w:hAnsi="Angsana New"/>
                <w:sz w:val="28"/>
                <w:cs/>
              </w:rPr>
              <w:t>2</w:t>
            </w:r>
          </w:p>
        </w:tc>
      </w:tr>
      <w:tr w:rsidR="00DC6A92" w:rsidRPr="0056753C" w:rsidTr="00DC6A92">
        <w:tc>
          <w:tcPr>
            <w:tcW w:w="5040" w:type="dxa"/>
            <w:vAlign w:val="bottom"/>
          </w:tcPr>
          <w:p w:rsidR="00DC6A92" w:rsidRPr="0056753C" w:rsidRDefault="00DC6A92" w:rsidP="002B29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DC6A92" w:rsidRPr="0056753C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6753C">
              <w:rPr>
                <w:rFonts w:ascii="Angsana New" w:hAnsi="Angsana New"/>
                <w:sz w:val="28"/>
              </w:rPr>
              <w:t>1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DC6A92" w:rsidRPr="0056753C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 xml:space="preserve">1 - </w:t>
            </w:r>
            <w:r w:rsidR="00C34EBE" w:rsidRPr="0056753C">
              <w:rPr>
                <w:rFonts w:ascii="Angsana New" w:hAnsi="Angsana New"/>
                <w:sz w:val="28"/>
              </w:rPr>
              <w:t>5</w:t>
            </w:r>
            <w:r w:rsidRPr="0056753C">
              <w:rPr>
                <w:rFonts w:ascii="Angsana New" w:hAnsi="Angsana New"/>
                <w:sz w:val="28"/>
              </w:rPr>
              <w:t xml:space="preserve"> </w:t>
            </w:r>
            <w:r w:rsidRPr="0056753C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DC6A92" w:rsidRPr="0056753C" w:rsidRDefault="00DC6A92" w:rsidP="002B2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C6A92" w:rsidRPr="0056753C" w:rsidTr="00DC6A92">
        <w:tc>
          <w:tcPr>
            <w:tcW w:w="5040" w:type="dxa"/>
            <w:vAlign w:val="bottom"/>
          </w:tcPr>
          <w:p w:rsidR="00DC6A92" w:rsidRPr="0056753C" w:rsidRDefault="00DC6A92" w:rsidP="002B29AE">
            <w:pPr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13,540,000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40,620,000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54,160,000</w:t>
            </w:r>
          </w:p>
        </w:tc>
      </w:tr>
      <w:tr w:rsidR="00DC6A92" w:rsidRPr="0056753C" w:rsidTr="00DC6A92">
        <w:tc>
          <w:tcPr>
            <w:tcW w:w="5040" w:type="dxa"/>
            <w:vAlign w:val="bottom"/>
          </w:tcPr>
          <w:p w:rsidR="00DC6A92" w:rsidRPr="0056753C" w:rsidRDefault="00DC6A92" w:rsidP="002B29AE">
            <w:pPr>
              <w:tabs>
                <w:tab w:val="right" w:pos="2532"/>
              </w:tabs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(690,344)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(2,117,428)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(2,807,772)</w:t>
            </w:r>
          </w:p>
        </w:tc>
      </w:tr>
      <w:tr w:rsidR="00DC6A92" w:rsidRPr="0056753C" w:rsidTr="00DC6A92">
        <w:tc>
          <w:tcPr>
            <w:tcW w:w="5040" w:type="dxa"/>
            <w:vAlign w:val="bottom"/>
          </w:tcPr>
          <w:p w:rsidR="00DC6A92" w:rsidRPr="0056753C" w:rsidRDefault="00DC6A92" w:rsidP="002B29AE">
            <w:pPr>
              <w:ind w:left="162" w:right="-198" w:hanging="90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12,849,656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38,502,572</w:t>
            </w:r>
          </w:p>
        </w:tc>
        <w:tc>
          <w:tcPr>
            <w:tcW w:w="1350" w:type="dxa"/>
            <w:vAlign w:val="bottom"/>
          </w:tcPr>
          <w:p w:rsidR="00DC6A92" w:rsidRPr="0056753C" w:rsidRDefault="008462E4" w:rsidP="00C34EBE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56753C">
              <w:rPr>
                <w:rFonts w:ascii="Angsana New" w:hAnsi="Angsana New"/>
                <w:caps/>
                <w:sz w:val="28"/>
              </w:rPr>
              <w:t>51,352,228</w:t>
            </w:r>
          </w:p>
        </w:tc>
      </w:tr>
    </w:tbl>
    <w:p w:rsidR="0056753C" w:rsidRPr="0056753C" w:rsidRDefault="00977C70" w:rsidP="0056753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 xml:space="preserve">ผลจากการนำมาตรฐานการรายงานทางการเงินกลุ่มเครื่องมือทางการเงินมาปฏิบัติในปี </w:t>
      </w:r>
      <w:r>
        <w:rPr>
          <w:rFonts w:ascii="Angsana New" w:eastAsia="Calibri" w:hAnsi="Angsana New"/>
          <w:sz w:val="32"/>
          <w:szCs w:val="32"/>
        </w:rPr>
        <w:t xml:space="preserve">2563 </w:t>
      </w:r>
      <w:r w:rsidR="0056753C" w:rsidRPr="0056753C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="0056753C" w:rsidRPr="0056753C">
        <w:rPr>
          <w:rFonts w:ascii="Angsana New" w:hAnsi="Angsana New"/>
          <w:sz w:val="32"/>
          <w:szCs w:val="32"/>
          <w:cs/>
        </w:rPr>
        <w:t xml:space="preserve"> ได้</w:t>
      </w:r>
      <w:r>
        <w:rPr>
          <w:rFonts w:ascii="Angsana New" w:hAnsi="Angsana New" w:hint="cs"/>
          <w:sz w:val="32"/>
          <w:szCs w:val="32"/>
          <w:cs/>
        </w:rPr>
        <w:t>ถูก</w:t>
      </w:r>
      <w:r w:rsidR="0056753C" w:rsidRPr="0056753C">
        <w:rPr>
          <w:rFonts w:ascii="Angsana New" w:hAnsi="Angsana New"/>
          <w:sz w:val="32"/>
          <w:szCs w:val="32"/>
          <w:cs/>
        </w:rPr>
        <w:t>จัดประเภทใหม่</w:t>
      </w:r>
      <w:r>
        <w:rPr>
          <w:rFonts w:ascii="Angsana New" w:hAnsi="Angsana New" w:hint="cs"/>
          <w:sz w:val="32"/>
          <w:szCs w:val="32"/>
          <w:cs/>
        </w:rPr>
        <w:t>โดยแสดงไว้ในงบแสดงฐานะการเงินภายใต้หัวข้อหนี้สินตามสัญญาเช่า</w:t>
      </w:r>
      <w:r w:rsidR="0056753C" w:rsidRPr="0056753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21</w:t>
      </w:r>
    </w:p>
    <w:p w:rsidR="003B0DC1" w:rsidRPr="0056753C" w:rsidRDefault="003B0D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3343BE" w:rsidRPr="0056753C" w:rsidRDefault="00F22078" w:rsidP="00D8621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3343BE" w:rsidRPr="0056753C">
        <w:rPr>
          <w:rFonts w:ascii="Angsana New" w:hAnsi="Angsana New"/>
          <w:b/>
          <w:bCs/>
          <w:sz w:val="32"/>
          <w:szCs w:val="32"/>
        </w:rPr>
        <w:t>.</w:t>
      </w:r>
      <w:r w:rsidR="003343BE" w:rsidRPr="0056753C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B335F0" w:rsidRPr="0056753C" w:rsidRDefault="00F22078" w:rsidP="00FF5627">
      <w:pPr>
        <w:spacing w:before="120"/>
        <w:ind w:left="561" w:right="-45" w:hanging="561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23</w:t>
      </w:r>
      <w:r w:rsidR="00B335F0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56753C">
        <w:rPr>
          <w:rFonts w:ascii="Angsana New" w:hAnsi="Angsana New"/>
          <w:b/>
          <w:bCs/>
          <w:sz w:val="32"/>
          <w:szCs w:val="32"/>
        </w:rPr>
        <w:t>1</w:t>
      </w:r>
      <w:r w:rsidR="00B335F0" w:rsidRPr="0056753C">
        <w:rPr>
          <w:rFonts w:ascii="Angsana New" w:hAnsi="Angsana New"/>
          <w:b/>
          <w:bCs/>
          <w:sz w:val="32"/>
          <w:szCs w:val="32"/>
          <w:cs/>
        </w:rPr>
        <w:tab/>
        <w:t>โครงการสมทบเงิน</w:t>
      </w:r>
    </w:p>
    <w:p w:rsidR="00CA2CED" w:rsidRPr="0056753C" w:rsidRDefault="00FD44AA" w:rsidP="00FF5627">
      <w:pPr>
        <w:tabs>
          <w:tab w:val="left" w:pos="90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</w:t>
      </w:r>
      <w:r w:rsidR="00CA2CED" w:rsidRPr="0056753C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="00CA2CED" w:rsidRPr="0056753C">
        <w:rPr>
          <w:rFonts w:ascii="Angsana New" w:hAnsi="Angsana New"/>
          <w:sz w:val="32"/>
          <w:szCs w:val="32"/>
        </w:rPr>
        <w:t xml:space="preserve">2530 </w:t>
      </w:r>
      <w:r w:rsidR="00CA2CED" w:rsidRPr="0056753C">
        <w:rPr>
          <w:rFonts w:ascii="Angsana New" w:hAnsi="Angsana New"/>
          <w:sz w:val="32"/>
          <w:szCs w:val="32"/>
          <w:cs/>
        </w:rPr>
        <w:t>ซึ่งประกอบด้วยเงินที่พนักงานจ่ายสะสมและ</w:t>
      </w:r>
      <w:r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CA2CED" w:rsidRPr="0056753C">
        <w:rPr>
          <w:rFonts w:ascii="Angsana New" w:hAnsi="Angsana New"/>
          <w:sz w:val="32"/>
          <w:szCs w:val="32"/>
          <w:cs/>
        </w:rPr>
        <w:t>จ่าย</w:t>
      </w:r>
      <w:r w:rsidR="00CA2CED" w:rsidRPr="0056753C">
        <w:rPr>
          <w:rFonts w:ascii="Angsana New" w:hAnsi="Angsana New"/>
          <w:spacing w:val="-4"/>
          <w:sz w:val="32"/>
          <w:szCs w:val="32"/>
          <w:cs/>
        </w:rPr>
        <w:t xml:space="preserve">สมทบให้เป็นรายเดือนในอัตราร้อยละ </w:t>
      </w:r>
      <w:r w:rsidR="00965280" w:rsidRPr="0056753C">
        <w:rPr>
          <w:rFonts w:ascii="Angsana New" w:hAnsi="Angsana New"/>
          <w:spacing w:val="-4"/>
          <w:sz w:val="32"/>
          <w:szCs w:val="32"/>
        </w:rPr>
        <w:t>2</w:t>
      </w:r>
      <w:r w:rsidR="00CA2CED"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="00CA2CED" w:rsidRPr="0056753C">
        <w:rPr>
          <w:rFonts w:ascii="Angsana New" w:hAnsi="Angsana New"/>
          <w:spacing w:val="-4"/>
          <w:sz w:val="32"/>
          <w:szCs w:val="32"/>
          <w:cs/>
        </w:rPr>
        <w:t>ของเ</w:t>
      </w:r>
      <w:r w:rsidR="00057134" w:rsidRPr="0056753C">
        <w:rPr>
          <w:rFonts w:ascii="Angsana New" w:hAnsi="Angsana New"/>
          <w:spacing w:val="-4"/>
          <w:sz w:val="32"/>
          <w:szCs w:val="32"/>
          <w:cs/>
        </w:rPr>
        <w:t>งินเดือน กองทุนสำรองเลี้ยงชีพนี้</w:t>
      </w:r>
      <w:r w:rsidR="00CA2CED" w:rsidRPr="0056753C">
        <w:rPr>
          <w:rFonts w:ascii="Angsana New" w:hAnsi="Angsana New"/>
          <w:spacing w:val="-4"/>
          <w:sz w:val="32"/>
          <w:szCs w:val="32"/>
          <w:cs/>
        </w:rPr>
        <w:t>บริหารโดยบริษัท หลักทรัพย์</w:t>
      </w:r>
      <w:r w:rsidR="00CA2CED" w:rsidRPr="0056753C">
        <w:rPr>
          <w:rFonts w:ascii="Angsana New" w:hAnsi="Angsana New"/>
          <w:sz w:val="32"/>
          <w:szCs w:val="32"/>
          <w:cs/>
        </w:rPr>
        <w:t>จัดการกองทุน</w:t>
      </w:r>
      <w:r w:rsidR="006B7995" w:rsidRPr="0056753C">
        <w:rPr>
          <w:rFonts w:ascii="Angsana New" w:hAnsi="Angsana New"/>
          <w:sz w:val="32"/>
          <w:szCs w:val="32"/>
          <w:cs/>
        </w:rPr>
        <w:t xml:space="preserve">                 </w:t>
      </w:r>
      <w:proofErr w:type="spellStart"/>
      <w:r w:rsidR="00CA2CED" w:rsidRPr="0056753C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CA2CED" w:rsidRPr="0056753C">
        <w:rPr>
          <w:rFonts w:ascii="Angsana New" w:hAnsi="Angsana New"/>
          <w:sz w:val="32"/>
          <w:szCs w:val="32"/>
          <w:cs/>
        </w:rPr>
        <w:t xml:space="preserve">โก้ จำกัด </w:t>
      </w:r>
      <w:r w:rsidR="009807DD" w:rsidRPr="0056753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</w:t>
      </w:r>
      <w:r w:rsidR="00A65504" w:rsidRPr="0056753C">
        <w:rPr>
          <w:rFonts w:ascii="Angsana New" w:hAnsi="Angsana New"/>
          <w:sz w:val="32"/>
          <w:szCs w:val="32"/>
          <w:cs/>
        </w:rPr>
        <w:t>ง</w:t>
      </w:r>
      <w:r w:rsidR="00057134" w:rsidRPr="0056753C">
        <w:rPr>
          <w:rFonts w:ascii="Angsana New" w:hAnsi="Angsana New"/>
          <w:sz w:val="32"/>
          <w:szCs w:val="32"/>
          <w:cs/>
        </w:rPr>
        <w:t>านนั้น</w:t>
      </w:r>
      <w:r w:rsidR="009807DD" w:rsidRPr="0056753C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9807DD" w:rsidRPr="0056753C">
        <w:rPr>
          <w:rFonts w:ascii="Angsana New" w:hAnsi="Angsana New"/>
          <w:sz w:val="32"/>
          <w:szCs w:val="32"/>
          <w:cs/>
        </w:rPr>
        <w:t xml:space="preserve"> </w:t>
      </w:r>
      <w:r w:rsidR="00CA2CED" w:rsidRPr="0056753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CA2CED" w:rsidRPr="0056753C">
        <w:rPr>
          <w:rFonts w:ascii="Angsana New" w:hAnsi="Angsana New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10325E" w:rsidRPr="0056753C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</w:t>
      </w:r>
      <w:r w:rsidR="00CA2CED" w:rsidRPr="0056753C">
        <w:rPr>
          <w:rFonts w:ascii="Angsana New" w:hAnsi="Angsana New"/>
          <w:sz w:val="32"/>
          <w:szCs w:val="32"/>
          <w:cs/>
        </w:rPr>
        <w:t xml:space="preserve">นวน </w:t>
      </w:r>
      <w:r w:rsidR="00D74676" w:rsidRPr="0056753C">
        <w:rPr>
          <w:rFonts w:ascii="Angsana New" w:hAnsi="Angsana New"/>
          <w:sz w:val="32"/>
          <w:szCs w:val="32"/>
        </w:rPr>
        <w:t>29.7</w:t>
      </w:r>
      <w:r w:rsidR="009C3800" w:rsidRPr="0056753C">
        <w:rPr>
          <w:rFonts w:ascii="Angsana New" w:hAnsi="Angsana New"/>
          <w:sz w:val="32"/>
          <w:szCs w:val="32"/>
        </w:rPr>
        <w:t xml:space="preserve"> </w:t>
      </w:r>
      <w:r w:rsidR="00CA2CED" w:rsidRPr="0056753C">
        <w:rPr>
          <w:rFonts w:ascii="Angsana New" w:hAnsi="Angsana New"/>
          <w:sz w:val="32"/>
          <w:szCs w:val="32"/>
          <w:cs/>
        </w:rPr>
        <w:t>ล้านบาท</w:t>
      </w:r>
      <w:r w:rsidR="004E5FA0" w:rsidRPr="0056753C">
        <w:rPr>
          <w:rFonts w:ascii="Angsana New" w:hAnsi="Angsana New"/>
          <w:sz w:val="32"/>
          <w:szCs w:val="32"/>
          <w:cs/>
        </w:rPr>
        <w:t xml:space="preserve"> </w:t>
      </w:r>
      <w:r w:rsidR="005E5762" w:rsidRPr="0056753C">
        <w:rPr>
          <w:rFonts w:ascii="Angsana New" w:hAnsi="Angsana New"/>
          <w:sz w:val="32"/>
          <w:szCs w:val="32"/>
          <w:cs/>
        </w:rPr>
        <w:t>(</w:t>
      </w:r>
      <w:r w:rsidR="00AF017B" w:rsidRPr="0056753C">
        <w:rPr>
          <w:rFonts w:ascii="Angsana New" w:hAnsi="Angsana New"/>
          <w:sz w:val="32"/>
          <w:szCs w:val="32"/>
        </w:rPr>
        <w:t>2562</w:t>
      </w:r>
      <w:r w:rsidR="005E5762" w:rsidRPr="0056753C">
        <w:rPr>
          <w:rFonts w:ascii="Angsana New" w:hAnsi="Angsana New"/>
          <w:sz w:val="32"/>
          <w:szCs w:val="32"/>
          <w:cs/>
        </w:rPr>
        <w:t>:</w:t>
      </w:r>
      <w:r w:rsidR="004E5FA0" w:rsidRPr="0056753C">
        <w:rPr>
          <w:rFonts w:ascii="Angsana New" w:hAnsi="Angsana New"/>
          <w:sz w:val="32"/>
          <w:szCs w:val="32"/>
          <w:cs/>
        </w:rPr>
        <w:t xml:space="preserve"> </w:t>
      </w:r>
      <w:r w:rsidR="008922C8" w:rsidRPr="0056753C">
        <w:rPr>
          <w:rFonts w:ascii="Angsana New" w:hAnsi="Angsana New"/>
          <w:sz w:val="32"/>
          <w:szCs w:val="32"/>
        </w:rPr>
        <w:t>3</w:t>
      </w:r>
      <w:r w:rsidR="00AF017B" w:rsidRPr="0056753C">
        <w:rPr>
          <w:rFonts w:ascii="Angsana New" w:hAnsi="Angsana New"/>
          <w:sz w:val="32"/>
          <w:szCs w:val="32"/>
        </w:rPr>
        <w:t>2</w:t>
      </w:r>
      <w:r w:rsidR="008922C8" w:rsidRPr="0056753C">
        <w:rPr>
          <w:rFonts w:ascii="Angsana New" w:hAnsi="Angsana New"/>
          <w:sz w:val="32"/>
          <w:szCs w:val="32"/>
        </w:rPr>
        <w:t>.</w:t>
      </w:r>
      <w:r w:rsidR="00AF017B" w:rsidRPr="0056753C">
        <w:rPr>
          <w:rFonts w:ascii="Angsana New" w:hAnsi="Angsana New"/>
          <w:sz w:val="32"/>
          <w:szCs w:val="32"/>
        </w:rPr>
        <w:t>8</w:t>
      </w:r>
      <w:r w:rsidR="009C3800" w:rsidRPr="0056753C">
        <w:rPr>
          <w:rFonts w:ascii="Angsana New" w:hAnsi="Angsana New"/>
          <w:sz w:val="32"/>
          <w:szCs w:val="32"/>
        </w:rPr>
        <w:t xml:space="preserve"> </w:t>
      </w:r>
      <w:r w:rsidR="004E5FA0" w:rsidRPr="0056753C">
        <w:rPr>
          <w:rFonts w:ascii="Angsana New" w:hAnsi="Angsana New"/>
          <w:sz w:val="32"/>
          <w:szCs w:val="32"/>
          <w:cs/>
        </w:rPr>
        <w:t>ล้านบาท)</w:t>
      </w:r>
      <w:r w:rsidR="00CA2CED" w:rsidRPr="0056753C">
        <w:rPr>
          <w:rFonts w:ascii="Angsana New" w:hAnsi="Angsana New"/>
          <w:sz w:val="32"/>
          <w:szCs w:val="32"/>
          <w:cs/>
        </w:rPr>
        <w:t xml:space="preserve"> และเฉพาะของบริษัทฯเป็นจำนวน</w:t>
      </w:r>
      <w:r w:rsidR="0095044B" w:rsidRPr="0056753C">
        <w:rPr>
          <w:rFonts w:ascii="Angsana New" w:hAnsi="Angsana New"/>
          <w:sz w:val="32"/>
          <w:szCs w:val="32"/>
          <w:cs/>
        </w:rPr>
        <w:t xml:space="preserve"> </w:t>
      </w:r>
      <w:r w:rsidR="00D74676" w:rsidRPr="0056753C">
        <w:rPr>
          <w:rFonts w:ascii="Angsana New" w:hAnsi="Angsana New"/>
          <w:sz w:val="32"/>
          <w:szCs w:val="32"/>
        </w:rPr>
        <w:t>25.0</w:t>
      </w:r>
      <w:r w:rsidR="009C3800" w:rsidRPr="0056753C">
        <w:rPr>
          <w:rFonts w:ascii="Angsana New" w:hAnsi="Angsana New"/>
          <w:sz w:val="32"/>
          <w:szCs w:val="32"/>
        </w:rPr>
        <w:t xml:space="preserve"> </w:t>
      </w:r>
      <w:r w:rsidR="00CA2CED" w:rsidRPr="0056753C">
        <w:rPr>
          <w:rFonts w:ascii="Angsana New" w:hAnsi="Angsana New"/>
          <w:sz w:val="32"/>
          <w:szCs w:val="32"/>
          <w:cs/>
        </w:rPr>
        <w:t>ล้านบาท</w:t>
      </w:r>
      <w:r w:rsidR="004E5FA0" w:rsidRPr="0056753C">
        <w:rPr>
          <w:rFonts w:ascii="Angsana New" w:hAnsi="Angsana New"/>
          <w:sz w:val="32"/>
          <w:szCs w:val="32"/>
        </w:rPr>
        <w:t xml:space="preserve"> </w:t>
      </w:r>
      <w:r w:rsidR="005E5762" w:rsidRPr="0056753C">
        <w:rPr>
          <w:rFonts w:ascii="Angsana New" w:hAnsi="Angsana New"/>
          <w:sz w:val="32"/>
          <w:szCs w:val="32"/>
          <w:cs/>
        </w:rPr>
        <w:t>(2562:</w:t>
      </w:r>
      <w:r w:rsidR="004E5FA0" w:rsidRPr="0056753C">
        <w:rPr>
          <w:rFonts w:ascii="Angsana New" w:hAnsi="Angsana New"/>
          <w:sz w:val="32"/>
          <w:szCs w:val="32"/>
          <w:cs/>
        </w:rPr>
        <w:t xml:space="preserve"> </w:t>
      </w:r>
      <w:r w:rsidR="008922C8" w:rsidRPr="0056753C">
        <w:rPr>
          <w:rFonts w:ascii="Angsana New" w:hAnsi="Angsana New"/>
          <w:sz w:val="32"/>
          <w:szCs w:val="32"/>
        </w:rPr>
        <w:t>28</w:t>
      </w:r>
      <w:r w:rsidR="009C3800" w:rsidRPr="0056753C">
        <w:rPr>
          <w:rFonts w:ascii="Angsana New" w:hAnsi="Angsana New"/>
          <w:sz w:val="32"/>
          <w:szCs w:val="32"/>
        </w:rPr>
        <w:t xml:space="preserve"> </w:t>
      </w:r>
      <w:r w:rsidR="004E5FA0" w:rsidRPr="0056753C">
        <w:rPr>
          <w:rFonts w:ascii="Angsana New" w:hAnsi="Angsana New"/>
          <w:sz w:val="32"/>
          <w:szCs w:val="32"/>
          <w:cs/>
        </w:rPr>
        <w:t>ล้านบาท)</w:t>
      </w:r>
    </w:p>
    <w:p w:rsidR="00B335F0" w:rsidRPr="0056753C" w:rsidRDefault="00F22078" w:rsidP="00D8621B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>23</w:t>
      </w:r>
      <w:r w:rsidR="00B335F0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56753C">
        <w:rPr>
          <w:rFonts w:ascii="Angsana New" w:hAnsi="Angsana New"/>
          <w:b/>
          <w:bCs/>
          <w:sz w:val="32"/>
          <w:szCs w:val="32"/>
        </w:rPr>
        <w:t>2</w:t>
      </w:r>
      <w:r w:rsidR="00B335F0" w:rsidRPr="0056753C">
        <w:rPr>
          <w:rFonts w:ascii="Angsana New" w:hAnsi="Angsana New"/>
          <w:b/>
          <w:bCs/>
          <w:sz w:val="32"/>
          <w:szCs w:val="32"/>
          <w:cs/>
        </w:rPr>
        <w:tab/>
        <w:t>โครงการผลประโยชน์</w:t>
      </w:r>
      <w:r w:rsidR="004071DF" w:rsidRPr="0056753C">
        <w:rPr>
          <w:rFonts w:ascii="Angsana New" w:hAnsi="Angsana New"/>
          <w:b/>
          <w:bCs/>
          <w:sz w:val="32"/>
          <w:szCs w:val="32"/>
          <w:cs/>
        </w:rPr>
        <w:t>หลังออกจากงานและผลประโยชน์ระยะยาวอื่นของพนักงาน</w:t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AA57E6" w:rsidRPr="0056753C" w:rsidTr="004F4575">
        <w:tc>
          <w:tcPr>
            <w:tcW w:w="2059" w:type="pct"/>
          </w:tcPr>
          <w:p w:rsidR="00AA57E6" w:rsidRPr="0056753C" w:rsidRDefault="00AA57E6" w:rsidP="008922C8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941" w:type="pct"/>
            <w:gridSpan w:val="3"/>
          </w:tcPr>
          <w:p w:rsidR="00AA57E6" w:rsidRPr="0056753C" w:rsidRDefault="00AA57E6" w:rsidP="008922C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56753C">
              <w:rPr>
                <w:rFonts w:ascii="Angsana New" w:hAnsi="Angsana New"/>
                <w:spacing w:val="-4"/>
                <w:sz w:val="28"/>
              </w:rPr>
              <w:t>:</w:t>
            </w:r>
            <w:r w:rsidR="00A47B18" w:rsidRPr="0056753C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pacing w:val="-4"/>
                <w:sz w:val="28"/>
                <w:cs/>
              </w:rPr>
              <w:t>บาท)</w:t>
            </w:r>
          </w:p>
        </w:tc>
      </w:tr>
      <w:tr w:rsidR="00AA57E6" w:rsidRPr="0056753C" w:rsidTr="004F4575">
        <w:tc>
          <w:tcPr>
            <w:tcW w:w="2059" w:type="pct"/>
          </w:tcPr>
          <w:p w:rsidR="00AA57E6" w:rsidRPr="0056753C" w:rsidRDefault="00AA57E6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</w:tcPr>
          <w:p w:rsidR="00AA57E6" w:rsidRPr="0056753C" w:rsidRDefault="00AA57E6" w:rsidP="004F457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AA57E6" w:rsidRPr="0056753C" w:rsidTr="004F4575">
        <w:tc>
          <w:tcPr>
            <w:tcW w:w="2059" w:type="pct"/>
          </w:tcPr>
          <w:p w:rsidR="00AA57E6" w:rsidRPr="0056753C" w:rsidRDefault="00AA57E6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A57E6" w:rsidRPr="0056753C" w:rsidRDefault="00AA57E6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</w:t>
            </w:r>
            <w:r w:rsidR="009807DD" w:rsidRPr="0056753C">
              <w:rPr>
                <w:rFonts w:ascii="Angsana New" w:hAnsi="Angsana New"/>
                <w:sz w:val="28"/>
                <w:cs/>
              </w:rPr>
              <w:t xml:space="preserve">                    </w:t>
            </w:r>
            <w:r w:rsidRPr="0056753C">
              <w:rPr>
                <w:rFonts w:ascii="Angsana New" w:hAnsi="Angsana New"/>
                <w:sz w:val="28"/>
                <w:cs/>
              </w:rPr>
              <w:t>หลังออกจากงาน</w:t>
            </w:r>
            <w:r w:rsidR="009807DD" w:rsidRPr="0056753C">
              <w:rPr>
                <w:rFonts w:ascii="Angsana New" w:hAnsi="Angsana New"/>
                <w:sz w:val="28"/>
                <w:cs/>
              </w:rPr>
              <w:t xml:space="preserve">          </w:t>
            </w:r>
            <w:r w:rsidRPr="0056753C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81" w:type="pct"/>
            <w:vAlign w:val="bottom"/>
          </w:tcPr>
          <w:p w:rsidR="00AA57E6" w:rsidRPr="0056753C" w:rsidRDefault="00AA57E6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</w:t>
            </w:r>
            <w:r w:rsidR="009807DD" w:rsidRPr="0056753C">
              <w:rPr>
                <w:rFonts w:ascii="Angsana New" w:hAnsi="Angsana New"/>
                <w:sz w:val="28"/>
                <w:cs/>
              </w:rPr>
              <w:t xml:space="preserve">              </w:t>
            </w:r>
            <w:r w:rsidRPr="0056753C">
              <w:rPr>
                <w:rFonts w:ascii="Angsana New" w:hAnsi="Angsana New"/>
                <w:sz w:val="28"/>
                <w:cs/>
              </w:rPr>
              <w:t>ระยะยาวอื่น</w:t>
            </w:r>
            <w:r w:rsidR="009807DD" w:rsidRPr="0056753C">
              <w:rPr>
                <w:rFonts w:ascii="Angsana New" w:hAnsi="Angsana New"/>
                <w:sz w:val="28"/>
                <w:cs/>
              </w:rPr>
              <w:t xml:space="preserve">                 </w:t>
            </w:r>
            <w:r w:rsidRPr="0056753C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979" w:type="pct"/>
            <w:vAlign w:val="bottom"/>
          </w:tcPr>
          <w:p w:rsidR="00AA57E6" w:rsidRPr="0056753C" w:rsidRDefault="00AA57E6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429,451,334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36,049,277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465,500,611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hanging="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firstLine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34,793,350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5,785,243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40,578,593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firstLine="151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13,853,64</w:t>
            </w:r>
            <w:r w:rsidRPr="0056753C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1,145,812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14,999,455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438" w:hanging="287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56753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2,949,760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2,949,760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154" w:hanging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</w:t>
            </w:r>
            <w:r w:rsidRPr="0056753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430" w:hanging="27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56753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102,805,823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102,805,823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154" w:hanging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9,157,529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(616,919)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8,540,610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(14,312,578)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3</w:t>
            </w:r>
            <w:r w:rsidRPr="0056753C">
              <w:rPr>
                <w:rFonts w:ascii="Angsana New" w:hAnsi="Angsana New"/>
                <w:sz w:val="28"/>
              </w:rPr>
              <w:t>,</w:t>
            </w:r>
            <w:r w:rsidRPr="0056753C">
              <w:rPr>
                <w:rFonts w:ascii="Angsana New" w:hAnsi="Angsana New"/>
                <w:sz w:val="28"/>
                <w:cs/>
              </w:rPr>
              <w:t>7</w:t>
            </w:r>
            <w:r w:rsidRPr="0056753C">
              <w:rPr>
                <w:rFonts w:ascii="Angsana New" w:hAnsi="Angsana New"/>
                <w:sz w:val="28"/>
              </w:rPr>
              <w:t>1</w:t>
            </w:r>
            <w:r w:rsidRPr="0056753C">
              <w:rPr>
                <w:rFonts w:ascii="Angsana New" w:hAnsi="Angsana New"/>
                <w:sz w:val="28"/>
                <w:cs/>
              </w:rPr>
              <w:t>0</w:t>
            </w:r>
            <w:r w:rsidRPr="0056753C">
              <w:rPr>
                <w:rFonts w:ascii="Angsana New" w:hAnsi="Angsana New"/>
                <w:sz w:val="28"/>
              </w:rPr>
              <w:t>,</w:t>
            </w:r>
            <w:r w:rsidRPr="0056753C">
              <w:rPr>
                <w:rFonts w:ascii="Angsana New" w:hAnsi="Angsana New"/>
                <w:sz w:val="28"/>
                <w:cs/>
              </w:rPr>
              <w:t>000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(18,022,578)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575,749,101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41,603,173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617,352,274</w:t>
            </w:r>
          </w:p>
        </w:tc>
      </w:tr>
    </w:tbl>
    <w:p w:rsidR="00B508DA" w:rsidRPr="0056753C" w:rsidRDefault="00B508DA">
      <w:pPr>
        <w:rPr>
          <w:rFonts w:ascii="Angsana New" w:hAnsi="Angsana New"/>
        </w:rPr>
      </w:pPr>
      <w:r w:rsidRPr="0056753C">
        <w:rPr>
          <w:rFonts w:ascii="Angsana New" w:hAnsi="Angsana New"/>
        </w:rPr>
        <w:br w:type="page"/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B508DA" w:rsidRPr="0056753C" w:rsidTr="001156CE">
        <w:tc>
          <w:tcPr>
            <w:tcW w:w="2059" w:type="pct"/>
          </w:tcPr>
          <w:p w:rsidR="00B508DA" w:rsidRPr="0056753C" w:rsidRDefault="00B508DA" w:rsidP="001156CE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B508DA" w:rsidRPr="0056753C" w:rsidRDefault="00B508DA" w:rsidP="001156C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56753C">
              <w:rPr>
                <w:rFonts w:ascii="Angsana New" w:hAnsi="Angsana New"/>
                <w:spacing w:val="-4"/>
                <w:sz w:val="28"/>
              </w:rPr>
              <w:t>:</w:t>
            </w:r>
            <w:r w:rsidRPr="0056753C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8E78BE" w:rsidRPr="0056753C" w:rsidTr="00B508DA">
        <w:tc>
          <w:tcPr>
            <w:tcW w:w="2059" w:type="pct"/>
          </w:tcPr>
          <w:p w:rsidR="008E78BE" w:rsidRPr="0056753C" w:rsidRDefault="008E78BE" w:rsidP="008E78B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</w:tcPr>
          <w:p w:rsidR="008E78BE" w:rsidRPr="0056753C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8E78BE" w:rsidRPr="0056753C" w:rsidTr="00B508DA">
        <w:tc>
          <w:tcPr>
            <w:tcW w:w="2059" w:type="pct"/>
          </w:tcPr>
          <w:p w:rsidR="008E78BE" w:rsidRPr="0056753C" w:rsidRDefault="008E78BE" w:rsidP="008E78B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8E78BE" w:rsidRPr="0056753C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                    หลังออกจากงาน          ของพนักงาน</w:t>
            </w:r>
          </w:p>
        </w:tc>
        <w:tc>
          <w:tcPr>
            <w:tcW w:w="981" w:type="pct"/>
            <w:vAlign w:val="bottom"/>
          </w:tcPr>
          <w:p w:rsidR="008E78BE" w:rsidRPr="0056753C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              ระยะยาวอื่น                 ของพนักงาน</w:t>
            </w:r>
          </w:p>
        </w:tc>
        <w:tc>
          <w:tcPr>
            <w:tcW w:w="979" w:type="pct"/>
            <w:vAlign w:val="bottom"/>
          </w:tcPr>
          <w:p w:rsidR="008E78BE" w:rsidRPr="0056753C" w:rsidRDefault="008E78BE" w:rsidP="008E78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F017B" w:rsidRPr="0056753C" w:rsidTr="00B508DA">
        <w:tc>
          <w:tcPr>
            <w:tcW w:w="2059" w:type="pct"/>
          </w:tcPr>
          <w:p w:rsidR="00AF017B" w:rsidRPr="0056753C" w:rsidRDefault="00AF017B" w:rsidP="00AF017B">
            <w:pPr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575,749,101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41,603,173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617,352,274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hanging="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firstLine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AF017B" w:rsidRPr="0056753C" w:rsidRDefault="00D74676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44,491,310</w:t>
            </w:r>
          </w:p>
        </w:tc>
        <w:tc>
          <w:tcPr>
            <w:tcW w:w="981" w:type="pct"/>
            <w:vAlign w:val="bottom"/>
          </w:tcPr>
          <w:p w:rsidR="00AF017B" w:rsidRPr="0056753C" w:rsidRDefault="00615F50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3,208,118</w:t>
            </w:r>
          </w:p>
        </w:tc>
        <w:tc>
          <w:tcPr>
            <w:tcW w:w="979" w:type="pct"/>
            <w:vAlign w:val="bottom"/>
          </w:tcPr>
          <w:p w:rsidR="00AF017B" w:rsidRPr="0056753C" w:rsidRDefault="00615F50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47,699,428</w:t>
            </w:r>
          </w:p>
        </w:tc>
      </w:tr>
      <w:tr w:rsidR="00240484" w:rsidRPr="0056753C" w:rsidTr="003F3089">
        <w:tc>
          <w:tcPr>
            <w:tcW w:w="2059" w:type="pct"/>
          </w:tcPr>
          <w:p w:rsidR="00240484" w:rsidRPr="0056753C" w:rsidRDefault="00240484" w:rsidP="00240484">
            <w:pPr>
              <w:ind w:left="9" w:firstLine="14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ต้นทุนบริการใน</w:t>
            </w:r>
            <w:r w:rsidRPr="0056753C">
              <w:rPr>
                <w:rFonts w:ascii="Angsana New" w:hAnsi="Angsana New" w:hint="cs"/>
                <w:sz w:val="28"/>
                <w:cs/>
              </w:rPr>
              <w:t>อดีต</w:t>
            </w:r>
          </w:p>
        </w:tc>
        <w:tc>
          <w:tcPr>
            <w:tcW w:w="981" w:type="pct"/>
            <w:vAlign w:val="bottom"/>
          </w:tcPr>
          <w:p w:rsidR="00240484" w:rsidRPr="0056753C" w:rsidRDefault="00240484" w:rsidP="00240484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240484" w:rsidRPr="0056753C" w:rsidRDefault="00615F50" w:rsidP="00240484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11,709,154</w:t>
            </w:r>
          </w:p>
        </w:tc>
        <w:tc>
          <w:tcPr>
            <w:tcW w:w="979" w:type="pct"/>
            <w:vAlign w:val="bottom"/>
          </w:tcPr>
          <w:p w:rsidR="00240484" w:rsidRPr="0056753C" w:rsidRDefault="00615F50" w:rsidP="00240484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11,709,154</w:t>
            </w:r>
          </w:p>
        </w:tc>
      </w:tr>
      <w:tr w:rsidR="00240484" w:rsidRPr="0056753C" w:rsidTr="003F3089">
        <w:tc>
          <w:tcPr>
            <w:tcW w:w="2059" w:type="pct"/>
          </w:tcPr>
          <w:p w:rsidR="00240484" w:rsidRPr="0056753C" w:rsidRDefault="00240484" w:rsidP="00240484">
            <w:pPr>
              <w:ind w:firstLine="151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240484" w:rsidRPr="0056753C" w:rsidRDefault="00240484" w:rsidP="00240484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15,448,464</w:t>
            </w:r>
          </w:p>
        </w:tc>
        <w:tc>
          <w:tcPr>
            <w:tcW w:w="981" w:type="pct"/>
            <w:vAlign w:val="bottom"/>
          </w:tcPr>
          <w:p w:rsidR="00240484" w:rsidRPr="0056753C" w:rsidRDefault="00240484" w:rsidP="00240484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1,247,114</w:t>
            </w:r>
          </w:p>
        </w:tc>
        <w:tc>
          <w:tcPr>
            <w:tcW w:w="979" w:type="pct"/>
            <w:vAlign w:val="bottom"/>
          </w:tcPr>
          <w:p w:rsidR="00240484" w:rsidRPr="0056753C" w:rsidRDefault="00240484" w:rsidP="00240484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16,695,578</w:t>
            </w:r>
          </w:p>
        </w:tc>
      </w:tr>
      <w:tr w:rsidR="00AE6BE0" w:rsidRPr="0056753C" w:rsidTr="003F3089">
        <w:tc>
          <w:tcPr>
            <w:tcW w:w="2059" w:type="pct"/>
          </w:tcPr>
          <w:p w:rsidR="00AE6BE0" w:rsidRPr="0056753C" w:rsidRDefault="00AE6BE0" w:rsidP="00AE6BE0">
            <w:pPr>
              <w:ind w:left="438" w:hanging="287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E6BE0" w:rsidRPr="0056753C" w:rsidRDefault="00AE6BE0" w:rsidP="00AE6BE0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E6BE0" w:rsidRPr="0056753C" w:rsidRDefault="00AE6BE0" w:rsidP="00AE6BE0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E6BE0" w:rsidRPr="0056753C" w:rsidRDefault="00AE6BE0" w:rsidP="00AE6BE0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E6BE0" w:rsidRPr="0056753C" w:rsidTr="003F3089">
        <w:tc>
          <w:tcPr>
            <w:tcW w:w="2059" w:type="pct"/>
          </w:tcPr>
          <w:p w:rsidR="00AE6BE0" w:rsidRPr="0056753C" w:rsidRDefault="00AE6BE0" w:rsidP="00AE6BE0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56753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AE6BE0" w:rsidRPr="0056753C" w:rsidRDefault="00AE6BE0" w:rsidP="00AE6BE0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AE6BE0" w:rsidRPr="0056753C" w:rsidRDefault="00AE6BE0" w:rsidP="00AE6BE0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2,982,769</w:t>
            </w:r>
          </w:p>
        </w:tc>
        <w:tc>
          <w:tcPr>
            <w:tcW w:w="979" w:type="pct"/>
            <w:vAlign w:val="bottom"/>
          </w:tcPr>
          <w:p w:rsidR="00AE6BE0" w:rsidRPr="0056753C" w:rsidRDefault="00AE6BE0" w:rsidP="00AE6BE0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2,982,769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(47,760)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(47,760)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154" w:hanging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</w:t>
            </w:r>
            <w:r w:rsidRPr="0056753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430" w:hanging="27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56753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19,902,397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19,902,397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17,116,443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17,116,443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(12,304,209)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(2,640,000)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(14,944,209)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660,403,506</w:t>
            </w:r>
          </w:p>
        </w:tc>
        <w:tc>
          <w:tcPr>
            <w:tcW w:w="981" w:type="pct"/>
            <w:vAlign w:val="bottom"/>
          </w:tcPr>
          <w:p w:rsidR="00B51C09" w:rsidRPr="0056753C" w:rsidRDefault="002C60CA" w:rsidP="00B51C09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58,062,568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718,466,074</w:t>
            </w:r>
          </w:p>
        </w:tc>
      </w:tr>
    </w:tbl>
    <w:p w:rsidR="00B508DA" w:rsidRPr="0056753C" w:rsidRDefault="00B508DA">
      <w:pPr>
        <w:rPr>
          <w:rFonts w:ascii="Angsana New" w:hAnsi="Angsana New"/>
        </w:rPr>
      </w:pPr>
      <w:r w:rsidRPr="0056753C">
        <w:rPr>
          <w:rFonts w:ascii="Angsana New" w:hAnsi="Angsana New"/>
        </w:rPr>
        <w:br w:type="page"/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8922C8" w:rsidRPr="0056753C" w:rsidTr="003F3089">
        <w:tc>
          <w:tcPr>
            <w:tcW w:w="2059" w:type="pct"/>
          </w:tcPr>
          <w:p w:rsidR="008922C8" w:rsidRPr="0056753C" w:rsidRDefault="008922C8" w:rsidP="008922C8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8922C8" w:rsidRPr="0056753C" w:rsidRDefault="008922C8" w:rsidP="008922C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56753C">
              <w:rPr>
                <w:rFonts w:ascii="Angsana New" w:hAnsi="Angsana New"/>
                <w:spacing w:val="-4"/>
                <w:sz w:val="28"/>
              </w:rPr>
              <w:t>:</w:t>
            </w:r>
            <w:r w:rsidRPr="0056753C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8922C8" w:rsidRPr="0056753C" w:rsidTr="003F3089">
        <w:tc>
          <w:tcPr>
            <w:tcW w:w="2059" w:type="pct"/>
          </w:tcPr>
          <w:p w:rsidR="008922C8" w:rsidRPr="0056753C" w:rsidRDefault="008922C8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:rsidR="008922C8" w:rsidRPr="0056753C" w:rsidRDefault="008922C8" w:rsidP="008922C8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8922C8" w:rsidRPr="0056753C" w:rsidTr="003F3089">
        <w:tc>
          <w:tcPr>
            <w:tcW w:w="2059" w:type="pct"/>
          </w:tcPr>
          <w:p w:rsidR="008922C8" w:rsidRPr="0056753C" w:rsidRDefault="008922C8" w:rsidP="008922C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8922C8" w:rsidRPr="0056753C" w:rsidRDefault="008922C8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                    หลังออกจากงาน          ของพนักงาน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:rsidR="008922C8" w:rsidRPr="0056753C" w:rsidRDefault="008922C8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              ระยะยาวอื่น                 ของพนักงาน</w:t>
            </w:r>
          </w:p>
        </w:tc>
        <w:tc>
          <w:tcPr>
            <w:tcW w:w="979" w:type="pct"/>
            <w:tcBorders>
              <w:top w:val="single" w:sz="4" w:space="0" w:color="auto"/>
            </w:tcBorders>
            <w:vAlign w:val="bottom"/>
          </w:tcPr>
          <w:p w:rsidR="008922C8" w:rsidRPr="0056753C" w:rsidRDefault="008922C8" w:rsidP="008922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400,058,251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31,589,680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431,647,931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hanging="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firstLine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29,987,441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4,845,892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34,833,333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firstLine="151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12,889,424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1,004,766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13,894,190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438" w:hanging="287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2,574,124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2,574,124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154" w:hanging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</w:t>
            </w:r>
            <w:r w:rsidRPr="0056753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438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 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56753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95,152,677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95,152,677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(6,199,356)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(632,092)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</w:t>
            </w:r>
            <w:r w:rsidRPr="0056753C">
              <w:rPr>
                <w:rFonts w:ascii="Angsana New" w:hAnsi="Angsana New"/>
                <w:sz w:val="28"/>
              </w:rPr>
              <w:t>6,831,448</w:t>
            </w:r>
            <w:r w:rsidRPr="0056753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(14,129,549)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(3,420,000)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(17,549,549)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517,758,888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35,962,370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553,721,258</w:t>
            </w:r>
          </w:p>
        </w:tc>
      </w:tr>
    </w:tbl>
    <w:p w:rsidR="00B508DA" w:rsidRPr="0056753C" w:rsidRDefault="00B508D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56753C">
        <w:rPr>
          <w:rFonts w:ascii="Angsana New" w:hAnsi="Angsana New"/>
        </w:rPr>
        <w:br w:type="page"/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13"/>
        <w:gridCol w:w="1816"/>
        <w:gridCol w:w="1816"/>
        <w:gridCol w:w="1813"/>
      </w:tblGrid>
      <w:tr w:rsidR="00B508DA" w:rsidRPr="0056753C" w:rsidTr="003857D8">
        <w:tc>
          <w:tcPr>
            <w:tcW w:w="2059" w:type="pct"/>
          </w:tcPr>
          <w:p w:rsidR="00B508DA" w:rsidRPr="0056753C" w:rsidRDefault="00B508DA" w:rsidP="001156CE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2941" w:type="pct"/>
            <w:gridSpan w:val="3"/>
          </w:tcPr>
          <w:p w:rsidR="00B508DA" w:rsidRPr="0056753C" w:rsidRDefault="00B508DA" w:rsidP="001156C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56753C">
              <w:rPr>
                <w:rFonts w:ascii="Angsana New" w:hAnsi="Angsana New"/>
                <w:spacing w:val="-4"/>
                <w:sz w:val="28"/>
              </w:rPr>
              <w:t>:</w:t>
            </w:r>
            <w:r w:rsidRPr="0056753C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B508DA" w:rsidRPr="0056753C" w:rsidTr="003857D8">
        <w:tc>
          <w:tcPr>
            <w:tcW w:w="2059" w:type="pct"/>
          </w:tcPr>
          <w:p w:rsidR="00B508DA" w:rsidRPr="0056753C" w:rsidRDefault="00B508DA" w:rsidP="001156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pct"/>
            <w:gridSpan w:val="3"/>
          </w:tcPr>
          <w:p w:rsidR="00B508DA" w:rsidRPr="0056753C" w:rsidRDefault="00B508DA" w:rsidP="003857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508DA" w:rsidRPr="0056753C" w:rsidTr="003857D8">
        <w:tc>
          <w:tcPr>
            <w:tcW w:w="2059" w:type="pct"/>
          </w:tcPr>
          <w:p w:rsidR="00B508DA" w:rsidRPr="0056753C" w:rsidRDefault="00B508DA" w:rsidP="001156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08DA" w:rsidRPr="0056753C" w:rsidRDefault="00B508DA" w:rsidP="00115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                    หลังออกจากงาน          ของพนักงาน</w:t>
            </w:r>
          </w:p>
        </w:tc>
        <w:tc>
          <w:tcPr>
            <w:tcW w:w="981" w:type="pct"/>
            <w:vAlign w:val="bottom"/>
          </w:tcPr>
          <w:p w:rsidR="00B508DA" w:rsidRPr="0056753C" w:rsidRDefault="00B508DA" w:rsidP="00115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              ระยะยาวอื่น                 ของพนักงาน</w:t>
            </w:r>
          </w:p>
        </w:tc>
        <w:tc>
          <w:tcPr>
            <w:tcW w:w="979" w:type="pct"/>
            <w:vAlign w:val="bottom"/>
          </w:tcPr>
          <w:p w:rsidR="00B508DA" w:rsidRPr="0056753C" w:rsidRDefault="00B508DA" w:rsidP="001156C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517,758,888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35,962,370</w:t>
            </w: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553,721,258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hanging="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9" w:firstLine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81" w:type="pct"/>
            <w:vAlign w:val="bottom"/>
          </w:tcPr>
          <w:p w:rsidR="00AF017B" w:rsidRPr="0056753C" w:rsidRDefault="00D74676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34,550,833</w:t>
            </w:r>
          </w:p>
        </w:tc>
        <w:tc>
          <w:tcPr>
            <w:tcW w:w="981" w:type="pct"/>
            <w:vAlign w:val="bottom"/>
          </w:tcPr>
          <w:p w:rsidR="00AF017B" w:rsidRPr="0056753C" w:rsidRDefault="00D74676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2,200,186</w:t>
            </w:r>
          </w:p>
        </w:tc>
        <w:tc>
          <w:tcPr>
            <w:tcW w:w="979" w:type="pct"/>
            <w:vAlign w:val="bottom"/>
          </w:tcPr>
          <w:p w:rsidR="00AF017B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36,751,019</w:t>
            </w:r>
          </w:p>
        </w:tc>
      </w:tr>
      <w:tr w:rsidR="003857D8" w:rsidRPr="0056753C" w:rsidTr="003F3089">
        <w:tc>
          <w:tcPr>
            <w:tcW w:w="2059" w:type="pct"/>
          </w:tcPr>
          <w:p w:rsidR="003857D8" w:rsidRPr="0056753C" w:rsidRDefault="003857D8" w:rsidP="00AF017B">
            <w:pPr>
              <w:ind w:left="9" w:firstLine="14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ต้นทุนบริการใน</w:t>
            </w:r>
            <w:r w:rsidRPr="0056753C">
              <w:rPr>
                <w:rFonts w:ascii="Angsana New" w:hAnsi="Angsana New" w:hint="cs"/>
                <w:sz w:val="28"/>
                <w:cs/>
              </w:rPr>
              <w:t>อดีต</w:t>
            </w:r>
          </w:p>
        </w:tc>
        <w:tc>
          <w:tcPr>
            <w:tcW w:w="981" w:type="pct"/>
            <w:vAlign w:val="bottom"/>
          </w:tcPr>
          <w:p w:rsidR="003857D8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3857D8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10,523,803</w:t>
            </w:r>
          </w:p>
        </w:tc>
        <w:tc>
          <w:tcPr>
            <w:tcW w:w="979" w:type="pct"/>
            <w:vAlign w:val="bottom"/>
          </w:tcPr>
          <w:p w:rsidR="003857D8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10,523,803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firstLine="151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981" w:type="pct"/>
            <w:vAlign w:val="bottom"/>
          </w:tcPr>
          <w:p w:rsidR="00AF017B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13,836,432</w:t>
            </w:r>
          </w:p>
        </w:tc>
        <w:tc>
          <w:tcPr>
            <w:tcW w:w="981" w:type="pct"/>
            <w:vAlign w:val="bottom"/>
          </w:tcPr>
          <w:p w:rsidR="00AF017B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1,059,889</w:t>
            </w:r>
          </w:p>
        </w:tc>
        <w:tc>
          <w:tcPr>
            <w:tcW w:w="979" w:type="pct"/>
            <w:vAlign w:val="bottom"/>
          </w:tcPr>
          <w:p w:rsidR="00AF017B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14,896,321</w:t>
            </w: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438" w:hanging="287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AF017B" w:rsidRPr="0056753C" w:rsidRDefault="00AF017B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F3089">
        <w:tc>
          <w:tcPr>
            <w:tcW w:w="2059" w:type="pct"/>
          </w:tcPr>
          <w:p w:rsidR="00AF017B" w:rsidRPr="0056753C" w:rsidRDefault="00AF017B" w:rsidP="00AF017B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81" w:type="pct"/>
            <w:vAlign w:val="bottom"/>
          </w:tcPr>
          <w:p w:rsidR="00AF017B" w:rsidRPr="0056753C" w:rsidRDefault="00D74676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pct"/>
            <w:vAlign w:val="bottom"/>
          </w:tcPr>
          <w:p w:rsidR="00AF017B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2,491,642</w:t>
            </w:r>
          </w:p>
        </w:tc>
        <w:tc>
          <w:tcPr>
            <w:tcW w:w="979" w:type="pct"/>
            <w:vAlign w:val="bottom"/>
          </w:tcPr>
          <w:p w:rsidR="00AF017B" w:rsidRPr="0056753C" w:rsidRDefault="003857D8" w:rsidP="00AF017B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2,491,642</w:t>
            </w:r>
          </w:p>
        </w:tc>
      </w:tr>
      <w:tr w:rsidR="00B51C09" w:rsidRPr="0056753C" w:rsidTr="00153647">
        <w:tc>
          <w:tcPr>
            <w:tcW w:w="2059" w:type="pct"/>
          </w:tcPr>
          <w:p w:rsidR="00B51C09" w:rsidRPr="0056753C" w:rsidRDefault="00B51C09" w:rsidP="00B51C09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21,676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21,676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154" w:hanging="14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</w:t>
            </w:r>
            <w:r w:rsidRPr="0056753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438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 ขาดทุน(กำไร)จากการประมาณการตามหลักคณิตศาสตร์ประกันภัย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56753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14,907,607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14,907,607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721" w:hanging="287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10,477,883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10,4</w:t>
            </w:r>
            <w:r w:rsidR="00F22078" w:rsidRPr="0056753C">
              <w:rPr>
                <w:rFonts w:ascii="Angsana New" w:hAnsi="Angsana New"/>
                <w:sz w:val="28"/>
              </w:rPr>
              <w:t>7</w:t>
            </w:r>
            <w:r w:rsidRPr="0056753C">
              <w:rPr>
                <w:rFonts w:ascii="Angsana New" w:hAnsi="Angsana New"/>
                <w:sz w:val="28"/>
              </w:rPr>
              <w:t>7,883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โอนออก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(5,282,055)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(587,202)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(5,869,257)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(5,533,778)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(2,240,000)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pBdr>
                <w:bottom w:val="sing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(7,773,7</w:t>
            </w:r>
            <w:r w:rsidR="00F22078" w:rsidRPr="0056753C">
              <w:rPr>
                <w:rFonts w:ascii="Angsana New" w:hAnsi="Angsana New"/>
                <w:sz w:val="28"/>
              </w:rPr>
              <w:t>7</w:t>
            </w:r>
            <w:r w:rsidRPr="0056753C">
              <w:rPr>
                <w:rFonts w:ascii="Angsana New" w:hAnsi="Angsana New"/>
                <w:sz w:val="28"/>
              </w:rPr>
              <w:t>8)</w:t>
            </w:r>
          </w:p>
        </w:tc>
      </w:tr>
      <w:tr w:rsidR="00B51C09" w:rsidRPr="0056753C" w:rsidTr="003F3089">
        <w:tc>
          <w:tcPr>
            <w:tcW w:w="2059" w:type="pct"/>
          </w:tcPr>
          <w:p w:rsidR="00B51C09" w:rsidRPr="0056753C" w:rsidRDefault="00B51C09" w:rsidP="00B51C09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580,715,</w:t>
            </w:r>
            <w:r w:rsidR="00F22078" w:rsidRPr="0056753C">
              <w:rPr>
                <w:rFonts w:ascii="Angsana New" w:hAnsi="Angsana New"/>
                <w:sz w:val="28"/>
              </w:rPr>
              <w:t>8</w:t>
            </w:r>
            <w:r w:rsidRPr="0056753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81" w:type="pct"/>
            <w:vAlign w:val="bottom"/>
          </w:tcPr>
          <w:p w:rsidR="00B51C09" w:rsidRPr="0056753C" w:rsidRDefault="00B51C09" w:rsidP="00B51C09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49,432,364</w:t>
            </w:r>
          </w:p>
        </w:tc>
        <w:tc>
          <w:tcPr>
            <w:tcW w:w="979" w:type="pct"/>
            <w:vAlign w:val="bottom"/>
          </w:tcPr>
          <w:p w:rsidR="00B51C09" w:rsidRPr="0056753C" w:rsidRDefault="00B51C09" w:rsidP="00B51C09">
            <w:pPr>
              <w:pBdr>
                <w:bottom w:val="double" w:sz="4" w:space="1" w:color="auto"/>
              </w:pBd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630,148,174</w:t>
            </w:r>
          </w:p>
        </w:tc>
      </w:tr>
    </w:tbl>
    <w:p w:rsidR="00B008E9" w:rsidRPr="0056753C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i/>
          <w:iCs/>
          <w:sz w:val="32"/>
          <w:szCs w:val="32"/>
        </w:rPr>
        <w:tab/>
      </w:r>
    </w:p>
    <w:p w:rsidR="00B508DA" w:rsidRPr="0056753C" w:rsidRDefault="00B508DA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56753C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10325E" w:rsidRPr="0056753C" w:rsidRDefault="00FF5627" w:rsidP="007D2F3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10325E" w:rsidRPr="0056753C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965280" w:rsidRPr="0056753C">
        <w:rPr>
          <w:rFonts w:ascii="Angsana New" w:hAnsi="Angsana New"/>
          <w:sz w:val="32"/>
          <w:szCs w:val="32"/>
        </w:rPr>
        <w:t>1</w:t>
      </w:r>
      <w:r w:rsidR="003E6187" w:rsidRPr="0056753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B508DA" w:rsidRPr="0056753C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B508DA" w:rsidRPr="0056753C">
        <w:rPr>
          <w:rFonts w:ascii="Angsana New" w:hAnsi="Angsana New"/>
          <w:sz w:val="32"/>
          <w:szCs w:val="32"/>
        </w:rPr>
        <w:t xml:space="preserve"> </w:t>
      </w:r>
      <w:r w:rsidR="00D17DE2" w:rsidRPr="0056753C">
        <w:rPr>
          <w:rFonts w:ascii="Angsana New" w:hAnsi="Angsana New"/>
          <w:sz w:val="32"/>
          <w:szCs w:val="32"/>
        </w:rPr>
        <w:t>27.79</w:t>
      </w:r>
      <w:r w:rsidR="009C3800" w:rsidRPr="0056753C">
        <w:rPr>
          <w:rFonts w:ascii="Angsana New" w:hAnsi="Angsana New"/>
          <w:sz w:val="32"/>
          <w:szCs w:val="32"/>
        </w:rPr>
        <w:t xml:space="preserve"> </w:t>
      </w:r>
      <w:r w:rsidR="0010325E" w:rsidRPr="0056753C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10325E" w:rsidRPr="0056753C">
        <w:rPr>
          <w:rFonts w:ascii="Angsana New" w:hAnsi="Angsana New"/>
          <w:sz w:val="32"/>
          <w:szCs w:val="32"/>
        </w:rPr>
        <w:t xml:space="preserve">: </w:t>
      </w:r>
      <w:r w:rsidR="0010325E" w:rsidRPr="0056753C">
        <w:rPr>
          <w:rFonts w:ascii="Angsana New" w:hAnsi="Angsana New"/>
          <w:sz w:val="32"/>
          <w:szCs w:val="32"/>
          <w:cs/>
        </w:rPr>
        <w:t xml:space="preserve">จำนวน </w:t>
      </w:r>
      <w:r w:rsidR="00EC2481" w:rsidRPr="0056753C">
        <w:rPr>
          <w:rFonts w:ascii="Angsana New" w:hAnsi="Angsana New"/>
          <w:sz w:val="32"/>
          <w:szCs w:val="32"/>
        </w:rPr>
        <w:t>24.73</w:t>
      </w:r>
      <w:r w:rsidR="001131AC" w:rsidRPr="0056753C">
        <w:rPr>
          <w:rFonts w:ascii="Angsana New" w:hAnsi="Angsana New"/>
          <w:sz w:val="32"/>
          <w:szCs w:val="32"/>
        </w:rPr>
        <w:t xml:space="preserve"> </w:t>
      </w:r>
      <w:r w:rsidR="0010325E" w:rsidRPr="0056753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5E5762" w:rsidRPr="0056753C">
        <w:rPr>
          <w:rFonts w:ascii="Angsana New" w:hAnsi="Angsana New"/>
          <w:sz w:val="32"/>
          <w:szCs w:val="32"/>
          <w:cs/>
        </w:rPr>
        <w:t>(</w:t>
      </w:r>
      <w:r w:rsidR="00AF017B" w:rsidRPr="0056753C">
        <w:rPr>
          <w:rFonts w:ascii="Angsana New" w:hAnsi="Angsana New"/>
          <w:sz w:val="32"/>
          <w:szCs w:val="32"/>
        </w:rPr>
        <w:t>2562</w:t>
      </w:r>
      <w:r w:rsidR="005E5762" w:rsidRPr="0056753C">
        <w:rPr>
          <w:rFonts w:ascii="Angsana New" w:hAnsi="Angsana New"/>
          <w:sz w:val="32"/>
          <w:szCs w:val="32"/>
          <w:cs/>
        </w:rPr>
        <w:t>:</w:t>
      </w:r>
      <w:r w:rsidR="0010325E" w:rsidRPr="0056753C">
        <w:rPr>
          <w:rFonts w:ascii="Angsana New" w:hAnsi="Angsana New"/>
          <w:sz w:val="32"/>
          <w:szCs w:val="32"/>
        </w:rPr>
        <w:t xml:space="preserve"> </w:t>
      </w:r>
      <w:r w:rsidR="0010325E" w:rsidRPr="0056753C">
        <w:rPr>
          <w:rFonts w:ascii="Angsana New" w:hAnsi="Angsana New"/>
          <w:sz w:val="32"/>
          <w:szCs w:val="32"/>
          <w:cs/>
        </w:rPr>
        <w:t xml:space="preserve">จำนวน </w:t>
      </w:r>
      <w:r w:rsidR="00EC2481" w:rsidRPr="0056753C">
        <w:rPr>
          <w:rFonts w:ascii="Angsana New" w:hAnsi="Angsana New"/>
          <w:sz w:val="32"/>
          <w:szCs w:val="32"/>
        </w:rPr>
        <w:t>9.22</w:t>
      </w:r>
      <w:r w:rsidR="001131AC" w:rsidRPr="0056753C">
        <w:rPr>
          <w:rFonts w:ascii="Angsana New" w:hAnsi="Angsana New"/>
          <w:sz w:val="32"/>
          <w:szCs w:val="32"/>
        </w:rPr>
        <w:t xml:space="preserve"> </w:t>
      </w:r>
      <w:r w:rsidR="0004300A" w:rsidRPr="0056753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97F07" w:rsidRPr="0056753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D97F07" w:rsidRPr="0056753C">
        <w:rPr>
          <w:rFonts w:ascii="Angsana New" w:hAnsi="Angsana New"/>
          <w:sz w:val="32"/>
          <w:szCs w:val="32"/>
        </w:rPr>
        <w:t xml:space="preserve">: </w:t>
      </w:r>
      <w:r w:rsidR="00D97F07" w:rsidRPr="0056753C">
        <w:rPr>
          <w:rFonts w:ascii="Angsana New" w:hAnsi="Angsana New"/>
          <w:sz w:val="32"/>
          <w:szCs w:val="32"/>
          <w:cs/>
        </w:rPr>
        <w:t xml:space="preserve">จำนวน </w:t>
      </w:r>
      <w:r w:rsidR="00D17DE2" w:rsidRPr="0056753C">
        <w:rPr>
          <w:rFonts w:ascii="Angsana New" w:hAnsi="Angsana New"/>
          <w:sz w:val="32"/>
          <w:szCs w:val="32"/>
        </w:rPr>
        <w:t>8.32</w:t>
      </w:r>
      <w:r w:rsidR="00D97F07" w:rsidRPr="0056753C">
        <w:rPr>
          <w:rFonts w:ascii="Angsana New" w:hAnsi="Angsana New"/>
          <w:sz w:val="32"/>
          <w:szCs w:val="32"/>
        </w:rPr>
        <w:t xml:space="preserve"> </w:t>
      </w:r>
      <w:r w:rsidR="0010325E" w:rsidRPr="0056753C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10325E" w:rsidRPr="0056753C" w:rsidRDefault="0010325E" w:rsidP="00397B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965280" w:rsidRPr="0056753C">
        <w:rPr>
          <w:rFonts w:ascii="Angsana New" w:hAnsi="Angsana New"/>
          <w:spacing w:val="-8"/>
          <w:sz w:val="32"/>
          <w:szCs w:val="32"/>
        </w:rPr>
        <w:t>31</w:t>
      </w:r>
      <w:r w:rsidR="00D97F07" w:rsidRPr="0056753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pacing w:val="-8"/>
          <w:sz w:val="32"/>
          <w:szCs w:val="32"/>
        </w:rPr>
        <w:t>2563</w:t>
      </w:r>
      <w:r w:rsidRPr="0056753C">
        <w:rPr>
          <w:rFonts w:ascii="Angsana New" w:hAnsi="Angsana New"/>
          <w:spacing w:val="-8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D44AA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pacing w:val="-8"/>
          <w:sz w:val="32"/>
          <w:szCs w:val="32"/>
          <w:cs/>
        </w:rPr>
        <w:t xml:space="preserve">ประมาณ </w:t>
      </w:r>
      <w:r w:rsidR="00BB5AC5" w:rsidRPr="0056753C">
        <w:rPr>
          <w:rFonts w:ascii="Angsana New" w:hAnsi="Angsana New"/>
          <w:spacing w:val="-8"/>
          <w:sz w:val="32"/>
          <w:szCs w:val="32"/>
        </w:rPr>
        <w:t>13</w:t>
      </w:r>
      <w:r w:rsidRPr="0056753C">
        <w:rPr>
          <w:rFonts w:ascii="Angsana New" w:hAnsi="Angsana New"/>
          <w:spacing w:val="-8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8"/>
          <w:sz w:val="32"/>
          <w:szCs w:val="32"/>
          <w:cs/>
        </w:rPr>
        <w:t>ปี (งบการเงินเฉพาะกิจการ</w:t>
      </w:r>
      <w:r w:rsidR="00D5713B" w:rsidRPr="0056753C">
        <w:rPr>
          <w:rFonts w:ascii="Angsana New" w:hAnsi="Angsana New"/>
          <w:spacing w:val="-8"/>
          <w:sz w:val="32"/>
          <w:szCs w:val="32"/>
        </w:rPr>
        <w:t xml:space="preserve">: </w:t>
      </w:r>
      <w:r w:rsidR="00BB5AC5" w:rsidRPr="0056753C">
        <w:rPr>
          <w:rFonts w:ascii="Angsana New" w:hAnsi="Angsana New"/>
          <w:spacing w:val="-8"/>
          <w:sz w:val="32"/>
          <w:szCs w:val="32"/>
        </w:rPr>
        <w:t>13</w:t>
      </w:r>
      <w:r w:rsidRPr="0056753C">
        <w:rPr>
          <w:rFonts w:ascii="Angsana New" w:hAnsi="Angsana New"/>
          <w:spacing w:val="-8"/>
          <w:sz w:val="32"/>
          <w:szCs w:val="32"/>
        </w:rPr>
        <w:t xml:space="preserve"> </w:t>
      </w:r>
      <w:r w:rsidR="005E0B75" w:rsidRPr="0056753C">
        <w:rPr>
          <w:rFonts w:ascii="Angsana New" w:hAnsi="Angsana New"/>
          <w:spacing w:val="-8"/>
          <w:sz w:val="32"/>
          <w:szCs w:val="32"/>
          <w:cs/>
        </w:rPr>
        <w:t>ปี)</w:t>
      </w:r>
      <w:r w:rsidR="00D71FB6" w:rsidRPr="0056753C">
        <w:rPr>
          <w:rFonts w:ascii="Angsana New" w:hAnsi="Angsana New"/>
          <w:spacing w:val="-8"/>
          <w:sz w:val="32"/>
          <w:szCs w:val="32"/>
        </w:rPr>
        <w:t xml:space="preserve"> </w:t>
      </w:r>
      <w:r w:rsidR="005E5762" w:rsidRPr="0056753C">
        <w:rPr>
          <w:rFonts w:ascii="Angsana New" w:hAnsi="Angsana New"/>
          <w:spacing w:val="-8"/>
          <w:sz w:val="32"/>
          <w:szCs w:val="32"/>
        </w:rPr>
        <w:t>(2562:</w:t>
      </w:r>
      <w:r w:rsidR="00D71FB6" w:rsidRPr="0056753C">
        <w:rPr>
          <w:rFonts w:ascii="Angsana New" w:hAnsi="Angsana New"/>
          <w:spacing w:val="-8"/>
          <w:sz w:val="32"/>
          <w:szCs w:val="32"/>
        </w:rPr>
        <w:t xml:space="preserve"> </w:t>
      </w:r>
      <w:r w:rsidR="00B508DA" w:rsidRPr="0056753C">
        <w:rPr>
          <w:rFonts w:ascii="Angsana New" w:hAnsi="Angsana New"/>
          <w:spacing w:val="-8"/>
          <w:sz w:val="32"/>
          <w:szCs w:val="32"/>
        </w:rPr>
        <w:t>19</w:t>
      </w:r>
      <w:r w:rsidR="00D97F07" w:rsidRPr="0056753C">
        <w:rPr>
          <w:rFonts w:ascii="Angsana New" w:hAnsi="Angsana New"/>
          <w:spacing w:val="-8"/>
          <w:sz w:val="32"/>
          <w:szCs w:val="32"/>
        </w:rPr>
        <w:t xml:space="preserve"> </w:t>
      </w:r>
      <w:r w:rsidR="0004300A" w:rsidRPr="0056753C">
        <w:rPr>
          <w:rFonts w:ascii="Angsana New" w:hAnsi="Angsana New"/>
          <w:spacing w:val="-8"/>
          <w:sz w:val="32"/>
          <w:szCs w:val="32"/>
          <w:cs/>
        </w:rPr>
        <w:t xml:space="preserve">ปี </w:t>
      </w:r>
      <w:r w:rsidR="00D97F07" w:rsidRPr="0056753C">
        <w:rPr>
          <w:rFonts w:ascii="Angsana New" w:hAnsi="Angsana New"/>
          <w:spacing w:val="-8"/>
          <w:sz w:val="32"/>
          <w:szCs w:val="32"/>
          <w:cs/>
        </w:rPr>
        <w:t>งบการเงินเฉพาะกิจการ</w:t>
      </w:r>
      <w:r w:rsidR="00D97F07" w:rsidRPr="0056753C">
        <w:rPr>
          <w:rFonts w:ascii="Angsana New" w:hAnsi="Angsana New"/>
          <w:spacing w:val="-8"/>
          <w:sz w:val="32"/>
          <w:szCs w:val="32"/>
        </w:rPr>
        <w:t xml:space="preserve">: </w:t>
      </w:r>
      <w:r w:rsidR="00B508DA" w:rsidRPr="0056753C">
        <w:rPr>
          <w:rFonts w:ascii="Angsana New" w:hAnsi="Angsana New"/>
          <w:spacing w:val="-8"/>
          <w:sz w:val="32"/>
          <w:szCs w:val="32"/>
        </w:rPr>
        <w:t>19</w:t>
      </w:r>
      <w:r w:rsidR="00D97F07" w:rsidRPr="0056753C">
        <w:rPr>
          <w:rFonts w:ascii="Angsana New" w:hAnsi="Angsana New"/>
          <w:spacing w:val="-8"/>
          <w:sz w:val="32"/>
          <w:szCs w:val="32"/>
        </w:rPr>
        <w:t xml:space="preserve"> </w:t>
      </w:r>
      <w:r w:rsidR="00D71FB6" w:rsidRPr="0056753C">
        <w:rPr>
          <w:rFonts w:ascii="Angsana New" w:hAnsi="Angsana New"/>
          <w:spacing w:val="-8"/>
          <w:sz w:val="32"/>
          <w:szCs w:val="32"/>
          <w:cs/>
        </w:rPr>
        <w:t>ปี</w:t>
      </w:r>
      <w:r w:rsidR="00D71FB6" w:rsidRPr="0056753C">
        <w:rPr>
          <w:rFonts w:ascii="Angsana New" w:hAnsi="Angsana New"/>
          <w:spacing w:val="-8"/>
          <w:sz w:val="32"/>
          <w:szCs w:val="32"/>
        </w:rPr>
        <w:t>)</w:t>
      </w:r>
    </w:p>
    <w:p w:rsidR="0010325E" w:rsidRPr="0056753C" w:rsidRDefault="0010325E" w:rsidP="00FF5627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9807DD" w:rsidRPr="0056753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56753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0325E" w:rsidRPr="0056753C" w:rsidRDefault="0010325E" w:rsidP="00397BB3">
      <w:pPr>
        <w:tabs>
          <w:tab w:val="left" w:pos="1440"/>
          <w:tab w:val="left" w:pos="216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28"/>
        </w:rPr>
        <w:t>(</w:t>
      </w:r>
      <w:r w:rsidRPr="0056753C">
        <w:rPr>
          <w:rFonts w:ascii="Angsana New" w:hAnsi="Angsana New"/>
          <w:sz w:val="28"/>
          <w:cs/>
        </w:rPr>
        <w:t>หน่วย</w:t>
      </w:r>
      <w:r w:rsidRPr="0056753C">
        <w:rPr>
          <w:rFonts w:ascii="Angsana New" w:hAnsi="Angsana New"/>
          <w:sz w:val="28"/>
        </w:rPr>
        <w:t xml:space="preserve">: </w:t>
      </w:r>
      <w:r w:rsidRPr="0056753C">
        <w:rPr>
          <w:rFonts w:ascii="Angsana New" w:hAnsi="Angsana New"/>
          <w:sz w:val="28"/>
          <w:cs/>
        </w:rPr>
        <w:t>ร้อยละต่อปี</w:t>
      </w:r>
      <w:r w:rsidRPr="0056753C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F26B8" w:rsidRPr="0056753C" w:rsidTr="00921C26">
        <w:tc>
          <w:tcPr>
            <w:tcW w:w="4050" w:type="dxa"/>
          </w:tcPr>
          <w:p w:rsidR="005F26B8" w:rsidRPr="0056753C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56753C" w:rsidRDefault="005F26B8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5F26B8" w:rsidRPr="0056753C" w:rsidRDefault="005F26B8" w:rsidP="00D267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56753C">
              <w:rPr>
                <w:rFonts w:ascii="Angsana New" w:hAnsi="Angsana New"/>
                <w:spacing w:val="-4"/>
                <w:sz w:val="28"/>
                <w:cs/>
              </w:rPr>
              <w:t>งบการเงินรวม/                                      งบการเงินเฉพาะกิจการ</w:t>
            </w:r>
          </w:p>
        </w:tc>
      </w:tr>
      <w:tr w:rsidR="00D97F07" w:rsidRPr="0056753C" w:rsidTr="00921C26">
        <w:tc>
          <w:tcPr>
            <w:tcW w:w="4050" w:type="dxa"/>
          </w:tcPr>
          <w:p w:rsidR="00D97F07" w:rsidRPr="0056753C" w:rsidRDefault="00D97F07" w:rsidP="00D267F6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97F07" w:rsidRPr="0056753C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56753C" w:rsidRDefault="00D97F07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D97F07" w:rsidRPr="0056753C" w:rsidRDefault="001249FC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vAlign w:val="bottom"/>
          </w:tcPr>
          <w:p w:rsidR="00D97F07" w:rsidRPr="0056753C" w:rsidRDefault="005E5762" w:rsidP="00D267F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F017B" w:rsidRPr="0056753C" w:rsidTr="00921C26">
        <w:tc>
          <w:tcPr>
            <w:tcW w:w="4050" w:type="dxa"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F017B" w:rsidRPr="0056753C" w:rsidRDefault="003857D8" w:rsidP="00AF017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1.7</w:t>
            </w:r>
          </w:p>
        </w:tc>
        <w:tc>
          <w:tcPr>
            <w:tcW w:w="1260" w:type="dxa"/>
          </w:tcPr>
          <w:p w:rsidR="00AF017B" w:rsidRPr="0056753C" w:rsidRDefault="00AF017B" w:rsidP="00AF017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1.9</w:t>
            </w:r>
          </w:p>
        </w:tc>
      </w:tr>
      <w:tr w:rsidR="00AF017B" w:rsidRPr="0056753C" w:rsidTr="009E6004">
        <w:tc>
          <w:tcPr>
            <w:tcW w:w="4050" w:type="dxa"/>
            <w:vAlign w:val="bottom"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                                  (ขึ้นกับช่วงอายุของพนักงาน)</w:t>
            </w:r>
            <w:r w:rsidRPr="0056753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F017B" w:rsidRPr="0056753C" w:rsidRDefault="00AE6BE0" w:rsidP="00AF017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</w:t>
            </w:r>
            <w:r w:rsidR="003857D8" w:rsidRPr="0056753C">
              <w:rPr>
                <w:rFonts w:ascii="Angsana New" w:hAnsi="Angsana New"/>
                <w:sz w:val="28"/>
              </w:rPr>
              <w:t xml:space="preserve">.0 </w:t>
            </w:r>
            <w:r w:rsidR="003857D8" w:rsidRPr="0056753C">
              <w:rPr>
                <w:rFonts w:ascii="Angsana New" w:hAnsi="Angsana New"/>
                <w:sz w:val="28"/>
                <w:cs/>
              </w:rPr>
              <w:t>-</w:t>
            </w:r>
            <w:r w:rsidR="003857D8" w:rsidRPr="0056753C">
              <w:rPr>
                <w:rFonts w:ascii="Angsana New" w:hAnsi="Angsana New"/>
                <w:sz w:val="28"/>
              </w:rPr>
              <w:t xml:space="preserve"> 5.5</w:t>
            </w:r>
          </w:p>
        </w:tc>
        <w:tc>
          <w:tcPr>
            <w:tcW w:w="1260" w:type="dxa"/>
            <w:vAlign w:val="bottom"/>
          </w:tcPr>
          <w:p w:rsidR="00AF017B" w:rsidRPr="0056753C" w:rsidRDefault="00AF017B" w:rsidP="00AF017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 xml:space="preserve">4.0 </w:t>
            </w:r>
            <w:r w:rsidRPr="0056753C">
              <w:rPr>
                <w:rFonts w:ascii="Angsana New" w:hAnsi="Angsana New"/>
                <w:sz w:val="28"/>
                <w:cs/>
              </w:rPr>
              <w:t>-</w:t>
            </w:r>
            <w:r w:rsidRPr="0056753C">
              <w:rPr>
                <w:rFonts w:ascii="Angsana New" w:hAnsi="Angsana New"/>
                <w:sz w:val="28"/>
              </w:rPr>
              <w:t xml:space="preserve"> 5.5</w:t>
            </w:r>
          </w:p>
        </w:tc>
      </w:tr>
    </w:tbl>
    <w:p w:rsidR="0010325E" w:rsidRPr="0056753C" w:rsidRDefault="0010325E" w:rsidP="00D267F6">
      <w:pPr>
        <w:tabs>
          <w:tab w:val="left" w:pos="144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3578" w:rsidRPr="0056753C">
        <w:rPr>
          <w:rFonts w:ascii="Angsana New" w:hAnsi="Angsana New"/>
          <w:sz w:val="32"/>
          <w:szCs w:val="32"/>
        </w:rPr>
        <w:t xml:space="preserve">31 </w:t>
      </w:r>
      <w:r w:rsidR="00BE3578"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762A1A" w:rsidRPr="0056753C">
        <w:rPr>
          <w:rFonts w:ascii="Angsana New" w:hAnsi="Angsana New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97BB3" w:rsidRPr="0056753C" w:rsidRDefault="00397BB3" w:rsidP="00D267F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Pr="0056753C">
        <w:rPr>
          <w:rFonts w:ascii="Angsana New" w:hAnsi="Angsana New"/>
          <w:sz w:val="32"/>
          <w:szCs w:val="32"/>
          <w:u w:val="single"/>
        </w:rPr>
        <w:t xml:space="preserve">31 </w:t>
      </w:r>
      <w:r w:rsidRPr="0056753C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1249FC" w:rsidRPr="0056753C">
        <w:rPr>
          <w:rFonts w:ascii="Angsana New" w:hAnsi="Angsana New"/>
          <w:sz w:val="32"/>
          <w:szCs w:val="32"/>
          <w:u w:val="single"/>
        </w:rPr>
        <w:t>2563</w:t>
      </w:r>
    </w:p>
    <w:tbl>
      <w:tblPr>
        <w:tblW w:w="9120" w:type="dxa"/>
        <w:tblInd w:w="534" w:type="dxa"/>
        <w:tblLook w:val="01E0" w:firstRow="1" w:lastRow="1" w:firstColumn="1" w:lastColumn="1" w:noHBand="0" w:noVBand="0"/>
      </w:tblPr>
      <w:tblGrid>
        <w:gridCol w:w="6"/>
        <w:gridCol w:w="4044"/>
        <w:gridCol w:w="6"/>
        <w:gridCol w:w="1260"/>
        <w:gridCol w:w="6"/>
        <w:gridCol w:w="1260"/>
        <w:gridCol w:w="6"/>
        <w:gridCol w:w="1260"/>
        <w:gridCol w:w="6"/>
        <w:gridCol w:w="1260"/>
        <w:gridCol w:w="6"/>
      </w:tblGrid>
      <w:tr w:rsidR="00DB0F8C" w:rsidRPr="0056753C" w:rsidTr="007D2F3F">
        <w:trPr>
          <w:gridAfter w:val="1"/>
          <w:wAfter w:w="6" w:type="dxa"/>
        </w:trPr>
        <w:tc>
          <w:tcPr>
            <w:tcW w:w="9114" w:type="dxa"/>
            <w:gridSpan w:val="10"/>
            <w:shd w:val="clear" w:color="auto" w:fill="auto"/>
          </w:tcPr>
          <w:p w:rsidR="00DB0F8C" w:rsidRPr="0056753C" w:rsidRDefault="00DB0F8C" w:rsidP="00D267F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หน่วย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 ล้านบาท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397BB3" w:rsidRPr="0056753C" w:rsidTr="007D2F3F">
        <w:trPr>
          <w:gridAfter w:val="1"/>
          <w:wAfter w:w="6" w:type="dxa"/>
        </w:trPr>
        <w:tc>
          <w:tcPr>
            <w:tcW w:w="4050" w:type="dxa"/>
            <w:gridSpan w:val="2"/>
          </w:tcPr>
          <w:p w:rsidR="00397BB3" w:rsidRPr="0056753C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8"/>
            <w:hideMark/>
          </w:tcPr>
          <w:p w:rsidR="00397BB3" w:rsidRPr="0056753C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97BB3" w:rsidRPr="0056753C" w:rsidTr="007D2F3F">
        <w:trPr>
          <w:gridAfter w:val="1"/>
          <w:wAfter w:w="6" w:type="dxa"/>
        </w:trPr>
        <w:tc>
          <w:tcPr>
            <w:tcW w:w="4050" w:type="dxa"/>
            <w:gridSpan w:val="2"/>
          </w:tcPr>
          <w:p w:rsidR="00397BB3" w:rsidRPr="0056753C" w:rsidRDefault="00397BB3" w:rsidP="00D267F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2" w:type="dxa"/>
            <w:gridSpan w:val="4"/>
            <w:hideMark/>
          </w:tcPr>
          <w:p w:rsidR="00397BB3" w:rsidRPr="0056753C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397BB3" w:rsidRPr="0056753C" w:rsidRDefault="00397BB3" w:rsidP="00D267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RPr="0056753C" w:rsidTr="007D2F3F">
        <w:trPr>
          <w:gridAfter w:val="1"/>
          <w:wAfter w:w="6" w:type="dxa"/>
        </w:trPr>
        <w:tc>
          <w:tcPr>
            <w:tcW w:w="4050" w:type="dxa"/>
            <w:gridSpan w:val="2"/>
          </w:tcPr>
          <w:p w:rsidR="00397BB3" w:rsidRPr="0056753C" w:rsidRDefault="00397BB3" w:rsidP="00D267F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เพิ่มขึ้น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ลดลง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เพิ่มขึ้น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D267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ลดลง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</w:tr>
      <w:tr w:rsidR="00EB2DF5" w:rsidRPr="0056753C" w:rsidTr="007D2F3F">
        <w:trPr>
          <w:gridAfter w:val="1"/>
          <w:wAfter w:w="6" w:type="dxa"/>
        </w:trPr>
        <w:tc>
          <w:tcPr>
            <w:tcW w:w="4050" w:type="dxa"/>
            <w:gridSpan w:val="2"/>
            <w:hideMark/>
          </w:tcPr>
          <w:p w:rsidR="00EB2DF5" w:rsidRPr="0056753C" w:rsidRDefault="00EB2DF5" w:rsidP="00EB2DF5">
            <w:pPr>
              <w:tabs>
                <w:tab w:val="left" w:pos="360"/>
                <w:tab w:val="left" w:pos="2160"/>
              </w:tabs>
              <w:spacing w:line="340" w:lineRule="exact"/>
              <w:ind w:left="162" w:right="-31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(78.6)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94.5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91.1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(77.6)</w:t>
            </w:r>
          </w:p>
        </w:tc>
      </w:tr>
      <w:tr w:rsidR="00EB2DF5" w:rsidRPr="0056753C" w:rsidTr="007D2F3F">
        <w:trPr>
          <w:gridAfter w:val="1"/>
          <w:wAfter w:w="6" w:type="dxa"/>
        </w:trPr>
        <w:tc>
          <w:tcPr>
            <w:tcW w:w="4050" w:type="dxa"/>
            <w:gridSpan w:val="2"/>
            <w:hideMark/>
          </w:tcPr>
          <w:p w:rsidR="00EB2DF5" w:rsidRPr="0056753C" w:rsidRDefault="00EB2DF5" w:rsidP="00EB2DF5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(2.7)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3.0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EB2DF5" w:rsidRPr="0056753C" w:rsidTr="007D2F3F">
        <w:trPr>
          <w:gridAfter w:val="1"/>
          <w:wAfter w:w="6" w:type="dxa"/>
        </w:trPr>
        <w:tc>
          <w:tcPr>
            <w:tcW w:w="4050" w:type="dxa"/>
            <w:gridSpan w:val="2"/>
          </w:tcPr>
          <w:p w:rsidR="00EB2DF5" w:rsidRPr="0056753C" w:rsidRDefault="00EB2DF5" w:rsidP="00EB2DF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2" w:type="dxa"/>
            <w:gridSpan w:val="4"/>
          </w:tcPr>
          <w:p w:rsidR="00EB2DF5" w:rsidRPr="0056753C" w:rsidRDefault="00EB2DF5" w:rsidP="00EB2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:rsidR="00EB2DF5" w:rsidRPr="0056753C" w:rsidRDefault="00EB2DF5" w:rsidP="00EB2DF5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B0F8C" w:rsidRPr="0056753C" w:rsidTr="007D2F3F">
        <w:trPr>
          <w:gridBefore w:val="1"/>
          <w:wBefore w:w="6" w:type="dxa"/>
        </w:trPr>
        <w:tc>
          <w:tcPr>
            <w:tcW w:w="9114" w:type="dxa"/>
            <w:gridSpan w:val="10"/>
          </w:tcPr>
          <w:p w:rsidR="00DB0F8C" w:rsidRPr="0056753C" w:rsidRDefault="00FF5627" w:rsidP="00841F46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6753C">
              <w:rPr>
                <w:rFonts w:ascii="Angsana New" w:hAnsi="Angsana New"/>
              </w:rPr>
              <w:br w:type="page"/>
            </w:r>
            <w:r w:rsidR="00DB0F8C" w:rsidRPr="0056753C">
              <w:rPr>
                <w:rFonts w:ascii="Angsana New" w:hAnsi="Angsana New"/>
              </w:rPr>
              <w:br w:type="page"/>
            </w:r>
            <w:r w:rsidR="00DB0F8C" w:rsidRPr="0056753C">
              <w:rPr>
                <w:rFonts w:ascii="Angsana New" w:hAnsi="Angsana New"/>
              </w:rPr>
              <w:br w:type="page"/>
            </w:r>
            <w:r w:rsidR="00DB0F8C" w:rsidRPr="0056753C">
              <w:rPr>
                <w:rFonts w:ascii="Angsana New" w:hAnsi="Angsana New"/>
                <w:kern w:val="28"/>
                <w:sz w:val="28"/>
              </w:rPr>
              <w:t>(</w:t>
            </w:r>
            <w:r w:rsidR="00DB0F8C" w:rsidRPr="0056753C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DB0F8C" w:rsidRPr="0056753C">
              <w:rPr>
                <w:rFonts w:ascii="Angsana New" w:hAnsi="Angsana New"/>
                <w:kern w:val="28"/>
                <w:sz w:val="28"/>
              </w:rPr>
              <w:t>:</w:t>
            </w:r>
            <w:r w:rsidR="00DB0F8C" w:rsidRPr="0056753C">
              <w:rPr>
                <w:rFonts w:ascii="Angsana New" w:hAnsi="Angsana New"/>
                <w:kern w:val="28"/>
                <w:sz w:val="28"/>
                <w:cs/>
              </w:rPr>
              <w:t xml:space="preserve"> ล้านบาท</w:t>
            </w:r>
            <w:r w:rsidR="00DB0F8C" w:rsidRPr="0056753C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397BB3" w:rsidRPr="0056753C" w:rsidTr="007D2F3F">
        <w:trPr>
          <w:gridBefore w:val="1"/>
          <w:wBefore w:w="6" w:type="dxa"/>
        </w:trPr>
        <w:tc>
          <w:tcPr>
            <w:tcW w:w="4050" w:type="dxa"/>
            <w:gridSpan w:val="2"/>
          </w:tcPr>
          <w:p w:rsidR="00397BB3" w:rsidRPr="0056753C" w:rsidRDefault="00397BB3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8"/>
            <w:hideMark/>
          </w:tcPr>
          <w:p w:rsidR="00397BB3" w:rsidRPr="0056753C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7BB3" w:rsidRPr="0056753C" w:rsidTr="007D2F3F">
        <w:trPr>
          <w:gridBefore w:val="1"/>
          <w:wBefore w:w="6" w:type="dxa"/>
        </w:trPr>
        <w:tc>
          <w:tcPr>
            <w:tcW w:w="4050" w:type="dxa"/>
            <w:gridSpan w:val="2"/>
          </w:tcPr>
          <w:p w:rsidR="00397BB3" w:rsidRPr="0056753C" w:rsidRDefault="00397BB3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hideMark/>
          </w:tcPr>
          <w:p w:rsidR="00397BB3" w:rsidRPr="0056753C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397BB3" w:rsidRPr="0056753C" w:rsidRDefault="00397BB3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397BB3" w:rsidRPr="0056753C" w:rsidTr="007D2F3F">
        <w:trPr>
          <w:gridBefore w:val="1"/>
          <w:wBefore w:w="6" w:type="dxa"/>
        </w:trPr>
        <w:tc>
          <w:tcPr>
            <w:tcW w:w="4050" w:type="dxa"/>
            <w:gridSpan w:val="2"/>
          </w:tcPr>
          <w:p w:rsidR="00397BB3" w:rsidRPr="0056753C" w:rsidRDefault="00397BB3" w:rsidP="00841F4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เพิ่มขึ้น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ลดลง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เพิ่มขึ้น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397BB3" w:rsidRPr="0056753C" w:rsidRDefault="00397BB3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ลดลง</w:t>
            </w:r>
            <w:r w:rsidR="00ED6BC1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</w:tr>
      <w:tr w:rsidR="00EB2DF5" w:rsidRPr="0056753C" w:rsidTr="007D2F3F">
        <w:trPr>
          <w:gridBefore w:val="1"/>
          <w:wBefore w:w="6" w:type="dxa"/>
        </w:trPr>
        <w:tc>
          <w:tcPr>
            <w:tcW w:w="4050" w:type="dxa"/>
            <w:gridSpan w:val="2"/>
            <w:hideMark/>
          </w:tcPr>
          <w:p w:rsidR="00EB2DF5" w:rsidRPr="0056753C" w:rsidRDefault="00EB2DF5" w:rsidP="00EB2DF5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(72.4)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87.0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83.8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(71.4)</w:t>
            </w:r>
          </w:p>
        </w:tc>
      </w:tr>
      <w:tr w:rsidR="00EB2DF5" w:rsidRPr="0056753C" w:rsidTr="007D2F3F">
        <w:trPr>
          <w:gridBefore w:val="1"/>
          <w:wBefore w:w="6" w:type="dxa"/>
        </w:trPr>
        <w:tc>
          <w:tcPr>
            <w:tcW w:w="4050" w:type="dxa"/>
            <w:gridSpan w:val="2"/>
            <w:hideMark/>
          </w:tcPr>
          <w:p w:rsidR="00EB2DF5" w:rsidRPr="0056753C" w:rsidRDefault="00EB2DF5" w:rsidP="00EB2DF5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(2.5)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2.7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</w:tcPr>
          <w:p w:rsidR="00EB2DF5" w:rsidRPr="0056753C" w:rsidRDefault="00BB5AC5" w:rsidP="00EB2DF5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7D2F3F" w:rsidRPr="0056753C" w:rsidRDefault="00397BB3" w:rsidP="00841F46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</w:r>
    </w:p>
    <w:p w:rsidR="007D2F3F" w:rsidRPr="0056753C" w:rsidRDefault="007D2F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br w:type="page"/>
      </w:r>
    </w:p>
    <w:p w:rsidR="00D97F07" w:rsidRPr="0056753C" w:rsidRDefault="00D97F07" w:rsidP="007D2F3F">
      <w:pPr>
        <w:tabs>
          <w:tab w:val="left" w:pos="1440"/>
          <w:tab w:val="left" w:pos="2160"/>
          <w:tab w:val="right" w:pos="8540"/>
        </w:tabs>
        <w:spacing w:before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56753C">
        <w:rPr>
          <w:rFonts w:ascii="Angsana New" w:hAnsi="Angsana New"/>
          <w:sz w:val="32"/>
          <w:szCs w:val="32"/>
          <w:u w:val="single"/>
        </w:rPr>
        <w:lastRenderedPageBreak/>
        <w:t xml:space="preserve">31 </w:t>
      </w:r>
      <w:r w:rsidRPr="0056753C">
        <w:rPr>
          <w:rFonts w:ascii="Angsana New" w:hAnsi="Angsana New"/>
          <w:sz w:val="32"/>
          <w:szCs w:val="32"/>
          <w:u w:val="single"/>
          <w:cs/>
        </w:rPr>
        <w:t xml:space="preserve">ธันวาคม </w:t>
      </w:r>
      <w:r w:rsidR="005E5762" w:rsidRPr="0056753C">
        <w:rPr>
          <w:rFonts w:ascii="Angsana New" w:hAnsi="Angsana New"/>
          <w:sz w:val="32"/>
          <w:szCs w:val="32"/>
          <w:u w:val="single"/>
        </w:rPr>
        <w:t>2562</w:t>
      </w:r>
    </w:p>
    <w:tbl>
      <w:tblPr>
        <w:tblW w:w="9120" w:type="dxa"/>
        <w:tblInd w:w="534" w:type="dxa"/>
        <w:tblLook w:val="01E0" w:firstRow="1" w:lastRow="1" w:firstColumn="1" w:lastColumn="1" w:noHBand="0" w:noVBand="0"/>
      </w:tblPr>
      <w:tblGrid>
        <w:gridCol w:w="6"/>
        <w:gridCol w:w="3438"/>
        <w:gridCol w:w="606"/>
        <w:gridCol w:w="6"/>
        <w:gridCol w:w="1260"/>
        <w:gridCol w:w="6"/>
        <w:gridCol w:w="1034"/>
        <w:gridCol w:w="226"/>
        <w:gridCol w:w="6"/>
        <w:gridCol w:w="1260"/>
        <w:gridCol w:w="6"/>
        <w:gridCol w:w="1260"/>
        <w:gridCol w:w="6"/>
      </w:tblGrid>
      <w:tr w:rsidR="00D97F07" w:rsidRPr="0056753C" w:rsidTr="00D267F6">
        <w:trPr>
          <w:gridAfter w:val="1"/>
          <w:wAfter w:w="6" w:type="dxa"/>
        </w:trPr>
        <w:tc>
          <w:tcPr>
            <w:tcW w:w="3444" w:type="dxa"/>
            <w:gridSpan w:val="2"/>
            <w:shd w:val="clear" w:color="auto" w:fill="auto"/>
          </w:tcPr>
          <w:p w:rsidR="00D97F07" w:rsidRPr="0056753C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912" w:type="dxa"/>
            <w:gridSpan w:val="5"/>
            <w:shd w:val="clear" w:color="auto" w:fill="auto"/>
          </w:tcPr>
          <w:p w:rsidR="00D97F07" w:rsidRPr="0056753C" w:rsidRDefault="00D97F07" w:rsidP="00841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758" w:type="dxa"/>
            <w:gridSpan w:val="5"/>
            <w:shd w:val="clear" w:color="auto" w:fill="auto"/>
            <w:vAlign w:val="bottom"/>
          </w:tcPr>
          <w:p w:rsidR="00D97F07" w:rsidRPr="0056753C" w:rsidRDefault="00D97F07" w:rsidP="00841F46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</w:rPr>
              <w:t>(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>หน่วย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</w:rPr>
              <w:t>: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  <w:cs/>
              </w:rPr>
              <w:t xml:space="preserve"> ล้านบาท</w:t>
            </w:r>
            <w:r w:rsidRPr="0056753C">
              <w:rPr>
                <w:rFonts w:ascii="Angsana New" w:eastAsia="MS Mincho" w:hAnsi="Angsana New"/>
                <w:kern w:val="28"/>
                <w:sz w:val="28"/>
                <w:szCs w:val="28"/>
              </w:rPr>
              <w:t>)</w:t>
            </w:r>
          </w:p>
        </w:tc>
      </w:tr>
      <w:tr w:rsidR="00D97F07" w:rsidRPr="0056753C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56753C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D97F07" w:rsidRPr="0056753C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97F07" w:rsidRPr="0056753C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56753C" w:rsidRDefault="00D97F07" w:rsidP="00841F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2" w:type="dxa"/>
            <w:gridSpan w:val="5"/>
            <w:hideMark/>
          </w:tcPr>
          <w:p w:rsidR="00D97F07" w:rsidRPr="0056753C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D97F07" w:rsidRPr="0056753C" w:rsidRDefault="00D97F07" w:rsidP="00841F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D97F07" w:rsidRPr="0056753C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D97F07" w:rsidRPr="0056753C" w:rsidRDefault="00D97F07" w:rsidP="00841F4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D97F07" w:rsidRPr="0056753C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เพิ่มขึ้น</w:t>
            </w:r>
            <w:r w:rsidR="003E6187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D97F07" w:rsidRPr="0056753C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ลดลง</w:t>
            </w:r>
            <w:r w:rsidR="003E6187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Pr="0056753C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เพิ่มขึ้น</w:t>
            </w:r>
            <w:r w:rsidR="003E6187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D97F07" w:rsidRPr="0056753C" w:rsidRDefault="00D97F07" w:rsidP="00841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ลดลง</w:t>
            </w:r>
            <w:r w:rsidR="003E6187"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</w:tr>
      <w:tr w:rsidR="00AF017B" w:rsidRPr="0056753C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(59.1)</w:t>
            </w:r>
          </w:p>
        </w:tc>
        <w:tc>
          <w:tcPr>
            <w:tcW w:w="1266" w:type="dxa"/>
            <w:gridSpan w:val="3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70.9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69.5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(59.1)</w:t>
            </w:r>
          </w:p>
        </w:tc>
      </w:tr>
      <w:tr w:rsidR="00AF017B" w:rsidRPr="0056753C" w:rsidTr="00D267F6">
        <w:trPr>
          <w:gridAfter w:val="1"/>
          <w:wAfter w:w="6" w:type="dxa"/>
        </w:trPr>
        <w:tc>
          <w:tcPr>
            <w:tcW w:w="4050" w:type="dxa"/>
            <w:gridSpan w:val="3"/>
            <w:hideMark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(1.9)</w:t>
            </w:r>
          </w:p>
        </w:tc>
        <w:tc>
          <w:tcPr>
            <w:tcW w:w="1266" w:type="dxa"/>
            <w:gridSpan w:val="3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  <w:tr w:rsidR="00AF017B" w:rsidRPr="0056753C" w:rsidTr="00D267F6">
        <w:trPr>
          <w:gridAfter w:val="1"/>
          <w:wAfter w:w="6" w:type="dxa"/>
        </w:trPr>
        <w:tc>
          <w:tcPr>
            <w:tcW w:w="4050" w:type="dxa"/>
            <w:gridSpan w:val="3"/>
          </w:tcPr>
          <w:p w:rsidR="00AF017B" w:rsidRPr="0056753C" w:rsidRDefault="00AF017B" w:rsidP="00AF017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2" w:type="dxa"/>
            <w:gridSpan w:val="5"/>
          </w:tcPr>
          <w:p w:rsidR="00AF017B" w:rsidRPr="0056753C" w:rsidRDefault="00AF017B" w:rsidP="00AF01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:rsidR="00AF017B" w:rsidRPr="0056753C" w:rsidRDefault="00AF017B" w:rsidP="00AF01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F017B" w:rsidRPr="0056753C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AF017B" w:rsidRPr="0056753C" w:rsidRDefault="00AF017B" w:rsidP="00AF017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2" w:type="dxa"/>
            <w:gridSpan w:val="5"/>
          </w:tcPr>
          <w:p w:rsidR="00AF017B" w:rsidRPr="0056753C" w:rsidRDefault="00AF017B" w:rsidP="00AF01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4"/>
            <w:vAlign w:val="bottom"/>
            <w:hideMark/>
          </w:tcPr>
          <w:p w:rsidR="00AF017B" w:rsidRPr="0056753C" w:rsidRDefault="00AF017B" w:rsidP="00AF01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ล้านบาท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F017B" w:rsidRPr="0056753C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AF017B" w:rsidRPr="0056753C" w:rsidRDefault="00AF017B" w:rsidP="00AF017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64" w:type="dxa"/>
            <w:gridSpan w:val="9"/>
            <w:hideMark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F017B" w:rsidRPr="0056753C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AF017B" w:rsidRPr="0056753C" w:rsidRDefault="00AF017B" w:rsidP="00AF017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2" w:type="dxa"/>
            <w:gridSpan w:val="5"/>
            <w:hideMark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32" w:type="dxa"/>
            <w:gridSpan w:val="4"/>
            <w:hideMark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</w:tr>
      <w:tr w:rsidR="00AF017B" w:rsidRPr="0056753C" w:rsidTr="00D267F6">
        <w:trPr>
          <w:gridBefore w:val="1"/>
          <w:wBefore w:w="6" w:type="dxa"/>
        </w:trPr>
        <w:tc>
          <w:tcPr>
            <w:tcW w:w="4050" w:type="dxa"/>
            <w:gridSpan w:val="3"/>
          </w:tcPr>
          <w:p w:rsidR="00AF017B" w:rsidRPr="0056753C" w:rsidRDefault="00AF017B" w:rsidP="00AF017B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3"/>
            <w:hideMark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56753C">
              <w:rPr>
                <w:rFonts w:ascii="Angsana New" w:hAnsi="Angsana New"/>
                <w:sz w:val="28"/>
              </w:rPr>
              <w:t>1%</w:t>
            </w:r>
          </w:p>
        </w:tc>
      </w:tr>
      <w:tr w:rsidR="00AF017B" w:rsidRPr="0056753C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ind w:left="162" w:right="-31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(54.7)</w:t>
            </w:r>
          </w:p>
        </w:tc>
        <w:tc>
          <w:tcPr>
            <w:tcW w:w="1266" w:type="dxa"/>
            <w:gridSpan w:val="3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65.6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64.3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(54.7)</w:t>
            </w:r>
          </w:p>
        </w:tc>
      </w:tr>
      <w:tr w:rsidR="00AF017B" w:rsidRPr="0056753C" w:rsidTr="00D267F6">
        <w:trPr>
          <w:gridBefore w:val="1"/>
          <w:wBefore w:w="6" w:type="dxa"/>
        </w:trPr>
        <w:tc>
          <w:tcPr>
            <w:tcW w:w="4050" w:type="dxa"/>
            <w:gridSpan w:val="3"/>
            <w:hideMark/>
          </w:tcPr>
          <w:p w:rsidR="00AF017B" w:rsidRPr="0056753C" w:rsidRDefault="00AF017B" w:rsidP="00AF017B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(1.6)</w:t>
            </w:r>
          </w:p>
        </w:tc>
        <w:tc>
          <w:tcPr>
            <w:tcW w:w="1266" w:type="dxa"/>
            <w:gridSpan w:val="3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6" w:type="dxa"/>
            <w:gridSpan w:val="2"/>
            <w:hideMark/>
          </w:tcPr>
          <w:p w:rsidR="00AF017B" w:rsidRPr="0056753C" w:rsidRDefault="00AF017B" w:rsidP="00AF017B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115172" w:rsidRPr="0056753C" w:rsidRDefault="00F22078" w:rsidP="007D2F3F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24</w:t>
      </w:r>
      <w:r w:rsidR="00D105F8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D105F8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115172" w:rsidRPr="0056753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115172" w:rsidRPr="0056753C" w:rsidRDefault="00115172" w:rsidP="00841F4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56753C">
        <w:rPr>
          <w:rFonts w:ascii="Angsana New" w:hAnsi="Angsana New"/>
          <w:sz w:val="32"/>
          <w:szCs w:val="32"/>
        </w:rPr>
        <w:t xml:space="preserve">116 </w:t>
      </w:r>
      <w:r w:rsidRPr="0056753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6753C">
        <w:rPr>
          <w:rFonts w:ascii="Angsana New" w:hAnsi="Angsana New"/>
          <w:sz w:val="32"/>
          <w:szCs w:val="32"/>
        </w:rPr>
        <w:t>2535</w:t>
      </w:r>
      <w:r w:rsidRPr="0056753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65280" w:rsidRPr="0056753C">
        <w:rPr>
          <w:rFonts w:ascii="Angsana New" w:hAnsi="Angsana New"/>
          <w:sz w:val="32"/>
          <w:szCs w:val="32"/>
        </w:rPr>
        <w:t>5</w:t>
      </w:r>
      <w:r w:rsidRPr="0056753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6753C">
        <w:rPr>
          <w:rFonts w:ascii="Angsana New" w:hAnsi="Angsana New"/>
          <w:sz w:val="32"/>
          <w:szCs w:val="32"/>
        </w:rPr>
        <w:t xml:space="preserve">10 </w:t>
      </w:r>
      <w:r w:rsidRPr="0056753C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ED010C" w:rsidRPr="0056753C">
        <w:rPr>
          <w:rFonts w:ascii="Angsana New" w:hAnsi="Angsana New"/>
          <w:sz w:val="32"/>
          <w:szCs w:val="32"/>
          <w:cs/>
        </w:rPr>
        <w:t>ในปัจจุบันบริษัทฯได้จัดสรร</w:t>
      </w:r>
      <w:r w:rsidR="00ED6BC1" w:rsidRPr="0056753C">
        <w:rPr>
          <w:rFonts w:ascii="Angsana New" w:hAnsi="Angsana New"/>
          <w:sz w:val="32"/>
          <w:szCs w:val="32"/>
          <w:cs/>
        </w:rPr>
        <w:t>ทุน</w:t>
      </w:r>
      <w:r w:rsidR="00ED010C" w:rsidRPr="0056753C">
        <w:rPr>
          <w:rFonts w:ascii="Angsana New" w:hAnsi="Angsana New"/>
          <w:sz w:val="32"/>
          <w:szCs w:val="32"/>
          <w:cs/>
        </w:rPr>
        <w:t>สำรองตามกฎหมายไว้ครบถ้วนแล้ว</w:t>
      </w:r>
    </w:p>
    <w:p w:rsidR="0056753C" w:rsidRPr="0056753C" w:rsidRDefault="0056753C" w:rsidP="0056753C">
      <w:pPr>
        <w:keepNext/>
        <w:spacing w:after="120"/>
        <w:ind w:left="547" w:right="100" w:hanging="547"/>
        <w:rPr>
          <w:rFonts w:ascii="Angsana New" w:hAnsi="Angsana New"/>
          <w:sz w:val="30"/>
          <w:szCs w:val="30"/>
        </w:rPr>
      </w:pPr>
      <w:r w:rsidRPr="0056753C">
        <w:rPr>
          <w:rFonts w:ascii="Angsana New" w:hAnsi="Angsana New"/>
          <w:b/>
          <w:bCs/>
          <w:sz w:val="32"/>
          <w:szCs w:val="32"/>
        </w:rPr>
        <w:t>25.     </w:t>
      </w:r>
      <w:r w:rsidRPr="0056753C">
        <w:rPr>
          <w:rFonts w:ascii="Angsana New" w:hAnsi="Angsana New" w:hint="cs"/>
          <w:b/>
          <w:bCs/>
          <w:sz w:val="32"/>
          <w:szCs w:val="32"/>
          <w:cs/>
        </w:rPr>
        <w:t>รายได้ทางการเงิน</w:t>
      </w:r>
    </w:p>
    <w:tbl>
      <w:tblPr>
        <w:tblW w:w="904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56753C" w:rsidRPr="0056753C" w:rsidTr="0056753C">
        <w:trPr>
          <w:tblHeader/>
        </w:trPr>
        <w:tc>
          <w:tcPr>
            <w:tcW w:w="904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753C">
              <w:rPr>
                <w:rFonts w:ascii="Angsana New" w:hAnsi="Angsana New"/>
                <w:sz w:val="30"/>
                <w:szCs w:val="30"/>
              </w:rPr>
              <w:t>  </w:t>
            </w:r>
            <w:r w:rsidRPr="005675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753C">
              <w:rPr>
                <w:rFonts w:ascii="Angsana New" w:hAnsi="Angsana New"/>
                <w:sz w:val="30"/>
                <w:szCs w:val="30"/>
              </w:rPr>
              <w:t>(</w:t>
            </w:r>
            <w:r w:rsidRPr="0056753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675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753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675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753C" w:rsidRPr="0056753C" w:rsidTr="0056753C">
        <w:trPr>
          <w:tblHeader/>
        </w:trPr>
        <w:tc>
          <w:tcPr>
            <w:tcW w:w="4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56753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753C" w:rsidRPr="0056753C" w:rsidRDefault="0056753C" w:rsidP="004660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753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753C" w:rsidRPr="0056753C" w:rsidRDefault="0056753C" w:rsidP="004660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753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53C" w:rsidRPr="0056753C" w:rsidTr="0056753C">
        <w:trPr>
          <w:tblHeader/>
        </w:trPr>
        <w:tc>
          <w:tcPr>
            <w:tcW w:w="4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53C" w:rsidRPr="0056753C" w:rsidRDefault="0056753C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753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753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753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753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56753C" w:rsidRPr="0056753C" w:rsidTr="0056753C">
        <w:trPr>
          <w:tblHeader/>
        </w:trPr>
        <w:tc>
          <w:tcPr>
            <w:tcW w:w="4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56753C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10763D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13,243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92,589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13,095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92,349</w:t>
            </w:r>
          </w:p>
        </w:tc>
      </w:tr>
      <w:tr w:rsidR="0056753C" w:rsidRPr="0056753C" w:rsidTr="0056753C">
        <w:trPr>
          <w:tblHeader/>
        </w:trPr>
        <w:tc>
          <w:tcPr>
            <w:tcW w:w="4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4660D0">
            <w:pPr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20,478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39,122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20,478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39,122</w:t>
            </w:r>
          </w:p>
        </w:tc>
      </w:tr>
      <w:tr w:rsidR="0056753C" w:rsidRPr="0056753C" w:rsidTr="0056753C">
        <w:trPr>
          <w:tblHeader/>
        </w:trPr>
        <w:tc>
          <w:tcPr>
            <w:tcW w:w="4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4660D0">
            <w:pPr>
              <w:ind w:left="191" w:right="-43" w:hanging="184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56753C" w:rsidRPr="0056753C" w:rsidTr="0056753C">
        <w:trPr>
          <w:tblHeader/>
        </w:trPr>
        <w:tc>
          <w:tcPr>
            <w:tcW w:w="4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56753C" w:rsidRDefault="0056753C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7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33,747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131,732</w:t>
            </w:r>
          </w:p>
        </w:tc>
        <w:tc>
          <w:tcPr>
            <w:tcW w:w="1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33,599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56753C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77C7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1,492</w:t>
            </w:r>
          </w:p>
        </w:tc>
      </w:tr>
    </w:tbl>
    <w:p w:rsidR="0056753C" w:rsidRPr="0056753C" w:rsidRDefault="0056753C" w:rsidP="0056753C">
      <w:pPr>
        <w:keepNext/>
        <w:spacing w:before="240" w:after="120"/>
        <w:ind w:right="101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</w:p>
    <w:p w:rsidR="0056753C" w:rsidRPr="0056753C" w:rsidRDefault="005675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56753C" w:rsidRPr="0056753C" w:rsidRDefault="0056753C" w:rsidP="0056753C">
      <w:pPr>
        <w:keepNext/>
        <w:spacing w:before="240" w:after="120"/>
        <w:ind w:right="101"/>
        <w:rPr>
          <w:rFonts w:ascii="Angsana New" w:eastAsiaTheme="minorHAnsi" w:hAnsi="Angsana New"/>
          <w:sz w:val="30"/>
          <w:szCs w:val="30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 xml:space="preserve">26.     </w:t>
      </w:r>
      <w:r w:rsidRPr="0056753C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1259"/>
        <w:gridCol w:w="1260"/>
        <w:gridCol w:w="1259"/>
        <w:gridCol w:w="1260"/>
      </w:tblGrid>
      <w:tr w:rsidR="0056753C" w:rsidRPr="00B6525E" w:rsidTr="0010763D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B6525E" w:rsidRDefault="0056753C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 </w:t>
            </w:r>
            <w:r w:rsidRPr="00B6525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6525E">
              <w:rPr>
                <w:rFonts w:ascii="Angsana New" w:hAnsi="Angsana New"/>
                <w:sz w:val="28"/>
              </w:rPr>
              <w:t>(</w:t>
            </w:r>
            <w:r w:rsidRPr="00B6525E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6525E">
              <w:rPr>
                <w:rFonts w:ascii="Angsana New" w:hAnsi="Angsana New"/>
                <w:sz w:val="28"/>
              </w:rPr>
              <w:t xml:space="preserve">: </w:t>
            </w:r>
            <w:r w:rsidRPr="00B6525E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6525E">
              <w:rPr>
                <w:rFonts w:ascii="Angsana New" w:hAnsi="Angsana New"/>
                <w:sz w:val="28"/>
              </w:rPr>
              <w:t>)</w:t>
            </w:r>
          </w:p>
        </w:tc>
      </w:tr>
      <w:tr w:rsidR="0056753C" w:rsidRPr="00B6525E" w:rsidTr="0010763D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B6525E" w:rsidRDefault="0056753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753C" w:rsidRPr="00B6525E" w:rsidRDefault="0056753C" w:rsidP="004660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753C" w:rsidRPr="00B6525E" w:rsidRDefault="0056753C" w:rsidP="004660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753C" w:rsidRPr="00B6525E" w:rsidTr="0010763D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53C" w:rsidRPr="00B6525E" w:rsidRDefault="0056753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B6525E" w:rsidRDefault="0056753C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B6525E" w:rsidRDefault="0056753C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B6525E" w:rsidRDefault="0056753C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B6525E" w:rsidRDefault="0056753C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6753C" w:rsidRPr="00B6525E" w:rsidTr="0010763D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53C" w:rsidRPr="00B6525E" w:rsidRDefault="0056753C">
            <w:pPr>
              <w:ind w:left="276" w:right="-43" w:hanging="276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ค่าใช้จ่ายดอกเบี้ยของ</w:t>
            </w:r>
            <w:r w:rsidR="00557976" w:rsidRPr="00B6525E">
              <w:rPr>
                <w:rFonts w:ascii="Angsana New" w:hAnsi="Angsana New" w:hint="cs"/>
                <w:sz w:val="28"/>
                <w:cs/>
              </w:rPr>
              <w:t>ประมาณการหนี้สิน                ในการ</w:t>
            </w:r>
            <w:r w:rsidR="0010763D" w:rsidRPr="00B6525E">
              <w:rPr>
                <w:rFonts w:ascii="Angsana New" w:hAnsi="Angsana New" w:hint="cs"/>
                <w:sz w:val="28"/>
                <w:cs/>
              </w:rPr>
              <w:t>รื้อถอน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B6525E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3,300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B6525E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B6525E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2,178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753C" w:rsidRPr="00B6525E" w:rsidRDefault="0010763D" w:rsidP="0010763D">
            <w:pP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-</w:t>
            </w:r>
          </w:p>
        </w:tc>
      </w:tr>
      <w:tr w:rsidR="0010763D" w:rsidRPr="00B6525E" w:rsidTr="0010763D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63D" w:rsidRPr="00B6525E" w:rsidRDefault="0010763D" w:rsidP="0010763D">
            <w:pPr>
              <w:ind w:left="157" w:right="-43" w:hanging="157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69,997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690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55,354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sing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</w:rPr>
              <w:t>6</w:t>
            </w:r>
            <w:r w:rsidR="00557976" w:rsidRPr="00B6525E">
              <w:rPr>
                <w:rFonts w:ascii="Angsana New" w:hAnsi="Angsana New"/>
                <w:sz w:val="28"/>
              </w:rPr>
              <w:t>90</w:t>
            </w:r>
          </w:p>
        </w:tc>
      </w:tr>
      <w:tr w:rsidR="0010763D" w:rsidRPr="00B6525E" w:rsidTr="0010763D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63D" w:rsidRPr="00B6525E" w:rsidRDefault="0010763D" w:rsidP="0010763D">
            <w:pPr>
              <w:ind w:left="210" w:right="-43" w:hanging="210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73,297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690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57,532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763D" w:rsidRPr="00B6525E" w:rsidRDefault="0010763D" w:rsidP="0010763D">
            <w:pPr>
              <w:pBdr>
                <w:bottom w:val="double" w:sz="4" w:space="1" w:color="auto"/>
              </w:pBdr>
              <w:tabs>
                <w:tab w:val="decimal" w:pos="83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690</w:t>
            </w:r>
          </w:p>
        </w:tc>
      </w:tr>
    </w:tbl>
    <w:p w:rsidR="00E1482C" w:rsidRPr="0056753C" w:rsidRDefault="0056753C" w:rsidP="0056753C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t>27</w:t>
      </w:r>
      <w:r w:rsidR="00A21D79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E1482C" w:rsidRPr="0056753C">
        <w:rPr>
          <w:rFonts w:ascii="Angsana New" w:hAnsi="Angsana New"/>
          <w:b/>
          <w:bCs/>
          <w:sz w:val="32"/>
          <w:szCs w:val="32"/>
        </w:rPr>
        <w:tab/>
      </w:r>
      <w:r w:rsidR="00E1482C" w:rsidRPr="0056753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E1482C" w:rsidRPr="0056753C" w:rsidRDefault="00E1482C" w:rsidP="0056753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4"/>
        <w:gridCol w:w="1484"/>
        <w:gridCol w:w="1484"/>
        <w:gridCol w:w="1484"/>
      </w:tblGrid>
      <w:tr w:rsidR="00E1482C" w:rsidRPr="00B6525E" w:rsidTr="00E21DBF">
        <w:tc>
          <w:tcPr>
            <w:tcW w:w="3240" w:type="dxa"/>
          </w:tcPr>
          <w:p w:rsidR="00E1482C" w:rsidRPr="00B6525E" w:rsidRDefault="00E1482C" w:rsidP="0056753C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968" w:type="dxa"/>
            <w:gridSpan w:val="2"/>
          </w:tcPr>
          <w:p w:rsidR="00E1482C" w:rsidRPr="00B6525E" w:rsidRDefault="00E1482C" w:rsidP="0056753C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</w:tcPr>
          <w:p w:rsidR="00E1482C" w:rsidRPr="00B6525E" w:rsidRDefault="00E1482C" w:rsidP="0056753C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(หน่วย</w:t>
            </w:r>
            <w:r w:rsidRPr="00B6525E">
              <w:rPr>
                <w:rFonts w:ascii="Angsana New" w:hAnsi="Angsana New"/>
                <w:sz w:val="28"/>
              </w:rPr>
              <w:t xml:space="preserve">: </w:t>
            </w:r>
            <w:r w:rsidRPr="00B6525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1482C" w:rsidRPr="00B6525E" w:rsidTr="00E21DBF">
        <w:tc>
          <w:tcPr>
            <w:tcW w:w="3240" w:type="dxa"/>
          </w:tcPr>
          <w:p w:rsidR="00E1482C" w:rsidRPr="00B6525E" w:rsidRDefault="00E1482C" w:rsidP="0056753C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968" w:type="dxa"/>
            <w:gridSpan w:val="2"/>
          </w:tcPr>
          <w:p w:rsidR="00E1482C" w:rsidRPr="00B6525E" w:rsidRDefault="00E1482C" w:rsidP="00567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</w:tcPr>
          <w:p w:rsidR="00E1482C" w:rsidRPr="00B6525E" w:rsidRDefault="00E1482C" w:rsidP="00567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B6525E" w:rsidTr="004940FF">
        <w:tc>
          <w:tcPr>
            <w:tcW w:w="3240" w:type="dxa"/>
          </w:tcPr>
          <w:p w:rsidR="00D97F07" w:rsidRPr="00B6525E" w:rsidRDefault="00D97F07" w:rsidP="0056753C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vAlign w:val="bottom"/>
          </w:tcPr>
          <w:p w:rsidR="00D97F07" w:rsidRPr="00B6525E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84" w:type="dxa"/>
            <w:vAlign w:val="bottom"/>
          </w:tcPr>
          <w:p w:rsidR="00D97F07" w:rsidRPr="00B6525E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84" w:type="dxa"/>
            <w:vAlign w:val="bottom"/>
          </w:tcPr>
          <w:p w:rsidR="00D97F07" w:rsidRPr="00B6525E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84" w:type="dxa"/>
            <w:vAlign w:val="bottom"/>
          </w:tcPr>
          <w:p w:rsidR="00D97F07" w:rsidRPr="00B6525E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6525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4,143,065,053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5,097,610,540</w:t>
            </w:r>
          </w:p>
        </w:tc>
        <w:tc>
          <w:tcPr>
            <w:tcW w:w="1484" w:type="dxa"/>
            <w:vAlign w:val="bottom"/>
          </w:tcPr>
          <w:p w:rsidR="00AF017B" w:rsidRPr="00B6525E" w:rsidRDefault="00BB5AC5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3,200,490,543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4,117,498,205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2,273,272,475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2,493,545,548</w:t>
            </w:r>
          </w:p>
        </w:tc>
        <w:tc>
          <w:tcPr>
            <w:tcW w:w="1484" w:type="dxa"/>
            <w:vAlign w:val="bottom"/>
          </w:tcPr>
          <w:p w:rsidR="00AF017B" w:rsidRPr="00B6525E" w:rsidRDefault="00BB5AC5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1,929,319,493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2,247,228,307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ค่าเช่าและค่าบริการตามสัญญาเช่าดำเนินงาน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657,531,159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1,809,302,505</w:t>
            </w:r>
          </w:p>
        </w:tc>
        <w:tc>
          <w:tcPr>
            <w:tcW w:w="1484" w:type="dxa"/>
            <w:vAlign w:val="bottom"/>
          </w:tcPr>
          <w:p w:rsidR="00AF017B" w:rsidRPr="00B6525E" w:rsidRDefault="00BB5AC5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229,</w:t>
            </w:r>
            <w:r w:rsidR="00D17DE2" w:rsidRPr="00B6525E">
              <w:rPr>
                <w:rFonts w:ascii="Angsana New" w:hAnsi="Angsana New"/>
                <w:sz w:val="28"/>
              </w:rPr>
              <w:t>941,225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1,426,183,251</w:t>
            </w:r>
          </w:p>
        </w:tc>
      </w:tr>
      <w:tr w:rsidR="00AF017B" w:rsidRPr="00B6525E" w:rsidTr="00806BF5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="0056753C" w:rsidRPr="00B6525E">
              <w:rPr>
                <w:rFonts w:ascii="Angsana New" w:hAnsi="Angsana New" w:hint="cs"/>
                <w:sz w:val="28"/>
                <w:cs/>
              </w:rPr>
              <w:t>ของอาคารและอุปกรณ์</w:t>
            </w:r>
            <w:r w:rsidRPr="00B6525E">
              <w:rPr>
                <w:rFonts w:ascii="Angsana New" w:hAnsi="Angsana New"/>
                <w:sz w:val="28"/>
                <w:cs/>
              </w:rPr>
              <w:t>และค่าตัดจำหน่าย</w:t>
            </w:r>
            <w:r w:rsidR="0056753C" w:rsidRPr="00B6525E">
              <w:rPr>
                <w:rFonts w:ascii="Angsana New" w:hAnsi="Angsana New" w:hint="cs"/>
                <w:sz w:val="28"/>
                <w:cs/>
              </w:rPr>
              <w:t>ของสินทรัพย์ไม่มีตัวตน</w:t>
            </w:r>
          </w:p>
        </w:tc>
        <w:tc>
          <w:tcPr>
            <w:tcW w:w="1484" w:type="dxa"/>
            <w:vAlign w:val="bottom"/>
          </w:tcPr>
          <w:p w:rsidR="00AF017B" w:rsidRPr="00B6525E" w:rsidRDefault="004660D0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756,203,674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777,055,959</w:t>
            </w:r>
          </w:p>
        </w:tc>
        <w:tc>
          <w:tcPr>
            <w:tcW w:w="1484" w:type="dxa"/>
            <w:vAlign w:val="bottom"/>
          </w:tcPr>
          <w:p w:rsidR="00AF017B" w:rsidRPr="00B6525E" w:rsidRDefault="004660D0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523,964,601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604,746,02</w:t>
            </w:r>
            <w:r w:rsidRPr="00B6525E">
              <w:rPr>
                <w:rFonts w:ascii="Angsana New" w:hAnsi="Angsana New"/>
                <w:sz w:val="28"/>
                <w:cs/>
              </w:rPr>
              <w:t>6</w:t>
            </w:r>
          </w:p>
        </w:tc>
      </w:tr>
      <w:tr w:rsidR="009D03CF" w:rsidRPr="00B6525E" w:rsidTr="00E21DBF">
        <w:tc>
          <w:tcPr>
            <w:tcW w:w="3240" w:type="dxa"/>
          </w:tcPr>
          <w:p w:rsidR="009D03CF" w:rsidRPr="00B6525E" w:rsidRDefault="009D03CF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84" w:type="dxa"/>
            <w:vAlign w:val="bottom"/>
          </w:tcPr>
          <w:p w:rsidR="009D03CF" w:rsidRPr="00B6525E" w:rsidRDefault="004660D0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1,121,962,155</w:t>
            </w:r>
          </w:p>
        </w:tc>
        <w:tc>
          <w:tcPr>
            <w:tcW w:w="1484" w:type="dxa"/>
            <w:vAlign w:val="bottom"/>
          </w:tcPr>
          <w:p w:rsidR="009D03CF" w:rsidRPr="00B6525E" w:rsidRDefault="004660D0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4" w:type="dxa"/>
            <w:vAlign w:val="bottom"/>
          </w:tcPr>
          <w:p w:rsidR="009D03CF" w:rsidRPr="00B6525E" w:rsidRDefault="004660D0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847,723,739</w:t>
            </w:r>
          </w:p>
        </w:tc>
        <w:tc>
          <w:tcPr>
            <w:tcW w:w="1484" w:type="dxa"/>
            <w:vAlign w:val="bottom"/>
          </w:tcPr>
          <w:p w:rsidR="009D03CF" w:rsidRPr="00B6525E" w:rsidRDefault="004660D0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-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ค่าสาธารณูปโภค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634,187,690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736,128,686</w:t>
            </w:r>
          </w:p>
        </w:tc>
        <w:tc>
          <w:tcPr>
            <w:tcW w:w="1484" w:type="dxa"/>
            <w:vAlign w:val="bottom"/>
          </w:tcPr>
          <w:p w:rsidR="00AF017B" w:rsidRPr="00B6525E" w:rsidRDefault="00BB5AC5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47</w:t>
            </w:r>
            <w:r w:rsidR="00B51C09" w:rsidRPr="00B6525E">
              <w:rPr>
                <w:rFonts w:ascii="Angsana New" w:hAnsi="Angsana New"/>
                <w:sz w:val="28"/>
              </w:rPr>
              <w:t>6</w:t>
            </w:r>
            <w:r w:rsidRPr="00B6525E">
              <w:rPr>
                <w:rFonts w:ascii="Angsana New" w:hAnsi="Angsana New"/>
                <w:sz w:val="28"/>
              </w:rPr>
              <w:t>,</w:t>
            </w:r>
            <w:r w:rsidR="00D17DE2" w:rsidRPr="00B6525E">
              <w:rPr>
                <w:rFonts w:ascii="Angsana New" w:hAnsi="Angsana New"/>
                <w:sz w:val="28"/>
              </w:rPr>
              <w:t>343,593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578,228,895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ค่าโฆษณา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174,166,828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317,797,926</w:t>
            </w:r>
          </w:p>
        </w:tc>
        <w:tc>
          <w:tcPr>
            <w:tcW w:w="1484" w:type="dxa"/>
            <w:vAlign w:val="bottom"/>
          </w:tcPr>
          <w:p w:rsidR="00AF017B" w:rsidRPr="00B6525E" w:rsidRDefault="00B51C09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</w:t>
            </w:r>
            <w:r w:rsidR="00BB5AC5" w:rsidRPr="00B6525E">
              <w:rPr>
                <w:rFonts w:ascii="Angsana New" w:hAnsi="Angsana New"/>
                <w:sz w:val="28"/>
              </w:rPr>
              <w:t>22,976,588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224,045,400</w:t>
            </w:r>
          </w:p>
        </w:tc>
      </w:tr>
      <w:tr w:rsidR="000E05EA" w:rsidRPr="00B6525E" w:rsidTr="00E21DBF">
        <w:tc>
          <w:tcPr>
            <w:tcW w:w="3240" w:type="dxa"/>
          </w:tcPr>
          <w:p w:rsidR="000E05EA" w:rsidRPr="00B6525E" w:rsidRDefault="000E05EA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 w:hint="cs"/>
                <w:sz w:val="28"/>
                <w:cs/>
              </w:rPr>
              <w:t>ค่าขนส่ง</w:t>
            </w:r>
          </w:p>
        </w:tc>
        <w:tc>
          <w:tcPr>
            <w:tcW w:w="1484" w:type="dxa"/>
            <w:vAlign w:val="bottom"/>
          </w:tcPr>
          <w:p w:rsidR="000E05EA" w:rsidRPr="00B6525E" w:rsidRDefault="006832F8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166,473,998</w:t>
            </w:r>
          </w:p>
        </w:tc>
        <w:tc>
          <w:tcPr>
            <w:tcW w:w="1484" w:type="dxa"/>
            <w:vAlign w:val="bottom"/>
          </w:tcPr>
          <w:p w:rsidR="000E05EA" w:rsidRPr="00B6525E" w:rsidRDefault="006832F8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194,859,871</w:t>
            </w:r>
          </w:p>
        </w:tc>
        <w:tc>
          <w:tcPr>
            <w:tcW w:w="1484" w:type="dxa"/>
            <w:vAlign w:val="bottom"/>
          </w:tcPr>
          <w:p w:rsidR="000E05EA" w:rsidRPr="00B6525E" w:rsidRDefault="006832F8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161,895,210</w:t>
            </w:r>
          </w:p>
        </w:tc>
        <w:tc>
          <w:tcPr>
            <w:tcW w:w="1484" w:type="dxa"/>
            <w:vAlign w:val="bottom"/>
          </w:tcPr>
          <w:p w:rsidR="000E05EA" w:rsidRPr="00B6525E" w:rsidRDefault="006832F8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194,859,871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155,294,301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158,638,428</w:t>
            </w:r>
          </w:p>
        </w:tc>
        <w:tc>
          <w:tcPr>
            <w:tcW w:w="1484" w:type="dxa"/>
            <w:vAlign w:val="bottom"/>
          </w:tcPr>
          <w:p w:rsidR="00AF017B" w:rsidRPr="00B6525E" w:rsidRDefault="00BB5AC5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121,322,593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122,999,008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ค่าฝึกอบรม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3,561,193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4,816,988</w:t>
            </w:r>
          </w:p>
        </w:tc>
        <w:tc>
          <w:tcPr>
            <w:tcW w:w="1484" w:type="dxa"/>
            <w:vAlign w:val="bottom"/>
          </w:tcPr>
          <w:p w:rsidR="00AF017B" w:rsidRPr="00B6525E" w:rsidRDefault="00BB5AC5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128,966,493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165,644,767</w:t>
            </w:r>
          </w:p>
        </w:tc>
      </w:tr>
      <w:tr w:rsidR="00AF017B" w:rsidRPr="00B6525E" w:rsidTr="00E21DBF">
        <w:tc>
          <w:tcPr>
            <w:tcW w:w="3240" w:type="dxa"/>
          </w:tcPr>
          <w:p w:rsidR="00AF017B" w:rsidRPr="00B6525E" w:rsidRDefault="00AF017B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ค่าภาษีโรงเรือน</w:t>
            </w:r>
          </w:p>
        </w:tc>
        <w:tc>
          <w:tcPr>
            <w:tcW w:w="1484" w:type="dxa"/>
            <w:vAlign w:val="bottom"/>
          </w:tcPr>
          <w:p w:rsidR="00AF017B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9,500,756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93,015,729</w:t>
            </w:r>
          </w:p>
        </w:tc>
        <w:tc>
          <w:tcPr>
            <w:tcW w:w="1484" w:type="dxa"/>
            <w:vAlign w:val="bottom"/>
          </w:tcPr>
          <w:p w:rsidR="00AF017B" w:rsidRPr="00B6525E" w:rsidRDefault="00BB5AC5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6,94</w:t>
            </w:r>
            <w:r w:rsidR="00D17DE2" w:rsidRPr="00B6525E">
              <w:rPr>
                <w:rFonts w:ascii="Angsana New" w:hAnsi="Angsana New"/>
                <w:sz w:val="28"/>
              </w:rPr>
              <w:t>0,591</w:t>
            </w:r>
          </w:p>
        </w:tc>
        <w:tc>
          <w:tcPr>
            <w:tcW w:w="1484" w:type="dxa"/>
            <w:vAlign w:val="bottom"/>
          </w:tcPr>
          <w:p w:rsidR="00AF017B" w:rsidRPr="00B6525E" w:rsidRDefault="00AF017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74,720,175</w:t>
            </w:r>
          </w:p>
        </w:tc>
      </w:tr>
      <w:tr w:rsidR="00D17DE2" w:rsidRPr="00B6525E" w:rsidTr="00E21DBF">
        <w:tc>
          <w:tcPr>
            <w:tcW w:w="3240" w:type="dxa"/>
          </w:tcPr>
          <w:p w:rsidR="00D17DE2" w:rsidRPr="00B6525E" w:rsidRDefault="00D17DE2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ค่าใช้จ่ายในการเดินทาง</w:t>
            </w:r>
          </w:p>
        </w:tc>
        <w:tc>
          <w:tcPr>
            <w:tcW w:w="1484" w:type="dxa"/>
            <w:vAlign w:val="bottom"/>
          </w:tcPr>
          <w:p w:rsidR="00D17DE2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18,122,491</w:t>
            </w:r>
          </w:p>
        </w:tc>
        <w:tc>
          <w:tcPr>
            <w:tcW w:w="1484" w:type="dxa"/>
            <w:vAlign w:val="bottom"/>
          </w:tcPr>
          <w:p w:rsidR="00D17DE2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35,093,350</w:t>
            </w:r>
          </w:p>
        </w:tc>
        <w:tc>
          <w:tcPr>
            <w:tcW w:w="1484" w:type="dxa"/>
            <w:vAlign w:val="bottom"/>
          </w:tcPr>
          <w:p w:rsidR="00D17DE2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13,423,552</w:t>
            </w:r>
          </w:p>
        </w:tc>
        <w:tc>
          <w:tcPr>
            <w:tcW w:w="1484" w:type="dxa"/>
            <w:vAlign w:val="bottom"/>
          </w:tcPr>
          <w:p w:rsidR="00D17DE2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27,733,492</w:t>
            </w:r>
          </w:p>
        </w:tc>
      </w:tr>
      <w:tr w:rsidR="00D17DE2" w:rsidRPr="00B6525E" w:rsidTr="00E21DBF">
        <w:tc>
          <w:tcPr>
            <w:tcW w:w="3240" w:type="dxa"/>
          </w:tcPr>
          <w:p w:rsidR="00D17DE2" w:rsidRPr="00B6525E" w:rsidRDefault="00D17DE2" w:rsidP="0056753C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B6525E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84" w:type="dxa"/>
            <w:vAlign w:val="bottom"/>
          </w:tcPr>
          <w:p w:rsidR="00D17DE2" w:rsidRPr="00B6525E" w:rsidRDefault="005F50EB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(</w:t>
            </w:r>
            <w:r w:rsidR="00D17DE2" w:rsidRPr="00B6525E">
              <w:rPr>
                <w:rFonts w:ascii="Angsana New" w:hAnsi="Angsana New"/>
                <w:sz w:val="28"/>
              </w:rPr>
              <w:t>8,776,607</w:t>
            </w:r>
            <w:r w:rsidRPr="00B652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4" w:type="dxa"/>
            <w:vAlign w:val="bottom"/>
          </w:tcPr>
          <w:p w:rsidR="00D17DE2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(17,153,855)</w:t>
            </w:r>
          </w:p>
        </w:tc>
        <w:tc>
          <w:tcPr>
            <w:tcW w:w="1484" w:type="dxa"/>
            <w:vAlign w:val="bottom"/>
          </w:tcPr>
          <w:p w:rsidR="00D17DE2" w:rsidRPr="00B6525E" w:rsidRDefault="002C60CA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(</w:t>
            </w:r>
            <w:r w:rsidR="00D17DE2" w:rsidRPr="00B6525E">
              <w:rPr>
                <w:rFonts w:ascii="Angsana New" w:hAnsi="Angsana New"/>
                <w:sz w:val="28"/>
              </w:rPr>
              <w:t>17,389,665</w:t>
            </w:r>
            <w:r w:rsidRPr="00B652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4" w:type="dxa"/>
            <w:vAlign w:val="bottom"/>
          </w:tcPr>
          <w:p w:rsidR="00D17DE2" w:rsidRPr="00B6525E" w:rsidRDefault="00D17DE2" w:rsidP="0056753C">
            <w:pPr>
              <w:tabs>
                <w:tab w:val="decimal" w:pos="1242"/>
              </w:tabs>
              <w:ind w:right="27"/>
              <w:jc w:val="both"/>
              <w:rPr>
                <w:rFonts w:ascii="Angsana New" w:hAnsi="Angsana New"/>
                <w:sz w:val="28"/>
              </w:rPr>
            </w:pPr>
            <w:r w:rsidRPr="00B6525E">
              <w:rPr>
                <w:rFonts w:ascii="Angsana New" w:hAnsi="Angsana New"/>
                <w:sz w:val="28"/>
              </w:rPr>
              <w:t>(2,499,802)</w:t>
            </w:r>
          </w:p>
        </w:tc>
      </w:tr>
    </w:tbl>
    <w:p w:rsidR="0056753C" w:rsidRPr="00B6525E" w:rsidRDefault="00B6525E" w:rsidP="00B6525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ในระหว่างปี กลุ่มบริษัทได้นำแนว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 xml:space="preserve">นา </w:t>
      </w:r>
      <w:r w:rsidRPr="0056753C">
        <w:rPr>
          <w:rFonts w:ascii="Angsana New" w:hAnsi="Angsana New"/>
          <w:sz w:val="32"/>
          <w:szCs w:val="32"/>
        </w:rPr>
        <w:t>2019</w:t>
      </w:r>
      <w:r w:rsidRPr="0056753C">
        <w:rPr>
          <w:rFonts w:ascii="Angsana New" w:hAnsi="Angsana New"/>
          <w:sz w:val="32"/>
          <w:szCs w:val="32"/>
          <w:cs/>
        </w:rPr>
        <w:t xml:space="preserve"> (</w:t>
      </w:r>
      <w:r w:rsidRPr="0056753C">
        <w:rPr>
          <w:rFonts w:ascii="Angsana New" w:hAnsi="Angsana New"/>
          <w:sz w:val="32"/>
          <w:szCs w:val="32"/>
        </w:rPr>
        <w:t>COVID</w:t>
      </w:r>
      <w:r w:rsidRPr="0056753C">
        <w:rPr>
          <w:rFonts w:ascii="Angsana New" w:hAnsi="Angsana New"/>
          <w:sz w:val="32"/>
          <w:szCs w:val="32"/>
          <w:cs/>
        </w:rPr>
        <w:t>-</w:t>
      </w:r>
      <w:r w:rsidRPr="0056753C">
        <w:rPr>
          <w:rFonts w:ascii="Angsana New" w:hAnsi="Angsana New"/>
          <w:sz w:val="32"/>
          <w:szCs w:val="32"/>
        </w:rPr>
        <w:t>19</w:t>
      </w:r>
      <w:r w:rsidRPr="0056753C">
        <w:rPr>
          <w:rFonts w:ascii="Angsana New" w:hAnsi="Angsana New"/>
          <w:sz w:val="32"/>
          <w:szCs w:val="32"/>
          <w:cs/>
        </w:rPr>
        <w:t>) โดยกลุ่มบริษัทได้นำส่วนลดค่าเช่าที่ได้รับจากผู้ให้เช่ามา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และบันทึกผลต่างที่เกิดขึ้นในงบกำไรขาดทุน</w:t>
      </w:r>
    </w:p>
    <w:p w:rsidR="00115172" w:rsidRPr="0056753C" w:rsidRDefault="0056753C" w:rsidP="0056753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 w:hint="cs"/>
          <w:b/>
          <w:bCs/>
          <w:sz w:val="32"/>
          <w:szCs w:val="32"/>
          <w:cs/>
        </w:rPr>
        <w:lastRenderedPageBreak/>
        <w:t>28</w:t>
      </w:r>
      <w:r w:rsidR="00115172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115172" w:rsidRPr="0056753C">
        <w:rPr>
          <w:rFonts w:ascii="Angsana New" w:hAnsi="Angsana New"/>
          <w:b/>
          <w:bCs/>
          <w:sz w:val="32"/>
          <w:szCs w:val="32"/>
        </w:rPr>
        <w:tab/>
      </w:r>
      <w:r w:rsidR="00115172" w:rsidRPr="0056753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15172" w:rsidRPr="0056753C" w:rsidRDefault="006D141C" w:rsidP="0056753C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>2</w:t>
      </w:r>
      <w:r w:rsidR="0056753C" w:rsidRPr="0056753C">
        <w:rPr>
          <w:rFonts w:ascii="Angsana New" w:hAnsi="Angsana New" w:hint="cs"/>
          <w:sz w:val="32"/>
          <w:szCs w:val="32"/>
          <w:cs/>
        </w:rPr>
        <w:t>8</w:t>
      </w:r>
      <w:r w:rsidR="00EB0FF8" w:rsidRPr="0056753C">
        <w:rPr>
          <w:rFonts w:ascii="Angsana New" w:hAnsi="Angsana New"/>
          <w:sz w:val="32"/>
          <w:szCs w:val="32"/>
        </w:rPr>
        <w:t>.1</w:t>
      </w:r>
      <w:r w:rsidR="00115172" w:rsidRPr="0056753C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ค่าใช้จ่ายภาษีเงินได้สำหรับปีสิ้นสุดวันที่ </w:t>
      </w:r>
      <w:r w:rsidR="00965280" w:rsidRPr="0056753C">
        <w:rPr>
          <w:rFonts w:ascii="Angsana New" w:hAnsi="Angsana New"/>
          <w:sz w:val="32"/>
          <w:szCs w:val="32"/>
        </w:rPr>
        <w:t>31</w:t>
      </w:r>
      <w:r w:rsidR="00D97F07"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762A1A" w:rsidRPr="0056753C">
        <w:rPr>
          <w:rFonts w:ascii="Angsana New" w:hAnsi="Angsana New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="00115172" w:rsidRPr="0056753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115172" w:rsidRPr="0056753C" w:rsidTr="003A63A7">
        <w:tc>
          <w:tcPr>
            <w:tcW w:w="9060" w:type="dxa"/>
            <w:gridSpan w:val="5"/>
            <w:vAlign w:val="bottom"/>
          </w:tcPr>
          <w:p w:rsidR="00115172" w:rsidRPr="0056753C" w:rsidRDefault="00115172" w:rsidP="0056753C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Pr="0056753C">
              <w:rPr>
                <w:rFonts w:ascii="Angsana New" w:hAnsi="Angsana New"/>
                <w:sz w:val="28"/>
                <w:cs/>
              </w:rPr>
              <w:t>หน่วย</w:t>
            </w:r>
            <w:r w:rsidRPr="0056753C">
              <w:rPr>
                <w:rFonts w:ascii="Angsana New" w:hAnsi="Angsana New"/>
                <w:sz w:val="28"/>
              </w:rPr>
              <w:t xml:space="preserve">: </w:t>
            </w:r>
            <w:r w:rsidRPr="0056753C">
              <w:rPr>
                <w:rFonts w:ascii="Angsana New" w:hAnsi="Angsana New"/>
                <w:sz w:val="28"/>
                <w:cs/>
              </w:rPr>
              <w:t>บาท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</w:tr>
      <w:tr w:rsidR="00115172" w:rsidRPr="0056753C" w:rsidTr="003A63A7">
        <w:tc>
          <w:tcPr>
            <w:tcW w:w="3840" w:type="dxa"/>
            <w:vAlign w:val="bottom"/>
          </w:tcPr>
          <w:p w:rsidR="00115172" w:rsidRPr="0056753C" w:rsidRDefault="00115172" w:rsidP="0056753C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15172" w:rsidRPr="0056753C" w:rsidRDefault="00115172" w:rsidP="005675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15172" w:rsidRPr="0056753C" w:rsidRDefault="00115172" w:rsidP="005675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56753C" w:rsidTr="00B55B6D">
        <w:tc>
          <w:tcPr>
            <w:tcW w:w="3840" w:type="dxa"/>
          </w:tcPr>
          <w:p w:rsidR="00D97F07" w:rsidRPr="0056753C" w:rsidRDefault="00D97F07" w:rsidP="0056753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D97F07" w:rsidRPr="0056753C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D97F07" w:rsidRPr="0056753C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D97F07" w:rsidRPr="0056753C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D97F07" w:rsidRPr="0056753C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97F07" w:rsidRPr="0056753C" w:rsidTr="003A63A7">
        <w:tc>
          <w:tcPr>
            <w:tcW w:w="3840" w:type="dxa"/>
            <w:vAlign w:val="bottom"/>
          </w:tcPr>
          <w:p w:rsidR="00D97F07" w:rsidRPr="0056753C" w:rsidRDefault="00D97F07" w:rsidP="0056753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D97F07" w:rsidRPr="0056753C" w:rsidRDefault="00D97F07" w:rsidP="005675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97F07" w:rsidRPr="0056753C" w:rsidRDefault="00D97F07" w:rsidP="005675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97F07" w:rsidRPr="0056753C" w:rsidRDefault="00D97F07" w:rsidP="005675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97F07" w:rsidRPr="0056753C" w:rsidRDefault="00D97F07" w:rsidP="005675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B1768D">
        <w:tc>
          <w:tcPr>
            <w:tcW w:w="3840" w:type="dxa"/>
            <w:vAlign w:val="bottom"/>
          </w:tcPr>
          <w:p w:rsidR="00AF017B" w:rsidRPr="0056753C" w:rsidRDefault="00AF017B" w:rsidP="0056753C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AF017B" w:rsidRPr="0056753C" w:rsidRDefault="0020694A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</w:t>
            </w:r>
            <w:r w:rsidR="00B03469" w:rsidRPr="0056753C">
              <w:rPr>
                <w:rFonts w:ascii="Angsana New" w:hAnsi="Angsana New"/>
                <w:sz w:val="28"/>
              </w:rPr>
              <w:t>92,</w:t>
            </w:r>
            <w:r w:rsidR="00615F50" w:rsidRPr="0056753C">
              <w:rPr>
                <w:rFonts w:ascii="Angsana New" w:hAnsi="Angsana New"/>
                <w:sz w:val="28"/>
              </w:rPr>
              <w:t>265,499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536,553,519</w:t>
            </w:r>
          </w:p>
        </w:tc>
        <w:tc>
          <w:tcPr>
            <w:tcW w:w="1305" w:type="dxa"/>
            <w:vAlign w:val="bottom"/>
          </w:tcPr>
          <w:p w:rsidR="00AF017B" w:rsidRPr="0056753C" w:rsidRDefault="00B03469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183,040,27</w:t>
            </w:r>
            <w:r w:rsidR="005F50EB" w:rsidRPr="0056753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462,812,506</w:t>
            </w:r>
          </w:p>
        </w:tc>
      </w:tr>
      <w:tr w:rsidR="00AF017B" w:rsidRPr="0056753C" w:rsidTr="003A63A7">
        <w:tc>
          <w:tcPr>
            <w:tcW w:w="3840" w:type="dxa"/>
            <w:vAlign w:val="bottom"/>
          </w:tcPr>
          <w:p w:rsidR="00AF017B" w:rsidRPr="0056753C" w:rsidRDefault="00AF017B" w:rsidP="0056753C">
            <w:pPr>
              <w:ind w:left="312" w:right="450" w:hanging="31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:rsidR="00AF017B" w:rsidRPr="0056753C" w:rsidRDefault="00B03469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6,238,058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(653,546)</w:t>
            </w:r>
          </w:p>
        </w:tc>
        <w:tc>
          <w:tcPr>
            <w:tcW w:w="1305" w:type="dxa"/>
            <w:vAlign w:val="bottom"/>
          </w:tcPr>
          <w:p w:rsidR="00AF017B" w:rsidRPr="0056753C" w:rsidRDefault="00B03469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4,146,045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(352,362)</w:t>
            </w:r>
          </w:p>
        </w:tc>
      </w:tr>
      <w:tr w:rsidR="00AF017B" w:rsidRPr="0056753C" w:rsidTr="003A63A7">
        <w:tc>
          <w:tcPr>
            <w:tcW w:w="3840" w:type="dxa"/>
            <w:vAlign w:val="bottom"/>
          </w:tcPr>
          <w:p w:rsidR="00AF017B" w:rsidRPr="0056753C" w:rsidRDefault="00AF017B" w:rsidP="0056753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6753C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AF017B" w:rsidRPr="0056753C" w:rsidTr="003A63A7">
        <w:tc>
          <w:tcPr>
            <w:tcW w:w="3840" w:type="dxa"/>
            <w:vAlign w:val="bottom"/>
          </w:tcPr>
          <w:p w:rsidR="00AF017B" w:rsidRPr="0056753C" w:rsidRDefault="00AF017B" w:rsidP="0056753C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F017B" w:rsidRPr="0056753C" w:rsidRDefault="00B03469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="000E05EA" w:rsidRPr="0056753C">
              <w:rPr>
                <w:rFonts w:ascii="Angsana New" w:hAnsi="Angsana New"/>
                <w:sz w:val="28"/>
              </w:rPr>
              <w:t>5</w:t>
            </w:r>
            <w:r w:rsidR="00615F50" w:rsidRPr="0056753C">
              <w:rPr>
                <w:rFonts w:ascii="Angsana New" w:hAnsi="Angsana New"/>
                <w:sz w:val="28"/>
              </w:rPr>
              <w:t>8,623,938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17,353,651</w:t>
            </w:r>
          </w:p>
        </w:tc>
        <w:tc>
          <w:tcPr>
            <w:tcW w:w="1305" w:type="dxa"/>
            <w:vAlign w:val="bottom"/>
          </w:tcPr>
          <w:p w:rsidR="00AF017B" w:rsidRPr="0056753C" w:rsidRDefault="00B03469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(</w:t>
            </w:r>
            <w:r w:rsidR="00615F50" w:rsidRPr="0056753C">
              <w:rPr>
                <w:rFonts w:ascii="Angsana New" w:hAnsi="Angsana New"/>
                <w:sz w:val="28"/>
              </w:rPr>
              <w:t>34,059,70</w:t>
            </w:r>
            <w:r w:rsidR="005F50EB" w:rsidRPr="0056753C">
              <w:rPr>
                <w:rFonts w:ascii="Angsana New" w:hAnsi="Angsana New"/>
                <w:sz w:val="28"/>
              </w:rPr>
              <w:t>4</w:t>
            </w:r>
            <w:r w:rsidRPr="0056753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19,560,898</w:t>
            </w:r>
          </w:p>
        </w:tc>
      </w:tr>
      <w:tr w:rsidR="00AF017B" w:rsidRPr="0056753C" w:rsidTr="003A63A7">
        <w:tc>
          <w:tcPr>
            <w:tcW w:w="3840" w:type="dxa"/>
            <w:vAlign w:val="bottom"/>
          </w:tcPr>
          <w:p w:rsidR="00AF017B" w:rsidRPr="0056753C" w:rsidRDefault="00AF017B" w:rsidP="0056753C">
            <w:pPr>
              <w:ind w:left="222" w:right="720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AF017B" w:rsidRPr="0056753C" w:rsidRDefault="00B03469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</w:t>
            </w:r>
            <w:r w:rsidR="00615F50" w:rsidRPr="0056753C">
              <w:rPr>
                <w:rFonts w:ascii="Angsana New" w:hAnsi="Angsana New"/>
                <w:sz w:val="28"/>
              </w:rPr>
              <w:t>39,879,619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553,253,624</w:t>
            </w:r>
          </w:p>
        </w:tc>
        <w:tc>
          <w:tcPr>
            <w:tcW w:w="1305" w:type="dxa"/>
            <w:vAlign w:val="bottom"/>
          </w:tcPr>
          <w:p w:rsidR="00AF017B" w:rsidRPr="0056753C" w:rsidRDefault="00615F50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153,126,616</w:t>
            </w:r>
          </w:p>
        </w:tc>
        <w:tc>
          <w:tcPr>
            <w:tcW w:w="1305" w:type="dxa"/>
            <w:vAlign w:val="bottom"/>
          </w:tcPr>
          <w:p w:rsidR="00AF017B" w:rsidRPr="0056753C" w:rsidRDefault="00AF017B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482,021,042</w:t>
            </w:r>
          </w:p>
        </w:tc>
      </w:tr>
    </w:tbl>
    <w:p w:rsidR="00A2233B" w:rsidRPr="0056753C" w:rsidRDefault="00A2233B" w:rsidP="0056753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E3578" w:rsidRPr="0056753C">
        <w:rPr>
          <w:rFonts w:ascii="Angsana New" w:hAnsi="Angsana New"/>
          <w:sz w:val="32"/>
          <w:szCs w:val="32"/>
        </w:rPr>
        <w:t xml:space="preserve">31 </w:t>
      </w:r>
      <w:r w:rsidR="00BE3578"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762A1A" w:rsidRPr="0056753C">
        <w:rPr>
          <w:rFonts w:ascii="Angsana New" w:hAnsi="Angsana New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0"/>
        <w:gridCol w:w="1440"/>
        <w:gridCol w:w="1440"/>
        <w:gridCol w:w="1440"/>
        <w:gridCol w:w="1440"/>
      </w:tblGrid>
      <w:tr w:rsidR="00A2233B" w:rsidRPr="0056753C" w:rsidTr="006D141C">
        <w:tc>
          <w:tcPr>
            <w:tcW w:w="9330" w:type="dxa"/>
            <w:gridSpan w:val="5"/>
          </w:tcPr>
          <w:p w:rsidR="00A2233B" w:rsidRPr="0056753C" w:rsidRDefault="00A2233B" w:rsidP="0056753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233B" w:rsidRPr="0056753C" w:rsidTr="006D141C">
        <w:tc>
          <w:tcPr>
            <w:tcW w:w="3570" w:type="dxa"/>
          </w:tcPr>
          <w:p w:rsidR="00A2233B" w:rsidRPr="0056753C" w:rsidRDefault="00A2233B" w:rsidP="005675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:rsidR="00A2233B" w:rsidRPr="0056753C" w:rsidRDefault="00A2233B" w:rsidP="00567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2233B" w:rsidRPr="0056753C" w:rsidRDefault="00A2233B" w:rsidP="00567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56753C" w:rsidTr="006D141C">
        <w:tc>
          <w:tcPr>
            <w:tcW w:w="3570" w:type="dxa"/>
          </w:tcPr>
          <w:p w:rsidR="00D97F07" w:rsidRPr="0056753C" w:rsidRDefault="00D97F07" w:rsidP="005675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7F07" w:rsidRPr="0056753C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:rsidR="00D97F07" w:rsidRPr="0056753C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D97F07" w:rsidRPr="0056753C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:rsidR="00D97F07" w:rsidRPr="0056753C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F017B" w:rsidRPr="0056753C" w:rsidTr="00841F46">
        <w:tc>
          <w:tcPr>
            <w:tcW w:w="3570" w:type="dxa"/>
          </w:tcPr>
          <w:p w:rsidR="00AF017B" w:rsidRPr="0056753C" w:rsidRDefault="00AF017B" w:rsidP="0056753C">
            <w:pPr>
              <w:tabs>
                <w:tab w:val="left" w:pos="567"/>
                <w:tab w:val="left" w:pos="1134"/>
                <w:tab w:val="left" w:pos="1701"/>
              </w:tabs>
              <w:ind w:left="252" w:right="450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การเปลี่ยนแปลงมูลค่าเงินลงทุน</w:t>
            </w:r>
            <w:r w:rsidR="00F22078" w:rsidRPr="0056753C">
              <w:rPr>
                <w:rFonts w:ascii="Angsana New" w:hAnsi="Angsana New" w:hint="cs"/>
                <w:sz w:val="32"/>
                <w:szCs w:val="3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580,556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(1,115,799)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580,556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(1,115,799)</w:t>
            </w:r>
          </w:p>
        </w:tc>
      </w:tr>
      <w:tr w:rsidR="00AF017B" w:rsidRPr="0056753C" w:rsidTr="006D141C">
        <w:tc>
          <w:tcPr>
            <w:tcW w:w="3570" w:type="dxa"/>
          </w:tcPr>
          <w:p w:rsidR="00AF017B" w:rsidRPr="0056753C" w:rsidRDefault="00AF017B" w:rsidP="0056753C">
            <w:pPr>
              <w:tabs>
                <w:tab w:val="left" w:pos="567"/>
                <w:tab w:val="left" w:pos="1134"/>
                <w:tab w:val="left" w:pos="1701"/>
              </w:tabs>
              <w:ind w:left="252" w:right="12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6,762,619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20,377,874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5,077,098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19,030,535</w:t>
            </w:r>
          </w:p>
        </w:tc>
      </w:tr>
      <w:tr w:rsidR="00AF017B" w:rsidRPr="0056753C" w:rsidTr="006D141C">
        <w:tc>
          <w:tcPr>
            <w:tcW w:w="3570" w:type="dxa"/>
          </w:tcPr>
          <w:p w:rsidR="00AF017B" w:rsidRPr="0056753C" w:rsidRDefault="00AF017B" w:rsidP="0056753C">
            <w:pPr>
              <w:ind w:left="222" w:right="-108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ภาษีเงินได้ที่รับรู้ในกำไรขาดทุน เบ็ดเสร็จอื่น 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7,343,175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19,262,075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5,657,654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17,914,736</w:t>
            </w:r>
          </w:p>
        </w:tc>
      </w:tr>
    </w:tbl>
    <w:p w:rsidR="0056753C" w:rsidRPr="0056753C" w:rsidRDefault="0056753C" w:rsidP="0056753C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56753C" w:rsidRPr="0056753C" w:rsidRDefault="0056753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br w:type="page"/>
      </w:r>
    </w:p>
    <w:p w:rsidR="00115172" w:rsidRPr="0056753C" w:rsidRDefault="00115172" w:rsidP="0056753C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56753C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057134" w:rsidRPr="0056753C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Pr="0056753C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="001C03E5" w:rsidRPr="0056753C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56753C">
        <w:rPr>
          <w:rFonts w:ascii="Angsana New" w:hAnsi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965280" w:rsidRPr="0056753C">
        <w:rPr>
          <w:rFonts w:ascii="Angsana New" w:hAnsi="Angsana New"/>
          <w:sz w:val="32"/>
          <w:szCs w:val="32"/>
        </w:rPr>
        <w:t>31</w:t>
      </w:r>
      <w:r w:rsidR="00D97F07" w:rsidRPr="0056753C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762A1A" w:rsidRPr="0056753C">
        <w:rPr>
          <w:rFonts w:ascii="Angsana New" w:hAnsi="Angsana New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440"/>
        <w:gridCol w:w="1440"/>
        <w:gridCol w:w="1440"/>
        <w:gridCol w:w="1440"/>
      </w:tblGrid>
      <w:tr w:rsidR="003417D0" w:rsidRPr="0056753C" w:rsidTr="006D141C">
        <w:tc>
          <w:tcPr>
            <w:tcW w:w="9330" w:type="dxa"/>
            <w:gridSpan w:val="5"/>
            <w:vAlign w:val="bottom"/>
          </w:tcPr>
          <w:p w:rsidR="003417D0" w:rsidRPr="0056753C" w:rsidRDefault="003417D0" w:rsidP="0056753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36C" w:rsidRPr="0056753C" w:rsidTr="006D141C">
        <w:tc>
          <w:tcPr>
            <w:tcW w:w="3570" w:type="dxa"/>
          </w:tcPr>
          <w:p w:rsidR="0067536C" w:rsidRPr="0056753C" w:rsidRDefault="0067536C" w:rsidP="0056753C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7536C" w:rsidRPr="0056753C" w:rsidRDefault="0067536C" w:rsidP="005675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67536C" w:rsidRPr="0056753C" w:rsidRDefault="0067536C" w:rsidP="005675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56753C" w:rsidTr="006D141C">
        <w:tc>
          <w:tcPr>
            <w:tcW w:w="3570" w:type="dxa"/>
          </w:tcPr>
          <w:p w:rsidR="00D97F07" w:rsidRPr="0056753C" w:rsidRDefault="00D97F07" w:rsidP="0056753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97F07" w:rsidRPr="0056753C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:rsidR="00D97F07" w:rsidRPr="0056753C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D97F07" w:rsidRPr="0056753C" w:rsidRDefault="001249FC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:rsidR="00D97F07" w:rsidRPr="0056753C" w:rsidRDefault="005E5762" w:rsidP="0056753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F017B" w:rsidRPr="0056753C" w:rsidTr="006D141C">
        <w:tc>
          <w:tcPr>
            <w:tcW w:w="3570" w:type="dxa"/>
            <w:vAlign w:val="bottom"/>
          </w:tcPr>
          <w:p w:rsidR="00AF017B" w:rsidRPr="0056753C" w:rsidRDefault="00AF017B" w:rsidP="0056753C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AF017B" w:rsidRPr="0056753C" w:rsidRDefault="00615F50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1,051,485,624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3,163,485,197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1,061,888,932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3,047,620,743</w:t>
            </w:r>
          </w:p>
        </w:tc>
      </w:tr>
      <w:tr w:rsidR="00AF017B" w:rsidRPr="0056753C" w:rsidTr="006D141C">
        <w:tc>
          <w:tcPr>
            <w:tcW w:w="3570" w:type="dxa"/>
            <w:vAlign w:val="bottom"/>
          </w:tcPr>
          <w:p w:rsidR="00AF017B" w:rsidRPr="0056753C" w:rsidRDefault="00AF017B" w:rsidP="0056753C">
            <w:pPr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882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882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F017B" w:rsidRPr="0056753C" w:rsidTr="006D141C">
        <w:tc>
          <w:tcPr>
            <w:tcW w:w="3570" w:type="dxa"/>
            <w:vAlign w:val="bottom"/>
          </w:tcPr>
          <w:p w:rsidR="00AF017B" w:rsidRPr="0056753C" w:rsidRDefault="00AF017B" w:rsidP="0056753C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AF017B" w:rsidRPr="0056753C" w:rsidTr="006D141C">
        <w:tc>
          <w:tcPr>
            <w:tcW w:w="3570" w:type="dxa"/>
            <w:vAlign w:val="bottom"/>
          </w:tcPr>
          <w:p w:rsidR="00AF017B" w:rsidRPr="0056753C" w:rsidRDefault="00AF017B" w:rsidP="0056753C">
            <w:pPr>
              <w:ind w:left="132" w:right="-108" w:hanging="180"/>
              <w:jc w:val="both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กำไรทางบัญชีก่อนภาษีเงินได้นิติบุคคล  คูณอัตราภาษี</w:t>
            </w:r>
          </w:p>
        </w:tc>
        <w:tc>
          <w:tcPr>
            <w:tcW w:w="1440" w:type="dxa"/>
            <w:vAlign w:val="bottom"/>
          </w:tcPr>
          <w:p w:rsidR="00AF017B" w:rsidRPr="0056753C" w:rsidRDefault="00615F50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210,297,125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632,697,039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212,377,786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609,524,149</w:t>
            </w:r>
          </w:p>
        </w:tc>
      </w:tr>
      <w:tr w:rsidR="00AF017B" w:rsidRPr="0056753C" w:rsidTr="006D141C">
        <w:tc>
          <w:tcPr>
            <w:tcW w:w="3570" w:type="dxa"/>
            <w:vAlign w:val="bottom"/>
          </w:tcPr>
          <w:p w:rsidR="00AF017B" w:rsidRPr="0056753C" w:rsidRDefault="00AF017B" w:rsidP="0056753C">
            <w:pPr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6,238,058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(653,546)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4,146,045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(352,362)</w:t>
            </w:r>
          </w:p>
        </w:tc>
      </w:tr>
      <w:tr w:rsidR="00AF017B" w:rsidRPr="0056753C" w:rsidTr="006D141C">
        <w:tc>
          <w:tcPr>
            <w:tcW w:w="3570" w:type="dxa"/>
            <w:vAlign w:val="bottom"/>
          </w:tcPr>
          <w:p w:rsidR="00AF017B" w:rsidRPr="0056753C" w:rsidRDefault="00AF017B" w:rsidP="0056753C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56753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882"/>
                <w:tab w:val="decimal" w:pos="1152"/>
              </w:tabs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882"/>
                <w:tab w:val="decimal" w:pos="1152"/>
              </w:tabs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F017B" w:rsidRPr="0056753C" w:rsidTr="006D141C">
        <w:tc>
          <w:tcPr>
            <w:tcW w:w="3570" w:type="dxa"/>
            <w:vAlign w:val="bottom"/>
          </w:tcPr>
          <w:p w:rsidR="00AF017B" w:rsidRPr="0056753C" w:rsidRDefault="00AF017B" w:rsidP="0056753C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AF017B" w:rsidRPr="0056753C" w:rsidRDefault="00B03469" w:rsidP="0056753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AF017B" w:rsidRPr="0056753C" w:rsidRDefault="00AF017B" w:rsidP="0056753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(70,499,969)</w:t>
            </w:r>
          </w:p>
        </w:tc>
      </w:tr>
      <w:tr w:rsidR="00615F50" w:rsidRPr="0056753C" w:rsidTr="006D141C">
        <w:tc>
          <w:tcPr>
            <w:tcW w:w="3570" w:type="dxa"/>
            <w:vAlign w:val="bottom"/>
          </w:tcPr>
          <w:p w:rsidR="00615F50" w:rsidRPr="0056753C" w:rsidRDefault="00615F50" w:rsidP="0056753C">
            <w:pPr>
              <w:ind w:left="427" w:right="-43" w:hanging="205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การส่งเสริมการลงทุน </w:t>
            </w:r>
          </w:p>
          <w:p w:rsidR="00615F50" w:rsidRPr="0056753C" w:rsidRDefault="00615F50" w:rsidP="0056753C">
            <w:pPr>
              <w:ind w:left="427" w:right="-43" w:hanging="205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ab/>
              <w:t xml:space="preserve">(หมายเหตุ </w:t>
            </w:r>
            <w:r w:rsidRPr="0056753C">
              <w:rPr>
                <w:rFonts w:ascii="Angsana New" w:hAnsi="Angsana New"/>
                <w:sz w:val="32"/>
                <w:szCs w:val="32"/>
              </w:rPr>
              <w:t>2</w:t>
            </w:r>
            <w:r w:rsidR="004660D0">
              <w:rPr>
                <w:rFonts w:ascii="Angsana New" w:hAnsi="Angsana New"/>
                <w:sz w:val="32"/>
                <w:szCs w:val="32"/>
              </w:rPr>
              <w:t>8</w:t>
            </w:r>
            <w:r w:rsidRPr="0056753C">
              <w:rPr>
                <w:rFonts w:ascii="Angsana New" w:hAnsi="Angsana New"/>
                <w:sz w:val="32"/>
                <w:szCs w:val="32"/>
              </w:rPr>
              <w:t>.2)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(4,527,889)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(5,836,762)</w:t>
            </w:r>
          </w:p>
        </w:tc>
        <w:tc>
          <w:tcPr>
            <w:tcW w:w="1440" w:type="dxa"/>
            <w:vAlign w:val="bottom"/>
          </w:tcPr>
          <w:p w:rsidR="005F50EB" w:rsidRPr="0056753C" w:rsidRDefault="005F50EB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615F50" w:rsidRPr="0056753C" w:rsidRDefault="005F50EB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15F50" w:rsidRPr="0056753C" w:rsidTr="006D141C">
        <w:tc>
          <w:tcPr>
            <w:tcW w:w="3570" w:type="dxa"/>
            <w:vAlign w:val="bottom"/>
          </w:tcPr>
          <w:p w:rsidR="00615F50" w:rsidRPr="0056753C" w:rsidRDefault="00615F50" w:rsidP="0056753C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2,804,831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18,792,807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2,446,555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15,817,521</w:t>
            </w:r>
          </w:p>
        </w:tc>
      </w:tr>
      <w:tr w:rsidR="00615F50" w:rsidRPr="0056753C" w:rsidTr="006D141C">
        <w:tc>
          <w:tcPr>
            <w:tcW w:w="3570" w:type="dxa"/>
            <w:vAlign w:val="bottom"/>
          </w:tcPr>
          <w:p w:rsidR="00615F50" w:rsidRPr="0056753C" w:rsidRDefault="00615F50" w:rsidP="0056753C">
            <w:pPr>
              <w:ind w:left="384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ผลขาดทุนทางภาษีที่ยังไม่รับรู้ของ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15F50" w:rsidRPr="0056753C" w:rsidTr="006D141C">
        <w:tc>
          <w:tcPr>
            <w:tcW w:w="3570" w:type="dxa"/>
            <w:vAlign w:val="bottom"/>
          </w:tcPr>
          <w:p w:rsidR="00615F50" w:rsidRPr="0056753C" w:rsidRDefault="00615F50" w:rsidP="0056753C">
            <w:pPr>
              <w:tabs>
                <w:tab w:val="left" w:pos="4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14,206,994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2,037,113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15F50" w:rsidRPr="0056753C" w:rsidTr="006D141C">
        <w:tc>
          <w:tcPr>
            <w:tcW w:w="3570" w:type="dxa"/>
            <w:vAlign w:val="bottom"/>
          </w:tcPr>
          <w:p w:rsidR="00615F50" w:rsidRPr="0056753C" w:rsidRDefault="00615F50" w:rsidP="0056753C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832F8" w:rsidRPr="0056753C">
              <w:rPr>
                <w:rFonts w:ascii="Angsana New" w:hAnsi="Angsana New"/>
                <w:spacing w:val="-4"/>
                <w:sz w:val="32"/>
                <w:szCs w:val="32"/>
              </w:rPr>
              <w:t>89,139,500</w:t>
            </w: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(93,783,027)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832F8" w:rsidRPr="0056753C">
              <w:rPr>
                <w:rFonts w:ascii="Angsana New" w:hAnsi="Angsana New"/>
                <w:spacing w:val="-4"/>
                <w:sz w:val="32"/>
                <w:szCs w:val="32"/>
              </w:rPr>
              <w:t>65,843,770</w:t>
            </w: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(72,468,297)</w:t>
            </w:r>
          </w:p>
        </w:tc>
      </w:tr>
      <w:tr w:rsidR="00615F50" w:rsidRPr="0056753C" w:rsidTr="006D141C">
        <w:tc>
          <w:tcPr>
            <w:tcW w:w="3570" w:type="dxa"/>
            <w:vAlign w:val="bottom"/>
          </w:tcPr>
          <w:p w:rsidR="00615F50" w:rsidRPr="0056753C" w:rsidRDefault="00615F50" w:rsidP="0056753C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(76,655,564)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(78,789,869)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(63,397,215)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(127,150,745)</w:t>
            </w:r>
          </w:p>
        </w:tc>
      </w:tr>
      <w:tr w:rsidR="00615F50" w:rsidRPr="0056753C" w:rsidTr="006D141C">
        <w:tc>
          <w:tcPr>
            <w:tcW w:w="3570" w:type="dxa"/>
            <w:vAlign w:val="bottom"/>
          </w:tcPr>
          <w:p w:rsidR="00615F50" w:rsidRPr="0056753C" w:rsidRDefault="00615F50" w:rsidP="0056753C">
            <w:pPr>
              <w:ind w:left="13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                  งบกำไรขาดทุน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139,879,619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553,253,624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153,126,616</w:t>
            </w:r>
          </w:p>
        </w:tc>
        <w:tc>
          <w:tcPr>
            <w:tcW w:w="1440" w:type="dxa"/>
            <w:vAlign w:val="bottom"/>
          </w:tcPr>
          <w:p w:rsidR="00615F50" w:rsidRPr="0056753C" w:rsidRDefault="00615F50" w:rsidP="0056753C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482,021,042</w:t>
            </w:r>
          </w:p>
        </w:tc>
      </w:tr>
    </w:tbl>
    <w:p w:rsidR="0056753C" w:rsidRPr="0056753C" w:rsidRDefault="0056753C" w:rsidP="005675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56753C" w:rsidRPr="0056753C" w:rsidRDefault="0056753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br w:type="page"/>
      </w:r>
    </w:p>
    <w:p w:rsidR="00115172" w:rsidRPr="0056753C" w:rsidRDefault="00115172" w:rsidP="007E51EA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1530"/>
        <w:gridCol w:w="1530"/>
        <w:gridCol w:w="1530"/>
        <w:gridCol w:w="1530"/>
      </w:tblGrid>
      <w:tr w:rsidR="001C03E5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56753C" w:rsidRDefault="001C03E5" w:rsidP="007E51E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56753C" w:rsidRDefault="001C03E5" w:rsidP="007E51EA">
            <w:pPr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56753C" w:rsidRDefault="001C03E5" w:rsidP="007E51EA">
            <w:pPr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3E5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56753C" w:rsidRDefault="001C03E5" w:rsidP="007E51E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C03E5" w:rsidRPr="0056753C" w:rsidRDefault="001C03E5" w:rsidP="007E51EA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9807DD" w:rsidRPr="0056753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965280" w:rsidRPr="0056753C">
              <w:rPr>
                <w:rFonts w:ascii="Angsana New" w:hAnsi="Angsana New"/>
                <w:sz w:val="32"/>
                <w:szCs w:val="32"/>
              </w:rPr>
              <w:t>31</w:t>
            </w:r>
            <w:r w:rsidR="009807DD" w:rsidRPr="0056753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C03E5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56753C" w:rsidRDefault="001C03E5" w:rsidP="007E51E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56753C" w:rsidRDefault="001C03E5" w:rsidP="007E51EA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C03E5" w:rsidRPr="0056753C" w:rsidRDefault="001C03E5" w:rsidP="007E51EA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6C02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56753C" w:rsidRDefault="00676C02" w:rsidP="007E51E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56753C" w:rsidRDefault="001249FC" w:rsidP="007E51E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56753C" w:rsidRDefault="005E5762" w:rsidP="007E51E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56753C" w:rsidRDefault="001249FC" w:rsidP="007E51E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56753C" w:rsidRDefault="005E5762" w:rsidP="007E51E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76C02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56753C" w:rsidRDefault="00676C02" w:rsidP="007E51E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56753C" w:rsidRDefault="00676C02" w:rsidP="007E51EA">
            <w:pPr>
              <w:tabs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56753C" w:rsidRDefault="00676C02" w:rsidP="007E51EA">
            <w:pPr>
              <w:tabs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56753C" w:rsidRDefault="00676C02" w:rsidP="007E51EA">
            <w:pPr>
              <w:tabs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56753C" w:rsidRDefault="00676C02" w:rsidP="007E51EA">
            <w:pPr>
              <w:tabs>
                <w:tab w:val="decimal" w:pos="612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615F50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19,622,335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15,919,382</w:t>
            </w: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615F50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138,712,871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119,196,104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126,029,635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110,744,252</w:t>
            </w:r>
          </w:p>
        </w:tc>
      </w:tr>
      <w:tr w:rsidR="00D1222C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22C" w:rsidRPr="0056753C" w:rsidRDefault="00D1222C" w:rsidP="007E51EA">
            <w:pPr>
              <w:spacing w:line="380" w:lineRule="exact"/>
              <w:ind w:left="132" w:right="16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22C" w:rsidRPr="0056753C" w:rsidRDefault="00615F50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19,586,694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D1222C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D1222C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15,364,944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D1222C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15F50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F50" w:rsidRPr="0056753C" w:rsidRDefault="00615F50" w:rsidP="007E51EA">
            <w:pPr>
              <w:spacing w:line="380" w:lineRule="exact"/>
              <w:ind w:left="132" w:right="16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ขาดทุนทางภาษี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F50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12,756,690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15F50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15F50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15F50" w:rsidRPr="0056753C" w:rsidRDefault="002C7CAC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56753C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3,051,173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6,517,079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2,589,387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5,412,184</w:t>
            </w:r>
          </w:p>
        </w:tc>
      </w:tr>
      <w:tr w:rsidR="00AF017B" w:rsidRPr="0056753C" w:rsidTr="00BE5B37">
        <w:trPr>
          <w:trHeight w:val="405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193,729,763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145,335,518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159,903,348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132,075,818</w:t>
            </w: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2C7CAC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165,270,362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170,985,763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F017B" w:rsidRPr="0056753C" w:rsidTr="005844DC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443176" w:rsidP="007E51EA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</w:t>
            </w:r>
            <w:r w:rsidR="000F78BF" w:rsidRPr="0056753C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การเปลี่ยนแปลงมูลค่าเงินลงทุนในหลักทรัพย์เผื่อขาย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443176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580,556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443176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580,556</w:t>
            </w: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</w:t>
            </w:r>
            <w:r w:rsidR="00D1222C" w:rsidRPr="0056753C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="00443176" w:rsidRPr="0056753C">
              <w:rPr>
                <w:rFonts w:ascii="Angsana New" w:hAnsi="Angsana New" w:hint="cs"/>
                <w:sz w:val="32"/>
                <w:szCs w:val="32"/>
                <w:cs/>
              </w:rPr>
              <w:t>ในตราสารหนี้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443176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9,428,750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5,572,350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443176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9,221,768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5,397,729</w:t>
            </w: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ลูกหนี้ตราสารอนุพันธ์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2,462,904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17,596,215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2,462,904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17,596,215</w:t>
            </w: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177,16</w:t>
            </w:r>
            <w:r w:rsidR="005F50EB" w:rsidRPr="0056753C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,016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194,734,884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11,</w:t>
            </w:r>
            <w:r w:rsidR="005F50EB" w:rsidRPr="0056753C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84,672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23,574,500</w:t>
            </w:r>
          </w:p>
        </w:tc>
      </w:tr>
      <w:tr w:rsidR="00AF017B" w:rsidRPr="0056753C" w:rsidTr="00BE5B37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AF017B" w:rsidP="007E51E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17B" w:rsidRPr="0056753C" w:rsidRDefault="002C7CAC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16,567,747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(49,399,366)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AF017B" w:rsidRPr="0056753C" w:rsidRDefault="002C7CAC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148,218,676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AF017B" w:rsidRPr="0056753C" w:rsidRDefault="00AF017B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108,501,318</w:t>
            </w:r>
          </w:p>
        </w:tc>
      </w:tr>
    </w:tbl>
    <w:p w:rsidR="004935BD" w:rsidRPr="0056753C" w:rsidRDefault="004935BD" w:rsidP="007E51EA">
      <w:pPr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สินทรัพย์และหนี้สินภาษีเงินได้รอการตัดบัญชีข้างต้นแสดงในงบแสดงฐานะการเงิน ณ วันที่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>ธันวาคม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ดังนี้</w:t>
      </w:r>
    </w:p>
    <w:p w:rsidR="004935BD" w:rsidRPr="0056753C" w:rsidRDefault="004935BD" w:rsidP="007E51EA">
      <w:pPr>
        <w:spacing w:line="380" w:lineRule="exact"/>
        <w:ind w:left="547" w:right="-50" w:hanging="547"/>
        <w:jc w:val="right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>(</w:t>
      </w:r>
      <w:r w:rsidRPr="0056753C">
        <w:rPr>
          <w:rFonts w:ascii="Angsana New" w:hAnsi="Angsana New"/>
          <w:sz w:val="32"/>
          <w:szCs w:val="32"/>
          <w:cs/>
        </w:rPr>
        <w:t>หน่วย</w:t>
      </w:r>
      <w:r w:rsidRPr="0056753C">
        <w:rPr>
          <w:rFonts w:ascii="Angsana New" w:hAnsi="Angsana New"/>
          <w:sz w:val="32"/>
          <w:szCs w:val="32"/>
        </w:rPr>
        <w:t xml:space="preserve">: </w:t>
      </w:r>
      <w:r w:rsidRPr="0056753C">
        <w:rPr>
          <w:rFonts w:ascii="Angsana New" w:hAnsi="Angsana New"/>
          <w:sz w:val="32"/>
          <w:szCs w:val="32"/>
          <w:cs/>
        </w:rPr>
        <w:t>บาท</w:t>
      </w:r>
      <w:r w:rsidRPr="0056753C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530"/>
        <w:gridCol w:w="1530"/>
      </w:tblGrid>
      <w:tr w:rsidR="004935BD" w:rsidRPr="0056753C" w:rsidTr="002C60CA">
        <w:tc>
          <w:tcPr>
            <w:tcW w:w="3240" w:type="dxa"/>
            <w:vAlign w:val="bottom"/>
          </w:tcPr>
          <w:p w:rsidR="004935BD" w:rsidRPr="0056753C" w:rsidRDefault="004935BD" w:rsidP="007E51EA">
            <w:pPr>
              <w:tabs>
                <w:tab w:val="left" w:pos="2160"/>
              </w:tabs>
              <w:spacing w:line="380" w:lineRule="exact"/>
              <w:ind w:right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br w:type="page"/>
            </w:r>
            <w:r w:rsidRPr="0056753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:rsidR="004935BD" w:rsidRPr="0056753C" w:rsidRDefault="004935BD" w:rsidP="007E51E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4935BD" w:rsidRPr="0056753C" w:rsidRDefault="004935BD" w:rsidP="007E51E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35BD" w:rsidRPr="0056753C" w:rsidTr="002C60CA">
        <w:trPr>
          <w:trHeight w:val="306"/>
        </w:trPr>
        <w:tc>
          <w:tcPr>
            <w:tcW w:w="3240" w:type="dxa"/>
            <w:vAlign w:val="bottom"/>
          </w:tcPr>
          <w:p w:rsidR="004935BD" w:rsidRPr="0056753C" w:rsidRDefault="004935BD" w:rsidP="007E51EA">
            <w:pPr>
              <w:tabs>
                <w:tab w:val="left" w:pos="2160"/>
              </w:tabs>
              <w:spacing w:line="380" w:lineRule="exact"/>
              <w:ind w:right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4935BD" w:rsidRPr="0056753C" w:rsidRDefault="001249FC" w:rsidP="007E51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:rsidR="004935BD" w:rsidRPr="0056753C" w:rsidRDefault="005E5762" w:rsidP="007E51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4935BD" w:rsidRPr="0056753C" w:rsidRDefault="001249FC" w:rsidP="007E51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:rsidR="004935BD" w:rsidRPr="0056753C" w:rsidRDefault="005E5762" w:rsidP="007E51E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F017B" w:rsidRPr="0056753C" w:rsidTr="002C60CA">
        <w:trPr>
          <w:trHeight w:val="80"/>
        </w:trPr>
        <w:tc>
          <w:tcPr>
            <w:tcW w:w="3240" w:type="dxa"/>
            <w:vAlign w:val="bottom"/>
          </w:tcPr>
          <w:p w:rsidR="00AF017B" w:rsidRPr="0056753C" w:rsidRDefault="00AF017B" w:rsidP="007E51EA">
            <w:pPr>
              <w:spacing w:line="380" w:lineRule="exact"/>
              <w:ind w:left="162" w:right="-106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AF017B" w:rsidRPr="0056753C" w:rsidRDefault="002C7CAC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181,838,109</w:t>
            </w:r>
          </w:p>
        </w:tc>
        <w:tc>
          <w:tcPr>
            <w:tcW w:w="1530" w:type="dxa"/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121,586,397</w:t>
            </w:r>
          </w:p>
        </w:tc>
        <w:tc>
          <w:tcPr>
            <w:tcW w:w="1530" w:type="dxa"/>
            <w:vAlign w:val="bottom"/>
          </w:tcPr>
          <w:p w:rsidR="00AF017B" w:rsidRPr="0056753C" w:rsidRDefault="002C7CAC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148,218,676</w:t>
            </w:r>
          </w:p>
        </w:tc>
        <w:tc>
          <w:tcPr>
            <w:tcW w:w="1530" w:type="dxa"/>
            <w:vAlign w:val="bottom"/>
          </w:tcPr>
          <w:p w:rsidR="00AF017B" w:rsidRPr="0056753C" w:rsidRDefault="00AF017B" w:rsidP="007E51EA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108,501,318</w:t>
            </w:r>
          </w:p>
        </w:tc>
      </w:tr>
      <w:tr w:rsidR="00AF017B" w:rsidRPr="0056753C" w:rsidTr="002C60CA">
        <w:trPr>
          <w:trHeight w:val="80"/>
        </w:trPr>
        <w:tc>
          <w:tcPr>
            <w:tcW w:w="3240" w:type="dxa"/>
            <w:vAlign w:val="bottom"/>
          </w:tcPr>
          <w:p w:rsidR="00AF017B" w:rsidRPr="0056753C" w:rsidRDefault="00AF017B" w:rsidP="007E51EA">
            <w:pPr>
              <w:spacing w:line="380" w:lineRule="exact"/>
              <w:ind w:left="162" w:right="-10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(165,270,362)</w:t>
            </w:r>
          </w:p>
        </w:tc>
        <w:tc>
          <w:tcPr>
            <w:tcW w:w="1530" w:type="dxa"/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(170,985,763)</w:t>
            </w:r>
          </w:p>
        </w:tc>
        <w:tc>
          <w:tcPr>
            <w:tcW w:w="1530" w:type="dxa"/>
            <w:vAlign w:val="bottom"/>
          </w:tcPr>
          <w:p w:rsidR="00AF017B" w:rsidRPr="0056753C" w:rsidRDefault="002C7CAC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AF017B" w:rsidRPr="0056753C" w:rsidRDefault="00AF017B" w:rsidP="007E51E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F017B" w:rsidRPr="0056753C" w:rsidTr="002C60CA">
        <w:trPr>
          <w:trHeight w:val="80"/>
        </w:trPr>
        <w:tc>
          <w:tcPr>
            <w:tcW w:w="3240" w:type="dxa"/>
            <w:vAlign w:val="bottom"/>
          </w:tcPr>
          <w:p w:rsidR="00AF017B" w:rsidRPr="0056753C" w:rsidRDefault="00AF017B" w:rsidP="007E51EA">
            <w:pPr>
              <w:spacing w:line="380" w:lineRule="exact"/>
              <w:ind w:left="162" w:right="-10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รวมสินทรัพย์(หนี้สิน)ภาษีเงินได้                         รอการตัดบัญชี 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AF017B" w:rsidRPr="0056753C" w:rsidRDefault="002C7CAC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16,567,747</w:t>
            </w:r>
          </w:p>
        </w:tc>
        <w:tc>
          <w:tcPr>
            <w:tcW w:w="1530" w:type="dxa"/>
            <w:vAlign w:val="bottom"/>
          </w:tcPr>
          <w:p w:rsidR="00AF017B" w:rsidRPr="0056753C" w:rsidRDefault="00AF017B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(49,399,366)</w:t>
            </w:r>
          </w:p>
        </w:tc>
        <w:tc>
          <w:tcPr>
            <w:tcW w:w="1530" w:type="dxa"/>
            <w:vAlign w:val="bottom"/>
          </w:tcPr>
          <w:p w:rsidR="00AF017B" w:rsidRPr="0056753C" w:rsidRDefault="002C7CAC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148,218,676</w:t>
            </w:r>
          </w:p>
        </w:tc>
        <w:tc>
          <w:tcPr>
            <w:tcW w:w="1530" w:type="dxa"/>
            <w:vAlign w:val="bottom"/>
          </w:tcPr>
          <w:p w:rsidR="00AF017B" w:rsidRPr="0056753C" w:rsidRDefault="00AF017B" w:rsidP="007E51E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6753C">
              <w:rPr>
                <w:rFonts w:ascii="Angsana New" w:hAnsi="Angsana New"/>
                <w:spacing w:val="-4"/>
                <w:sz w:val="32"/>
                <w:szCs w:val="32"/>
              </w:rPr>
              <w:t>108,501,318</w:t>
            </w:r>
          </w:p>
        </w:tc>
      </w:tr>
    </w:tbl>
    <w:p w:rsidR="00BE5B37" w:rsidRPr="0056753C" w:rsidRDefault="00BE5B37" w:rsidP="0056753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  <w:cs/>
        </w:rPr>
        <w:t xml:space="preserve"> บ</w:t>
      </w:r>
      <w:r w:rsidRPr="0056753C">
        <w:rPr>
          <w:rFonts w:ascii="Angsana New" w:eastAsia="MS Mincho" w:hAnsi="Angsana New"/>
          <w:sz w:val="32"/>
          <w:szCs w:val="32"/>
          <w:cs/>
        </w:rPr>
        <w:t xml:space="preserve">ริษัทย่อยมีรายการผลแตกต่างชั่วคราวที่ใช้หักภาษีและขาดทุนทางภาษีที่ยังไม่ได้ใช้จำนวน </w:t>
      </w:r>
      <w:r w:rsidR="000E05EA" w:rsidRPr="0056753C">
        <w:rPr>
          <w:rFonts w:ascii="Angsana New" w:eastAsia="MS Mincho" w:hAnsi="Angsana New"/>
          <w:sz w:val="32"/>
          <w:szCs w:val="32"/>
        </w:rPr>
        <w:t>44.4</w:t>
      </w:r>
      <w:r w:rsidR="007166B5" w:rsidRPr="0056753C">
        <w:rPr>
          <w:rFonts w:ascii="Angsana New" w:eastAsia="MS Mincho" w:hAnsi="Angsana New"/>
          <w:sz w:val="32"/>
          <w:szCs w:val="32"/>
        </w:rPr>
        <w:t xml:space="preserve"> </w:t>
      </w:r>
      <w:r w:rsidRPr="0056753C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="005E5762" w:rsidRPr="0056753C">
        <w:rPr>
          <w:rFonts w:ascii="Angsana New" w:eastAsia="MS Mincho" w:hAnsi="Angsana New"/>
          <w:sz w:val="32"/>
          <w:szCs w:val="32"/>
          <w:cs/>
        </w:rPr>
        <w:t>(</w:t>
      </w:r>
      <w:r w:rsidR="00AF017B" w:rsidRPr="0056753C">
        <w:rPr>
          <w:rFonts w:ascii="Angsana New" w:eastAsia="MS Mincho" w:hAnsi="Angsana New"/>
          <w:sz w:val="32"/>
          <w:szCs w:val="32"/>
        </w:rPr>
        <w:t>2562</w:t>
      </w:r>
      <w:r w:rsidR="005E5762" w:rsidRPr="0056753C">
        <w:rPr>
          <w:rFonts w:ascii="Angsana New" w:eastAsia="MS Mincho" w:hAnsi="Angsana New"/>
          <w:sz w:val="32"/>
          <w:szCs w:val="32"/>
          <w:cs/>
        </w:rPr>
        <w:t>:</w:t>
      </w:r>
      <w:r w:rsidRPr="0056753C">
        <w:rPr>
          <w:rFonts w:ascii="Angsana New" w:eastAsia="MS Mincho" w:hAnsi="Angsana New"/>
          <w:sz w:val="32"/>
          <w:szCs w:val="32"/>
        </w:rPr>
        <w:t xml:space="preserve"> </w:t>
      </w:r>
      <w:r w:rsidR="00AF017B" w:rsidRPr="0056753C">
        <w:rPr>
          <w:rFonts w:ascii="Angsana New" w:eastAsia="MS Mincho" w:hAnsi="Angsana New"/>
          <w:sz w:val="32"/>
          <w:szCs w:val="32"/>
        </w:rPr>
        <w:t>56.6</w:t>
      </w:r>
      <w:r w:rsidR="007166B5" w:rsidRPr="0056753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56753C">
        <w:rPr>
          <w:rFonts w:ascii="Angsana New" w:eastAsia="MS Mincho" w:hAnsi="Angsana New"/>
          <w:sz w:val="32"/>
          <w:szCs w:val="32"/>
          <w:cs/>
        </w:rPr>
        <w:t xml:space="preserve">ล้านบาท) </w:t>
      </w:r>
      <w:r w:rsidR="00216DB1" w:rsidRPr="0056753C">
        <w:rPr>
          <w:rFonts w:ascii="Angsana New" w:eastAsia="MS Mincho" w:hAnsi="Angsana New"/>
          <w:sz w:val="32"/>
          <w:szCs w:val="32"/>
          <w:cs/>
        </w:rPr>
        <w:t>ที่บริษัทย่อย</w:t>
      </w:r>
      <w:r w:rsidRPr="0056753C">
        <w:rPr>
          <w:rFonts w:ascii="Angsana New" w:hAnsi="Angsana New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D9264D" w:rsidRPr="0056753C" w:rsidRDefault="00985CA5" w:rsidP="0056753C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56753C">
        <w:rPr>
          <w:rFonts w:ascii="Angsana New" w:eastAsia="MS Mincho" w:hAnsi="Angsana New"/>
          <w:sz w:val="32"/>
          <w:szCs w:val="32"/>
          <w:cs/>
        </w:rPr>
        <w:t>ผลขาดทุนทางภาษีที่ยังไม่ได้ใช้</w:t>
      </w:r>
      <w:r w:rsidR="00F7307B" w:rsidRPr="0056753C">
        <w:rPr>
          <w:rFonts w:ascii="Angsana New" w:eastAsia="MS Mincho" w:hAnsi="Angsana New"/>
          <w:sz w:val="32"/>
          <w:szCs w:val="32"/>
          <w:cs/>
        </w:rPr>
        <w:t>ของ</w:t>
      </w:r>
      <w:r w:rsidR="00F7307B" w:rsidRPr="0056753C">
        <w:rPr>
          <w:rFonts w:ascii="Angsana New" w:hAnsi="Angsana New"/>
          <w:sz w:val="32"/>
          <w:szCs w:val="32"/>
          <w:cs/>
        </w:rPr>
        <w:t>บ</w:t>
      </w:r>
      <w:r w:rsidR="00F7307B" w:rsidRPr="0056753C">
        <w:rPr>
          <w:rFonts w:ascii="Angsana New" w:eastAsia="MS Mincho" w:hAnsi="Angsana New"/>
          <w:sz w:val="32"/>
          <w:szCs w:val="32"/>
          <w:cs/>
        </w:rPr>
        <w:t>ริษัทย่อยดังกล่าว</w:t>
      </w:r>
      <w:r w:rsidRPr="0056753C">
        <w:rPr>
          <w:rFonts w:ascii="Angsana New" w:eastAsia="MS Mincho" w:hAnsi="Angsana New"/>
          <w:sz w:val="32"/>
          <w:szCs w:val="32"/>
          <w:cs/>
        </w:rPr>
        <w:t xml:space="preserve">มีจำนวนเงิน </w:t>
      </w:r>
      <w:r w:rsidR="00E55532" w:rsidRPr="0056753C">
        <w:rPr>
          <w:rFonts w:ascii="Angsana New" w:eastAsia="MS Mincho" w:hAnsi="Angsana New"/>
          <w:sz w:val="32"/>
          <w:szCs w:val="32"/>
        </w:rPr>
        <w:t>5</w:t>
      </w:r>
      <w:r w:rsidR="00844E49" w:rsidRPr="0056753C">
        <w:rPr>
          <w:rFonts w:ascii="Angsana New" w:eastAsia="MS Mincho" w:hAnsi="Angsana New"/>
          <w:sz w:val="32"/>
          <w:szCs w:val="32"/>
        </w:rPr>
        <w:t>7.1</w:t>
      </w:r>
      <w:r w:rsidRPr="0056753C">
        <w:rPr>
          <w:rFonts w:ascii="Angsana New" w:eastAsia="MS Mincho" w:hAnsi="Angsana New"/>
          <w:sz w:val="32"/>
          <w:szCs w:val="32"/>
        </w:rPr>
        <w:t xml:space="preserve"> </w:t>
      </w:r>
      <w:r w:rsidRPr="0056753C">
        <w:rPr>
          <w:rFonts w:ascii="Angsana New" w:eastAsia="MS Mincho" w:hAnsi="Angsana New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 w:rsidR="00E46699" w:rsidRPr="0056753C">
        <w:rPr>
          <w:rFonts w:ascii="Angsana New" w:eastAsia="MS Mincho" w:hAnsi="Angsana New"/>
          <w:sz w:val="32"/>
          <w:szCs w:val="32"/>
        </w:rPr>
        <w:t>256</w:t>
      </w:r>
      <w:r w:rsidR="006832F8" w:rsidRPr="0056753C">
        <w:rPr>
          <w:rFonts w:ascii="Angsana New" w:eastAsia="MS Mincho" w:hAnsi="Angsana New"/>
          <w:sz w:val="32"/>
          <w:szCs w:val="32"/>
        </w:rPr>
        <w:t>4</w:t>
      </w:r>
    </w:p>
    <w:p w:rsidR="00D9264D" w:rsidRPr="0056753C" w:rsidRDefault="0056753C" w:rsidP="0056753C">
      <w:pPr>
        <w:tabs>
          <w:tab w:val="left" w:pos="900"/>
          <w:tab w:val="left" w:pos="2160"/>
          <w:tab w:val="left" w:pos="288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D9264D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D9264D" w:rsidRPr="0056753C">
        <w:rPr>
          <w:rFonts w:ascii="Angsana New" w:hAnsi="Angsana New"/>
          <w:b/>
          <w:bCs/>
          <w:sz w:val="32"/>
          <w:szCs w:val="32"/>
        </w:rPr>
        <w:t>2</w:t>
      </w:r>
      <w:r w:rsidR="00D9264D" w:rsidRPr="0056753C">
        <w:rPr>
          <w:rFonts w:ascii="Angsana New" w:hAnsi="Angsana New"/>
          <w:b/>
          <w:bCs/>
          <w:sz w:val="32"/>
          <w:szCs w:val="32"/>
          <w:cs/>
        </w:rPr>
        <w:tab/>
        <w:t>สิทธิพิเศษจากการส่งเสริมการลงทุน</w:t>
      </w:r>
    </w:p>
    <w:p w:rsidR="00803755" w:rsidRPr="0056753C" w:rsidRDefault="00D9264D" w:rsidP="0056753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</w:pPr>
      <w:r w:rsidRPr="0056753C">
        <w:rPr>
          <w:rFonts w:ascii="Angsana New" w:hAnsi="Angsana New"/>
          <w:spacing w:val="6"/>
          <w:sz w:val="32"/>
          <w:szCs w:val="32"/>
        </w:rPr>
        <w:tab/>
      </w:r>
      <w:r w:rsidR="00D270CD" w:rsidRPr="0056753C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  <w:r w:rsidRPr="0056753C">
        <w:rPr>
          <w:rFonts w:ascii="Angsana New" w:hAnsi="Angsana New"/>
          <w:spacing w:val="6"/>
          <w:sz w:val="32"/>
          <w:szCs w:val="32"/>
          <w:cs/>
        </w:rPr>
        <w:t>ได้รับสิทธิพิเศษทางภาษีตามพระราชบัญญัติส่งเสริมการลงทุน พ</w:t>
      </w:r>
      <w:r w:rsidRPr="0056753C">
        <w:rPr>
          <w:rFonts w:ascii="Angsana New" w:hAnsi="Angsana New"/>
          <w:spacing w:val="6"/>
          <w:sz w:val="32"/>
          <w:szCs w:val="32"/>
        </w:rPr>
        <w:t>.</w:t>
      </w:r>
      <w:r w:rsidRPr="0056753C">
        <w:rPr>
          <w:rFonts w:ascii="Angsana New" w:hAnsi="Angsana New"/>
          <w:spacing w:val="6"/>
          <w:sz w:val="32"/>
          <w:szCs w:val="32"/>
          <w:cs/>
        </w:rPr>
        <w:t>ศ</w:t>
      </w:r>
      <w:r w:rsidRPr="0056753C">
        <w:rPr>
          <w:rFonts w:ascii="Angsana New" w:hAnsi="Angsana New"/>
          <w:spacing w:val="6"/>
          <w:sz w:val="32"/>
          <w:szCs w:val="32"/>
        </w:rPr>
        <w:t>. 2520</w:t>
      </w:r>
      <w:r w:rsidRPr="0056753C">
        <w:rPr>
          <w:rFonts w:ascii="Angsana New" w:hAnsi="Angsana New"/>
          <w:spacing w:val="6"/>
          <w:sz w:val="32"/>
          <w:szCs w:val="32"/>
          <w:cs/>
        </w:rPr>
        <w:t xml:space="preserve"> โดยการอนุมัติของ</w:t>
      </w:r>
      <w:r w:rsidRPr="0056753C">
        <w:rPr>
          <w:rFonts w:ascii="Angsana New" w:hAnsi="Angsana New"/>
          <w:sz w:val="32"/>
          <w:szCs w:val="32"/>
          <w:cs/>
        </w:rPr>
        <w:t>คณะกรรมการส่งเสริมการลงทุน ภายใต้เงื่อนไขที่กำหนดบางประการ สิทธิประโยชน์ที่สำคัญประกอบด้วย</w:t>
      </w:r>
    </w:p>
    <w:tbl>
      <w:tblPr>
        <w:tblW w:w="909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975AA7" w:rsidRPr="0056753C" w:rsidTr="002C60CA">
        <w:tc>
          <w:tcPr>
            <w:tcW w:w="53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5AA7" w:rsidRPr="0056753C" w:rsidRDefault="00975AA7" w:rsidP="005675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A7" w:rsidRPr="0056753C" w:rsidRDefault="00975AA7" w:rsidP="0056753C">
            <w:pPr>
              <w:ind w:left="-14" w:firstLine="14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บริษัท อินเตอร์เนชั่น</w:t>
            </w:r>
            <w:proofErr w:type="spellStart"/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แน</w:t>
            </w:r>
            <w:proofErr w:type="spellEnd"/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ล ฟู</w:t>
            </w:r>
            <w:proofErr w:type="spellStart"/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้ด</w:t>
            </w:r>
            <w:proofErr w:type="spellEnd"/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proofErr w:type="spellStart"/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ซัพ</w:t>
            </w:r>
            <w:proofErr w:type="spellEnd"/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พลาย จำกัด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A7" w:rsidRPr="0056753C" w:rsidRDefault="00975AA7" w:rsidP="0056753C">
            <w:pPr>
              <w:ind w:left="-101" w:right="-112" w:firstLine="14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 w:hint="cs"/>
                <w:b/>
                <w:bCs/>
                <w:szCs w:val="24"/>
                <w:cs/>
              </w:rPr>
              <w:t>บริษัท มาร์ค วัน อินโนเวช</w:t>
            </w:r>
            <w:proofErr w:type="spellStart"/>
            <w:r w:rsidRPr="0056753C">
              <w:rPr>
                <w:rFonts w:ascii="Angsana New" w:hAnsi="Angsana New" w:hint="cs"/>
                <w:b/>
                <w:bCs/>
                <w:szCs w:val="24"/>
                <w:cs/>
              </w:rPr>
              <w:t>ั่น</w:t>
            </w:r>
            <w:proofErr w:type="spellEnd"/>
            <w:r w:rsidRPr="0056753C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เซ็น</w:t>
            </w:r>
            <w:proofErr w:type="spellStart"/>
            <w:r w:rsidRPr="0056753C">
              <w:rPr>
                <w:rFonts w:ascii="Angsana New" w:hAnsi="Angsana New" w:hint="cs"/>
                <w:b/>
                <w:bCs/>
                <w:szCs w:val="24"/>
                <w:cs/>
              </w:rPr>
              <w:t>เต</w:t>
            </w:r>
            <w:proofErr w:type="spellEnd"/>
            <w:r w:rsidRPr="0056753C">
              <w:rPr>
                <w:rFonts w:ascii="Angsana New" w:hAnsi="Angsana New" w:hint="cs"/>
                <w:b/>
                <w:bCs/>
                <w:szCs w:val="24"/>
                <w:cs/>
              </w:rPr>
              <w:t>อร์ จำกัด</w:t>
            </w:r>
          </w:p>
        </w:tc>
      </w:tr>
      <w:tr w:rsidR="00B81B28" w:rsidRPr="0056753C" w:rsidTr="002C60CA">
        <w:tc>
          <w:tcPr>
            <w:tcW w:w="53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372"/>
                <w:tab w:val="left" w:pos="1134"/>
                <w:tab w:val="left" w:pos="170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br w:type="page"/>
            </w:r>
            <w:r w:rsidRPr="0056753C">
              <w:rPr>
                <w:rFonts w:ascii="Angsana New" w:hAnsi="Angsana New"/>
                <w:szCs w:val="24"/>
                <w:cs/>
              </w:rPr>
              <w:t>บัตรส่งเสริมเลขที่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58-2617-1-00-1-0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63-0843-1-00-2-0</w:t>
            </w:r>
          </w:p>
        </w:tc>
      </w:tr>
      <w:tr w:rsidR="00B81B28" w:rsidRPr="0056753C" w:rsidTr="002C60CA">
        <w:tc>
          <w:tcPr>
            <w:tcW w:w="53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B81B28" w:rsidP="0056753C">
            <w:pPr>
              <w:numPr>
                <w:ilvl w:val="0"/>
                <w:numId w:val="15"/>
              </w:numPr>
              <w:tabs>
                <w:tab w:val="clear" w:pos="720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วันที่ในบัตรส่งเสริม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18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F633FA" w:rsidP="0056753C">
            <w:pPr>
              <w:tabs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7 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</w:tr>
      <w:tr w:rsidR="00B81B28" w:rsidRPr="0056753C" w:rsidTr="002C60CA">
        <w:tc>
          <w:tcPr>
            <w:tcW w:w="53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B81B28" w:rsidP="0056753C">
            <w:pPr>
              <w:numPr>
                <w:ilvl w:val="0"/>
                <w:numId w:val="15"/>
              </w:numPr>
              <w:tabs>
                <w:tab w:val="clear" w:pos="720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เพื่อส่งเสริมการลงทุนในกิจการ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ผลิตอาหารสำเร็จรูปและกึ่งสำเร็จรูปแช่แข็ง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28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>วิจัยและพัฒนาสารสกัดจากธรรมชาติและผลิตภัณฑ์เสริมอาหาร</w:t>
            </w:r>
          </w:p>
        </w:tc>
      </w:tr>
      <w:tr w:rsidR="00B81B28" w:rsidRPr="0056753C" w:rsidTr="002C60CA">
        <w:tc>
          <w:tcPr>
            <w:tcW w:w="531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81B28" w:rsidRPr="0056753C" w:rsidRDefault="00B81B28" w:rsidP="0056753C">
            <w:pPr>
              <w:numPr>
                <w:ilvl w:val="0"/>
                <w:numId w:val="15"/>
              </w:numPr>
              <w:tabs>
                <w:tab w:val="clear" w:pos="720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B81B28" w:rsidRPr="0056753C" w:rsidTr="002C60CA">
        <w:tc>
          <w:tcPr>
            <w:tcW w:w="53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  <w:rtl/>
                <w:cs/>
              </w:rPr>
              <w:t>3.1</w:t>
            </w:r>
            <w:r w:rsidRPr="0056753C">
              <w:rPr>
                <w:rFonts w:ascii="Angsana New" w:hAnsi="Angsana New"/>
                <w:szCs w:val="24"/>
                <w:rtl/>
                <w:cs/>
              </w:rPr>
              <w:tab/>
            </w:r>
            <w:r w:rsidRPr="0056753C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B28" w:rsidRPr="0056753C" w:rsidRDefault="00B81B28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1B28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803755" w:rsidRPr="0056753C" w:rsidTr="002C60CA">
        <w:tc>
          <w:tcPr>
            <w:tcW w:w="53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3.2</w:t>
            </w:r>
            <w:r w:rsidRPr="0056753C">
              <w:rPr>
                <w:rFonts w:ascii="Angsana New" w:hAnsi="Angsana New"/>
                <w:szCs w:val="24"/>
              </w:rPr>
              <w:tab/>
            </w:r>
            <w:r w:rsidRPr="0056753C">
              <w:rPr>
                <w:rFonts w:ascii="Angsana New" w:hAnsi="Angsana New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6753C">
              <w:rPr>
                <w:rFonts w:ascii="Angsana New" w:hAnsi="Angsana New"/>
                <w:szCs w:val="24"/>
              </w:rPr>
              <w:t>100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ของเงินลงทุนซึ่งไม่รวมค่าที่ดินและเงินทุนหมุนเวียน โดยมีกำหนดเวลา</w:t>
            </w:r>
            <w:r w:rsidR="00CB7010" w:rsidRPr="0056753C">
              <w:rPr>
                <w:rFonts w:ascii="Angsana New" w:hAnsi="Angsana New" w:hint="cs"/>
                <w:szCs w:val="24"/>
                <w:cs/>
              </w:rPr>
              <w:t>แปด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ปีนับแต่วันที่เริ่มมีรายได้จากการประกอบกิจการนั้น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03755" w:rsidRPr="0056753C" w:rsidTr="002C60CA">
        <w:tc>
          <w:tcPr>
            <w:tcW w:w="53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  <w:rtl/>
              </w:rPr>
            </w:pPr>
            <w:r w:rsidRPr="0056753C">
              <w:rPr>
                <w:rFonts w:ascii="Angsana New" w:hAnsi="Angsana New"/>
                <w:szCs w:val="24"/>
              </w:rPr>
              <w:t>3.3</w:t>
            </w:r>
            <w:r w:rsidRPr="0056753C">
              <w:rPr>
                <w:rFonts w:ascii="Angsana New" w:hAnsi="Angsana New"/>
                <w:szCs w:val="24"/>
              </w:rPr>
              <w:tab/>
            </w:r>
            <w:r w:rsidRPr="0056753C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56753C">
              <w:rPr>
                <w:rFonts w:ascii="Angsana New" w:hAnsi="Angsana New" w:hint="cs"/>
                <w:szCs w:val="24"/>
                <w:cs/>
              </w:rPr>
              <w:t>มีกำหนดเวลา</w:t>
            </w:r>
            <w:r w:rsidR="00975AA7" w:rsidRPr="0056753C">
              <w:rPr>
                <w:rFonts w:ascii="Angsana New" w:hAnsi="Angsana New" w:hint="cs"/>
                <w:szCs w:val="24"/>
                <w:cs/>
              </w:rPr>
              <w:t>แปด</w:t>
            </w:r>
            <w:r w:rsidRPr="0056753C">
              <w:rPr>
                <w:rFonts w:ascii="Angsana New" w:hAnsi="Angsana New" w:hint="cs"/>
                <w:szCs w:val="24"/>
                <w:cs/>
              </w:rPr>
              <w:t>ปี</w:t>
            </w:r>
            <w:r w:rsidRPr="0056753C">
              <w:rPr>
                <w:rFonts w:ascii="Angsana New" w:hAnsi="Angsana New"/>
                <w:szCs w:val="24"/>
                <w:cs/>
              </w:rPr>
              <w:t>นับแต่วันที่เริ่มมีรายได้จากการประกอบกิจการนั้น</w:t>
            </w:r>
            <w:r w:rsidRPr="0056753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5F50EB" w:rsidRPr="0056753C" w:rsidTr="002C60CA">
        <w:tc>
          <w:tcPr>
            <w:tcW w:w="53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F50EB" w:rsidRPr="0056753C" w:rsidRDefault="005F50EB" w:rsidP="0056753C">
            <w:pPr>
              <w:tabs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3.4</w:t>
            </w:r>
            <w:r w:rsidRPr="0056753C">
              <w:rPr>
                <w:rFonts w:ascii="Angsana New" w:hAnsi="Angsana New"/>
                <w:szCs w:val="24"/>
              </w:rPr>
              <w:tab/>
            </w:r>
            <w:r w:rsidRPr="0056753C">
              <w:rPr>
                <w:rFonts w:ascii="Angsana New" w:hAnsi="Angsana New" w:hint="cs"/>
                <w:szCs w:val="24"/>
                <w:cs/>
              </w:rPr>
              <w:t>ได้ร</w:t>
            </w:r>
            <w:r w:rsidR="002C60CA" w:rsidRPr="0056753C">
              <w:rPr>
                <w:rFonts w:ascii="Angsana New" w:hAnsi="Angsana New" w:hint="cs"/>
                <w:szCs w:val="24"/>
                <w:cs/>
              </w:rPr>
              <w:t>ั</w:t>
            </w:r>
            <w:r w:rsidRPr="0056753C">
              <w:rPr>
                <w:rFonts w:ascii="Angsana New" w:hAnsi="Angsana New" w:hint="cs"/>
                <w:szCs w:val="24"/>
                <w:cs/>
              </w:rPr>
              <w:t>บลดหย่อนภาษีเงินได้นิติบุคคล</w:t>
            </w:r>
            <w:r w:rsidR="00CB7010" w:rsidRPr="0056753C">
              <w:rPr>
                <w:rFonts w:ascii="Angsana New" w:hAnsi="Angsana New" w:hint="cs"/>
                <w:szCs w:val="24"/>
                <w:cs/>
              </w:rPr>
              <w:t xml:space="preserve">ร้อยละ </w:t>
            </w:r>
            <w:r w:rsidR="00CB7010" w:rsidRPr="0056753C">
              <w:rPr>
                <w:rFonts w:ascii="Angsana New" w:hAnsi="Angsana New"/>
                <w:szCs w:val="24"/>
              </w:rPr>
              <w:t xml:space="preserve">50 </w:t>
            </w:r>
            <w:r w:rsidRPr="0056753C">
              <w:rPr>
                <w:rFonts w:ascii="Angsana New" w:hAnsi="Angsana New" w:hint="cs"/>
                <w:szCs w:val="24"/>
                <w:cs/>
              </w:rPr>
              <w:t>สำหรับกำไรสุทธิที่ได้รับจากการลงทุน มีกำหนดเวลา</w:t>
            </w:r>
            <w:r w:rsidR="00CB7010" w:rsidRPr="0056753C">
              <w:rPr>
                <w:rFonts w:ascii="Angsana New" w:hAnsi="Angsana New" w:hint="cs"/>
                <w:szCs w:val="24"/>
                <w:cs/>
              </w:rPr>
              <w:t>ห้า</w:t>
            </w:r>
            <w:r w:rsidRPr="0056753C">
              <w:rPr>
                <w:rFonts w:ascii="Angsana New" w:hAnsi="Angsana New" w:hint="cs"/>
                <w:szCs w:val="24"/>
                <w:cs/>
              </w:rPr>
              <w:t>ปี นับจากวันที่</w:t>
            </w:r>
            <w:r w:rsidR="00CB7010" w:rsidRPr="0056753C">
              <w:rPr>
                <w:rFonts w:ascii="Angsana New" w:hAnsi="Angsana New" w:hint="cs"/>
                <w:szCs w:val="24"/>
                <w:cs/>
              </w:rPr>
              <w:t>สิ้นสุดสิทธิประโยชน์การได้รับการยกเว้นภาษีเงินได้นิติบุคคล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50EB" w:rsidRPr="0056753C" w:rsidRDefault="00CB7010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50EB" w:rsidRPr="0056753C" w:rsidRDefault="0097612A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803755" w:rsidRPr="0056753C" w:rsidTr="002C60CA">
        <w:tc>
          <w:tcPr>
            <w:tcW w:w="53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3.</w:t>
            </w:r>
            <w:r w:rsidR="005F50EB"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</w:rPr>
              <w:tab/>
            </w:r>
            <w:r w:rsidRPr="0056753C">
              <w:rPr>
                <w:rFonts w:ascii="Angsana New" w:hAnsi="Angsana New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ตลอดระยะเวลาที่ผู้ได้รับการส่งเสริมได้รับยกเว้นภาษีเงินได้นิติบุคคลนั้น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803755" w:rsidRPr="0056753C" w:rsidTr="002C60CA">
        <w:tc>
          <w:tcPr>
            <w:tcW w:w="53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03755" w:rsidRPr="0056753C" w:rsidRDefault="00803755" w:rsidP="0056753C">
            <w:pPr>
              <w:numPr>
                <w:ilvl w:val="0"/>
                <w:numId w:val="15"/>
              </w:numPr>
              <w:tabs>
                <w:tab w:val="clear" w:pos="720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55" w:rsidRPr="0056753C" w:rsidRDefault="00803755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 xml:space="preserve">7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กรกฎาคม </w:t>
            </w:r>
            <w:r w:rsidRPr="0056753C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55" w:rsidRPr="0056753C" w:rsidRDefault="005F50EB" w:rsidP="0056753C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115815"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="00115815" w:rsidRPr="0056753C">
              <w:rPr>
                <w:rFonts w:ascii="Angsana New" w:hAnsi="Angsana New"/>
                <w:szCs w:val="24"/>
              </w:rPr>
              <w:t>2563</w:t>
            </w:r>
            <w:r w:rsidRPr="0056753C">
              <w:rPr>
                <w:rFonts w:ascii="Angsana New" w:hAnsi="Angsana New" w:hint="cs"/>
                <w:szCs w:val="24"/>
                <w:cs/>
              </w:rPr>
              <w:t>บริษัทย่อยยังไม่</w:t>
            </w:r>
            <w:r w:rsidR="00115815" w:rsidRPr="0056753C">
              <w:rPr>
                <w:rFonts w:ascii="Angsana New" w:hAnsi="Angsana New" w:hint="cs"/>
                <w:szCs w:val="24"/>
                <w:cs/>
              </w:rPr>
              <w:t>เริ่มใช้สิทธิตาม</w:t>
            </w:r>
            <w:r w:rsidR="00C201F8" w:rsidRPr="0056753C">
              <w:rPr>
                <w:rFonts w:ascii="Angsana New" w:hAnsi="Angsana New" w:hint="cs"/>
                <w:szCs w:val="24"/>
                <w:cs/>
              </w:rPr>
              <w:t>บัตรส่งเสริม</w:t>
            </w:r>
          </w:p>
        </w:tc>
      </w:tr>
    </w:tbl>
    <w:p w:rsidR="00790E0C" w:rsidRPr="0056753C" w:rsidRDefault="00790E0C" w:rsidP="00790E0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lastRenderedPageBreak/>
        <w:t xml:space="preserve">รายได้ของบริษัทย่อย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178"/>
        <w:gridCol w:w="1167"/>
        <w:gridCol w:w="1167"/>
        <w:gridCol w:w="1167"/>
        <w:gridCol w:w="1167"/>
        <w:gridCol w:w="1167"/>
        <w:gridCol w:w="1167"/>
      </w:tblGrid>
      <w:tr w:rsidR="00790E0C" w:rsidRPr="0056753C" w:rsidTr="005E5762">
        <w:trPr>
          <w:cantSplit/>
        </w:trPr>
        <w:tc>
          <w:tcPr>
            <w:tcW w:w="9180" w:type="dxa"/>
            <w:gridSpan w:val="7"/>
            <w:vAlign w:val="bottom"/>
          </w:tcPr>
          <w:p w:rsidR="00790E0C" w:rsidRPr="0056753C" w:rsidRDefault="00790E0C" w:rsidP="005E5762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(หน่วย</w:t>
            </w:r>
            <w:r w:rsidRPr="0056753C">
              <w:rPr>
                <w:rFonts w:ascii="Angsana New" w:hAnsi="Angsana New"/>
                <w:sz w:val="28"/>
              </w:rPr>
              <w:t>: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</w:t>
            </w:r>
            <w:r w:rsidR="005D046D" w:rsidRPr="0056753C">
              <w:rPr>
                <w:rFonts w:ascii="Angsana New" w:hAnsi="Angsana New"/>
                <w:sz w:val="28"/>
                <w:cs/>
              </w:rPr>
              <w:t>ล้าน</w:t>
            </w:r>
            <w:r w:rsidRPr="0056753C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90E0C" w:rsidRPr="0056753C" w:rsidTr="005E5762">
        <w:trPr>
          <w:cantSplit/>
        </w:trPr>
        <w:tc>
          <w:tcPr>
            <w:tcW w:w="2178" w:type="dxa"/>
            <w:vAlign w:val="bottom"/>
          </w:tcPr>
          <w:p w:rsidR="00790E0C" w:rsidRPr="0056753C" w:rsidRDefault="00790E0C" w:rsidP="005E5762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4" w:type="dxa"/>
            <w:gridSpan w:val="2"/>
            <w:vAlign w:val="bottom"/>
          </w:tcPr>
          <w:p w:rsidR="00790E0C" w:rsidRPr="0056753C" w:rsidRDefault="00790E0C" w:rsidP="005E5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กิจการที่ได้รับการส่งเสริม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790E0C" w:rsidRPr="0056753C" w:rsidRDefault="00790E0C" w:rsidP="005E5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790E0C" w:rsidRPr="0056753C" w:rsidRDefault="00790E0C" w:rsidP="005E5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0E0C" w:rsidRPr="0056753C" w:rsidTr="005E5762">
        <w:tc>
          <w:tcPr>
            <w:tcW w:w="2178" w:type="dxa"/>
            <w:vAlign w:val="bottom"/>
          </w:tcPr>
          <w:p w:rsidR="00790E0C" w:rsidRPr="0056753C" w:rsidRDefault="00790E0C" w:rsidP="005E5762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vAlign w:val="bottom"/>
          </w:tcPr>
          <w:p w:rsidR="00790E0C" w:rsidRPr="0056753C" w:rsidRDefault="001249FC" w:rsidP="005E576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67" w:type="dxa"/>
            <w:vAlign w:val="bottom"/>
          </w:tcPr>
          <w:p w:rsidR="00790E0C" w:rsidRPr="0056753C" w:rsidRDefault="005E5762" w:rsidP="005E576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790E0C" w:rsidRPr="0056753C" w:rsidRDefault="001249FC" w:rsidP="005E576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67" w:type="dxa"/>
            <w:vAlign w:val="bottom"/>
          </w:tcPr>
          <w:p w:rsidR="00790E0C" w:rsidRPr="0056753C" w:rsidRDefault="005E5762" w:rsidP="005E576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790E0C" w:rsidRPr="0056753C" w:rsidRDefault="001249FC" w:rsidP="005E576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67" w:type="dxa"/>
            <w:vAlign w:val="bottom"/>
          </w:tcPr>
          <w:p w:rsidR="00790E0C" w:rsidRPr="0056753C" w:rsidRDefault="005E5762" w:rsidP="005E576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F017B" w:rsidRPr="0056753C" w:rsidTr="005E5762">
        <w:tc>
          <w:tcPr>
            <w:tcW w:w="2178" w:type="dxa"/>
            <w:vAlign w:val="bottom"/>
          </w:tcPr>
          <w:p w:rsidR="00AF017B" w:rsidRPr="0056753C" w:rsidRDefault="00AF017B" w:rsidP="00AF017B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167" w:type="dxa"/>
            <w:vAlign w:val="bottom"/>
          </w:tcPr>
          <w:p w:rsidR="00AF017B" w:rsidRPr="0056753C" w:rsidRDefault="000E05EA" w:rsidP="00AF017B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156.5</w:t>
            </w:r>
          </w:p>
        </w:tc>
        <w:tc>
          <w:tcPr>
            <w:tcW w:w="1167" w:type="dxa"/>
            <w:vAlign w:val="bottom"/>
          </w:tcPr>
          <w:p w:rsidR="00AF017B" w:rsidRPr="0056753C" w:rsidRDefault="00AF017B" w:rsidP="00AF017B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196.0</w:t>
            </w:r>
          </w:p>
        </w:tc>
        <w:tc>
          <w:tcPr>
            <w:tcW w:w="1167" w:type="dxa"/>
            <w:vAlign w:val="bottom"/>
          </w:tcPr>
          <w:p w:rsidR="00AF017B" w:rsidRPr="0056753C" w:rsidRDefault="000E05EA" w:rsidP="00AF017B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63.6</w:t>
            </w:r>
          </w:p>
        </w:tc>
        <w:tc>
          <w:tcPr>
            <w:tcW w:w="1167" w:type="dxa"/>
            <w:vAlign w:val="bottom"/>
          </w:tcPr>
          <w:p w:rsidR="00AF017B" w:rsidRPr="0056753C" w:rsidRDefault="00AF017B" w:rsidP="00AF017B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52.0</w:t>
            </w:r>
          </w:p>
        </w:tc>
        <w:tc>
          <w:tcPr>
            <w:tcW w:w="1167" w:type="dxa"/>
            <w:vAlign w:val="bottom"/>
          </w:tcPr>
          <w:p w:rsidR="00AF017B" w:rsidRPr="0056753C" w:rsidRDefault="000E05EA" w:rsidP="00AF017B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220.1</w:t>
            </w:r>
          </w:p>
        </w:tc>
        <w:tc>
          <w:tcPr>
            <w:tcW w:w="1167" w:type="dxa"/>
            <w:vAlign w:val="bottom"/>
          </w:tcPr>
          <w:p w:rsidR="00AF017B" w:rsidRPr="0056753C" w:rsidRDefault="00AF017B" w:rsidP="00AF017B">
            <w:pPr>
              <w:tabs>
                <w:tab w:val="decimal" w:pos="497"/>
              </w:tabs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248.0</w:t>
            </w:r>
          </w:p>
        </w:tc>
      </w:tr>
    </w:tbl>
    <w:p w:rsidR="0001037F" w:rsidRPr="0056753C" w:rsidRDefault="0056753C" w:rsidP="002A1517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BF2750" w:rsidRPr="0056753C">
        <w:rPr>
          <w:rFonts w:ascii="Angsana New" w:hAnsi="Angsana New"/>
          <w:b/>
          <w:bCs/>
          <w:sz w:val="32"/>
          <w:szCs w:val="32"/>
        </w:rPr>
        <w:t>.</w:t>
      </w:r>
      <w:r w:rsidR="00BF2750" w:rsidRPr="0056753C">
        <w:rPr>
          <w:rFonts w:ascii="Angsana New" w:hAnsi="Angsana New"/>
          <w:b/>
          <w:bCs/>
          <w:sz w:val="32"/>
          <w:szCs w:val="32"/>
        </w:rPr>
        <w:tab/>
      </w:r>
      <w:r w:rsidR="0001037F" w:rsidRPr="0056753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A3D9E" w:rsidRPr="0056753C" w:rsidRDefault="0001037F" w:rsidP="00E6436A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15172" w:rsidRPr="0056753C">
        <w:rPr>
          <w:rFonts w:ascii="Angsana New" w:hAnsi="Angsana New"/>
          <w:sz w:val="32"/>
          <w:szCs w:val="32"/>
          <w:cs/>
        </w:rPr>
        <w:t>ปี</w:t>
      </w:r>
      <w:r w:rsidRPr="0056753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15172" w:rsidRPr="0056753C">
        <w:rPr>
          <w:rFonts w:ascii="Angsana New" w:hAnsi="Angsana New"/>
          <w:sz w:val="32"/>
          <w:szCs w:val="32"/>
          <w:cs/>
        </w:rPr>
        <w:t>ปี</w:t>
      </w:r>
    </w:p>
    <w:p w:rsidR="0001037F" w:rsidRPr="0056753C" w:rsidRDefault="0056753C" w:rsidP="00E6436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01037F" w:rsidRPr="0056753C">
        <w:rPr>
          <w:rFonts w:ascii="Angsana New" w:hAnsi="Angsana New"/>
          <w:b/>
          <w:bCs/>
          <w:sz w:val="32"/>
          <w:szCs w:val="32"/>
        </w:rPr>
        <w:t>.</w:t>
      </w:r>
      <w:r w:rsidR="0001037F" w:rsidRPr="0056753C">
        <w:rPr>
          <w:rFonts w:ascii="Angsana New" w:hAnsi="Angsana New"/>
          <w:b/>
          <w:bCs/>
          <w:sz w:val="32"/>
          <w:szCs w:val="32"/>
        </w:rPr>
        <w:tab/>
      </w:r>
      <w:r w:rsidR="009807DD" w:rsidRPr="0056753C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1037F" w:rsidRPr="0056753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01037F" w:rsidRPr="0056753C" w:rsidRDefault="0001037F" w:rsidP="00E643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</w:t>
      </w:r>
      <w:r w:rsidR="00803755" w:rsidRPr="0056753C">
        <w:rPr>
          <w:rFonts w:ascii="Angsana New" w:hAnsi="Angsana New" w:hint="cs"/>
          <w:sz w:val="32"/>
          <w:szCs w:val="32"/>
          <w:cs/>
        </w:rPr>
        <w:t>กลุ่ม</w:t>
      </w:r>
      <w:r w:rsidRPr="0056753C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1037F" w:rsidRPr="0056753C" w:rsidRDefault="0001037F" w:rsidP="00E643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7A18F1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>ดำเนิน</w:t>
      </w:r>
      <w:r w:rsidR="00472B70" w:rsidRPr="0056753C">
        <w:rPr>
          <w:rFonts w:ascii="Angsana New" w:hAnsi="Angsana New"/>
          <w:sz w:val="32"/>
          <w:szCs w:val="32"/>
          <w:cs/>
        </w:rPr>
        <w:t xml:space="preserve">กิจการในส่วนงานดำเนินงานสองส่วนงาน </w:t>
      </w:r>
      <w:r w:rsidRPr="0056753C">
        <w:rPr>
          <w:rFonts w:ascii="Angsana New" w:hAnsi="Angsana New"/>
          <w:sz w:val="32"/>
          <w:szCs w:val="32"/>
          <w:cs/>
        </w:rPr>
        <w:t xml:space="preserve">คือ </w:t>
      </w:r>
      <w:r w:rsidR="00167B47" w:rsidRPr="0056753C">
        <w:rPr>
          <w:rFonts w:ascii="Angsana New" w:hAnsi="Angsana New"/>
          <w:sz w:val="32"/>
          <w:szCs w:val="32"/>
          <w:cs/>
        </w:rPr>
        <w:t>ธุรกิจร้านอาหารและ</w:t>
      </w:r>
      <w:r w:rsidRPr="0056753C">
        <w:rPr>
          <w:rFonts w:ascii="Angsana New" w:hAnsi="Angsana New"/>
          <w:sz w:val="32"/>
          <w:szCs w:val="32"/>
          <w:cs/>
        </w:rPr>
        <w:t>ธุรกิจ</w:t>
      </w:r>
      <w:r w:rsidR="00472B70" w:rsidRPr="0056753C">
        <w:rPr>
          <w:rFonts w:ascii="Angsana New" w:hAnsi="Angsana New"/>
          <w:sz w:val="32"/>
          <w:szCs w:val="32"/>
          <w:cs/>
        </w:rPr>
        <w:t xml:space="preserve">อื่นที่ประกอบกิจการสนับสนุนธุรกิจอาหาร ได้แก่ </w:t>
      </w:r>
      <w:r w:rsidRPr="0056753C">
        <w:rPr>
          <w:rFonts w:ascii="Angsana New" w:hAnsi="Angsana New"/>
          <w:sz w:val="32"/>
          <w:szCs w:val="32"/>
          <w:cs/>
        </w:rPr>
        <w:t>การให้บริการด้านฝึกอบรม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และ</w:t>
      </w:r>
      <w:r w:rsidR="00472B70" w:rsidRPr="0056753C">
        <w:rPr>
          <w:rFonts w:ascii="Angsana New" w:hAnsi="Angsana New"/>
          <w:sz w:val="32"/>
          <w:szCs w:val="32"/>
          <w:cs/>
        </w:rPr>
        <w:t xml:space="preserve">การผลิตและจำหน่ายอาหาร </w:t>
      </w:r>
      <w:r w:rsidR="001131AC" w:rsidRPr="0056753C">
        <w:rPr>
          <w:rFonts w:ascii="Angsana New" w:hAnsi="Angsana New"/>
          <w:sz w:val="32"/>
          <w:szCs w:val="32"/>
          <w:cs/>
        </w:rPr>
        <w:t>และการวิจัยและพัฒนาเทคโนโลยีและนวัตกรรมเกี่ยวกับผลิตภัณฑ์อาหารและเครื่องดื่ม</w:t>
      </w:r>
      <w:r w:rsidR="00472B70" w:rsidRPr="0056753C">
        <w:rPr>
          <w:rFonts w:ascii="Angsana New" w:hAnsi="Angsana New"/>
          <w:sz w:val="32"/>
          <w:szCs w:val="32"/>
          <w:cs/>
        </w:rPr>
        <w:t>และ</w:t>
      </w:r>
      <w:r w:rsidRPr="0056753C">
        <w:rPr>
          <w:rFonts w:ascii="Angsana New" w:hAnsi="Angsana New"/>
          <w:sz w:val="32"/>
          <w:szCs w:val="32"/>
          <w:cs/>
        </w:rPr>
        <w:t>ดำเนินธุรกิจในเขตภูมิศาสตร์</w:t>
      </w:r>
      <w:r w:rsidR="009807DD" w:rsidRPr="0056753C">
        <w:rPr>
          <w:rFonts w:ascii="Angsana New" w:hAnsi="Angsana New"/>
          <w:sz w:val="32"/>
          <w:szCs w:val="32"/>
          <w:cs/>
        </w:rPr>
        <w:t>เดียวคือ</w:t>
      </w:r>
      <w:r w:rsidRPr="0056753C">
        <w:rPr>
          <w:rFonts w:ascii="Angsana New" w:hAnsi="Angsana New"/>
          <w:sz w:val="32"/>
          <w:szCs w:val="32"/>
          <w:cs/>
        </w:rPr>
        <w:t xml:space="preserve">ประเทศไทย อย่างไรก็ตาม ธุรกิจร้านอาหารเป็นส่วนงานดำเนินงานหลักของกิจการและมีข้อมูลของส่วนงานดำเนินงาน ซึ่งพิจารณาจากเกณฑ์เชิงปริมาณมีสัดส่วนเกินกว่าร้อยละ </w:t>
      </w:r>
      <w:r w:rsidR="00965280" w:rsidRPr="0056753C">
        <w:rPr>
          <w:rFonts w:ascii="Angsana New" w:hAnsi="Angsana New"/>
          <w:sz w:val="32"/>
          <w:szCs w:val="32"/>
        </w:rPr>
        <w:t>90</w:t>
      </w:r>
      <w:r w:rsidRPr="0056753C">
        <w:rPr>
          <w:rFonts w:ascii="Angsana New" w:hAnsi="Angsana New"/>
          <w:sz w:val="32"/>
          <w:szCs w:val="32"/>
          <w:cs/>
        </w:rPr>
        <w:t xml:space="preserve"> ของส่วนงานดำเนินงานและเขตภูมิศาสตร์ จากเหตุผลดังกล่าว ผู้มีอำนาจตัดสินใจสูงสุดด้านการดำเนินงานจึงพิจารณารวมส่วนงานดำเนินงานเป็นส่วนงานที่รายงานเพียงส่วนงานเดียว คือ ธุรกิจร้านอาหาร</w:t>
      </w:r>
    </w:p>
    <w:p w:rsidR="0001037F" w:rsidRPr="0056753C" w:rsidRDefault="0001037F" w:rsidP="00E6436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</w:r>
      <w:r w:rsidR="00803755" w:rsidRPr="0056753C">
        <w:rPr>
          <w:rFonts w:ascii="Angsana New" w:hAnsi="Angsana New" w:hint="cs"/>
          <w:sz w:val="32"/>
          <w:szCs w:val="32"/>
          <w:cs/>
        </w:rPr>
        <w:t>กลุ่ม</w:t>
      </w:r>
      <w:r w:rsidR="00803755" w:rsidRPr="0056753C">
        <w:rPr>
          <w:rFonts w:ascii="Angsana New" w:hAnsi="Angsana New"/>
          <w:sz w:val="32"/>
          <w:szCs w:val="32"/>
          <w:cs/>
        </w:rPr>
        <w:t>บริษัท</w:t>
      </w:r>
      <w:r w:rsidRPr="0056753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80073E" w:rsidRPr="0056753C" w:rsidRDefault="0080073E" w:rsidP="00E6436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80073E" w:rsidRPr="0056753C" w:rsidRDefault="0080073E" w:rsidP="00E6436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762A1A" w:rsidRPr="0056753C">
        <w:rPr>
          <w:rFonts w:ascii="Angsana New" w:hAnsi="Angsana New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="007A18F1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ไม่มีรายได้จากลูกค้ารายใดที่มีค่าเท่ากับหรือมากกว่าร้อยละ </w:t>
      </w:r>
      <w:r w:rsidR="00965280" w:rsidRPr="0056753C">
        <w:rPr>
          <w:rFonts w:ascii="Angsana New" w:hAnsi="Angsana New"/>
          <w:sz w:val="32"/>
          <w:szCs w:val="32"/>
        </w:rPr>
        <w:t>10</w:t>
      </w:r>
      <w:r w:rsidRPr="0056753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E6436A" w:rsidRPr="0056753C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D956DC" w:rsidRPr="0056753C" w:rsidRDefault="007E51EA" w:rsidP="00E21DBF">
      <w:pPr>
        <w:spacing w:before="12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6251C0" w:rsidRPr="0056753C">
        <w:rPr>
          <w:rFonts w:ascii="Angsana New" w:hAnsi="Angsana New"/>
          <w:b/>
          <w:bCs/>
          <w:sz w:val="32"/>
          <w:szCs w:val="32"/>
        </w:rPr>
        <w:t>.</w:t>
      </w:r>
      <w:r w:rsidR="006251C0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BF2750" w:rsidRPr="0056753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6251C0" w:rsidRPr="0056753C" w:rsidRDefault="006251C0" w:rsidP="00C80AC0">
      <w:pPr>
        <w:spacing w:before="120" w:after="240" w:line="400" w:lineRule="exact"/>
        <w:ind w:left="562" w:right="-43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56753C">
        <w:rPr>
          <w:rFonts w:ascii="Angsana New" w:hAnsi="Angsana New"/>
          <w:spacing w:val="-4"/>
          <w:sz w:val="32"/>
          <w:szCs w:val="32"/>
          <w:cs/>
        </w:rPr>
        <w:t>เงินปันผลที่ประกาศจ่ายในระหว่าง</w:t>
      </w:r>
      <w:r w:rsidR="009A2B13" w:rsidRPr="0056753C">
        <w:rPr>
          <w:rFonts w:ascii="Angsana New" w:hAnsi="Angsana New"/>
          <w:spacing w:val="-4"/>
          <w:sz w:val="32"/>
          <w:szCs w:val="32"/>
          <w:cs/>
        </w:rPr>
        <w:t>ปี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65280" w:rsidRPr="0056753C">
        <w:rPr>
          <w:rFonts w:ascii="Angsana New" w:hAnsi="Angsana New"/>
          <w:spacing w:val="-4"/>
          <w:sz w:val="32"/>
          <w:szCs w:val="32"/>
        </w:rPr>
        <w:t>31</w:t>
      </w:r>
      <w:r w:rsidR="00676C02" w:rsidRPr="0056753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pacing w:val="-4"/>
          <w:sz w:val="32"/>
          <w:szCs w:val="32"/>
        </w:rPr>
        <w:t>2563</w:t>
      </w:r>
      <w:r w:rsidR="00762A1A"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pacing w:val="-4"/>
          <w:sz w:val="32"/>
          <w:szCs w:val="32"/>
        </w:rPr>
        <w:t>2562</w:t>
      </w:r>
      <w:r w:rsidR="001B3B17" w:rsidRPr="0056753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4811" w:type="pct"/>
        <w:tblInd w:w="588" w:type="dxa"/>
        <w:tblLayout w:type="fixed"/>
        <w:tblLook w:val="0000" w:firstRow="0" w:lastRow="0" w:firstColumn="0" w:lastColumn="0" w:noHBand="0" w:noVBand="0"/>
      </w:tblPr>
      <w:tblGrid>
        <w:gridCol w:w="2654"/>
        <w:gridCol w:w="2580"/>
        <w:gridCol w:w="1127"/>
        <w:gridCol w:w="1088"/>
        <w:gridCol w:w="1682"/>
      </w:tblGrid>
      <w:tr w:rsidR="00832B1B" w:rsidRPr="0056753C" w:rsidTr="00FA2A11">
        <w:trPr>
          <w:trHeight w:val="290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56753C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ab/>
            </w:r>
            <w:r w:rsidRPr="0056753C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56753C" w:rsidRDefault="00832B1B" w:rsidP="00B35C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56753C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56753C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B1B" w:rsidRPr="0056753C" w:rsidRDefault="00832B1B" w:rsidP="00B35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832B1B" w:rsidRPr="0056753C" w:rsidTr="00FA2A11">
        <w:trPr>
          <w:trHeight w:val="399"/>
        </w:trPr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56753C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56753C" w:rsidRDefault="00832B1B" w:rsidP="00B35C26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56753C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56753C" w:rsidRDefault="00832B1B" w:rsidP="00B35C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</w:tcPr>
          <w:p w:rsidR="00832B1B" w:rsidRPr="0056753C" w:rsidRDefault="00832B1B" w:rsidP="00B35C26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D7769" w:rsidRPr="0056753C" w:rsidTr="00A45410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 xml:space="preserve">ปี </w:t>
            </w:r>
            <w:r w:rsidRPr="0056753C">
              <w:rPr>
                <w:rFonts w:ascii="Angsana New" w:hAnsi="Angsana New"/>
                <w:sz w:val="28"/>
                <w:u w:val="single"/>
              </w:rPr>
              <w:t>256</w:t>
            </w:r>
            <w:r w:rsidRPr="0056753C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D7769" w:rsidRPr="0056753C" w:rsidTr="00BB118E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เงินปันผลระหว่างกาลจากผลการดำเนินงานสำหรับปีสิ้นสุดวันที่ </w:t>
            </w:r>
            <w:r w:rsidRPr="0056753C">
              <w:rPr>
                <w:rFonts w:ascii="Angsana New" w:hAnsi="Angsana New"/>
                <w:sz w:val="28"/>
              </w:rPr>
              <w:t xml:space="preserve">31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Pr="0056753C">
              <w:rPr>
                <w:rFonts w:ascii="Angsana New" w:hAnsi="Angsana New"/>
                <w:sz w:val="28"/>
              </w:rPr>
              <w:t xml:space="preserve"> 9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56753C">
              <w:rPr>
                <w:rFonts w:ascii="Angsana New" w:hAnsi="Angsana New"/>
                <w:sz w:val="28"/>
              </w:rPr>
              <w:t xml:space="preserve">2563 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1,197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 xml:space="preserve">8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</w:tr>
      <w:tr w:rsidR="00AD7769" w:rsidRPr="0056753C" w:rsidTr="00BB118E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Pr="0056753C">
              <w:rPr>
                <w:rFonts w:ascii="Angsana New" w:hAnsi="Angsana New"/>
                <w:sz w:val="28"/>
              </w:rPr>
              <w:t>30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56753C">
              <w:rPr>
                <w:rFonts w:ascii="Angsana New" w:hAnsi="Angsana New"/>
                <w:sz w:val="28"/>
              </w:rPr>
              <w:t xml:space="preserve">2563 </w:t>
            </w:r>
            <w:r w:rsidRPr="0056753C">
              <w:rPr>
                <w:rFonts w:ascii="Angsana New" w:hAnsi="Angsana New"/>
                <w:sz w:val="28"/>
                <w:cs/>
              </w:rPr>
              <w:t>และกำไรสะสม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Pr="0056753C">
              <w:rPr>
                <w:rFonts w:ascii="Angsana New" w:hAnsi="Angsana New"/>
                <w:sz w:val="28"/>
              </w:rPr>
              <w:t xml:space="preserve"> 11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สิงหาคม </w:t>
            </w:r>
            <w:r w:rsidRPr="0056753C">
              <w:rPr>
                <w:rFonts w:ascii="Angsana New" w:hAnsi="Angsana New"/>
                <w:sz w:val="28"/>
              </w:rPr>
              <w:t>2563</w:t>
            </w:r>
          </w:p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 xml:space="preserve">10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753C">
              <w:rPr>
                <w:rFonts w:ascii="Angsana New" w:hAnsi="Angsana New"/>
                <w:sz w:val="28"/>
              </w:rPr>
              <w:t>2563</w:t>
            </w:r>
          </w:p>
        </w:tc>
      </w:tr>
      <w:tr w:rsidR="00AD7769" w:rsidRPr="0056753C" w:rsidTr="00BB118E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1,658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D7769" w:rsidRPr="0056753C" w:rsidTr="00B401F2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 xml:space="preserve">ปี </w:t>
            </w:r>
            <w:r w:rsidRPr="0056753C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:rsidR="00AD7769" w:rsidRPr="0056753C" w:rsidRDefault="00AD7769" w:rsidP="00AD776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D7769" w:rsidRPr="0056753C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56753C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  <w:p w:rsidR="00AD7769" w:rsidRPr="0056753C" w:rsidRDefault="00AD7769" w:rsidP="00AD7769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56753C">
              <w:rPr>
                <w:rFonts w:ascii="Angsana New" w:hAnsi="Angsana New"/>
                <w:sz w:val="28"/>
              </w:rPr>
              <w:t xml:space="preserve"> 29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56753C">
              <w:rPr>
                <w:rFonts w:ascii="Angsana New" w:hAnsi="Angsana New"/>
                <w:sz w:val="28"/>
              </w:rPr>
              <w:t xml:space="preserve">2562 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1,197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 xml:space="preserve">23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</w:tr>
      <w:tr w:rsidR="00AD7769" w:rsidRPr="0056753C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Pr="0056753C">
              <w:rPr>
                <w:rFonts w:ascii="Angsana New" w:hAnsi="Angsana New"/>
                <w:sz w:val="28"/>
              </w:rPr>
              <w:t>30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56753C">
              <w:rPr>
                <w:rFonts w:ascii="Angsana New" w:hAnsi="Angsana New"/>
                <w:sz w:val="28"/>
              </w:rPr>
              <w:t>256</w:t>
            </w:r>
            <w:r w:rsidRPr="0056753C"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ที่ประชุมคณะกรรมการบริษัทฯ</w:t>
            </w:r>
          </w:p>
          <w:p w:rsidR="00AD7769" w:rsidRPr="0056753C" w:rsidRDefault="00AD7769" w:rsidP="00AD7769">
            <w:pPr>
              <w:ind w:left="162" w:right="-78" w:hanging="162"/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56753C">
              <w:rPr>
                <w:rFonts w:ascii="Angsana New" w:hAnsi="Angsana New"/>
                <w:sz w:val="28"/>
              </w:rPr>
              <w:t xml:space="preserve"> 13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 สิงหาคม </w:t>
            </w:r>
            <w:r w:rsidRPr="0056753C">
              <w:rPr>
                <w:rFonts w:ascii="Angsana New" w:hAnsi="Angsana New"/>
                <w:sz w:val="28"/>
              </w:rPr>
              <w:t>2562</w:t>
            </w:r>
          </w:p>
          <w:p w:rsidR="00AD7769" w:rsidRPr="0056753C" w:rsidRDefault="00AD7769" w:rsidP="00AD7769">
            <w:pPr>
              <w:ind w:left="162"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1,197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 xml:space="preserve">11 </w:t>
            </w:r>
            <w:r w:rsidRPr="0056753C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753C">
              <w:rPr>
                <w:rFonts w:ascii="Angsana New" w:hAnsi="Angsana New"/>
                <w:sz w:val="28"/>
              </w:rPr>
              <w:t>2562</w:t>
            </w:r>
          </w:p>
        </w:tc>
      </w:tr>
      <w:tr w:rsidR="00AD7769" w:rsidRPr="0056753C" w:rsidTr="00FA2A11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left="162" w:right="-107" w:hanging="162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ind w:right="-78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2,394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69" w:rsidRPr="0056753C" w:rsidRDefault="00AD7769" w:rsidP="00AD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vAlign w:val="bottom"/>
          </w:tcPr>
          <w:p w:rsidR="00AD7769" w:rsidRPr="0056753C" w:rsidRDefault="00AD7769" w:rsidP="00AD776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D7689B" w:rsidRPr="0056753C" w:rsidRDefault="007E51EA" w:rsidP="0080073E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D7689B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D7689B" w:rsidRPr="0056753C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F442C3" w:rsidRPr="0056753C" w:rsidRDefault="00524945" w:rsidP="00F442C3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3</w:t>
      </w:r>
      <w:r w:rsidR="007E51EA">
        <w:rPr>
          <w:rFonts w:ascii="Angsana New" w:hAnsi="Angsana New"/>
          <w:b/>
          <w:bCs/>
          <w:sz w:val="32"/>
          <w:szCs w:val="32"/>
        </w:rPr>
        <w:t>2</w:t>
      </w:r>
      <w:r w:rsidR="00F442C3" w:rsidRPr="0056753C">
        <w:rPr>
          <w:rFonts w:ascii="Angsana New" w:hAnsi="Angsana New"/>
          <w:b/>
          <w:bCs/>
          <w:sz w:val="32"/>
          <w:szCs w:val="32"/>
        </w:rPr>
        <w:t>.1</w:t>
      </w:r>
      <w:r w:rsidR="00F442C3" w:rsidRPr="0056753C">
        <w:rPr>
          <w:rFonts w:ascii="Angsana New" w:hAnsi="Angsana New"/>
          <w:b/>
          <w:bCs/>
          <w:sz w:val="32"/>
          <w:szCs w:val="32"/>
        </w:rPr>
        <w:tab/>
      </w:r>
      <w:r w:rsidR="00F442C3" w:rsidRPr="0056753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F442C3" w:rsidRPr="0056753C" w:rsidRDefault="00F442C3" w:rsidP="00F442C3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753C">
        <w:rPr>
          <w:rFonts w:ascii="Angsana New" w:hAnsi="Angsana New"/>
          <w:sz w:val="32"/>
          <w:szCs w:val="32"/>
        </w:rPr>
        <w:t xml:space="preserve">31 </w:t>
      </w:r>
      <w:r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AF017B" w:rsidRPr="0056753C">
        <w:rPr>
          <w:rFonts w:ascii="Angsana New" w:hAnsi="Angsana New"/>
          <w:sz w:val="32"/>
          <w:szCs w:val="32"/>
        </w:rPr>
        <w:t>256</w:t>
      </w:r>
      <w:r w:rsidR="009177E3" w:rsidRPr="0056753C">
        <w:rPr>
          <w:rFonts w:ascii="Angsana New" w:hAnsi="Angsana New"/>
          <w:sz w:val="32"/>
          <w:szCs w:val="32"/>
        </w:rPr>
        <w:t>3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="007A18F1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C34EBE" w:rsidRPr="0056753C">
        <w:rPr>
          <w:rFonts w:ascii="Angsana New" w:hAnsi="Angsana New"/>
          <w:sz w:val="32"/>
          <w:szCs w:val="32"/>
          <w:cs/>
        </w:rPr>
        <w:t>มีรายจ่ายฝ่ายทุนที่มีสาระสำคัญ</w:t>
      </w:r>
      <w:r w:rsidR="00E80924" w:rsidRPr="0056753C">
        <w:rPr>
          <w:rFonts w:ascii="Angsana New" w:hAnsi="Angsana New"/>
          <w:sz w:val="32"/>
          <w:szCs w:val="32"/>
          <w:cs/>
        </w:rPr>
        <w:t>ที่เกี่ยวข้องกับการทำสัญญาซื้อเครื่องจักรและอุปกรณ์</w:t>
      </w:r>
      <w:r w:rsidR="00C34EBE" w:rsidRPr="0056753C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844E49" w:rsidRPr="0056753C">
        <w:rPr>
          <w:rFonts w:ascii="Angsana New" w:hAnsi="Angsana New"/>
          <w:sz w:val="32"/>
          <w:szCs w:val="32"/>
        </w:rPr>
        <w:t>8.7</w:t>
      </w:r>
      <w:r w:rsidR="00782C41" w:rsidRPr="0056753C">
        <w:rPr>
          <w:rFonts w:ascii="Angsana New" w:hAnsi="Angsana New"/>
          <w:sz w:val="32"/>
          <w:szCs w:val="32"/>
        </w:rPr>
        <w:t xml:space="preserve"> </w:t>
      </w:r>
      <w:r w:rsidR="00782C41" w:rsidRPr="0056753C">
        <w:rPr>
          <w:rFonts w:ascii="Angsana New" w:hAnsi="Angsana New"/>
          <w:sz w:val="32"/>
          <w:szCs w:val="32"/>
          <w:cs/>
        </w:rPr>
        <w:t>ล้านบาท</w:t>
      </w:r>
      <w:r w:rsidR="007F457A" w:rsidRPr="0056753C">
        <w:rPr>
          <w:rFonts w:ascii="Angsana New" w:hAnsi="Angsana New"/>
          <w:sz w:val="32"/>
          <w:szCs w:val="32"/>
        </w:rPr>
        <w:t xml:space="preserve"> </w:t>
      </w:r>
      <w:r w:rsidR="007F457A" w:rsidRPr="0056753C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B508DA" w:rsidRPr="0056753C">
        <w:rPr>
          <w:rFonts w:ascii="Angsana New" w:hAnsi="Angsana New"/>
          <w:sz w:val="32"/>
          <w:szCs w:val="32"/>
        </w:rPr>
        <w:t xml:space="preserve">: </w:t>
      </w:r>
      <w:r w:rsidR="00844E49" w:rsidRPr="0056753C">
        <w:rPr>
          <w:rFonts w:ascii="Angsana New" w:hAnsi="Angsana New"/>
          <w:sz w:val="32"/>
          <w:szCs w:val="32"/>
        </w:rPr>
        <w:t>8.7</w:t>
      </w:r>
      <w:r w:rsidR="007F457A" w:rsidRPr="0056753C">
        <w:rPr>
          <w:rFonts w:ascii="Angsana New" w:hAnsi="Angsana New"/>
          <w:sz w:val="32"/>
          <w:szCs w:val="32"/>
        </w:rPr>
        <w:t xml:space="preserve"> </w:t>
      </w:r>
      <w:r w:rsidR="007F457A" w:rsidRPr="0056753C">
        <w:rPr>
          <w:rFonts w:ascii="Angsana New" w:hAnsi="Angsana New"/>
          <w:sz w:val="32"/>
          <w:szCs w:val="32"/>
          <w:cs/>
        </w:rPr>
        <w:t>ล้านบาท</w:t>
      </w:r>
      <w:r w:rsidR="00A9601D" w:rsidRPr="0056753C">
        <w:rPr>
          <w:rFonts w:ascii="Angsana New" w:hAnsi="Angsana New"/>
          <w:sz w:val="32"/>
          <w:szCs w:val="32"/>
        </w:rPr>
        <w:t xml:space="preserve"> (</w:t>
      </w:r>
      <w:r w:rsidR="00A9601D"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601D" w:rsidRPr="0056753C">
        <w:rPr>
          <w:rFonts w:ascii="Angsana New" w:hAnsi="Angsana New"/>
          <w:sz w:val="32"/>
          <w:szCs w:val="32"/>
        </w:rPr>
        <w:t xml:space="preserve">31 </w:t>
      </w:r>
      <w:r w:rsidR="00A9601D"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601D" w:rsidRPr="0056753C">
        <w:rPr>
          <w:rFonts w:ascii="Angsana New" w:hAnsi="Angsana New"/>
          <w:sz w:val="32"/>
          <w:szCs w:val="32"/>
        </w:rPr>
        <w:t xml:space="preserve">2562 </w:t>
      </w:r>
      <w:r w:rsidR="00A9601D" w:rsidRPr="0056753C">
        <w:rPr>
          <w:rFonts w:ascii="Angsana New" w:hAnsi="Angsana New"/>
          <w:sz w:val="32"/>
          <w:szCs w:val="32"/>
          <w:cs/>
        </w:rPr>
        <w:t>กลุ่มบริษัทไม่มีภาระผูกพันเกี่ยวกับรายจ่ายฝ่ายทุนที่มีสาระสำคัญ</w:t>
      </w:r>
      <w:r w:rsidR="00A9601D" w:rsidRPr="0056753C">
        <w:rPr>
          <w:rFonts w:ascii="Angsana New" w:hAnsi="Angsana New"/>
          <w:sz w:val="32"/>
          <w:szCs w:val="32"/>
        </w:rPr>
        <w:t>)</w:t>
      </w:r>
    </w:p>
    <w:p w:rsidR="002617D0" w:rsidRPr="0056753C" w:rsidRDefault="00524945" w:rsidP="00074D30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t>3</w:t>
      </w:r>
      <w:r w:rsidR="007E51EA">
        <w:rPr>
          <w:rFonts w:ascii="Angsana New" w:hAnsi="Angsana New"/>
          <w:b/>
          <w:bCs/>
          <w:sz w:val="32"/>
          <w:szCs w:val="32"/>
        </w:rPr>
        <w:t>2</w:t>
      </w:r>
      <w:r w:rsidR="00F442C3" w:rsidRPr="0056753C">
        <w:rPr>
          <w:rFonts w:ascii="Angsana New" w:hAnsi="Angsana New"/>
          <w:b/>
          <w:bCs/>
          <w:sz w:val="32"/>
          <w:szCs w:val="32"/>
        </w:rPr>
        <w:t>.</w:t>
      </w:r>
      <w:r w:rsidR="00F442C3" w:rsidRPr="0056753C">
        <w:rPr>
          <w:rFonts w:ascii="Angsana New" w:hAnsi="Angsana New"/>
          <w:b/>
          <w:bCs/>
          <w:sz w:val="32"/>
          <w:szCs w:val="32"/>
          <w:cs/>
        </w:rPr>
        <w:t>2</w:t>
      </w:r>
      <w:r w:rsidR="006251C0" w:rsidRPr="0056753C">
        <w:rPr>
          <w:rFonts w:ascii="Angsana New" w:hAnsi="Angsana New"/>
          <w:b/>
          <w:bCs/>
          <w:sz w:val="32"/>
          <w:szCs w:val="32"/>
        </w:rPr>
        <w:tab/>
      </w:r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7689B" w:rsidRPr="0056753C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  <w:r w:rsidR="00F12C3E" w:rsidRPr="0056753C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สินทรัพย์อ้างอิงที่มีมูลค่าต่ำและสัญญาบริการ</w:t>
      </w:r>
    </w:p>
    <w:p w:rsidR="00EE0581" w:rsidRPr="0056753C" w:rsidRDefault="003A0147" w:rsidP="00074D30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7A18F1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EE0581" w:rsidRPr="0056753C">
        <w:rPr>
          <w:rFonts w:ascii="Angsana New" w:hAnsi="Angsana New"/>
          <w:sz w:val="32"/>
          <w:szCs w:val="32"/>
          <w:cs/>
        </w:rPr>
        <w:t>ได้เข้าทำสัญญาเช่า</w:t>
      </w:r>
      <w:r w:rsidR="00F12C3E" w:rsidRPr="0056753C">
        <w:rPr>
          <w:rFonts w:ascii="Angsana New" w:hAnsi="Angsana New" w:hint="cs"/>
          <w:sz w:val="32"/>
          <w:szCs w:val="32"/>
          <w:cs/>
        </w:rPr>
        <w:t>สินทรัพย์อ้างอิงที่มีมูลค่าต่ำและบริการ</w:t>
      </w:r>
      <w:proofErr w:type="spellStart"/>
      <w:r w:rsidR="00F12C3E" w:rsidRPr="0056753C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F12C3E" w:rsidRPr="0056753C">
        <w:rPr>
          <w:rFonts w:ascii="Angsana New" w:hAnsi="Angsana New" w:hint="cs"/>
          <w:sz w:val="32"/>
          <w:szCs w:val="32"/>
          <w:cs/>
        </w:rPr>
        <w:t>ที่เกี่ยวข้อง อายุของสัญญา</w:t>
      </w:r>
      <w:r w:rsidR="00EE0581" w:rsidRPr="0056753C">
        <w:rPr>
          <w:rFonts w:ascii="Angsana New" w:hAnsi="Angsana New"/>
          <w:sz w:val="32"/>
          <w:szCs w:val="32"/>
          <w:cs/>
        </w:rPr>
        <w:t xml:space="preserve">มีระยะเวลาตั้งแต่ </w:t>
      </w:r>
      <w:r w:rsidR="009177E3" w:rsidRPr="0056753C">
        <w:rPr>
          <w:rFonts w:ascii="Angsana New" w:hAnsi="Angsana New"/>
          <w:sz w:val="32"/>
          <w:szCs w:val="32"/>
        </w:rPr>
        <w:t>1</w:t>
      </w:r>
      <w:r w:rsidR="00EE0581" w:rsidRPr="0056753C">
        <w:rPr>
          <w:rFonts w:ascii="Angsana New" w:hAnsi="Angsana New"/>
          <w:sz w:val="32"/>
          <w:szCs w:val="32"/>
          <w:cs/>
        </w:rPr>
        <w:t xml:space="preserve"> ถึง </w:t>
      </w:r>
      <w:r w:rsidR="009177E3" w:rsidRPr="0056753C">
        <w:rPr>
          <w:rFonts w:ascii="Angsana New" w:hAnsi="Angsana New"/>
          <w:sz w:val="32"/>
          <w:szCs w:val="32"/>
        </w:rPr>
        <w:t>5</w:t>
      </w:r>
      <w:r w:rsidR="00EE0581" w:rsidRPr="0056753C">
        <w:rPr>
          <w:rFonts w:ascii="Angsana New" w:hAnsi="Angsana New"/>
          <w:sz w:val="32"/>
          <w:szCs w:val="32"/>
          <w:cs/>
        </w:rPr>
        <w:t xml:space="preserve"> ปี</w:t>
      </w:r>
    </w:p>
    <w:p w:rsidR="00E6436A" w:rsidRPr="0056753C" w:rsidRDefault="001B3B17" w:rsidP="00074D30">
      <w:pPr>
        <w:tabs>
          <w:tab w:val="left" w:pos="900"/>
          <w:tab w:val="left" w:pos="1440"/>
        </w:tabs>
        <w:spacing w:before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</w:r>
    </w:p>
    <w:p w:rsidR="00E6436A" w:rsidRPr="0056753C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br w:type="page"/>
      </w:r>
    </w:p>
    <w:p w:rsidR="00EE0581" w:rsidRPr="0056753C" w:rsidRDefault="00E6436A" w:rsidP="00074D30">
      <w:pPr>
        <w:tabs>
          <w:tab w:val="left" w:pos="900"/>
          <w:tab w:val="left" w:pos="1440"/>
        </w:tabs>
        <w:spacing w:before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lastRenderedPageBreak/>
        <w:tab/>
      </w:r>
      <w:r w:rsidR="00F12C3E" w:rsidRPr="0056753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12C3E" w:rsidRPr="0056753C">
        <w:rPr>
          <w:rFonts w:ascii="Angsana New" w:hAnsi="Angsana New"/>
          <w:sz w:val="32"/>
          <w:szCs w:val="32"/>
        </w:rPr>
        <w:t xml:space="preserve">31 </w:t>
      </w:r>
      <w:r w:rsidR="00F12C3E" w:rsidRPr="005675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2C3E" w:rsidRPr="0056753C">
        <w:rPr>
          <w:rFonts w:ascii="Angsana New" w:hAnsi="Angsana New"/>
          <w:sz w:val="32"/>
          <w:szCs w:val="32"/>
        </w:rPr>
        <w:t xml:space="preserve">2563 </w:t>
      </w:r>
      <w:r w:rsidR="00F12C3E" w:rsidRPr="0056753C">
        <w:rPr>
          <w:rFonts w:ascii="Angsana New" w:hAnsi="Angsana New" w:hint="cs"/>
          <w:sz w:val="32"/>
          <w:szCs w:val="32"/>
          <w:cs/>
        </w:rPr>
        <w:t>กลุ่มบริษัทมีภาระผูกพันในการจ่ายค่าเช่าและค่าบริการที่ต้องจ่ายในอนาคต</w:t>
      </w:r>
      <w:r w:rsidR="00EE0581" w:rsidRPr="0056753C">
        <w:rPr>
          <w:rFonts w:ascii="Angsana New" w:hAnsi="Angsana New"/>
          <w:sz w:val="32"/>
          <w:szCs w:val="32"/>
          <w:cs/>
        </w:rPr>
        <w:t>ภายใต้สัญญาเช่า</w:t>
      </w:r>
      <w:r w:rsidR="00D97479" w:rsidRPr="0056753C">
        <w:rPr>
          <w:rFonts w:ascii="Angsana New" w:hAnsi="Angsana New"/>
          <w:sz w:val="32"/>
          <w:szCs w:val="32"/>
          <w:cs/>
        </w:rPr>
        <w:t>และบริการ</w:t>
      </w:r>
      <w:r w:rsidR="00EE0581" w:rsidRPr="0056753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1710"/>
      </w:tblGrid>
      <w:tr w:rsidR="00112D9C" w:rsidRPr="0056753C" w:rsidTr="0004300A">
        <w:tc>
          <w:tcPr>
            <w:tcW w:w="5580" w:type="dxa"/>
            <w:vAlign w:val="bottom"/>
          </w:tcPr>
          <w:p w:rsidR="00112D9C" w:rsidRPr="0056753C" w:rsidRDefault="00112D9C" w:rsidP="00074D3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112D9C" w:rsidRPr="0056753C" w:rsidRDefault="00112D9C" w:rsidP="00074D3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676C02" w:rsidRPr="0056753C" w:rsidTr="0004300A">
        <w:tc>
          <w:tcPr>
            <w:tcW w:w="5580" w:type="dxa"/>
            <w:vAlign w:val="bottom"/>
          </w:tcPr>
          <w:p w:rsidR="00676C02" w:rsidRPr="0056753C" w:rsidRDefault="00676C02" w:rsidP="00074D3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676C02" w:rsidRPr="0056753C" w:rsidRDefault="00676C02" w:rsidP="00074D3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676C02" w:rsidRPr="0056753C" w:rsidRDefault="00676C02" w:rsidP="00074D3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F017B" w:rsidRPr="0056753C" w:rsidTr="0004300A">
        <w:tc>
          <w:tcPr>
            <w:tcW w:w="5580" w:type="dxa"/>
            <w:vAlign w:val="bottom"/>
          </w:tcPr>
          <w:p w:rsidR="00AF017B" w:rsidRPr="0056753C" w:rsidRDefault="00AF017B" w:rsidP="00AF017B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AF017B" w:rsidRPr="0056753C" w:rsidRDefault="00AF017B" w:rsidP="00AF017B">
            <w:pPr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F017B" w:rsidRPr="0056753C" w:rsidRDefault="007D0613" w:rsidP="00AF017B">
            <w:pPr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632</w:t>
            </w:r>
          </w:p>
        </w:tc>
      </w:tr>
      <w:tr w:rsidR="00AF017B" w:rsidRPr="0056753C" w:rsidTr="0004300A">
        <w:tc>
          <w:tcPr>
            <w:tcW w:w="5580" w:type="dxa"/>
            <w:vAlign w:val="bottom"/>
          </w:tcPr>
          <w:p w:rsidR="00AF017B" w:rsidRPr="0056753C" w:rsidRDefault="00F12C3E" w:rsidP="00AF017B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AF017B"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="00AF017B" w:rsidRPr="0056753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แต่ไม่เกิน</w:t>
            </w:r>
            <w:r w:rsidR="00AF017B" w:rsidRPr="0056753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017B" w:rsidRPr="0056753C">
              <w:rPr>
                <w:rFonts w:ascii="Angsana New" w:hAnsi="Angsana New"/>
                <w:sz w:val="32"/>
                <w:szCs w:val="32"/>
              </w:rPr>
              <w:t>5</w:t>
            </w:r>
            <w:r w:rsidR="00AF017B" w:rsidRPr="005675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AF017B" w:rsidRPr="0056753C" w:rsidRDefault="00AF017B" w:rsidP="00AF017B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AF017B" w:rsidRPr="0056753C" w:rsidRDefault="007D0613" w:rsidP="00AF017B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1,177</w:t>
            </w:r>
          </w:p>
        </w:tc>
      </w:tr>
      <w:tr w:rsidR="00AF017B" w:rsidRPr="0056753C" w:rsidTr="0004300A">
        <w:tc>
          <w:tcPr>
            <w:tcW w:w="5580" w:type="dxa"/>
            <w:vAlign w:val="bottom"/>
          </w:tcPr>
          <w:p w:rsidR="00AF017B" w:rsidRPr="0056753C" w:rsidRDefault="00AF017B" w:rsidP="00AF017B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753C">
              <w:rPr>
                <w:rFonts w:ascii="Angsana New" w:hAnsi="Angsana New"/>
                <w:sz w:val="32"/>
                <w:szCs w:val="32"/>
              </w:rPr>
              <w:t>5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AF017B" w:rsidRPr="0056753C" w:rsidRDefault="00AF017B" w:rsidP="00AF017B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AF017B" w:rsidRPr="0056753C" w:rsidRDefault="007D0613" w:rsidP="00AF017B">
            <w:pPr>
              <w:ind w:right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</w:tbl>
    <w:p w:rsidR="0001037F" w:rsidRPr="0056753C" w:rsidRDefault="007E51EA" w:rsidP="00074D30">
      <w:pPr>
        <w:spacing w:before="24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01037F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F442C3" w:rsidRPr="0056753C">
        <w:rPr>
          <w:rFonts w:ascii="Angsana New" w:hAnsi="Angsana New"/>
          <w:b/>
          <w:bCs/>
          <w:sz w:val="32"/>
          <w:szCs w:val="32"/>
          <w:cs/>
        </w:rPr>
        <w:t>3</w:t>
      </w:r>
      <w:r w:rsidR="0001037F" w:rsidRPr="0056753C">
        <w:rPr>
          <w:rFonts w:ascii="Angsana New" w:hAnsi="Angsana New"/>
          <w:b/>
          <w:bCs/>
          <w:sz w:val="32"/>
          <w:szCs w:val="32"/>
        </w:rPr>
        <w:tab/>
      </w:r>
      <w:r w:rsidR="0001037F" w:rsidRPr="0056753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ภาระผูกพันเกี่ยวกับสัญญาซื้อขายสินค้าล่วงหน้า</w:t>
      </w:r>
    </w:p>
    <w:p w:rsidR="0001037F" w:rsidRPr="0056753C" w:rsidRDefault="0001037F" w:rsidP="00074D30">
      <w:pPr>
        <w:tabs>
          <w:tab w:val="left" w:pos="900"/>
          <w:tab w:val="left" w:pos="1440"/>
        </w:tabs>
        <w:spacing w:before="120" w:after="4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บริษัทฯได้เข้าทำสัญญาซื้อขายสินค้าล่วงหน้ากับบริษัทหลายรายในประเทศ โดยบริษัทฯและคู่สัญญาได้</w:t>
      </w:r>
      <w:r w:rsidR="00622E2D" w:rsidRPr="0056753C">
        <w:rPr>
          <w:rFonts w:ascii="Angsana New" w:hAnsi="Angsana New"/>
          <w:sz w:val="32"/>
          <w:szCs w:val="32"/>
          <w:cs/>
        </w:rPr>
        <w:t xml:space="preserve">              </w:t>
      </w:r>
      <w:r w:rsidRPr="0056753C">
        <w:rPr>
          <w:rFonts w:ascii="Angsana New" w:hAnsi="Angsana New"/>
          <w:sz w:val="32"/>
          <w:szCs w:val="32"/>
          <w:cs/>
        </w:rPr>
        <w:t>ตกลงร่วมกันเกี่ยวกับปริมาณการส่งมอบ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กำหนดการส่งมอบ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สถานที่ส่งมอบและราคาสินค้า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และบริษัทฯ</w:t>
      </w:r>
      <w:r w:rsidRPr="0056753C">
        <w:rPr>
          <w:rFonts w:ascii="Angsana New" w:hAnsi="Angsana New"/>
          <w:sz w:val="32"/>
          <w:szCs w:val="32"/>
        </w:rPr>
        <w:t xml:space="preserve">     </w:t>
      </w:r>
      <w:r w:rsidRPr="0056753C">
        <w:rPr>
          <w:rFonts w:ascii="Angsana New" w:hAnsi="Angsana New"/>
          <w:sz w:val="32"/>
          <w:szCs w:val="32"/>
          <w:cs/>
        </w:rPr>
        <w:t>ตกลงที่จะจ่ายค่าสินค้าตามอัตราที่ระบุในสัญญา</w:t>
      </w:r>
    </w:p>
    <w:p w:rsidR="00F47251" w:rsidRPr="0056753C" w:rsidRDefault="007E51EA" w:rsidP="00074D3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10045A" w:rsidRPr="0056753C">
        <w:rPr>
          <w:rFonts w:ascii="Angsana New" w:hAnsi="Angsana New"/>
          <w:b/>
          <w:bCs/>
          <w:sz w:val="32"/>
          <w:szCs w:val="32"/>
        </w:rPr>
        <w:t>.</w:t>
      </w:r>
      <w:r w:rsidR="00F442C3" w:rsidRPr="0056753C">
        <w:rPr>
          <w:rFonts w:ascii="Angsana New" w:hAnsi="Angsana New"/>
          <w:b/>
          <w:bCs/>
          <w:sz w:val="32"/>
          <w:szCs w:val="32"/>
        </w:rPr>
        <w:t>4</w:t>
      </w:r>
      <w:r w:rsidR="003343BE" w:rsidRPr="0056753C">
        <w:rPr>
          <w:rFonts w:ascii="Angsana New" w:hAnsi="Angsana New"/>
          <w:b/>
          <w:bCs/>
          <w:sz w:val="32"/>
          <w:szCs w:val="32"/>
        </w:rPr>
        <w:tab/>
      </w:r>
      <w:r w:rsidR="006D141C" w:rsidRPr="0056753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F47251" w:rsidRPr="0056753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6D141C" w:rsidRPr="0056753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:rsidR="00FA2A11" w:rsidRPr="0056753C" w:rsidRDefault="00FA2A11" w:rsidP="00074D30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72EB8" w:rsidRPr="0056753C">
        <w:rPr>
          <w:rFonts w:ascii="Angsana New" w:hAnsi="Angsana New"/>
          <w:spacing w:val="-4"/>
          <w:sz w:val="32"/>
          <w:szCs w:val="32"/>
        </w:rPr>
        <w:t>31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pacing w:val="-4"/>
          <w:sz w:val="32"/>
          <w:szCs w:val="32"/>
        </w:rPr>
        <w:t>2563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มีหนังสือค้ำประกันที่ออกโดยธนาคารในนาม</w:t>
      </w:r>
      <w:r w:rsidR="007A18F1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pacing w:val="-2"/>
          <w:sz w:val="32"/>
          <w:szCs w:val="32"/>
          <w:cs/>
        </w:rPr>
        <w:t>เหลืออยู่เป็น</w:t>
      </w:r>
      <w:r w:rsidR="0004300A" w:rsidRPr="0056753C">
        <w:rPr>
          <w:rFonts w:ascii="Angsana New" w:hAnsi="Angsana New"/>
          <w:spacing w:val="-2"/>
          <w:sz w:val="32"/>
          <w:szCs w:val="32"/>
          <w:cs/>
        </w:rPr>
        <w:t xml:space="preserve">จำนวนประมาณ </w:t>
      </w:r>
      <w:r w:rsidR="006832F8" w:rsidRPr="0056753C">
        <w:rPr>
          <w:rFonts w:ascii="Angsana New" w:hAnsi="Angsana New"/>
          <w:spacing w:val="-2"/>
          <w:sz w:val="32"/>
          <w:szCs w:val="32"/>
        </w:rPr>
        <w:t>21</w:t>
      </w:r>
      <w:r w:rsidR="007210D5" w:rsidRPr="0056753C">
        <w:rPr>
          <w:rFonts w:ascii="Angsana New" w:hAnsi="Angsana New"/>
          <w:spacing w:val="-2"/>
          <w:sz w:val="32"/>
          <w:szCs w:val="32"/>
        </w:rPr>
        <w:t>.2</w:t>
      </w:r>
      <w:r w:rsidRPr="0056753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2C6DA3" w:rsidRPr="0056753C">
        <w:rPr>
          <w:rFonts w:ascii="Angsana New" w:hAnsi="Angsana New"/>
          <w:spacing w:val="-2"/>
          <w:sz w:val="32"/>
          <w:szCs w:val="32"/>
        </w:rPr>
        <w:t xml:space="preserve"> </w:t>
      </w:r>
      <w:r w:rsidR="0076728E" w:rsidRPr="0056753C">
        <w:rPr>
          <w:rFonts w:ascii="Angsana New" w:hAnsi="Angsana New"/>
          <w:spacing w:val="-2"/>
          <w:sz w:val="32"/>
          <w:szCs w:val="32"/>
        </w:rPr>
        <w:t>(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="002C6DA3" w:rsidRPr="0056753C">
        <w:rPr>
          <w:rFonts w:ascii="Angsana New" w:hAnsi="Angsana New"/>
          <w:spacing w:val="-6"/>
          <w:sz w:val="32"/>
          <w:szCs w:val="32"/>
        </w:rPr>
        <w:t xml:space="preserve">: </w:t>
      </w:r>
      <w:r w:rsidR="007210D5" w:rsidRPr="0056753C">
        <w:rPr>
          <w:rFonts w:ascii="Angsana New" w:hAnsi="Angsana New"/>
          <w:spacing w:val="-6"/>
          <w:sz w:val="32"/>
          <w:szCs w:val="32"/>
        </w:rPr>
        <w:t>20.9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76728E" w:rsidRPr="0056753C">
        <w:rPr>
          <w:rFonts w:ascii="Angsana New" w:hAnsi="Angsana New"/>
          <w:spacing w:val="-6"/>
          <w:sz w:val="32"/>
          <w:szCs w:val="32"/>
        </w:rPr>
        <w:t>)</w:t>
      </w:r>
      <w:r w:rsidRPr="0056753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E5762" w:rsidRPr="0056753C">
        <w:rPr>
          <w:rFonts w:ascii="Angsana New" w:hAnsi="Angsana New"/>
          <w:spacing w:val="-2"/>
          <w:sz w:val="32"/>
          <w:szCs w:val="32"/>
        </w:rPr>
        <w:t>(2562: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="00B508DA" w:rsidRPr="0056753C">
        <w:rPr>
          <w:rFonts w:ascii="Angsana New" w:hAnsi="Angsana New"/>
          <w:spacing w:val="-2"/>
          <w:sz w:val="32"/>
          <w:szCs w:val="32"/>
        </w:rPr>
        <w:t>21.</w:t>
      </w:r>
      <w:r w:rsidR="00AF017B" w:rsidRPr="0056753C">
        <w:rPr>
          <w:rFonts w:ascii="Angsana New" w:hAnsi="Angsana New"/>
          <w:spacing w:val="-2"/>
          <w:sz w:val="32"/>
          <w:szCs w:val="32"/>
        </w:rPr>
        <w:t>1</w:t>
      </w:r>
      <w:r w:rsidR="00782C41" w:rsidRPr="0056753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2C6DA3" w:rsidRPr="0056753C">
        <w:rPr>
          <w:rFonts w:ascii="Angsana New" w:hAnsi="Angsana New"/>
          <w:spacing w:val="-2"/>
          <w:sz w:val="32"/>
          <w:szCs w:val="32"/>
        </w:rPr>
        <w:t xml:space="preserve"> 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="002C6DA3" w:rsidRPr="0056753C">
        <w:rPr>
          <w:rFonts w:ascii="Angsana New" w:hAnsi="Angsana New"/>
          <w:spacing w:val="-6"/>
          <w:sz w:val="32"/>
          <w:szCs w:val="32"/>
        </w:rPr>
        <w:t>: 20.</w:t>
      </w:r>
      <w:r w:rsidR="00AF017B" w:rsidRPr="0056753C">
        <w:rPr>
          <w:rFonts w:ascii="Angsana New" w:hAnsi="Angsana New"/>
          <w:spacing w:val="-6"/>
          <w:sz w:val="32"/>
          <w:szCs w:val="32"/>
        </w:rPr>
        <w:t>8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56753C">
        <w:rPr>
          <w:rFonts w:ascii="Angsana New" w:hAnsi="Angsana New"/>
          <w:sz w:val="32"/>
          <w:szCs w:val="32"/>
        </w:rPr>
        <w:t>)</w:t>
      </w:r>
      <w:r w:rsidRPr="0056753C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7A18F1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z w:val="32"/>
          <w:szCs w:val="32"/>
          <w:cs/>
        </w:rPr>
        <w:t xml:space="preserve"> ซึ่งประกอบด้วย</w:t>
      </w:r>
      <w:r w:rsidRPr="0056753C">
        <w:rPr>
          <w:rFonts w:ascii="Angsana New" w:hAnsi="Angsana New"/>
          <w:spacing w:val="-4"/>
          <w:sz w:val="32"/>
          <w:szCs w:val="32"/>
          <w:cs/>
        </w:rPr>
        <w:t>หนังสือ</w:t>
      </w:r>
      <w:r w:rsidRPr="0056753C">
        <w:rPr>
          <w:rFonts w:ascii="Angsana New" w:hAnsi="Angsana New"/>
          <w:sz w:val="32"/>
          <w:szCs w:val="32"/>
          <w:cs/>
        </w:rPr>
        <w:t>ค้ำประกันเพื่อ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ค้ำประกันการจ่ายชำระเงินให้กับเจ้าหนี้จำนวน </w:t>
      </w:r>
      <w:r w:rsidR="007210D5" w:rsidRPr="0056753C">
        <w:rPr>
          <w:rFonts w:ascii="Angsana New" w:hAnsi="Angsana New"/>
          <w:spacing w:val="-6"/>
          <w:sz w:val="32"/>
          <w:szCs w:val="32"/>
        </w:rPr>
        <w:t>8.3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2C6DA3" w:rsidRPr="0056753C">
        <w:rPr>
          <w:rFonts w:ascii="Angsana New" w:hAnsi="Angsana New"/>
          <w:spacing w:val="-6"/>
          <w:sz w:val="32"/>
          <w:szCs w:val="32"/>
        </w:rPr>
        <w:t xml:space="preserve"> </w:t>
      </w:r>
      <w:r w:rsidR="0076728E" w:rsidRPr="0056753C">
        <w:rPr>
          <w:rFonts w:ascii="Angsana New" w:hAnsi="Angsana New"/>
          <w:spacing w:val="-6"/>
          <w:sz w:val="32"/>
          <w:szCs w:val="32"/>
        </w:rPr>
        <w:t>(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="002C6DA3" w:rsidRPr="0056753C">
        <w:rPr>
          <w:rFonts w:ascii="Angsana New" w:hAnsi="Angsana New"/>
          <w:spacing w:val="-6"/>
          <w:sz w:val="32"/>
          <w:szCs w:val="32"/>
        </w:rPr>
        <w:t xml:space="preserve">: </w:t>
      </w:r>
      <w:r w:rsidR="007210D5" w:rsidRPr="0056753C">
        <w:rPr>
          <w:rFonts w:ascii="Angsana New" w:hAnsi="Angsana New"/>
          <w:spacing w:val="-6"/>
          <w:sz w:val="32"/>
          <w:szCs w:val="32"/>
        </w:rPr>
        <w:t>8.3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76728E" w:rsidRPr="0056753C">
        <w:rPr>
          <w:rFonts w:ascii="Angsana New" w:hAnsi="Angsana New"/>
          <w:spacing w:val="-6"/>
          <w:sz w:val="32"/>
          <w:szCs w:val="32"/>
        </w:rPr>
        <w:t>)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E5762" w:rsidRPr="0056753C">
        <w:rPr>
          <w:rFonts w:ascii="Angsana New" w:hAnsi="Angsana New"/>
          <w:spacing w:val="-6"/>
          <w:sz w:val="32"/>
          <w:szCs w:val="32"/>
          <w:cs/>
        </w:rPr>
        <w:t>(2562:</w:t>
      </w:r>
      <w:r w:rsidRPr="005675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82C41" w:rsidRPr="0056753C">
        <w:rPr>
          <w:rFonts w:ascii="Angsana New" w:hAnsi="Angsana New"/>
          <w:spacing w:val="-6"/>
          <w:sz w:val="32"/>
          <w:szCs w:val="32"/>
        </w:rPr>
        <w:t>8.3</w:t>
      </w:r>
      <w:r w:rsidR="00782C41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2C6DA3" w:rsidRPr="0056753C">
        <w:rPr>
          <w:rFonts w:ascii="Angsana New" w:hAnsi="Angsana New"/>
          <w:spacing w:val="-6"/>
          <w:sz w:val="32"/>
          <w:szCs w:val="32"/>
        </w:rPr>
        <w:t xml:space="preserve"> 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="002C6DA3" w:rsidRPr="0056753C">
        <w:rPr>
          <w:rFonts w:ascii="Angsana New" w:hAnsi="Angsana New"/>
          <w:spacing w:val="-6"/>
          <w:sz w:val="32"/>
          <w:szCs w:val="32"/>
        </w:rPr>
        <w:t>: 8.3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56753C">
        <w:rPr>
          <w:rFonts w:ascii="Angsana New" w:hAnsi="Angsana New"/>
          <w:spacing w:val="-6"/>
          <w:sz w:val="32"/>
          <w:szCs w:val="32"/>
          <w:cs/>
        </w:rPr>
        <w:t>) และเพื่อค้ำประกันการใช้ไฟฟ้าจำนวน</w:t>
      </w:r>
      <w:r w:rsidRPr="0056753C">
        <w:rPr>
          <w:rFonts w:ascii="Angsana New" w:hAnsi="Angsana New"/>
          <w:sz w:val="32"/>
          <w:szCs w:val="32"/>
          <w:cs/>
        </w:rPr>
        <w:t xml:space="preserve"> </w:t>
      </w:r>
      <w:r w:rsidR="007210D5" w:rsidRPr="0056753C">
        <w:rPr>
          <w:rFonts w:ascii="Angsana New" w:hAnsi="Angsana New"/>
          <w:sz w:val="32"/>
          <w:szCs w:val="32"/>
        </w:rPr>
        <w:t>12.9</w:t>
      </w:r>
      <w:r w:rsidR="00782C41"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 xml:space="preserve">ล้านบาท </w:t>
      </w:r>
      <w:r w:rsidR="0076728E" w:rsidRPr="0056753C">
        <w:rPr>
          <w:rFonts w:ascii="Angsana New" w:hAnsi="Angsana New"/>
          <w:sz w:val="32"/>
          <w:szCs w:val="32"/>
        </w:rPr>
        <w:t>(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="002C6DA3" w:rsidRPr="0056753C">
        <w:rPr>
          <w:rFonts w:ascii="Angsana New" w:hAnsi="Angsana New"/>
          <w:spacing w:val="-6"/>
          <w:sz w:val="32"/>
          <w:szCs w:val="32"/>
        </w:rPr>
        <w:t xml:space="preserve">: </w:t>
      </w:r>
      <w:r w:rsidR="007210D5" w:rsidRPr="0056753C">
        <w:rPr>
          <w:rFonts w:ascii="Angsana New" w:hAnsi="Angsana New"/>
          <w:spacing w:val="-6"/>
          <w:sz w:val="32"/>
          <w:szCs w:val="32"/>
        </w:rPr>
        <w:t>12.6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76728E" w:rsidRPr="0056753C">
        <w:rPr>
          <w:rFonts w:ascii="Angsana New" w:hAnsi="Angsana New"/>
          <w:spacing w:val="-6"/>
          <w:sz w:val="32"/>
          <w:szCs w:val="32"/>
        </w:rPr>
        <w:t>)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E5762" w:rsidRPr="0056753C">
        <w:rPr>
          <w:rFonts w:ascii="Angsana New" w:hAnsi="Angsana New"/>
          <w:sz w:val="32"/>
          <w:szCs w:val="32"/>
          <w:cs/>
        </w:rPr>
        <w:t>(2562: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="00B508DA" w:rsidRPr="0056753C">
        <w:rPr>
          <w:rFonts w:ascii="Angsana New" w:hAnsi="Angsana New"/>
          <w:sz w:val="32"/>
          <w:szCs w:val="32"/>
        </w:rPr>
        <w:t>12.</w:t>
      </w:r>
      <w:r w:rsidR="00AF017B" w:rsidRPr="0056753C">
        <w:rPr>
          <w:rFonts w:ascii="Angsana New" w:hAnsi="Angsana New"/>
          <w:sz w:val="32"/>
          <w:szCs w:val="32"/>
        </w:rPr>
        <w:t>8</w:t>
      </w:r>
      <w:r w:rsidR="00B508DA"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ล้านบาท</w:t>
      </w:r>
      <w:r w:rsidR="002C6DA3" w:rsidRPr="0056753C">
        <w:rPr>
          <w:rFonts w:ascii="Angsana New" w:hAnsi="Angsana New"/>
          <w:sz w:val="32"/>
          <w:szCs w:val="32"/>
        </w:rPr>
        <w:t xml:space="preserve"> 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="002C6DA3" w:rsidRPr="0056753C">
        <w:rPr>
          <w:rFonts w:ascii="Angsana New" w:hAnsi="Angsana New"/>
          <w:spacing w:val="-6"/>
          <w:sz w:val="32"/>
          <w:szCs w:val="32"/>
        </w:rPr>
        <w:t>: 12.</w:t>
      </w:r>
      <w:r w:rsidR="00AF017B" w:rsidRPr="0056753C">
        <w:rPr>
          <w:rFonts w:ascii="Angsana New" w:hAnsi="Angsana New"/>
          <w:spacing w:val="-6"/>
          <w:sz w:val="32"/>
          <w:szCs w:val="32"/>
        </w:rPr>
        <w:t>5</w:t>
      </w:r>
      <w:r w:rsidR="002C6DA3" w:rsidRPr="0056753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56753C">
        <w:rPr>
          <w:rFonts w:ascii="Angsana New" w:hAnsi="Angsana New"/>
          <w:sz w:val="32"/>
          <w:szCs w:val="32"/>
          <w:cs/>
        </w:rPr>
        <w:t>)</w:t>
      </w:r>
    </w:p>
    <w:p w:rsidR="00FA2A11" w:rsidRPr="0056753C" w:rsidRDefault="007E51EA" w:rsidP="00074D3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FA2A11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F442C3" w:rsidRPr="0056753C">
        <w:rPr>
          <w:rFonts w:ascii="Angsana New" w:hAnsi="Angsana New"/>
          <w:b/>
          <w:bCs/>
          <w:sz w:val="32"/>
          <w:szCs w:val="32"/>
        </w:rPr>
        <w:t>5</w:t>
      </w:r>
      <w:r w:rsidR="00FA2A11" w:rsidRPr="0056753C">
        <w:rPr>
          <w:rFonts w:ascii="Angsana New" w:hAnsi="Angsana New"/>
          <w:b/>
          <w:bCs/>
          <w:sz w:val="32"/>
          <w:szCs w:val="32"/>
        </w:rPr>
        <w:t xml:space="preserve"> </w:t>
      </w:r>
      <w:r w:rsidR="00FA2A11" w:rsidRPr="0056753C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การค้ำประกันระหว่างกิจการที่เกี่ยวข้องกัน</w:t>
      </w:r>
    </w:p>
    <w:p w:rsidR="00FA2A11" w:rsidRPr="0056753C" w:rsidRDefault="00FA2A11" w:rsidP="00074D30">
      <w:pPr>
        <w:tabs>
          <w:tab w:val="left" w:pos="900"/>
          <w:tab w:val="left" w:pos="1440"/>
        </w:tabs>
        <w:spacing w:before="12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72EB8" w:rsidRPr="0056753C">
        <w:rPr>
          <w:rFonts w:ascii="Angsana New" w:hAnsi="Angsana New"/>
          <w:spacing w:val="-4"/>
          <w:sz w:val="32"/>
          <w:szCs w:val="32"/>
        </w:rPr>
        <w:t>31</w:t>
      </w:r>
      <w:r w:rsidRPr="0056753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249FC" w:rsidRPr="0056753C">
        <w:rPr>
          <w:rFonts w:ascii="Angsana New" w:hAnsi="Angsana New"/>
          <w:spacing w:val="-4"/>
          <w:sz w:val="32"/>
          <w:szCs w:val="32"/>
        </w:rPr>
        <w:t>2563</w:t>
      </w:r>
      <w:r w:rsidR="00782C41"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4"/>
          <w:sz w:val="32"/>
          <w:szCs w:val="32"/>
          <w:cs/>
        </w:rPr>
        <w:t>บริษัทฯมีการค้ำประกันวงเงินสินเชื่อให้แก่บริษัท</w:t>
      </w:r>
      <w:r w:rsidRPr="0056753C">
        <w:rPr>
          <w:rFonts w:ascii="Angsana New" w:hAnsi="Angsana New"/>
          <w:spacing w:val="-4"/>
          <w:sz w:val="32"/>
          <w:szCs w:val="32"/>
        </w:rPr>
        <w:t xml:space="preserve"> </w:t>
      </w:r>
      <w:r w:rsidRPr="0056753C">
        <w:rPr>
          <w:rFonts w:ascii="Angsana New" w:hAnsi="Angsana New"/>
          <w:spacing w:val="-4"/>
          <w:sz w:val="32"/>
          <w:szCs w:val="32"/>
          <w:cs/>
        </w:rPr>
        <w:t>อินเตอร์เนชั่น</w:t>
      </w:r>
      <w:proofErr w:type="spellStart"/>
      <w:r w:rsidRPr="0056753C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Pr="0056753C">
        <w:rPr>
          <w:rFonts w:ascii="Angsana New" w:hAnsi="Angsana New"/>
          <w:spacing w:val="-4"/>
          <w:sz w:val="32"/>
          <w:szCs w:val="32"/>
          <w:cs/>
        </w:rPr>
        <w:t>ล ฟู</w:t>
      </w:r>
      <w:proofErr w:type="spellStart"/>
      <w:r w:rsidRPr="0056753C">
        <w:rPr>
          <w:rFonts w:ascii="Angsana New" w:hAnsi="Angsana New"/>
          <w:spacing w:val="-4"/>
          <w:sz w:val="32"/>
          <w:szCs w:val="32"/>
          <w:cs/>
        </w:rPr>
        <w:t>้ด</w:t>
      </w:r>
      <w:proofErr w:type="spellEnd"/>
      <w:r w:rsidR="00782C41" w:rsidRPr="0056753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6753C">
        <w:rPr>
          <w:rFonts w:ascii="Angsana New" w:hAnsi="Angsana New"/>
          <w:sz w:val="32"/>
          <w:szCs w:val="32"/>
          <w:cs/>
        </w:rPr>
        <w:t>ซัพ</w:t>
      </w:r>
      <w:proofErr w:type="spellEnd"/>
      <w:r w:rsidRPr="0056753C">
        <w:rPr>
          <w:rFonts w:ascii="Angsana New" w:hAnsi="Angsana New"/>
          <w:sz w:val="32"/>
          <w:szCs w:val="32"/>
          <w:cs/>
        </w:rPr>
        <w:t>พลาย จำกัด (“บริษัทย่อย”) จำนวน</w:t>
      </w:r>
      <w:r w:rsidR="00AF017B" w:rsidRPr="0056753C">
        <w:rPr>
          <w:rFonts w:ascii="Angsana New" w:hAnsi="Angsana New"/>
          <w:sz w:val="32"/>
          <w:szCs w:val="32"/>
        </w:rPr>
        <w:t xml:space="preserve"> </w:t>
      </w:r>
      <w:r w:rsidR="00D17DE2" w:rsidRPr="0056753C">
        <w:rPr>
          <w:rFonts w:ascii="Angsana New" w:hAnsi="Angsana New"/>
          <w:sz w:val="32"/>
          <w:szCs w:val="32"/>
        </w:rPr>
        <w:t>45</w:t>
      </w:r>
      <w:r w:rsidRPr="0056753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5EFA" w:rsidRPr="0056753C">
        <w:rPr>
          <w:rFonts w:ascii="Angsana New" w:hAnsi="Angsana New"/>
          <w:sz w:val="32"/>
          <w:szCs w:val="32"/>
        </w:rPr>
        <w:t xml:space="preserve"> </w:t>
      </w:r>
      <w:r w:rsidR="005E5762" w:rsidRPr="0056753C">
        <w:rPr>
          <w:rFonts w:ascii="Angsana New" w:hAnsi="Angsana New"/>
          <w:sz w:val="32"/>
          <w:szCs w:val="32"/>
        </w:rPr>
        <w:t>(2562:</w:t>
      </w:r>
      <w:r w:rsidR="00155EFA" w:rsidRPr="0056753C">
        <w:rPr>
          <w:rFonts w:ascii="Angsana New" w:hAnsi="Angsana New"/>
          <w:sz w:val="32"/>
          <w:szCs w:val="32"/>
        </w:rPr>
        <w:t xml:space="preserve"> 45</w:t>
      </w:r>
      <w:r w:rsidR="00155EFA" w:rsidRPr="0056753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5EFA" w:rsidRPr="0056753C">
        <w:rPr>
          <w:rFonts w:ascii="Angsana New" w:hAnsi="Angsana New"/>
          <w:sz w:val="32"/>
          <w:szCs w:val="32"/>
        </w:rPr>
        <w:t>)</w:t>
      </w:r>
    </w:p>
    <w:p w:rsidR="00E6436A" w:rsidRPr="0056753C" w:rsidRDefault="00E643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5F26B8" w:rsidRPr="0056753C" w:rsidRDefault="007E51EA" w:rsidP="008E2DBA">
      <w:pPr>
        <w:spacing w:before="12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A21D79" w:rsidRPr="0056753C">
        <w:rPr>
          <w:rFonts w:ascii="Angsana New" w:hAnsi="Angsana New"/>
          <w:b/>
          <w:bCs/>
          <w:sz w:val="32"/>
          <w:szCs w:val="32"/>
        </w:rPr>
        <w:t>.</w:t>
      </w:r>
      <w:r w:rsidR="00A21D79" w:rsidRPr="0056753C">
        <w:rPr>
          <w:rFonts w:ascii="Angsana New" w:hAnsi="Angsana New"/>
          <w:b/>
          <w:bCs/>
          <w:sz w:val="32"/>
          <w:szCs w:val="32"/>
        </w:rPr>
        <w:tab/>
      </w:r>
      <w:r w:rsidR="005F26B8" w:rsidRPr="0056753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8E2DBA" w:rsidRPr="0056753C" w:rsidRDefault="005F26B8" w:rsidP="008E2DBA">
      <w:pPr>
        <w:tabs>
          <w:tab w:val="left" w:pos="900"/>
          <w:tab w:val="left" w:pos="144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56753C">
        <w:rPr>
          <w:rFonts w:ascii="Angsana New" w:hAnsi="Angsana New"/>
          <w:spacing w:val="-6"/>
          <w:sz w:val="32"/>
          <w:szCs w:val="32"/>
          <w:cs/>
        </w:rPr>
        <w:tab/>
        <w:t xml:space="preserve">ณ วันที่ </w:t>
      </w:r>
      <w:r w:rsidR="00BE3578" w:rsidRPr="0056753C">
        <w:rPr>
          <w:rFonts w:ascii="Angsana New" w:hAnsi="Angsana New"/>
          <w:spacing w:val="-6"/>
          <w:sz w:val="32"/>
          <w:szCs w:val="32"/>
        </w:rPr>
        <w:t xml:space="preserve">31 </w:t>
      </w:r>
      <w:r w:rsidR="00BE3578" w:rsidRPr="0056753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spacing w:val="-6"/>
          <w:sz w:val="32"/>
          <w:szCs w:val="32"/>
        </w:rPr>
        <w:t>2563</w:t>
      </w:r>
      <w:r w:rsidR="00762A1A" w:rsidRPr="0056753C">
        <w:rPr>
          <w:rFonts w:ascii="Angsana New" w:hAnsi="Angsana New"/>
          <w:spacing w:val="-6"/>
          <w:sz w:val="32"/>
          <w:szCs w:val="32"/>
        </w:rPr>
        <w:t xml:space="preserve"> </w:t>
      </w:r>
      <w:r w:rsidR="00762A1A" w:rsidRPr="0056753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5E5762" w:rsidRPr="0056753C">
        <w:rPr>
          <w:rFonts w:ascii="Angsana New" w:hAnsi="Angsana New"/>
          <w:spacing w:val="-6"/>
          <w:sz w:val="32"/>
          <w:szCs w:val="32"/>
        </w:rPr>
        <w:t>2562</w:t>
      </w:r>
      <w:r w:rsidR="00B533C8" w:rsidRPr="0056753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A18F1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Pr="0056753C">
        <w:rPr>
          <w:rFonts w:ascii="Angsana New" w:hAnsi="Angsana New"/>
          <w:spacing w:val="-6"/>
          <w:sz w:val="32"/>
          <w:szCs w:val="32"/>
          <w:cs/>
        </w:rPr>
        <w:t>มีสินทรัพย์</w:t>
      </w:r>
      <w:r w:rsidR="00167B47" w:rsidRPr="0056753C">
        <w:rPr>
          <w:rFonts w:ascii="Angsana New" w:hAnsi="Angsana New"/>
          <w:spacing w:val="-6"/>
          <w:sz w:val="32"/>
          <w:szCs w:val="32"/>
          <w:cs/>
        </w:rPr>
        <w:t>และหนี้สิน</w:t>
      </w:r>
      <w:r w:rsidRPr="0056753C">
        <w:rPr>
          <w:rFonts w:ascii="Angsana New" w:hAnsi="Angsana New"/>
          <w:spacing w:val="-6"/>
          <w:sz w:val="32"/>
          <w:szCs w:val="32"/>
          <w:cs/>
        </w:rPr>
        <w:t>ที่วัดมูลค่าด้วยมูลค่ายุติธรรม</w:t>
      </w:r>
      <w:r w:rsidR="008E2DBA" w:rsidRPr="0056753C">
        <w:rPr>
          <w:rFonts w:ascii="Angsana New" w:hAnsi="Angsana New"/>
          <w:spacing w:val="-6"/>
          <w:sz w:val="32"/>
          <w:szCs w:val="32"/>
        </w:rPr>
        <w:t xml:space="preserve"> </w:t>
      </w:r>
      <w:r w:rsidR="008E2DBA" w:rsidRPr="0056753C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56753C">
        <w:rPr>
          <w:rFonts w:ascii="Angsana New" w:hAnsi="Angsana New"/>
          <w:spacing w:val="-6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56753C">
        <w:rPr>
          <w:rFonts w:ascii="Angsana New" w:hAnsi="Angsana New"/>
          <w:spacing w:val="-6"/>
          <w:sz w:val="32"/>
          <w:szCs w:val="32"/>
        </w:rPr>
        <w:t xml:space="preserve"> </w:t>
      </w:r>
    </w:p>
    <w:tbl>
      <w:tblPr>
        <w:tblW w:w="94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310"/>
        <w:gridCol w:w="1311"/>
        <w:gridCol w:w="1311"/>
        <w:gridCol w:w="1311"/>
      </w:tblGrid>
      <w:tr w:rsidR="008E2DBA" w:rsidRPr="0056753C" w:rsidTr="008E2DBA">
        <w:trPr>
          <w:tblHeader/>
        </w:trPr>
        <w:tc>
          <w:tcPr>
            <w:tcW w:w="9401" w:type="dxa"/>
            <w:gridSpan w:val="5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E2DBA" w:rsidRPr="0056753C" w:rsidTr="008E2DBA">
        <w:trPr>
          <w:tblHeader/>
        </w:trPr>
        <w:tc>
          <w:tcPr>
            <w:tcW w:w="4158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E2DBA" w:rsidRPr="0056753C" w:rsidTr="008E2DBA">
        <w:trPr>
          <w:tblHeader/>
        </w:trPr>
        <w:tc>
          <w:tcPr>
            <w:tcW w:w="4158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E2DBA" w:rsidRPr="0056753C" w:rsidTr="008E2DBA">
        <w:trPr>
          <w:tblHeader/>
        </w:trPr>
        <w:tc>
          <w:tcPr>
            <w:tcW w:w="4158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2DBA" w:rsidRPr="0056753C" w:rsidTr="008E2DBA">
        <w:tc>
          <w:tcPr>
            <w:tcW w:w="9401" w:type="dxa"/>
            <w:gridSpan w:val="5"/>
            <w:vAlign w:val="bottom"/>
          </w:tcPr>
          <w:p w:rsidR="008E2DBA" w:rsidRPr="0056753C" w:rsidRDefault="008E2DBA" w:rsidP="00AD77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E2DBA" w:rsidRPr="0056753C" w:rsidTr="008E2DBA">
        <w:tc>
          <w:tcPr>
            <w:tcW w:w="4158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8E2DBA" w:rsidRPr="0056753C" w:rsidRDefault="008E2DBA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E2DBA" w:rsidRPr="0056753C" w:rsidRDefault="008E2DBA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E2DBA" w:rsidRPr="0056753C" w:rsidRDefault="008E2DBA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E2DBA" w:rsidRPr="0056753C" w:rsidRDefault="008E2DBA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E2DBA" w:rsidRPr="0056753C" w:rsidTr="008E2DBA">
        <w:tc>
          <w:tcPr>
            <w:tcW w:w="4158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:rsidR="008E2DBA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E2DBA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7,967</w:t>
            </w:r>
          </w:p>
        </w:tc>
        <w:tc>
          <w:tcPr>
            <w:tcW w:w="1311" w:type="dxa"/>
            <w:vAlign w:val="bottom"/>
          </w:tcPr>
          <w:p w:rsidR="008E2DBA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E2DBA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7,967</w:t>
            </w:r>
          </w:p>
        </w:tc>
      </w:tr>
      <w:tr w:rsidR="00F12C3E" w:rsidRPr="0056753C" w:rsidTr="008E2DBA"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438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="007D0613"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5675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 กำไร</w:t>
            </w: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  <w:tr w:rsidR="00F12C3E" w:rsidRPr="0056753C" w:rsidTr="008E2DBA"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12C3E" w:rsidRPr="0056753C" w:rsidTr="00BB118E">
        <w:trPr>
          <w:tblHeader/>
        </w:trPr>
        <w:tc>
          <w:tcPr>
            <w:tcW w:w="9401" w:type="dxa"/>
            <w:gridSpan w:val="5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sz w:val="24"/>
                <w:szCs w:val="28"/>
              </w:rPr>
              <w:br w:type="page"/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12C3E" w:rsidRPr="0056753C" w:rsidTr="00BB118E">
        <w:trPr>
          <w:tblHeader/>
        </w:trPr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12C3E" w:rsidRPr="0056753C" w:rsidTr="00BB118E">
        <w:trPr>
          <w:tblHeader/>
        </w:trPr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F12C3E" w:rsidRPr="0056753C" w:rsidTr="00BB118E">
        <w:trPr>
          <w:tblHeader/>
        </w:trPr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12C3E" w:rsidRPr="0056753C" w:rsidTr="00BB118E"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12C3E" w:rsidRPr="0056753C" w:rsidTr="00BB118E"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5,625</w:t>
            </w:r>
          </w:p>
        </w:tc>
        <w:tc>
          <w:tcPr>
            <w:tcW w:w="1311" w:type="dxa"/>
            <w:vAlign w:val="bottom"/>
          </w:tcPr>
          <w:p w:rsidR="00F12C3E" w:rsidRPr="0056753C" w:rsidRDefault="00B20B87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5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,625</w:t>
            </w:r>
          </w:p>
        </w:tc>
      </w:tr>
      <w:tr w:rsidR="00F12C3E" w:rsidRPr="0056753C" w:rsidTr="00BB118E"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</w:tr>
      <w:tr w:rsidR="00F12C3E" w:rsidRPr="0056753C" w:rsidTr="00BB118E">
        <w:tc>
          <w:tcPr>
            <w:tcW w:w="4158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กำไร </w:t>
            </w: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</w:tr>
    </w:tbl>
    <w:p w:rsidR="000222AA" w:rsidRPr="0056753C" w:rsidRDefault="008E2DBA" w:rsidP="00AD7769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56753C">
        <w:rPr>
          <w:rFonts w:ascii="Angsana New" w:hAnsi="Angsana New"/>
          <w:spacing w:val="-6"/>
          <w:sz w:val="32"/>
          <w:szCs w:val="32"/>
        </w:rP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E2DBA" w:rsidRPr="0056753C" w:rsidTr="0055584F">
        <w:trPr>
          <w:tblHeader/>
        </w:trPr>
        <w:tc>
          <w:tcPr>
            <w:tcW w:w="9293" w:type="dxa"/>
            <w:gridSpan w:val="5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="009911E6" w:rsidRPr="0056753C">
              <w:rPr>
                <w:rFonts w:ascii="Angsana New" w:hAnsi="Angsana New"/>
                <w:sz w:val="28"/>
                <w:szCs w:val="28"/>
              </w:rPr>
              <w:t>(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E2DBA" w:rsidRPr="0056753C" w:rsidTr="0055584F">
        <w:trPr>
          <w:tblHeader/>
        </w:trPr>
        <w:tc>
          <w:tcPr>
            <w:tcW w:w="4050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DBA" w:rsidRPr="0056753C" w:rsidTr="0055584F">
        <w:trPr>
          <w:tblHeader/>
        </w:trPr>
        <w:tc>
          <w:tcPr>
            <w:tcW w:w="4050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E2DBA" w:rsidRPr="0056753C" w:rsidTr="0055584F">
        <w:trPr>
          <w:tblHeader/>
        </w:trPr>
        <w:tc>
          <w:tcPr>
            <w:tcW w:w="4050" w:type="dxa"/>
            <w:vAlign w:val="bottom"/>
          </w:tcPr>
          <w:p w:rsidR="008E2DBA" w:rsidRPr="0056753C" w:rsidRDefault="008E2DBA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8E2DBA" w:rsidRPr="0056753C" w:rsidRDefault="008E2DBA" w:rsidP="00AD776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D7769" w:rsidRPr="0056753C" w:rsidTr="0055584F">
        <w:tc>
          <w:tcPr>
            <w:tcW w:w="9293" w:type="dxa"/>
            <w:gridSpan w:val="5"/>
            <w:vAlign w:val="bottom"/>
          </w:tcPr>
          <w:p w:rsidR="00AD7769" w:rsidRPr="0056753C" w:rsidRDefault="00AD7769" w:rsidP="00AD776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7769" w:rsidRPr="0056753C" w:rsidTr="0055584F">
        <w:tc>
          <w:tcPr>
            <w:tcW w:w="4050" w:type="dxa"/>
            <w:vAlign w:val="bottom"/>
          </w:tcPr>
          <w:p w:rsidR="00AD7769" w:rsidRPr="0056753C" w:rsidRDefault="00AD7769" w:rsidP="00AD776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AD7769" w:rsidRPr="0056753C" w:rsidRDefault="00AD7769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AD7769" w:rsidRPr="0056753C" w:rsidRDefault="00AD7769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AD7769" w:rsidRPr="0056753C" w:rsidRDefault="00AD7769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AD7769" w:rsidRPr="0056753C" w:rsidRDefault="00AD7769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D7769" w:rsidRPr="0056753C" w:rsidTr="0055584F">
        <w:tc>
          <w:tcPr>
            <w:tcW w:w="4050" w:type="dxa"/>
            <w:vAlign w:val="bottom"/>
          </w:tcPr>
          <w:p w:rsidR="00AD7769" w:rsidRPr="0056753C" w:rsidRDefault="00AD7769" w:rsidP="00AD776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:rsidR="00AD7769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AD7769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7,069</w:t>
            </w:r>
          </w:p>
        </w:tc>
        <w:tc>
          <w:tcPr>
            <w:tcW w:w="1311" w:type="dxa"/>
            <w:vAlign w:val="bottom"/>
          </w:tcPr>
          <w:p w:rsidR="00AD7769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AD7769" w:rsidRPr="0056753C" w:rsidRDefault="00D17DE2" w:rsidP="00AD776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7,069</w:t>
            </w:r>
          </w:p>
        </w:tc>
      </w:tr>
      <w:tr w:rsidR="00F12C3E" w:rsidRPr="0056753C" w:rsidTr="0055584F"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438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="007D0613"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5675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 กำไร</w:t>
            </w: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  <w:tr w:rsidR="00F12C3E" w:rsidRPr="0056753C" w:rsidTr="0055584F"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12C3E" w:rsidRPr="0056753C" w:rsidTr="00BB118E">
        <w:trPr>
          <w:tblHeader/>
        </w:trPr>
        <w:tc>
          <w:tcPr>
            <w:tcW w:w="9293" w:type="dxa"/>
            <w:gridSpan w:val="5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sz w:val="28"/>
                <w:szCs w:val="28"/>
              </w:rPr>
              <w:br w:type="page"/>
            </w:r>
            <w:r w:rsidRPr="0056753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6753C">
              <w:rPr>
                <w:rFonts w:ascii="Angsana New" w:hAnsi="Angsana New"/>
                <w:sz w:val="28"/>
                <w:szCs w:val="28"/>
              </w:rPr>
              <w:t>(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12C3E" w:rsidRPr="0056753C" w:rsidTr="00BB118E">
        <w:trPr>
          <w:tblHeader/>
        </w:trPr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C3E" w:rsidRPr="0056753C" w:rsidTr="00BB118E">
        <w:trPr>
          <w:tblHeader/>
        </w:trPr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F12C3E" w:rsidRPr="0056753C" w:rsidTr="00BB118E">
        <w:trPr>
          <w:tblHeader/>
        </w:trPr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12C3E" w:rsidRPr="0056753C" w:rsidTr="00BB118E"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12C3E" w:rsidRPr="0056753C" w:rsidTr="00BB118E"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  - ตราสารหนี้</w:t>
            </w:r>
          </w:p>
        </w:tc>
        <w:tc>
          <w:tcPr>
            <w:tcW w:w="1310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4,837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4,837</w:t>
            </w:r>
          </w:p>
        </w:tc>
      </w:tr>
      <w:tr w:rsidR="00F12C3E" w:rsidRPr="0056753C" w:rsidTr="00BB118E"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 - ตราสารหนี้</w:t>
            </w:r>
          </w:p>
        </w:tc>
        <w:tc>
          <w:tcPr>
            <w:tcW w:w="1310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919</w:t>
            </w:r>
          </w:p>
        </w:tc>
      </w:tr>
      <w:tr w:rsidR="00F12C3E" w:rsidRPr="0056753C" w:rsidTr="00BB118E">
        <w:tc>
          <w:tcPr>
            <w:tcW w:w="4050" w:type="dxa"/>
            <w:vAlign w:val="bottom"/>
          </w:tcPr>
          <w:p w:rsidR="00F12C3E" w:rsidRPr="0056753C" w:rsidRDefault="00F12C3E" w:rsidP="00F12C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- สัญญาซื้อขายเงินตราต่างประเทศล่วงหน้า - กำไร </w:t>
            </w:r>
          </w:p>
        </w:tc>
        <w:tc>
          <w:tcPr>
            <w:tcW w:w="1310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12C3E" w:rsidRPr="0056753C" w:rsidRDefault="00F12C3E" w:rsidP="00F12C3E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753C">
              <w:rPr>
                <w:rFonts w:ascii="Angsana New" w:hAnsi="Angsana New"/>
                <w:kern w:val="28"/>
                <w:sz w:val="28"/>
                <w:szCs w:val="28"/>
              </w:rPr>
              <w:t>88</w:t>
            </w:r>
          </w:p>
        </w:tc>
      </w:tr>
    </w:tbl>
    <w:p w:rsidR="00AD7769" w:rsidRPr="0056753C" w:rsidRDefault="00AD7769" w:rsidP="00E6436A">
      <w:pPr>
        <w:spacing w:before="80" w:after="8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AD7769" w:rsidRPr="0056753C" w:rsidRDefault="00AD77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br w:type="page"/>
      </w:r>
    </w:p>
    <w:p w:rsidR="00D24D2B" w:rsidRPr="0056753C" w:rsidRDefault="00F12C3E" w:rsidP="00E6436A">
      <w:pPr>
        <w:spacing w:before="80" w:after="8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E51EA">
        <w:rPr>
          <w:rFonts w:ascii="Angsana New" w:hAnsi="Angsana New"/>
          <w:b/>
          <w:bCs/>
          <w:sz w:val="32"/>
          <w:szCs w:val="32"/>
        </w:rPr>
        <w:t>4</w:t>
      </w:r>
      <w:r w:rsidR="00A21D79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D24D2B" w:rsidRPr="0056753C">
        <w:rPr>
          <w:rFonts w:ascii="Angsana New" w:hAnsi="Angsana New"/>
          <w:b/>
          <w:bCs/>
          <w:sz w:val="32"/>
          <w:szCs w:val="32"/>
        </w:rPr>
        <w:tab/>
      </w:r>
      <w:r w:rsidR="00D24D2B" w:rsidRPr="0056753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D7769" w:rsidRPr="0056753C" w:rsidRDefault="007E51EA" w:rsidP="00977C70">
      <w:pPr>
        <w:pStyle w:val="Heading2"/>
        <w:spacing w:before="120" w:after="120"/>
        <w:ind w:left="540" w:hanging="540"/>
        <w:rPr>
          <w:b/>
          <w:bCs/>
          <w:sz w:val="20"/>
          <w:szCs w:val="20"/>
        </w:rPr>
      </w:pPr>
      <w:r>
        <w:rPr>
          <w:b/>
          <w:bCs/>
        </w:rPr>
        <w:t>34</w:t>
      </w:r>
      <w:r w:rsidR="00AD7769" w:rsidRPr="0056753C">
        <w:rPr>
          <w:b/>
          <w:bCs/>
        </w:rPr>
        <w:t>.</w:t>
      </w:r>
      <w:r w:rsidR="00977C70">
        <w:rPr>
          <w:b/>
          <w:bCs/>
        </w:rPr>
        <w:t>1</w:t>
      </w:r>
      <w:r w:rsidR="00AD7769" w:rsidRPr="0056753C">
        <w:rPr>
          <w:b/>
          <w:bCs/>
        </w:rPr>
        <w:tab/>
      </w:r>
      <w:bookmarkStart w:id="9" w:name="_Hlk57031532"/>
      <w:r w:rsidR="00AD7769" w:rsidRPr="0056753C">
        <w:rPr>
          <w:b/>
          <w:bCs/>
          <w:cs/>
        </w:rPr>
        <w:t>วัตถุประสงค์และนโยบายการบริหารความเสี่ยงทางการเงิน</w:t>
      </w:r>
      <w:r w:rsidR="00AD7769" w:rsidRPr="0056753C">
        <w:rPr>
          <w:b/>
          <w:bCs/>
          <w:strike/>
          <w:sz w:val="20"/>
          <w:szCs w:val="20"/>
        </w:rPr>
        <w:t xml:space="preserve"> </w:t>
      </w:r>
      <w:bookmarkEnd w:id="9"/>
    </w:p>
    <w:p w:rsidR="00AD7769" w:rsidRPr="0056753C" w:rsidRDefault="00AD7769" w:rsidP="00AD776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</w:t>
      </w:r>
      <w:r w:rsidR="00165652" w:rsidRPr="0056753C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56753C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ดังนี้</w:t>
      </w:r>
    </w:p>
    <w:p w:rsidR="00AD7769" w:rsidRPr="0056753C" w:rsidRDefault="00AD7769" w:rsidP="00AD77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AD7769" w:rsidRPr="0056753C" w:rsidRDefault="00AD7769" w:rsidP="00AD776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</w:t>
      </w:r>
      <w:r w:rsidRPr="0056753C">
        <w:rPr>
          <w:rFonts w:ascii="Angsana New" w:hAnsi="Angsana New"/>
          <w:sz w:val="32"/>
          <w:szCs w:val="32"/>
        </w:rPr>
        <w:t xml:space="preserve"> </w:t>
      </w:r>
      <w:r w:rsidRPr="0056753C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56753C">
        <w:rPr>
          <w:rFonts w:ascii="Angsana New" w:hAnsi="Angsana New"/>
          <w:sz w:val="32"/>
          <w:szCs w:val="32"/>
        </w:rPr>
        <w:t xml:space="preserve"> </w:t>
      </w:r>
    </w:p>
    <w:p w:rsidR="00AD7769" w:rsidRPr="0056753C" w:rsidRDefault="00AD7769" w:rsidP="00115815">
      <w:pPr>
        <w:keepNext/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56753C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0" w:name="_Hlk60739061"/>
    </w:p>
    <w:bookmarkEnd w:id="10"/>
    <w:p w:rsidR="00AD7769" w:rsidRPr="0056753C" w:rsidRDefault="00AD7769" w:rsidP="00115815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115815" w:rsidRPr="0056753C" w:rsidRDefault="00AD7769" w:rsidP="00115815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:rsidR="00AD7769" w:rsidRPr="0056753C" w:rsidRDefault="00AD7769" w:rsidP="0011581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6753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:rsidR="007D0613" w:rsidRPr="0056753C" w:rsidRDefault="007D0613" w:rsidP="007D0613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กลุ่มบริษัทมีความเสี่ยงด้านตลาด</w:t>
      </w:r>
      <w:r w:rsidRPr="0056753C">
        <w:rPr>
          <w:rFonts w:ascii="Angsana New" w:hAnsi="Angsana New" w:hint="cs"/>
          <w:sz w:val="32"/>
          <w:szCs w:val="32"/>
          <w:cs/>
        </w:rPr>
        <w:t xml:space="preserve"> </w:t>
      </w:r>
      <w:r w:rsidRPr="0056753C">
        <w:rPr>
          <w:rFonts w:ascii="Angsana New" w:hAnsi="Angsana New"/>
          <w:sz w:val="32"/>
          <w:szCs w:val="32"/>
        </w:rPr>
        <w:t xml:space="preserve">2 </w:t>
      </w:r>
      <w:r w:rsidRPr="0056753C">
        <w:rPr>
          <w:rFonts w:ascii="Angsana New" w:hAnsi="Angsana New" w:hint="cs"/>
          <w:sz w:val="32"/>
          <w:szCs w:val="32"/>
          <w:cs/>
        </w:rPr>
        <w:t>ประเภท ได้แก่ ความเสี่ยงจากอัตราแลกเปลี่ยนและความเสี่ยงจากอัตราดอกเบี้ย</w:t>
      </w:r>
    </w:p>
    <w:p w:rsidR="00AD7769" w:rsidRPr="0056753C" w:rsidRDefault="00AD7769" w:rsidP="00115815">
      <w:pPr>
        <w:spacing w:before="120" w:after="120" w:line="420" w:lineRule="exact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6753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:rsidR="00AD7769" w:rsidRPr="0056753C" w:rsidRDefault="00AD7769" w:rsidP="00115815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BB118E" w:rsidRPr="0056753C">
        <w:rPr>
          <w:rFonts w:ascii="Angsana New" w:hAnsi="Angsana New"/>
          <w:sz w:val="32"/>
          <w:szCs w:val="32"/>
          <w:cs/>
        </w:rPr>
        <w:t>เงินฝากประจำ</w:t>
      </w:r>
      <w:r w:rsidRPr="0056753C">
        <w:rPr>
          <w:rFonts w:ascii="Angsana New" w:hAnsi="Angsana New"/>
          <w:sz w:val="32"/>
          <w:szCs w:val="32"/>
          <w:cs/>
        </w:rPr>
        <w:t>ซื้อสินค้าและ</w:t>
      </w:r>
      <w:r w:rsidR="00BB118E" w:rsidRPr="0056753C">
        <w:rPr>
          <w:rFonts w:ascii="Angsana New" w:hAnsi="Angsana New"/>
          <w:sz w:val="32"/>
          <w:szCs w:val="32"/>
          <w:cs/>
        </w:rPr>
        <w:t>บริ</w:t>
      </w:r>
      <w:r w:rsidRPr="0056753C">
        <w:rPr>
          <w:rFonts w:ascii="Angsana New" w:hAnsi="Angsana New"/>
          <w:sz w:val="32"/>
          <w:szCs w:val="32"/>
          <w:cs/>
        </w:rPr>
        <w:t xml:space="preserve">การเป็นเงินตราต่างประเทศ </w:t>
      </w:r>
      <w:bookmarkStart w:id="11" w:name="_Hlk61899053"/>
    </w:p>
    <w:bookmarkEnd w:id="11"/>
    <w:p w:rsidR="00977C70" w:rsidRDefault="00AD7769" w:rsidP="00115815">
      <w:pPr>
        <w:tabs>
          <w:tab w:val="left" w:pos="1440"/>
        </w:tabs>
        <w:spacing w:before="120" w:after="120" w:line="420" w:lineRule="exact"/>
        <w:ind w:left="540" w:hanging="48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6753C">
        <w:rPr>
          <w:rFonts w:ascii="Angsana New" w:hAnsi="Angsana New"/>
          <w:i/>
          <w:iCs/>
          <w:sz w:val="32"/>
          <w:szCs w:val="32"/>
          <w:cs/>
        </w:rPr>
        <w:tab/>
      </w:r>
    </w:p>
    <w:p w:rsidR="00977C70" w:rsidRDefault="00977C7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AD7769" w:rsidRPr="0056753C" w:rsidRDefault="00977C70" w:rsidP="00A32FC9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D7769"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7769" w:rsidRPr="0056753C">
        <w:rPr>
          <w:rFonts w:ascii="Angsana New" w:hAnsi="Angsana New"/>
          <w:sz w:val="32"/>
          <w:szCs w:val="32"/>
        </w:rPr>
        <w:t>31</w:t>
      </w:r>
      <w:r w:rsidR="00AD7769"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7769" w:rsidRPr="0056753C">
        <w:rPr>
          <w:rFonts w:ascii="Angsana New" w:hAnsi="Angsana New"/>
          <w:sz w:val="32"/>
          <w:szCs w:val="32"/>
        </w:rPr>
        <w:t>2563</w:t>
      </w:r>
      <w:r w:rsidR="00AD7769" w:rsidRPr="0056753C">
        <w:rPr>
          <w:rFonts w:ascii="Angsana New" w:hAnsi="Angsana New"/>
          <w:sz w:val="32"/>
          <w:szCs w:val="32"/>
          <w:cs/>
        </w:rPr>
        <w:t xml:space="preserve"> และ </w:t>
      </w:r>
      <w:r w:rsidR="00AD7769" w:rsidRPr="0056753C">
        <w:rPr>
          <w:rFonts w:ascii="Angsana New" w:hAnsi="Angsana New"/>
          <w:sz w:val="32"/>
          <w:szCs w:val="32"/>
        </w:rPr>
        <w:t>2562</w:t>
      </w:r>
      <w:r w:rsidR="00AD7769" w:rsidRPr="0056753C">
        <w:rPr>
          <w:rFonts w:ascii="Angsana New" w:hAnsi="Angsana New"/>
          <w:sz w:val="32"/>
          <w:szCs w:val="32"/>
          <w:cs/>
        </w:rPr>
        <w:t xml:space="preserve"> </w:t>
      </w:r>
      <w:r w:rsidR="00115815" w:rsidRPr="0056753C">
        <w:rPr>
          <w:rFonts w:ascii="Angsana New" w:hAnsi="Angsana New"/>
          <w:sz w:val="32"/>
          <w:szCs w:val="32"/>
          <w:cs/>
        </w:rPr>
        <w:t>กลุ่มบริษัท</w:t>
      </w:r>
      <w:r w:rsidR="00AD7769" w:rsidRPr="0056753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012"/>
        <w:gridCol w:w="1013"/>
        <w:gridCol w:w="1012"/>
        <w:gridCol w:w="1013"/>
        <w:gridCol w:w="1440"/>
        <w:gridCol w:w="1440"/>
      </w:tblGrid>
      <w:tr w:rsidR="003653A8" w:rsidRPr="0056753C" w:rsidTr="003653A8">
        <w:tc>
          <w:tcPr>
            <w:tcW w:w="1908" w:type="dxa"/>
            <w:vAlign w:val="bottom"/>
          </w:tcPr>
          <w:p w:rsidR="00AD7769" w:rsidRPr="0056753C" w:rsidRDefault="00AD7769" w:rsidP="00A32FC9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</w:rPr>
            </w:pPr>
            <w:r w:rsidRPr="0056753C">
              <w:rPr>
                <w:rFonts w:ascii="Angsana New" w:hAnsi="Angsana New"/>
                <w:b w:val="0"/>
                <w:bCs w:val="0"/>
                <w:sz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AD7769" w:rsidRPr="0056753C" w:rsidRDefault="00BB118E" w:rsidP="00A32F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</w:t>
            </w:r>
            <w:r w:rsidR="00AD7769" w:rsidRPr="0056753C">
              <w:rPr>
                <w:rFonts w:ascii="Angsana New" w:hAnsi="Angsana New"/>
                <w:sz w:val="28"/>
                <w:cs/>
              </w:rPr>
              <w:t>การเงิน</w:t>
            </w:r>
            <w:r w:rsidRPr="0056753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25" w:type="dxa"/>
            <w:gridSpan w:val="2"/>
            <w:vAlign w:val="bottom"/>
          </w:tcPr>
          <w:p w:rsidR="00AD7769" w:rsidRPr="0056753C" w:rsidRDefault="00BB118E" w:rsidP="00A32F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AD7769" w:rsidRPr="0056753C">
              <w:rPr>
                <w:rFonts w:ascii="Angsana New" w:hAnsi="Angsana New"/>
                <w:sz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:rsidR="00AD7769" w:rsidRPr="0056753C" w:rsidRDefault="00AD7769" w:rsidP="00A32F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653A8" w:rsidRPr="0056753C" w:rsidTr="003653A8">
        <w:tc>
          <w:tcPr>
            <w:tcW w:w="1908" w:type="dxa"/>
            <w:vAlign w:val="bottom"/>
          </w:tcPr>
          <w:p w:rsidR="00AD7769" w:rsidRPr="0056753C" w:rsidRDefault="00AD7769" w:rsidP="00A32FC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cs/>
              </w:rPr>
            </w:pPr>
          </w:p>
        </w:tc>
        <w:tc>
          <w:tcPr>
            <w:tcW w:w="1012" w:type="dxa"/>
            <w:vAlign w:val="bottom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>256</w:t>
            </w:r>
            <w:r w:rsidRPr="0056753C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13" w:type="dxa"/>
            <w:vAlign w:val="bottom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>256</w:t>
            </w:r>
            <w:r w:rsidRPr="0056753C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012" w:type="dxa"/>
            <w:vAlign w:val="bottom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>256</w:t>
            </w:r>
            <w:r w:rsidRPr="0056753C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13" w:type="dxa"/>
            <w:vAlign w:val="bottom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>256</w:t>
            </w:r>
            <w:r w:rsidRPr="0056753C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>256</w:t>
            </w:r>
            <w:r w:rsidRPr="0056753C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440" w:type="dxa"/>
            <w:vAlign w:val="bottom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6753C">
              <w:rPr>
                <w:rFonts w:ascii="Angsana New" w:hAnsi="Angsana New"/>
                <w:sz w:val="28"/>
                <w:u w:val="single"/>
                <w:cs/>
              </w:rPr>
              <w:t>256</w:t>
            </w:r>
            <w:r w:rsidRPr="0056753C">
              <w:rPr>
                <w:rFonts w:ascii="Angsana New" w:hAnsi="Angsana New"/>
                <w:sz w:val="28"/>
                <w:u w:val="single"/>
              </w:rPr>
              <w:t>2</w:t>
            </w:r>
          </w:p>
        </w:tc>
      </w:tr>
      <w:tr w:rsidR="003653A8" w:rsidRPr="0056753C" w:rsidTr="003653A8">
        <w:tc>
          <w:tcPr>
            <w:tcW w:w="1908" w:type="dxa"/>
            <w:vAlign w:val="bottom"/>
          </w:tcPr>
          <w:p w:rsidR="00AD7769" w:rsidRPr="0056753C" w:rsidRDefault="00AD7769" w:rsidP="00A32FC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cs/>
              </w:rPr>
            </w:pPr>
          </w:p>
        </w:tc>
        <w:tc>
          <w:tcPr>
            <w:tcW w:w="1012" w:type="dxa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13" w:type="dxa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12" w:type="dxa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13" w:type="dxa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AD7769" w:rsidRPr="0056753C" w:rsidRDefault="00AD7769" w:rsidP="00A32F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3653A8" w:rsidRPr="0056753C" w:rsidTr="003653A8">
        <w:tc>
          <w:tcPr>
            <w:tcW w:w="1908" w:type="dxa"/>
            <w:vAlign w:val="bottom"/>
          </w:tcPr>
          <w:p w:rsidR="003653A8" w:rsidRPr="0056753C" w:rsidRDefault="003653A8" w:rsidP="00A32FC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56753C">
              <w:rPr>
                <w:rFonts w:ascii="Angsana New" w:hAnsi="Angsana New"/>
                <w:b w:val="0"/>
                <w:bCs w:val="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12" w:type="dxa"/>
            <w:vAlign w:val="bottom"/>
          </w:tcPr>
          <w:p w:rsidR="003653A8" w:rsidRPr="0056753C" w:rsidRDefault="003653A8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:rsidR="003653A8" w:rsidRPr="0056753C" w:rsidRDefault="003653A8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:rsidR="003653A8" w:rsidRPr="0056753C" w:rsidRDefault="003653A8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:rsidR="003653A8" w:rsidRPr="0056753C" w:rsidRDefault="003653A8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3653A8" w:rsidRPr="0056753C" w:rsidRDefault="003653A8" w:rsidP="00A32FC9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3653A8" w:rsidRPr="0056753C" w:rsidRDefault="003653A8" w:rsidP="00A32FC9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90ECA" w:rsidRPr="0056753C" w:rsidTr="003653A8">
        <w:tc>
          <w:tcPr>
            <w:tcW w:w="1908" w:type="dxa"/>
            <w:vAlign w:val="bottom"/>
          </w:tcPr>
          <w:p w:rsidR="00E90ECA" w:rsidRPr="0056753C" w:rsidRDefault="00E90ECA" w:rsidP="00A32FC9">
            <w:pPr>
              <w:pStyle w:val="Heading6"/>
              <w:spacing w:before="0" w:after="0"/>
              <w:ind w:left="169" w:right="-88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56753C">
              <w:rPr>
                <w:rFonts w:ascii="Angsana New" w:hAnsi="Angsana New"/>
                <w:b w:val="0"/>
                <w:bCs w:val="0"/>
                <w:sz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90ECA" w:rsidRPr="0056753C" w:rsidRDefault="00956DD7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10.1</w:t>
            </w:r>
          </w:p>
        </w:tc>
        <w:tc>
          <w:tcPr>
            <w:tcW w:w="1013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012" w:type="dxa"/>
            <w:vAlign w:val="bottom"/>
          </w:tcPr>
          <w:p w:rsidR="00E90ECA" w:rsidRPr="0056753C" w:rsidRDefault="00956DD7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10.1</w:t>
            </w:r>
          </w:p>
        </w:tc>
        <w:tc>
          <w:tcPr>
            <w:tcW w:w="1013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30.1</w:t>
            </w:r>
          </w:p>
        </w:tc>
        <w:tc>
          <w:tcPr>
            <w:tcW w:w="1440" w:type="dxa"/>
            <w:vAlign w:val="bottom"/>
          </w:tcPr>
          <w:p w:rsidR="00E90ECA" w:rsidRPr="0056753C" w:rsidRDefault="00956DD7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29.8674</w:t>
            </w:r>
          </w:p>
        </w:tc>
        <w:tc>
          <w:tcPr>
            <w:tcW w:w="1440" w:type="dxa"/>
            <w:vAlign w:val="bottom"/>
          </w:tcPr>
          <w:p w:rsidR="00E90ECA" w:rsidRPr="0056753C" w:rsidRDefault="00E90ECA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29.9967</w:t>
            </w:r>
          </w:p>
        </w:tc>
      </w:tr>
      <w:tr w:rsidR="00E90ECA" w:rsidRPr="0056753C" w:rsidTr="003653A8">
        <w:tc>
          <w:tcPr>
            <w:tcW w:w="1908" w:type="dxa"/>
            <w:vAlign w:val="bottom"/>
          </w:tcPr>
          <w:p w:rsidR="00E90ECA" w:rsidRPr="0056753C" w:rsidRDefault="00E90ECA" w:rsidP="00A32FC9">
            <w:pPr>
              <w:pStyle w:val="Heading6"/>
              <w:spacing w:before="0" w:after="0"/>
              <w:ind w:left="169" w:right="-88"/>
              <w:rPr>
                <w:rFonts w:ascii="Angsana New" w:hAnsi="Angsana New"/>
                <w:b w:val="0"/>
                <w:bCs w:val="0"/>
                <w:sz w:val="28"/>
                <w:cs/>
              </w:rPr>
            </w:pPr>
            <w:r w:rsidRPr="0056753C">
              <w:rPr>
                <w:rFonts w:ascii="Angsana New" w:hAnsi="Angsana New"/>
                <w:b w:val="0"/>
                <w:bCs w:val="0"/>
                <w:sz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:rsidR="00E90ECA" w:rsidRPr="0056753C" w:rsidRDefault="0056753C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 w:hint="cs"/>
                <w:sz w:val="28"/>
                <w:cs/>
              </w:rPr>
              <w:t>1.1</w:t>
            </w:r>
          </w:p>
        </w:tc>
        <w:tc>
          <w:tcPr>
            <w:tcW w:w="1013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012" w:type="dxa"/>
            <w:vAlign w:val="bottom"/>
          </w:tcPr>
          <w:p w:rsidR="00E90ECA" w:rsidRPr="0056753C" w:rsidRDefault="00F070E5" w:rsidP="00A32FC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1013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440" w:type="dxa"/>
            <w:vAlign w:val="bottom"/>
          </w:tcPr>
          <w:p w:rsidR="00E90ECA" w:rsidRPr="0056753C" w:rsidRDefault="00956DD7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0.2869</w:t>
            </w:r>
          </w:p>
        </w:tc>
        <w:tc>
          <w:tcPr>
            <w:tcW w:w="1440" w:type="dxa"/>
            <w:vAlign w:val="bottom"/>
          </w:tcPr>
          <w:p w:rsidR="00E90ECA" w:rsidRPr="0056753C" w:rsidRDefault="00E90ECA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0.2723</w:t>
            </w:r>
          </w:p>
        </w:tc>
      </w:tr>
      <w:tr w:rsidR="00E90ECA" w:rsidRPr="0056753C" w:rsidTr="003653A8">
        <w:tc>
          <w:tcPr>
            <w:tcW w:w="1908" w:type="dxa"/>
            <w:vAlign w:val="bottom"/>
          </w:tcPr>
          <w:p w:rsidR="00E90ECA" w:rsidRPr="0056753C" w:rsidRDefault="00E90ECA" w:rsidP="00A32FC9">
            <w:pPr>
              <w:tabs>
                <w:tab w:val="left" w:pos="900"/>
                <w:tab w:val="left" w:pos="1440"/>
              </w:tabs>
              <w:ind w:left="169" w:hanging="16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1012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vAlign w:val="bottom"/>
          </w:tcPr>
          <w:p w:rsidR="00E90ECA" w:rsidRPr="0056753C" w:rsidRDefault="00E90ECA" w:rsidP="00A32FC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E90ECA" w:rsidRPr="0056753C" w:rsidRDefault="00E90ECA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E90ECA" w:rsidRPr="0056753C" w:rsidRDefault="00E90ECA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0ECA" w:rsidRPr="0056753C" w:rsidTr="003653A8">
        <w:tc>
          <w:tcPr>
            <w:tcW w:w="1908" w:type="dxa"/>
            <w:vAlign w:val="bottom"/>
          </w:tcPr>
          <w:p w:rsidR="00E90ECA" w:rsidRPr="0056753C" w:rsidRDefault="00165652" w:rsidP="00A32FC9">
            <w:pPr>
              <w:tabs>
                <w:tab w:val="left" w:pos="900"/>
                <w:tab w:val="left" w:pos="1440"/>
              </w:tabs>
              <w:ind w:left="169" w:hanging="169"/>
              <w:rPr>
                <w:rFonts w:ascii="Angsana New" w:hAnsi="Angsana New"/>
                <w:sz w:val="28"/>
                <w:cs/>
              </w:rPr>
            </w:pPr>
            <w:r w:rsidRPr="0056753C">
              <w:rPr>
                <w:rFonts w:ascii="Angsana New" w:hAnsi="Angsana New"/>
                <w:sz w:val="28"/>
              </w:rPr>
              <w:tab/>
            </w:r>
            <w:r w:rsidR="00B51C09" w:rsidRPr="0056753C">
              <w:rPr>
                <w:rFonts w:ascii="Angsana New" w:hAnsi="Angsana New"/>
                <w:sz w:val="28"/>
                <w:cs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E90ECA" w:rsidRPr="0056753C" w:rsidRDefault="00956DD7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13" w:type="dxa"/>
            <w:vAlign w:val="bottom"/>
          </w:tcPr>
          <w:p w:rsidR="00E90ECA" w:rsidRPr="0056753C" w:rsidRDefault="0056753C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 w:hint="cs"/>
                <w:sz w:val="28"/>
                <w:cs/>
              </w:rPr>
              <w:t>0</w:t>
            </w:r>
            <w:r w:rsidR="00E90ECA" w:rsidRPr="0056753C">
              <w:rPr>
                <w:rFonts w:ascii="Angsana New" w:hAnsi="Angsana New"/>
                <w:sz w:val="28"/>
              </w:rPr>
              <w:t>.3</w:t>
            </w:r>
          </w:p>
        </w:tc>
        <w:tc>
          <w:tcPr>
            <w:tcW w:w="1012" w:type="dxa"/>
            <w:vAlign w:val="bottom"/>
          </w:tcPr>
          <w:p w:rsidR="00E90ECA" w:rsidRPr="0056753C" w:rsidRDefault="00956DD7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E90ECA" w:rsidRPr="0056753C" w:rsidRDefault="0056753C" w:rsidP="00A32FC9">
            <w:pPr>
              <w:jc w:val="center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 w:hint="cs"/>
                <w:sz w:val="28"/>
                <w:cs/>
              </w:rPr>
              <w:t>0.1</w:t>
            </w:r>
          </w:p>
        </w:tc>
        <w:tc>
          <w:tcPr>
            <w:tcW w:w="1440" w:type="dxa"/>
            <w:vAlign w:val="bottom"/>
          </w:tcPr>
          <w:p w:rsidR="00E90ECA" w:rsidRPr="0056753C" w:rsidRDefault="00956DD7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/>
                <w:sz w:val="28"/>
              </w:rPr>
              <w:t>22.9540</w:t>
            </w:r>
          </w:p>
        </w:tc>
        <w:tc>
          <w:tcPr>
            <w:tcW w:w="1440" w:type="dxa"/>
            <w:vAlign w:val="bottom"/>
          </w:tcPr>
          <w:p w:rsidR="00E90ECA" w:rsidRPr="0056753C" w:rsidRDefault="0056753C" w:rsidP="00A32FC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6753C">
              <w:rPr>
                <w:rFonts w:ascii="Angsana New" w:hAnsi="Angsana New" w:hint="cs"/>
                <w:sz w:val="28"/>
                <w:cs/>
              </w:rPr>
              <w:t>22.5935</w:t>
            </w:r>
          </w:p>
        </w:tc>
      </w:tr>
    </w:tbl>
    <w:p w:rsidR="00977C70" w:rsidRDefault="00977C70" w:rsidP="00A32FC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2" w:name="_Hlk59625292"/>
      <w:bookmarkStart w:id="13" w:name="_Hlk60879696"/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56753C">
        <w:rPr>
          <w:rFonts w:ascii="Angsana New" w:hAnsi="Angsana New"/>
          <w:sz w:val="32"/>
          <w:szCs w:val="32"/>
        </w:rPr>
        <w:t>1</w:t>
      </w:r>
      <w:r w:rsidRPr="0056753C">
        <w:rPr>
          <w:rFonts w:ascii="Angsana New" w:hAnsi="Angsana New"/>
          <w:sz w:val="32"/>
          <w:szCs w:val="32"/>
          <w:cs/>
        </w:rPr>
        <w:t xml:space="preserve"> เดือนถึง </w:t>
      </w:r>
      <w:r w:rsidR="00FF26BE">
        <w:rPr>
          <w:rFonts w:ascii="Angsana New" w:hAnsi="Angsana New"/>
          <w:sz w:val="32"/>
          <w:szCs w:val="32"/>
        </w:rPr>
        <w:t>18</w:t>
      </w:r>
      <w:r w:rsidRPr="0056753C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A32FC9" w:rsidRPr="0056753C" w:rsidRDefault="00A32FC9" w:rsidP="00A32F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Pr="00A32FC9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>
        <w:rPr>
          <w:rFonts w:ascii="Angsana New" w:hAnsi="Angsana New" w:hint="cs"/>
          <w:sz w:val="32"/>
          <w:szCs w:val="32"/>
          <w:cs/>
        </w:rPr>
        <w:t xml:space="preserve">คงเหลืออยู่ ซึ่งกลุ่มบริษัทได้วัดมูลค่ายุติธรรมของสัญญาดังกล่าว และได้บันทึกกำไรที่ยังไม่เกิดขึ้นจริงจากการปรับมูลค่ายุติธรรม โดยแสดงไว้เป็นส่วนหนึ่งของสินทรัพย์ทางการเงินหมุนเวียนอื่น </w:t>
      </w:r>
      <w:r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 w:hint="cs"/>
          <w:sz w:val="32"/>
          <w:szCs w:val="32"/>
          <w:cs/>
        </w:rPr>
        <w:t>แสดงไว้ในบัญชีสินทรัพย์หมุนเวียนอื่น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bookmarkEnd w:id="12"/>
    <w:p w:rsidR="00977C70" w:rsidRPr="0056753C" w:rsidRDefault="00977C70" w:rsidP="00A32FC9">
      <w:pPr>
        <w:pStyle w:val="Heading2"/>
        <w:spacing w:before="120" w:after="120"/>
        <w:ind w:left="540" w:hanging="540"/>
        <w:rPr>
          <w:b/>
          <w:bCs/>
        </w:rPr>
      </w:pPr>
      <w:r>
        <w:rPr>
          <w:b/>
          <w:bCs/>
        </w:rPr>
        <w:tab/>
      </w:r>
      <w:r w:rsidRPr="0056753C">
        <w:rPr>
          <w:b/>
          <w:bCs/>
          <w:cs/>
        </w:rPr>
        <w:t>ตราสารอนุพันธ์</w:t>
      </w:r>
      <w:r>
        <w:rPr>
          <w:b/>
          <w:bCs/>
        </w:rPr>
        <w:t xml:space="preserve"> -</w:t>
      </w:r>
      <w:r w:rsidRPr="0056753C">
        <w:rPr>
          <w:b/>
          <w:bCs/>
          <w:cs/>
        </w:rPr>
        <w:t xml:space="preserve"> </w:t>
      </w:r>
      <w:r w:rsidRPr="00977C70">
        <w:rPr>
          <w:b/>
          <w:bCs/>
          <w:cs/>
        </w:rPr>
        <w:t>สัญญาซื้อขายเงินตราต่างประเทศล่วงหน้า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977C70" w:rsidRPr="0056753C" w:rsidTr="00977C70">
        <w:trPr>
          <w:tblHeader/>
        </w:trPr>
        <w:tc>
          <w:tcPr>
            <w:tcW w:w="5940" w:type="dxa"/>
          </w:tcPr>
          <w:p w:rsidR="00977C70" w:rsidRPr="0056753C" w:rsidRDefault="00977C70" w:rsidP="00A32FC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:rsidR="00977C70" w:rsidRPr="0056753C" w:rsidRDefault="00977C70" w:rsidP="00A32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753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7C70" w:rsidRPr="0056753C" w:rsidTr="00977C70">
        <w:trPr>
          <w:tblHeader/>
        </w:trPr>
        <w:tc>
          <w:tcPr>
            <w:tcW w:w="5940" w:type="dxa"/>
          </w:tcPr>
          <w:p w:rsidR="00977C70" w:rsidRPr="0056753C" w:rsidRDefault="00977C70" w:rsidP="00A32FC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977C70" w:rsidRPr="0056753C" w:rsidRDefault="00977C70" w:rsidP="00A32F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6753C">
              <w:rPr>
                <w:rFonts w:ascii="Angsana New" w:hAnsi="Angsana New"/>
                <w:sz w:val="32"/>
                <w:szCs w:val="32"/>
              </w:rPr>
              <w:t>/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</w:t>
            </w: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C70" w:rsidRPr="0056753C" w:rsidTr="00977C70">
        <w:trPr>
          <w:tblHeader/>
        </w:trPr>
        <w:tc>
          <w:tcPr>
            <w:tcW w:w="5940" w:type="dxa"/>
          </w:tcPr>
          <w:p w:rsidR="00977C70" w:rsidRPr="0056753C" w:rsidRDefault="00977C70" w:rsidP="00A32FC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977C70" w:rsidRPr="0056753C" w:rsidRDefault="00977C70" w:rsidP="00A32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</w:tcPr>
          <w:p w:rsidR="00977C70" w:rsidRPr="0056753C" w:rsidRDefault="00977C70" w:rsidP="00A32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753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77C70" w:rsidRPr="0056753C" w:rsidTr="00977C70">
        <w:trPr>
          <w:tblHeader/>
        </w:trPr>
        <w:tc>
          <w:tcPr>
            <w:tcW w:w="5940" w:type="dxa"/>
            <w:vAlign w:val="bottom"/>
          </w:tcPr>
          <w:p w:rsidR="00977C70" w:rsidRPr="0056753C" w:rsidRDefault="00977C70" w:rsidP="00A32FC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753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</w:tcPr>
          <w:p w:rsidR="00977C70" w:rsidRPr="0056753C" w:rsidRDefault="00977C70" w:rsidP="00A32F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977C70" w:rsidRPr="0056753C" w:rsidRDefault="00977C70" w:rsidP="00A32F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7C70" w:rsidRPr="0056753C" w:rsidTr="00977C70">
        <w:trPr>
          <w:tblHeader/>
        </w:trPr>
        <w:tc>
          <w:tcPr>
            <w:tcW w:w="5940" w:type="dxa"/>
            <w:vAlign w:val="bottom"/>
          </w:tcPr>
          <w:p w:rsidR="00977C70" w:rsidRPr="0056753C" w:rsidRDefault="00977C70" w:rsidP="00A32FC9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20" w:type="dxa"/>
            <w:vAlign w:val="bottom"/>
          </w:tcPr>
          <w:p w:rsidR="00977C70" w:rsidRPr="0056753C" w:rsidRDefault="00977C70" w:rsidP="00A32F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7C70" w:rsidRPr="0056753C" w:rsidRDefault="00977C70" w:rsidP="00A32F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7C70" w:rsidRPr="0056753C" w:rsidTr="00977C70">
        <w:trPr>
          <w:tblHeader/>
        </w:trPr>
        <w:tc>
          <w:tcPr>
            <w:tcW w:w="5940" w:type="dxa"/>
            <w:vAlign w:val="bottom"/>
          </w:tcPr>
          <w:p w:rsidR="00977C70" w:rsidRPr="0056753C" w:rsidRDefault="00977C70" w:rsidP="00A32FC9">
            <w:pPr>
              <w:ind w:left="167" w:right="-17" w:hanging="16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6753C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56753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20" w:type="dxa"/>
            <w:vAlign w:val="bottom"/>
          </w:tcPr>
          <w:p w:rsidR="00977C70" w:rsidRPr="0056753C" w:rsidRDefault="00977C70" w:rsidP="00A32F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620" w:type="dxa"/>
            <w:vAlign w:val="bottom"/>
          </w:tcPr>
          <w:p w:rsidR="00977C70" w:rsidRPr="0056753C" w:rsidRDefault="00977C70" w:rsidP="00A32FC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977C70" w:rsidRPr="0056753C" w:rsidTr="00977C70">
        <w:trPr>
          <w:tblHeader/>
        </w:trPr>
        <w:tc>
          <w:tcPr>
            <w:tcW w:w="5940" w:type="dxa"/>
            <w:vAlign w:val="bottom"/>
          </w:tcPr>
          <w:p w:rsidR="00977C70" w:rsidRPr="0056753C" w:rsidRDefault="00977C70" w:rsidP="00A32FC9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:rsidR="00977C70" w:rsidRPr="0056753C" w:rsidRDefault="00977C70" w:rsidP="00A32F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620" w:type="dxa"/>
            <w:vAlign w:val="bottom"/>
          </w:tcPr>
          <w:p w:rsidR="00977C70" w:rsidRPr="0056753C" w:rsidRDefault="00977C70" w:rsidP="00A32F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bookmarkEnd w:id="13"/>
    </w:tbl>
    <w:p w:rsidR="00FF26BE" w:rsidRDefault="00FF26BE" w:rsidP="00FF26B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FF26BE" w:rsidRDefault="00FF26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F26BE" w:rsidRDefault="00FF26BE" w:rsidP="00FF26B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กลุ่มบริษัทมี</w:t>
      </w:r>
      <w:r>
        <w:rPr>
          <w:rFonts w:ascii="Angsana New" w:hAnsi="Angsana New"/>
          <w:spacing w:val="-6"/>
          <w:sz w:val="32"/>
          <w:szCs w:val="32"/>
          <w:cs/>
        </w:rPr>
        <w:t>สัญญาซื้อขายเงินตราต่างประเทศล่วงหน้าคงเหลืออยู่</w:t>
      </w:r>
      <w:r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1980"/>
        <w:gridCol w:w="2520"/>
      </w:tblGrid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/      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26BE" w:rsidRDefault="00FF26BE" w:rsidP="00FF26BE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6BE" w:rsidRDefault="00FF26BE" w:rsidP="00FF26B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6BE" w:rsidRDefault="00FF26BE" w:rsidP="00FF26BE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2563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6BE" w:rsidRDefault="00FF26BE" w:rsidP="00FF26BE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26BE" w:rsidRDefault="00FF26BE" w:rsidP="00FF26B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10.0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31.19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4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2562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6BE" w:rsidRDefault="00FF26BE" w:rsidP="00FF26BE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26BE" w:rsidRDefault="00FF26BE" w:rsidP="00FF26B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F26BE" w:rsidTr="00FF26B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31.95 - 32.62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26BE" w:rsidRDefault="00FF26BE" w:rsidP="00FF26B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มิถุนายนและตุลาคม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AD7769" w:rsidRPr="0056753C" w:rsidRDefault="00AD7769" w:rsidP="00FF26BE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AD7769" w:rsidRPr="0056753C" w:rsidRDefault="00AD7769" w:rsidP="00FF26B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AD7769" w:rsidRPr="0056753C" w:rsidRDefault="00AD7769" w:rsidP="00FF26B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ไม่เกินกว่าร้อยละ</w:t>
      </w:r>
      <w:r w:rsidRPr="0056753C">
        <w:rPr>
          <w:rFonts w:ascii="Angsana New" w:hAnsi="Angsana New"/>
          <w:sz w:val="32"/>
          <w:szCs w:val="32"/>
        </w:rPr>
        <w:t xml:space="preserve"> 50</w:t>
      </w:r>
      <w:r w:rsidRPr="0056753C">
        <w:rPr>
          <w:rFonts w:ascii="Angsana New" w:hAnsi="Angsana New"/>
          <w:sz w:val="32"/>
          <w:szCs w:val="32"/>
          <w:cs/>
        </w:rPr>
        <w:t xml:space="preserve"> ซึ่งไม่รวมเงินกู้ยืมที่เกี่ยวข้องกับการดำเนินงานที่ยกเลิก กลุ่มบริษัทได้เข้าทำสัญญาแลกเปลี่ยนเงินตราต่างประเทศ เพื่อที่จะแลกเปลี่ยนความแตกต่างระหว่างดอกเบี้ยตามอัตราคงที่และดอกเบี้ยตามอัตราผันแปร ซึ่งอ้างอิงจากมูลค่าเงินต้นตามสัญญาสำหรับช่วงเวลาที่กำหนดไว้</w:t>
      </w:r>
    </w:p>
    <w:p w:rsidR="00AD7769" w:rsidRPr="0056753C" w:rsidRDefault="00AD7769" w:rsidP="00FF26B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753C">
        <w:rPr>
          <w:rFonts w:ascii="Angsana New" w:hAnsi="Angsana New"/>
          <w:sz w:val="32"/>
          <w:szCs w:val="32"/>
        </w:rPr>
        <w:t xml:space="preserve">2563 </w:t>
      </w:r>
      <w:r w:rsidRPr="0056753C">
        <w:rPr>
          <w:rFonts w:ascii="Angsana New" w:hAnsi="Angsana New"/>
          <w:sz w:val="32"/>
          <w:szCs w:val="32"/>
          <w:cs/>
        </w:rPr>
        <w:t xml:space="preserve">และ </w:t>
      </w:r>
      <w:r w:rsidRPr="0056753C">
        <w:rPr>
          <w:rFonts w:ascii="Angsana New" w:hAnsi="Angsana New"/>
          <w:sz w:val="32"/>
          <w:szCs w:val="32"/>
        </w:rPr>
        <w:t>2562</w:t>
      </w:r>
      <w:r w:rsidRPr="0056753C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FF26BE" w:rsidRDefault="0010045A" w:rsidP="000E05EA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  <w:cs/>
        </w:rPr>
        <w:tab/>
      </w:r>
    </w:p>
    <w:p w:rsidR="00FF26BE" w:rsidRDefault="00FF26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0073E" w:rsidRPr="0056753C" w:rsidRDefault="00FF26BE" w:rsidP="000E05EA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045A" w:rsidRPr="0056753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</w:t>
      </w:r>
      <w:r w:rsidR="009807DD" w:rsidRPr="0056753C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</w:t>
      </w:r>
      <w:r w:rsidR="0010045A" w:rsidRPr="0056753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6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102"/>
        <w:gridCol w:w="8"/>
        <w:gridCol w:w="1102"/>
        <w:gridCol w:w="1110"/>
        <w:gridCol w:w="1110"/>
        <w:gridCol w:w="1110"/>
        <w:gridCol w:w="1110"/>
        <w:gridCol w:w="1110"/>
      </w:tblGrid>
      <w:tr w:rsidR="000E05EA" w:rsidRPr="0056753C" w:rsidTr="000E05EA">
        <w:tc>
          <w:tcPr>
            <w:tcW w:w="1890" w:type="dxa"/>
            <w:vAlign w:val="bottom"/>
          </w:tcPr>
          <w:p w:rsidR="000E05EA" w:rsidRPr="0056753C" w:rsidRDefault="000E05EA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bookmarkStart w:id="14" w:name="_Hlk64128126"/>
            <w:r w:rsidRPr="0056753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10" w:type="dxa"/>
            <w:gridSpan w:val="2"/>
            <w:vAlign w:val="bottom"/>
          </w:tcPr>
          <w:p w:rsidR="000E05EA" w:rsidRPr="0056753C" w:rsidRDefault="000E05EA" w:rsidP="00E6436A">
            <w:pPr>
              <w:spacing w:line="320" w:lineRule="exact"/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0E05EA" w:rsidRPr="0056753C" w:rsidRDefault="000E05EA" w:rsidP="00E6436A">
            <w:pPr>
              <w:spacing w:line="32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ล้านบาท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0E05EA" w:rsidRPr="0056753C" w:rsidTr="000E05EA">
        <w:tc>
          <w:tcPr>
            <w:tcW w:w="1890" w:type="dxa"/>
            <w:vAlign w:val="bottom"/>
          </w:tcPr>
          <w:p w:rsidR="000E05EA" w:rsidRPr="0056753C" w:rsidRDefault="000E05EA" w:rsidP="00E6436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762" w:type="dxa"/>
            <w:gridSpan w:val="8"/>
            <w:vAlign w:val="bottom"/>
          </w:tcPr>
          <w:p w:rsidR="000E05EA" w:rsidRPr="0056753C" w:rsidRDefault="000E05EA" w:rsidP="00E6436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</w:tr>
      <w:tr w:rsidR="002C60CA" w:rsidRPr="0056753C" w:rsidTr="000E05EA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3322" w:type="dxa"/>
            <w:gridSpan w:val="4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อัตราดอกเบี้ยปรับขึ้นลงตาม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2C60CA" w:rsidRPr="0056753C" w:rsidTr="000E05EA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ภายใน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 xml:space="preserve">1 - </w:t>
            </w:r>
            <w:r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2C60CA" w:rsidRPr="0056753C" w:rsidTr="000E05EA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2C60CA" w:rsidRPr="0056753C" w:rsidTr="000E05EA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D560F" w:rsidRPr="0056753C" w:rsidTr="000E05EA">
        <w:tc>
          <w:tcPr>
            <w:tcW w:w="1890" w:type="dxa"/>
            <w:vAlign w:val="bottom"/>
          </w:tcPr>
          <w:p w:rsidR="000D560F" w:rsidRPr="0056753C" w:rsidRDefault="000D560F" w:rsidP="000D560F">
            <w:pPr>
              <w:tabs>
                <w:tab w:val="left" w:pos="240"/>
              </w:tabs>
              <w:spacing w:line="320" w:lineRule="exact"/>
              <w:ind w:left="240" w:right="-105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509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0.05 - 0.13</w:t>
            </w:r>
          </w:p>
        </w:tc>
      </w:tr>
      <w:tr w:rsidR="000D560F" w:rsidRPr="0056753C" w:rsidTr="000E05EA">
        <w:trPr>
          <w:trHeight w:val="87"/>
        </w:trPr>
        <w:tc>
          <w:tcPr>
            <w:tcW w:w="1890" w:type="dxa"/>
            <w:vAlign w:val="bottom"/>
          </w:tcPr>
          <w:p w:rsidR="000D560F" w:rsidRPr="0056753C" w:rsidRDefault="000D560F" w:rsidP="000D560F">
            <w:pPr>
              <w:tabs>
                <w:tab w:val="left" w:pos="240"/>
              </w:tabs>
              <w:spacing w:line="320" w:lineRule="exact"/>
              <w:ind w:left="240" w:right="-105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0D560F" w:rsidRPr="0056753C" w:rsidTr="000E05EA">
        <w:tc>
          <w:tcPr>
            <w:tcW w:w="1890" w:type="dxa"/>
            <w:vAlign w:val="bottom"/>
          </w:tcPr>
          <w:p w:rsidR="000D560F" w:rsidRPr="0056753C" w:rsidRDefault="000D560F" w:rsidP="000D560F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02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826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7,154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7,980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1.69 - 3.00</w:t>
            </w:r>
          </w:p>
        </w:tc>
      </w:tr>
      <w:tr w:rsidR="000D560F" w:rsidRPr="0056753C" w:rsidTr="000E05EA">
        <w:tc>
          <w:tcPr>
            <w:tcW w:w="1890" w:type="dxa"/>
            <w:vAlign w:val="bottom"/>
          </w:tcPr>
          <w:p w:rsidR="000D560F" w:rsidRPr="0056753C" w:rsidRDefault="000D560F" w:rsidP="000D560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826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7,370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8,599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D560F" w:rsidRPr="0056753C" w:rsidTr="000E05EA">
        <w:tc>
          <w:tcPr>
            <w:tcW w:w="1890" w:type="dxa"/>
            <w:vAlign w:val="bottom"/>
          </w:tcPr>
          <w:p w:rsidR="000D560F" w:rsidRPr="0056753C" w:rsidRDefault="000D560F" w:rsidP="000D560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D560F" w:rsidRPr="0056753C" w:rsidTr="000E05EA">
        <w:tc>
          <w:tcPr>
            <w:tcW w:w="1890" w:type="dxa"/>
            <w:vAlign w:val="bottom"/>
          </w:tcPr>
          <w:p w:rsidR="000D560F" w:rsidRPr="0056753C" w:rsidRDefault="000D560F" w:rsidP="000D560F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7D0613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1110" w:type="dxa"/>
            <w:vAlign w:val="bottom"/>
          </w:tcPr>
          <w:p w:rsidR="000D560F" w:rsidRPr="0056753C" w:rsidRDefault="000D560F" w:rsidP="000D560F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115815" w:rsidRPr="0056753C" w:rsidTr="000E05EA">
        <w:tc>
          <w:tcPr>
            <w:tcW w:w="1890" w:type="dxa"/>
            <w:vAlign w:val="bottom"/>
          </w:tcPr>
          <w:p w:rsidR="00115815" w:rsidRPr="0056753C" w:rsidRDefault="00115815" w:rsidP="00115815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1,126</w:t>
            </w:r>
          </w:p>
        </w:tc>
        <w:tc>
          <w:tcPr>
            <w:tcW w:w="1110" w:type="dxa"/>
            <w:gridSpan w:val="2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2,301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264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3,691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1.67 - 3.18</w:t>
            </w:r>
          </w:p>
        </w:tc>
      </w:tr>
      <w:tr w:rsidR="00115815" w:rsidRPr="0056753C" w:rsidTr="000E05EA">
        <w:tc>
          <w:tcPr>
            <w:tcW w:w="1890" w:type="dxa"/>
            <w:vAlign w:val="bottom"/>
          </w:tcPr>
          <w:p w:rsidR="00115815" w:rsidRPr="0056753C" w:rsidRDefault="00115815" w:rsidP="00115815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1,126</w:t>
            </w:r>
          </w:p>
        </w:tc>
        <w:tc>
          <w:tcPr>
            <w:tcW w:w="1110" w:type="dxa"/>
            <w:gridSpan w:val="2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2,301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264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5,003</w:t>
            </w:r>
          </w:p>
        </w:tc>
        <w:tc>
          <w:tcPr>
            <w:tcW w:w="1110" w:type="dxa"/>
            <w:vAlign w:val="bottom"/>
          </w:tcPr>
          <w:p w:rsidR="00115815" w:rsidRPr="0056753C" w:rsidRDefault="00115815" w:rsidP="0011581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bookmarkEnd w:id="14"/>
    </w:tbl>
    <w:p w:rsidR="00FA2A11" w:rsidRPr="0056753C" w:rsidRDefault="00FA2A11">
      <w:pPr>
        <w:rPr>
          <w:rFonts w:ascii="Angsana New" w:hAnsi="Angsana New"/>
          <w:sz w:val="2"/>
          <w:szCs w:val="2"/>
        </w:rPr>
      </w:pPr>
    </w:p>
    <w:tbl>
      <w:tblPr>
        <w:tblW w:w="9644" w:type="dxa"/>
        <w:tblInd w:w="450" w:type="dxa"/>
        <w:tblLook w:val="04A0" w:firstRow="1" w:lastRow="0" w:firstColumn="1" w:lastColumn="0" w:noHBand="0" w:noVBand="1"/>
      </w:tblPr>
      <w:tblGrid>
        <w:gridCol w:w="2992"/>
        <w:gridCol w:w="1102"/>
        <w:gridCol w:w="8"/>
        <w:gridCol w:w="1102"/>
        <w:gridCol w:w="1110"/>
        <w:gridCol w:w="1110"/>
        <w:gridCol w:w="1110"/>
        <w:gridCol w:w="1110"/>
      </w:tblGrid>
      <w:tr w:rsidR="009F4219" w:rsidRPr="0056753C" w:rsidTr="006E3C38">
        <w:tc>
          <w:tcPr>
            <w:tcW w:w="2992" w:type="dxa"/>
            <w:vAlign w:val="bottom"/>
          </w:tcPr>
          <w:p w:rsidR="009F4219" w:rsidRPr="0056753C" w:rsidRDefault="002C60CA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br w:type="page"/>
            </w:r>
            <w:r w:rsidR="000E05EA" w:rsidRPr="0056753C">
              <w:br w:type="page"/>
            </w:r>
            <w:r w:rsidR="009F4219" w:rsidRPr="0056753C">
              <w:rPr>
                <w:rFonts w:ascii="Angsana New" w:hAnsi="Angsana New"/>
              </w:rPr>
              <w:br w:type="page"/>
            </w:r>
            <w:r w:rsidR="009F4219" w:rsidRPr="0056753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F4219"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10" w:type="dxa"/>
            <w:gridSpan w:val="2"/>
            <w:vAlign w:val="bottom"/>
          </w:tcPr>
          <w:p w:rsidR="009F4219" w:rsidRPr="0056753C" w:rsidRDefault="009F4219" w:rsidP="00155EFA">
            <w:pPr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42" w:type="dxa"/>
            <w:gridSpan w:val="5"/>
            <w:vAlign w:val="bottom"/>
          </w:tcPr>
          <w:p w:rsidR="009F4219" w:rsidRPr="0056753C" w:rsidRDefault="009F4219" w:rsidP="00155EFA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ล้านบาท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9F4219" w:rsidRPr="0056753C" w:rsidTr="006E3C38">
        <w:tc>
          <w:tcPr>
            <w:tcW w:w="2992" w:type="dxa"/>
            <w:vAlign w:val="bottom"/>
          </w:tcPr>
          <w:p w:rsidR="009F4219" w:rsidRPr="0056753C" w:rsidRDefault="009F4219" w:rsidP="00155EF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7"/>
            <w:vAlign w:val="bottom"/>
          </w:tcPr>
          <w:p w:rsidR="009F4219" w:rsidRPr="0056753C" w:rsidRDefault="009F4219" w:rsidP="00155EF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3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อัตราดอกเบี้ยปรับขึ้นลงตาม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ภายใน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 xml:space="preserve">1 - </w:t>
            </w:r>
            <w:r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808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0.10 - 0.37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5,625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7,225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right="-105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2.16 - 3.00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608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5,983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9,410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1,855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1,855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2.73</w:t>
            </w:r>
          </w:p>
        </w:tc>
      </w:tr>
      <w:tr w:rsidR="006E3C38" w:rsidRPr="0056753C" w:rsidTr="006E3C38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1,855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1,906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6E3C38" w:rsidRPr="0056753C" w:rsidRDefault="006E3C38"/>
    <w:p w:rsidR="00FF26BE" w:rsidRDefault="00FF26BE">
      <w:r>
        <w:br w:type="page"/>
      </w:r>
    </w:p>
    <w:tbl>
      <w:tblPr>
        <w:tblW w:w="96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102"/>
        <w:gridCol w:w="8"/>
        <w:gridCol w:w="1102"/>
        <w:gridCol w:w="1110"/>
        <w:gridCol w:w="1110"/>
        <w:gridCol w:w="1110"/>
        <w:gridCol w:w="1110"/>
        <w:gridCol w:w="1110"/>
      </w:tblGrid>
      <w:tr w:rsidR="009F4219" w:rsidRPr="0056753C" w:rsidTr="006E3C38">
        <w:tc>
          <w:tcPr>
            <w:tcW w:w="1890" w:type="dxa"/>
            <w:vAlign w:val="bottom"/>
          </w:tcPr>
          <w:p w:rsidR="009F4219" w:rsidRPr="0056753C" w:rsidRDefault="002C60CA" w:rsidP="009F421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lastRenderedPageBreak/>
              <w:br w:type="page"/>
            </w:r>
            <w:r w:rsidR="009F4219" w:rsidRPr="0056753C">
              <w:rPr>
                <w:rFonts w:ascii="Angsana New" w:hAnsi="Angsana New"/>
              </w:rPr>
              <w:br w:type="page"/>
            </w:r>
            <w:r w:rsidR="009F4219" w:rsidRPr="0056753C">
              <w:rPr>
                <w:rFonts w:ascii="Angsana New" w:hAnsi="Angsana New"/>
              </w:rPr>
              <w:br w:type="page"/>
            </w:r>
            <w:r w:rsidR="009F4219" w:rsidRPr="0056753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F4219"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10" w:type="dxa"/>
            <w:gridSpan w:val="2"/>
            <w:vAlign w:val="bottom"/>
          </w:tcPr>
          <w:p w:rsidR="009F4219" w:rsidRPr="0056753C" w:rsidRDefault="009F4219" w:rsidP="009F4219">
            <w:pPr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52" w:type="dxa"/>
            <w:gridSpan w:val="6"/>
            <w:vAlign w:val="bottom"/>
          </w:tcPr>
          <w:p w:rsidR="009F4219" w:rsidRPr="0056753C" w:rsidRDefault="009F4219" w:rsidP="009F4219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ล้านบาท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6E3C38" w:rsidRPr="0056753C" w:rsidTr="00B20B87">
        <w:tc>
          <w:tcPr>
            <w:tcW w:w="1890" w:type="dxa"/>
            <w:vAlign w:val="bottom"/>
          </w:tcPr>
          <w:p w:rsidR="006E3C38" w:rsidRPr="0056753C" w:rsidRDefault="006E3C38" w:rsidP="009F421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762" w:type="dxa"/>
            <w:gridSpan w:val="8"/>
            <w:vAlign w:val="bottom"/>
          </w:tcPr>
          <w:p w:rsidR="006E3C38" w:rsidRPr="0056753C" w:rsidRDefault="006E3C38" w:rsidP="009F421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2563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3322" w:type="dxa"/>
            <w:gridSpan w:val="4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อัตราดอกเบี้ยปรับขึ้นลงตาม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ภายใน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 xml:space="preserve">1 - </w:t>
            </w:r>
            <w:r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384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0.05 - 0.13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197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197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826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6,256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7,082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1.69 - 3.00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826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1110" w:type="dxa"/>
            <w:vAlign w:val="bottom"/>
          </w:tcPr>
          <w:p w:rsidR="002C60CA" w:rsidRPr="0056753C" w:rsidRDefault="006832F8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6,538</w:t>
            </w:r>
          </w:p>
        </w:tc>
        <w:tc>
          <w:tcPr>
            <w:tcW w:w="1110" w:type="dxa"/>
            <w:vAlign w:val="bottom"/>
          </w:tcPr>
          <w:p w:rsidR="002C60CA" w:rsidRPr="0056753C" w:rsidRDefault="006832F8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7,663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1,113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1,113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831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1,756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2,849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1.</w:t>
            </w:r>
            <w:r w:rsidR="0056753C">
              <w:rPr>
                <w:rFonts w:ascii="Angsana New" w:hAnsi="Angsana New" w:hint="cs"/>
                <w:szCs w:val="24"/>
                <w:cs/>
              </w:rPr>
              <w:t>67</w:t>
            </w:r>
            <w:r w:rsidRPr="0056753C">
              <w:rPr>
                <w:rFonts w:ascii="Angsana New" w:hAnsi="Angsana New"/>
                <w:szCs w:val="24"/>
              </w:rPr>
              <w:t xml:space="preserve"> - 3.18</w:t>
            </w: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831</w:t>
            </w: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1,756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1,113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3,962</w:t>
            </w: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C60CA" w:rsidRPr="0056753C" w:rsidTr="006E3C38">
        <w:tc>
          <w:tcPr>
            <w:tcW w:w="1890" w:type="dxa"/>
            <w:vAlign w:val="bottom"/>
          </w:tcPr>
          <w:p w:rsidR="002C60CA" w:rsidRPr="0056753C" w:rsidRDefault="002C60CA" w:rsidP="002C60C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2C60CA" w:rsidRPr="0056753C" w:rsidRDefault="002C60CA" w:rsidP="002C60C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8E2DBA" w:rsidRPr="0056753C" w:rsidRDefault="008E2DBA">
      <w:pPr>
        <w:rPr>
          <w:rFonts w:ascii="Angsana New" w:hAnsi="Angsana New"/>
          <w:sz w:val="2"/>
          <w:szCs w:val="2"/>
        </w:rPr>
      </w:pPr>
    </w:p>
    <w:tbl>
      <w:tblPr>
        <w:tblW w:w="9644" w:type="dxa"/>
        <w:tblInd w:w="450" w:type="dxa"/>
        <w:tblLook w:val="04A0" w:firstRow="1" w:lastRow="0" w:firstColumn="1" w:lastColumn="0" w:noHBand="0" w:noVBand="1"/>
      </w:tblPr>
      <w:tblGrid>
        <w:gridCol w:w="2992"/>
        <w:gridCol w:w="1102"/>
        <w:gridCol w:w="8"/>
        <w:gridCol w:w="1102"/>
        <w:gridCol w:w="1110"/>
        <w:gridCol w:w="1110"/>
        <w:gridCol w:w="1110"/>
        <w:gridCol w:w="1110"/>
      </w:tblGrid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4F2420" w:rsidP="00B20B87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</w:rPr>
              <w:br w:type="page"/>
            </w:r>
            <w:r w:rsidR="006E3C38" w:rsidRPr="0056753C">
              <w:br w:type="page"/>
            </w:r>
            <w:r w:rsidR="006E3C38" w:rsidRPr="0056753C">
              <w:rPr>
                <w:rFonts w:ascii="Angsana New" w:hAnsi="Angsana New"/>
              </w:rPr>
              <w:br w:type="page"/>
            </w:r>
            <w:r w:rsidR="006E3C38" w:rsidRPr="0056753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6E3C38"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B20B87">
            <w:pPr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42" w:type="dxa"/>
            <w:gridSpan w:val="5"/>
            <w:vAlign w:val="bottom"/>
          </w:tcPr>
          <w:p w:rsidR="006E3C38" w:rsidRPr="0056753C" w:rsidRDefault="006E3C38" w:rsidP="00B20B87">
            <w:pPr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หน่วย</w:t>
            </w:r>
            <w:r w:rsidRPr="0056753C">
              <w:rPr>
                <w:rFonts w:ascii="Angsana New" w:hAnsi="Angsana New"/>
                <w:szCs w:val="24"/>
              </w:rPr>
              <w:t xml:space="preserve">: </w:t>
            </w:r>
            <w:r w:rsidRPr="0056753C">
              <w:rPr>
                <w:rFonts w:ascii="Angsana New" w:hAnsi="Angsana New"/>
                <w:szCs w:val="24"/>
                <w:cs/>
              </w:rPr>
              <w:t>ล้านบาท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52" w:type="dxa"/>
            <w:gridSpan w:val="7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56753C">
              <w:rPr>
                <w:rFonts w:ascii="Angsana New" w:hAnsi="Angsana New"/>
                <w:szCs w:val="24"/>
              </w:rPr>
              <w:t xml:space="preserve">31 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6753C">
              <w:rPr>
                <w:rFonts w:ascii="Angsana New" w:hAnsi="Angsana New"/>
                <w:szCs w:val="24"/>
              </w:rPr>
              <w:t>2562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3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อัตราดอกเบี้ยปรับขึ้นลงตาม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</w:rPr>
              <w:br w:type="page"/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ภายใน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6753C">
              <w:rPr>
                <w:rFonts w:ascii="Angsana New" w:hAnsi="Angsana New"/>
                <w:szCs w:val="24"/>
              </w:rPr>
              <w:t>1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 w:hint="cs"/>
                <w:szCs w:val="24"/>
                <w:cs/>
              </w:rPr>
              <w:t xml:space="preserve">1 - </w:t>
            </w:r>
            <w:r w:rsidRPr="0056753C">
              <w:rPr>
                <w:rFonts w:ascii="Angsana New" w:hAnsi="Angsana New"/>
                <w:szCs w:val="24"/>
              </w:rPr>
              <w:t>5</w:t>
            </w:r>
            <w:r w:rsidRPr="0056753C">
              <w:rPr>
                <w:rFonts w:ascii="Angsana New" w:hAnsi="Angsana New"/>
                <w:szCs w:val="24"/>
                <w:cs/>
              </w:rPr>
              <w:t xml:space="preserve"> ปี</w:t>
            </w:r>
            <w:r w:rsidRPr="0056753C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(</w:t>
            </w:r>
            <w:r w:rsidRPr="0056753C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56753C">
              <w:rPr>
                <w:rFonts w:ascii="Angsana New" w:hAnsi="Angsana New"/>
                <w:szCs w:val="24"/>
              </w:rPr>
              <w:t>)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358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151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509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0.10 - 0.37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4,837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6,437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1.45 - 1.96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2.16 - 3.00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1,600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358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5,264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8,441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753C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1,513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1,513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2.73</w:t>
            </w:r>
          </w:p>
        </w:tc>
      </w:tr>
      <w:tr w:rsidR="006E3C38" w:rsidRPr="0056753C" w:rsidTr="00B20B87">
        <w:tc>
          <w:tcPr>
            <w:tcW w:w="2992" w:type="dxa"/>
            <w:vAlign w:val="bottom"/>
          </w:tcPr>
          <w:p w:rsidR="006E3C38" w:rsidRPr="0056753C" w:rsidRDefault="006E3C38" w:rsidP="006E3C3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gridSpan w:val="2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56753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1,513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tabs>
                <w:tab w:val="decimal" w:pos="794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56753C">
              <w:rPr>
                <w:rFonts w:ascii="Angsana New" w:hAnsi="Angsana New"/>
                <w:szCs w:val="24"/>
              </w:rPr>
              <w:t>1,564</w:t>
            </w:r>
          </w:p>
        </w:tc>
        <w:tc>
          <w:tcPr>
            <w:tcW w:w="1110" w:type="dxa"/>
            <w:vAlign w:val="bottom"/>
          </w:tcPr>
          <w:p w:rsidR="006E3C38" w:rsidRPr="0056753C" w:rsidRDefault="006E3C38" w:rsidP="006E3C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FF26BE" w:rsidRDefault="00FF26BE" w:rsidP="00165652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:rsidR="00FF26BE" w:rsidRDefault="00FF26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165652" w:rsidRPr="0056753C" w:rsidRDefault="00165652" w:rsidP="00165652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753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:rsidR="00165652" w:rsidRPr="0056753C" w:rsidRDefault="00165652" w:rsidP="0016565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 โดยการรักษาระดับเงินสดและเงินฝากธนาคารและมีวงเงินสินเชื่อจากธนาคารหลายแห่ง ซึ่ง ณ 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 w:hint="cs"/>
          <w:sz w:val="32"/>
          <w:szCs w:val="32"/>
          <w:cs/>
        </w:rPr>
        <w:t xml:space="preserve"> กลุ่มบริษัทได้ประเมินแล้วว่ากลุ่ม</w:t>
      </w:r>
      <w:r w:rsidRPr="0056753C">
        <w:rPr>
          <w:rFonts w:ascii="Angsana New" w:hAnsi="Angsana New" w:hint="cs"/>
          <w:spacing w:val="-4"/>
          <w:sz w:val="32"/>
          <w:szCs w:val="32"/>
          <w:cs/>
        </w:rPr>
        <w:t>บริษัทมีเงินทุนหมุนเวียนเพียงพอที่จะชำระหนี้สินที่แสดงอยู่ในงบการเงินจึงได้ข้อสรุปว่า ความเสี่ยงดังกล่าวอยู่ในระดับต่ำ</w:t>
      </w:r>
    </w:p>
    <w:p w:rsidR="00165652" w:rsidRPr="0056753C" w:rsidRDefault="00165652" w:rsidP="00165652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56753C">
        <w:rPr>
          <w:rFonts w:ascii="Angsana New" w:hAnsi="Angsana New"/>
          <w:sz w:val="32"/>
          <w:szCs w:val="32"/>
        </w:rPr>
        <w:t>31</w:t>
      </w:r>
      <w:r w:rsidRPr="0056753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6753C">
        <w:rPr>
          <w:rFonts w:ascii="Angsana New" w:hAnsi="Angsana New"/>
          <w:sz w:val="32"/>
          <w:szCs w:val="32"/>
        </w:rPr>
        <w:t>2563</w:t>
      </w:r>
      <w:r w:rsidRPr="0056753C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3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430"/>
        <w:gridCol w:w="1430"/>
        <w:gridCol w:w="1430"/>
        <w:gridCol w:w="1430"/>
      </w:tblGrid>
      <w:tr w:rsidR="009F4219" w:rsidRPr="0056753C" w:rsidTr="009F4219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BE2FF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5" w:name="_Hlk64128582"/>
          </w:p>
        </w:tc>
        <w:tc>
          <w:tcPr>
            <w:tcW w:w="1430" w:type="dxa"/>
            <w:vAlign w:val="bottom"/>
          </w:tcPr>
          <w:p w:rsidR="009F4219" w:rsidRPr="0056753C" w:rsidRDefault="009F4219" w:rsidP="00BE2FF8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9F4219" w:rsidP="00BE2FF8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4219" w:rsidRPr="0056753C" w:rsidTr="009F4219">
        <w:trPr>
          <w:trHeight w:val="85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BE2FF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0" w:type="dxa"/>
            <w:gridSpan w:val="4"/>
            <w:vAlign w:val="bottom"/>
          </w:tcPr>
          <w:p w:rsidR="009F4219" w:rsidRPr="0056753C" w:rsidRDefault="009F4219" w:rsidP="009F421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F4219" w:rsidRPr="0056753C" w:rsidTr="009F4219">
        <w:trPr>
          <w:trHeight w:val="85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BE2FF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0" w:type="dxa"/>
            <w:gridSpan w:val="4"/>
            <w:vAlign w:val="bottom"/>
          </w:tcPr>
          <w:p w:rsidR="009F4219" w:rsidRPr="0056753C" w:rsidRDefault="009F4219" w:rsidP="009F421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F4219" w:rsidRPr="0056753C" w:rsidTr="009F4219">
        <w:trPr>
          <w:trHeight w:val="85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BE2FF8">
            <w:pPr>
              <w:ind w:left="8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0" w:type="dxa"/>
            <w:vAlign w:val="bottom"/>
          </w:tcPr>
          <w:p w:rsidR="009F4219" w:rsidRPr="0056753C" w:rsidRDefault="009F4219" w:rsidP="009F421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6E3C38" w:rsidP="009F421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="009F4219" w:rsidRPr="0056753C">
              <w:rPr>
                <w:rFonts w:ascii="Angsana New" w:hAnsi="Angsana New"/>
                <w:sz w:val="32"/>
                <w:szCs w:val="32"/>
              </w:rPr>
              <w:t>5</w:t>
            </w:r>
            <w:r w:rsidR="009F4219"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6E3C38" w:rsidP="009F421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="009F4219" w:rsidRPr="0056753C">
              <w:rPr>
                <w:rFonts w:ascii="Angsana New" w:hAnsi="Angsana New"/>
                <w:sz w:val="32"/>
                <w:szCs w:val="32"/>
              </w:rPr>
              <w:t>5</w:t>
            </w:r>
            <w:r w:rsidR="009F4219"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9F4219" w:rsidP="009F421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F4219" w:rsidRPr="0056753C" w:rsidTr="009F4219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9F4219" w:rsidP="00BE2FF8">
            <w:pPr>
              <w:ind w:left="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30" w:type="dxa"/>
            <w:vAlign w:val="bottom"/>
          </w:tcPr>
          <w:p w:rsidR="009F4219" w:rsidRPr="0056753C" w:rsidRDefault="009F4219" w:rsidP="00BE2FF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BE2FF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BE2FF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BE2FF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F4219" w:rsidRPr="0056753C" w:rsidTr="009F4219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9F4219" w:rsidP="00BE2FF8">
            <w:pPr>
              <w:ind w:left="8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30" w:type="dxa"/>
            <w:vAlign w:val="bottom"/>
          </w:tcPr>
          <w:p w:rsidR="009F4219" w:rsidRPr="0056753C" w:rsidRDefault="009F4219" w:rsidP="009F42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9F42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9F42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9F4219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</w:tr>
      <w:tr w:rsidR="009F4219" w:rsidRPr="0056753C" w:rsidTr="009F4219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9F4219" w:rsidP="00BE2FF8">
            <w:pPr>
              <w:ind w:left="8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30" w:type="dxa"/>
            <w:vAlign w:val="bottom"/>
          </w:tcPr>
          <w:p w:rsidR="009F4219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1,202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3,909</w:t>
            </w:r>
          </w:p>
        </w:tc>
      </w:tr>
      <w:tr w:rsidR="009F4219" w:rsidRPr="0056753C" w:rsidTr="009F4219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9F4219" w:rsidP="00BE2FF8">
            <w:pPr>
              <w:ind w:left="8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30" w:type="dxa"/>
            <w:vAlign w:val="bottom"/>
          </w:tcPr>
          <w:p w:rsidR="009F4219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2,514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5,221</w:t>
            </w:r>
          </w:p>
        </w:tc>
      </w:tr>
    </w:tbl>
    <w:bookmarkEnd w:id="15"/>
    <w:p w:rsidR="00165652" w:rsidRPr="0056753C" w:rsidRDefault="00165652" w:rsidP="00BE2FF8">
      <w:pPr>
        <w:spacing w:before="120" w:after="120"/>
        <w:ind w:left="547" w:hanging="547"/>
        <w:jc w:val="thaiDistribute"/>
        <w:rPr>
          <w:rFonts w:ascii="Arial" w:hAnsi="Arial" w:cs="Arial"/>
          <w:b/>
          <w:bCs/>
        </w:rPr>
      </w:pPr>
      <w:r w:rsidRPr="0056753C">
        <w:rPr>
          <w:rFonts w:ascii="Arial" w:hAnsi="Arial" w:cs="Arial"/>
          <w:b/>
          <w:bCs/>
        </w:rPr>
        <w:t xml:space="preserve">         </w:t>
      </w:r>
    </w:p>
    <w:tbl>
      <w:tblPr>
        <w:tblW w:w="93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430"/>
        <w:gridCol w:w="1430"/>
        <w:gridCol w:w="1430"/>
        <w:gridCol w:w="1430"/>
      </w:tblGrid>
      <w:tr w:rsidR="009F4219" w:rsidRPr="0056753C" w:rsidTr="002C60CA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2C60C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  <w:vAlign w:val="bottom"/>
          </w:tcPr>
          <w:p w:rsidR="009F4219" w:rsidRPr="0056753C" w:rsidRDefault="009F4219" w:rsidP="002C60CA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4219" w:rsidRPr="0056753C" w:rsidRDefault="009F4219" w:rsidP="002C60CA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(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5675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4219" w:rsidRPr="0056753C" w:rsidTr="002C60CA">
        <w:trPr>
          <w:trHeight w:val="85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2C60C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0" w:type="dxa"/>
            <w:gridSpan w:val="4"/>
            <w:vAlign w:val="bottom"/>
          </w:tcPr>
          <w:p w:rsidR="009F4219" w:rsidRPr="0056753C" w:rsidRDefault="009F4219" w:rsidP="002C60CA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4219" w:rsidRPr="0056753C" w:rsidTr="002C60CA">
        <w:trPr>
          <w:trHeight w:val="85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4219" w:rsidRPr="0056753C" w:rsidRDefault="009F4219" w:rsidP="002C60C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0" w:type="dxa"/>
            <w:gridSpan w:val="4"/>
            <w:vAlign w:val="bottom"/>
          </w:tcPr>
          <w:p w:rsidR="009F4219" w:rsidRPr="0056753C" w:rsidRDefault="009F4219" w:rsidP="002C60CA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E3C38" w:rsidRPr="0056753C" w:rsidTr="002C60CA">
        <w:trPr>
          <w:trHeight w:val="85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6E3C38" w:rsidP="006E3C38">
            <w:pPr>
              <w:ind w:left="8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0" w:type="dxa"/>
            <w:vAlign w:val="bottom"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1 - 5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56753C">
              <w:rPr>
                <w:rFonts w:ascii="Angsana New" w:hAnsi="Angsana New"/>
                <w:sz w:val="32"/>
                <w:szCs w:val="32"/>
              </w:rPr>
              <w:t>5</w:t>
            </w:r>
            <w:r w:rsidRPr="005675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C38" w:rsidRPr="0056753C" w:rsidRDefault="006E3C38" w:rsidP="006E3C38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E3C38" w:rsidRPr="0056753C" w:rsidTr="002C60CA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C38" w:rsidRPr="0056753C" w:rsidRDefault="006E3C38" w:rsidP="006E3C38">
            <w:pPr>
              <w:ind w:left="8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30" w:type="dxa"/>
            <w:vAlign w:val="bottom"/>
          </w:tcPr>
          <w:p w:rsidR="006E3C38" w:rsidRPr="0056753C" w:rsidRDefault="006E3C38" w:rsidP="006E3C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6E3C38" w:rsidP="006E3C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6E3C38" w:rsidP="006E3C3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6E3C38" w:rsidP="006E3C3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3C38" w:rsidRPr="0056753C" w:rsidTr="002C60CA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C38" w:rsidRPr="0056753C" w:rsidRDefault="006E3C38" w:rsidP="006E3C38">
            <w:pPr>
              <w:ind w:left="8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30" w:type="dxa"/>
            <w:vAlign w:val="bottom"/>
          </w:tcPr>
          <w:p w:rsidR="006E3C38" w:rsidRPr="0056753C" w:rsidRDefault="006E3C38" w:rsidP="006E3C38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1,113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6E3C38" w:rsidP="006E3C38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6E3C38" w:rsidP="006E3C38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6E3C38" w:rsidP="006E3C38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6753C">
              <w:rPr>
                <w:rFonts w:ascii="Angsana New" w:hAnsi="Angsana New"/>
                <w:sz w:val="32"/>
                <w:szCs w:val="32"/>
              </w:rPr>
              <w:t>1,</w:t>
            </w:r>
            <w:r w:rsidR="007D0613" w:rsidRPr="0056753C">
              <w:rPr>
                <w:rFonts w:ascii="Angsana New" w:hAnsi="Angsana New"/>
                <w:sz w:val="32"/>
                <w:szCs w:val="32"/>
              </w:rPr>
              <w:t>1</w:t>
            </w:r>
            <w:r w:rsidRPr="0056753C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6E3C38" w:rsidRPr="0056753C" w:rsidTr="002C60CA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C38" w:rsidRPr="0056753C" w:rsidRDefault="006E3C38" w:rsidP="006E3C38">
            <w:pPr>
              <w:ind w:left="84"/>
              <w:rPr>
                <w:rFonts w:ascii="Angsana New" w:hAnsi="Angsana New"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30" w:type="dxa"/>
            <w:vAlign w:val="bottom"/>
          </w:tcPr>
          <w:p w:rsidR="006E3C38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C663A5" w:rsidP="00115815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3,030</w:t>
            </w:r>
          </w:p>
        </w:tc>
      </w:tr>
      <w:tr w:rsidR="006E3C38" w:rsidRPr="0056753C" w:rsidTr="002C60CA">
        <w:trPr>
          <w:trHeight w:val="2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3C38" w:rsidRPr="0056753C" w:rsidRDefault="006E3C38" w:rsidP="006E3C38">
            <w:pPr>
              <w:ind w:left="8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75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30" w:type="dxa"/>
            <w:vAlign w:val="bottom"/>
          </w:tcPr>
          <w:p w:rsidR="006E3C38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2,004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C38" w:rsidRPr="0056753C" w:rsidRDefault="00C663A5" w:rsidP="00115815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4,143</w:t>
            </w:r>
          </w:p>
        </w:tc>
      </w:tr>
    </w:tbl>
    <w:p w:rsidR="00D24D2B" w:rsidRPr="0056753C" w:rsidRDefault="007E51EA" w:rsidP="006E3C38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A21D79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043F0C">
        <w:rPr>
          <w:rFonts w:ascii="Angsana New" w:hAnsi="Angsana New"/>
          <w:b/>
          <w:bCs/>
          <w:sz w:val="32"/>
          <w:szCs w:val="32"/>
        </w:rPr>
        <w:t>2</w:t>
      </w:r>
      <w:r w:rsidR="00822F92" w:rsidRPr="0056753C">
        <w:rPr>
          <w:rFonts w:ascii="Angsana New" w:hAnsi="Angsana New"/>
          <w:b/>
          <w:bCs/>
          <w:sz w:val="32"/>
          <w:szCs w:val="32"/>
          <w:cs/>
        </w:rPr>
        <w:tab/>
      </w:r>
      <w:r w:rsidR="00D24D2B" w:rsidRPr="0056753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24D2B" w:rsidRPr="0056753C" w:rsidRDefault="00D24D2B" w:rsidP="006E3C38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961C7C" w:rsidRPr="0056753C">
        <w:rPr>
          <w:rFonts w:ascii="Angsana New" w:hAnsi="Angsana New"/>
          <w:sz w:val="32"/>
          <w:szCs w:val="32"/>
          <w:cs/>
        </w:rPr>
        <w:t>กลุ่ม</w:t>
      </w:r>
      <w:r w:rsidRPr="0056753C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4A434A" w:rsidRPr="0056753C">
        <w:rPr>
          <w:rFonts w:ascii="Angsana New" w:hAnsi="Angsana New"/>
          <w:sz w:val="32"/>
          <w:szCs w:val="32"/>
          <w:cs/>
        </w:rPr>
        <w:t>หรือ</w:t>
      </w:r>
      <w:r w:rsidRPr="0056753C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C7C" w:rsidRPr="0056753C">
        <w:rPr>
          <w:rFonts w:ascii="Angsana New" w:hAnsi="Angsana New"/>
          <w:sz w:val="32"/>
          <w:szCs w:val="32"/>
          <w:cs/>
        </w:rPr>
        <w:t>กลุ่ม</w:t>
      </w:r>
      <w:r w:rsidRPr="0056753C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4B76C2" w:rsidRPr="0056753C" w:rsidRDefault="00165652" w:rsidP="006E3C38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753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E51EA">
        <w:rPr>
          <w:rFonts w:ascii="Angsana New" w:hAnsi="Angsana New"/>
          <w:b/>
          <w:bCs/>
          <w:sz w:val="32"/>
          <w:szCs w:val="32"/>
        </w:rPr>
        <w:t>5</w:t>
      </w:r>
      <w:r w:rsidR="00E839BD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BA4370" w:rsidRPr="0056753C">
        <w:rPr>
          <w:rFonts w:ascii="Angsana New" w:hAnsi="Angsana New"/>
          <w:b/>
          <w:bCs/>
          <w:sz w:val="32"/>
          <w:szCs w:val="32"/>
        </w:rPr>
        <w:tab/>
      </w:r>
      <w:r w:rsidR="004B76C2" w:rsidRPr="0056753C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E1482C" w:rsidRPr="0056753C" w:rsidRDefault="00BA4370" w:rsidP="006E3C3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4B76C2" w:rsidRPr="0056753C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130EFB" w:rsidRPr="0056753C">
        <w:rPr>
          <w:rFonts w:ascii="Angsana New" w:hAnsi="Angsana New"/>
          <w:sz w:val="32"/>
          <w:szCs w:val="32"/>
          <w:cs/>
        </w:rPr>
        <w:t>ริหารจัดการทุนที่สำคัญของกลุ่มบริษัท</w:t>
      </w:r>
      <w:r w:rsidR="004B76C2" w:rsidRPr="0056753C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4378A6" w:rsidRPr="0056753C">
        <w:rPr>
          <w:rFonts w:ascii="Angsana New" w:hAnsi="Angsana New"/>
          <w:sz w:val="32"/>
          <w:szCs w:val="32"/>
          <w:cs/>
        </w:rPr>
        <w:t>ทุน</w:t>
      </w:r>
      <w:r w:rsidR="004B76C2" w:rsidRPr="0056753C">
        <w:rPr>
          <w:rFonts w:ascii="Angsana New" w:hAnsi="Angsana New"/>
          <w:sz w:val="32"/>
          <w:szCs w:val="32"/>
          <w:cs/>
        </w:rPr>
        <w:t>ที่เหมาะสม</w:t>
      </w:r>
      <w:r w:rsidR="004378A6" w:rsidRPr="0056753C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0F79B0" w:rsidRPr="0056753C">
        <w:rPr>
          <w:rFonts w:ascii="Angsana New" w:hAnsi="Angsana New"/>
          <w:sz w:val="32"/>
          <w:szCs w:val="32"/>
          <w:cs/>
        </w:rPr>
        <w:t>กลุ่ม</w:t>
      </w:r>
      <w:r w:rsidR="004378A6" w:rsidRPr="0056753C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</w:t>
      </w:r>
      <w:r w:rsidR="006973C0" w:rsidRPr="0056753C">
        <w:rPr>
          <w:rFonts w:ascii="Angsana New" w:hAnsi="Angsana New"/>
          <w:sz w:val="32"/>
          <w:szCs w:val="32"/>
        </w:rPr>
        <w:t xml:space="preserve"> </w:t>
      </w:r>
      <w:r w:rsidR="00E1482C" w:rsidRPr="0056753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1E0F" w:rsidRPr="0056753C">
        <w:rPr>
          <w:rFonts w:ascii="Angsana New" w:hAnsi="Angsana New"/>
          <w:sz w:val="32"/>
          <w:szCs w:val="32"/>
          <w:cs/>
        </w:rPr>
        <w:t xml:space="preserve"> </w:t>
      </w:r>
      <w:r w:rsidR="00BE3578" w:rsidRPr="0056753C">
        <w:rPr>
          <w:rFonts w:ascii="Angsana New" w:hAnsi="Angsana New"/>
          <w:sz w:val="32"/>
          <w:szCs w:val="32"/>
        </w:rPr>
        <w:t xml:space="preserve">31 </w:t>
      </w:r>
      <w:r w:rsidR="00BE3578" w:rsidRPr="0056753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56753C">
        <w:rPr>
          <w:rFonts w:ascii="Angsana New" w:hAnsi="Angsana New"/>
          <w:sz w:val="32"/>
          <w:szCs w:val="32"/>
        </w:rPr>
        <w:t>2563</w:t>
      </w:r>
      <w:r w:rsidR="00E1482C" w:rsidRPr="0056753C">
        <w:rPr>
          <w:rFonts w:ascii="Angsana New" w:hAnsi="Angsana New"/>
          <w:sz w:val="32"/>
          <w:szCs w:val="32"/>
        </w:rPr>
        <w:t xml:space="preserve"> </w:t>
      </w:r>
      <w:r w:rsidR="00E1482C" w:rsidRPr="0056753C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22C77" w:rsidRPr="0056753C">
        <w:rPr>
          <w:rFonts w:ascii="Angsana New" w:hAnsi="Angsana New"/>
          <w:sz w:val="32"/>
          <w:szCs w:val="32"/>
        </w:rPr>
        <w:t xml:space="preserve"> </w:t>
      </w:r>
      <w:r w:rsidR="000D560F" w:rsidRPr="0056753C">
        <w:rPr>
          <w:rFonts w:ascii="Angsana New" w:hAnsi="Angsana New"/>
          <w:sz w:val="32"/>
          <w:szCs w:val="32"/>
        </w:rPr>
        <w:t>0.47</w:t>
      </w:r>
      <w:r w:rsidR="00CF5BC5" w:rsidRPr="0056753C">
        <w:rPr>
          <w:rFonts w:ascii="Angsana New" w:hAnsi="Angsana New"/>
          <w:sz w:val="32"/>
          <w:szCs w:val="32"/>
        </w:rPr>
        <w:t>:1</w:t>
      </w:r>
      <w:r w:rsidR="00E1482C" w:rsidRPr="0056753C">
        <w:rPr>
          <w:rFonts w:ascii="Angsana New" w:hAnsi="Angsana New"/>
          <w:sz w:val="32"/>
          <w:szCs w:val="32"/>
          <w:cs/>
        </w:rPr>
        <w:t xml:space="preserve"> </w:t>
      </w:r>
      <w:r w:rsidR="005E5762" w:rsidRPr="0056753C">
        <w:rPr>
          <w:rFonts w:ascii="Angsana New" w:hAnsi="Angsana New"/>
          <w:sz w:val="32"/>
          <w:szCs w:val="32"/>
          <w:cs/>
        </w:rPr>
        <w:t>(2562:</w:t>
      </w:r>
      <w:r w:rsidR="00E1482C" w:rsidRPr="0056753C">
        <w:rPr>
          <w:rFonts w:ascii="Angsana New" w:hAnsi="Angsana New"/>
          <w:sz w:val="32"/>
          <w:szCs w:val="32"/>
        </w:rPr>
        <w:t xml:space="preserve"> </w:t>
      </w:r>
      <w:r w:rsidR="007166B5" w:rsidRPr="0056753C">
        <w:rPr>
          <w:rFonts w:ascii="Angsana New" w:hAnsi="Angsana New"/>
          <w:sz w:val="32"/>
          <w:szCs w:val="32"/>
        </w:rPr>
        <w:t>0</w:t>
      </w:r>
      <w:r w:rsidR="007166B5" w:rsidRPr="0056753C">
        <w:rPr>
          <w:rFonts w:ascii="Angsana New" w:hAnsi="Angsana New"/>
          <w:sz w:val="32"/>
          <w:szCs w:val="32"/>
          <w:cs/>
        </w:rPr>
        <w:t>.</w:t>
      </w:r>
      <w:r w:rsidR="00F5689D" w:rsidRPr="0056753C">
        <w:rPr>
          <w:rFonts w:ascii="Angsana New" w:hAnsi="Angsana New"/>
          <w:sz w:val="32"/>
          <w:szCs w:val="32"/>
        </w:rPr>
        <w:t>2</w:t>
      </w:r>
      <w:r w:rsidR="00AF017B" w:rsidRPr="0056753C">
        <w:rPr>
          <w:rFonts w:ascii="Angsana New" w:hAnsi="Angsana New"/>
          <w:sz w:val="32"/>
          <w:szCs w:val="32"/>
        </w:rPr>
        <w:t>3</w:t>
      </w:r>
      <w:r w:rsidR="007166B5" w:rsidRPr="0056753C">
        <w:rPr>
          <w:rFonts w:ascii="Angsana New" w:hAnsi="Angsana New"/>
          <w:sz w:val="32"/>
          <w:szCs w:val="32"/>
        </w:rPr>
        <w:t>:1</w:t>
      </w:r>
      <w:r w:rsidR="00ED2CBC" w:rsidRPr="0056753C">
        <w:rPr>
          <w:rFonts w:ascii="Angsana New" w:hAnsi="Angsana New"/>
          <w:sz w:val="32"/>
          <w:szCs w:val="32"/>
        </w:rPr>
        <w:t>)</w:t>
      </w:r>
      <w:r w:rsidR="00E87B8C" w:rsidRPr="0056753C">
        <w:rPr>
          <w:rFonts w:ascii="Angsana New" w:hAnsi="Angsana New"/>
          <w:sz w:val="32"/>
          <w:szCs w:val="32"/>
          <w:cs/>
        </w:rPr>
        <w:t xml:space="preserve"> และ</w:t>
      </w:r>
      <w:r w:rsidR="00E1482C" w:rsidRPr="0056753C">
        <w:rPr>
          <w:rFonts w:ascii="Angsana New" w:hAnsi="Angsana New"/>
          <w:sz w:val="32"/>
          <w:szCs w:val="32"/>
          <w:cs/>
        </w:rPr>
        <w:t>เฉพาะบริษัทฯ</w:t>
      </w:r>
      <w:r w:rsidR="00E87B8C" w:rsidRPr="0056753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22C77" w:rsidRPr="0056753C">
        <w:rPr>
          <w:rFonts w:ascii="Angsana New" w:hAnsi="Angsana New"/>
          <w:sz w:val="32"/>
          <w:szCs w:val="32"/>
        </w:rPr>
        <w:t xml:space="preserve"> </w:t>
      </w:r>
      <w:r w:rsidR="000D560F" w:rsidRPr="0056753C">
        <w:rPr>
          <w:rFonts w:ascii="Angsana New" w:hAnsi="Angsana New"/>
          <w:sz w:val="32"/>
          <w:szCs w:val="32"/>
        </w:rPr>
        <w:t>0.40</w:t>
      </w:r>
      <w:r w:rsidR="00CF5BC5" w:rsidRPr="0056753C">
        <w:rPr>
          <w:rFonts w:ascii="Angsana New" w:hAnsi="Angsana New"/>
          <w:sz w:val="32"/>
          <w:szCs w:val="32"/>
        </w:rPr>
        <w:t>:1</w:t>
      </w:r>
      <w:r w:rsidR="00E1482C" w:rsidRPr="0056753C">
        <w:rPr>
          <w:rFonts w:ascii="Angsana New" w:hAnsi="Angsana New"/>
          <w:sz w:val="32"/>
          <w:szCs w:val="32"/>
        </w:rPr>
        <w:t xml:space="preserve"> </w:t>
      </w:r>
      <w:r w:rsidR="005E5762" w:rsidRPr="0056753C">
        <w:rPr>
          <w:rFonts w:ascii="Angsana New" w:hAnsi="Angsana New"/>
          <w:sz w:val="32"/>
          <w:szCs w:val="32"/>
        </w:rPr>
        <w:t>(2562:</w:t>
      </w:r>
      <w:r w:rsidR="00E1482C" w:rsidRPr="0056753C">
        <w:rPr>
          <w:rFonts w:ascii="Angsana New" w:hAnsi="Angsana New"/>
          <w:sz w:val="32"/>
          <w:szCs w:val="32"/>
        </w:rPr>
        <w:t xml:space="preserve"> </w:t>
      </w:r>
      <w:r w:rsidR="007166B5" w:rsidRPr="0056753C">
        <w:rPr>
          <w:rFonts w:ascii="Angsana New" w:hAnsi="Angsana New"/>
          <w:sz w:val="32"/>
          <w:szCs w:val="32"/>
        </w:rPr>
        <w:t>0</w:t>
      </w:r>
      <w:r w:rsidR="007166B5" w:rsidRPr="0056753C">
        <w:rPr>
          <w:rFonts w:ascii="Angsana New" w:hAnsi="Angsana New"/>
          <w:sz w:val="32"/>
          <w:szCs w:val="32"/>
          <w:cs/>
        </w:rPr>
        <w:t>.</w:t>
      </w:r>
      <w:r w:rsidR="00AF017B" w:rsidRPr="0056753C">
        <w:rPr>
          <w:rFonts w:ascii="Angsana New" w:hAnsi="Angsana New"/>
          <w:sz w:val="32"/>
          <w:szCs w:val="32"/>
        </w:rPr>
        <w:t>19</w:t>
      </w:r>
      <w:r w:rsidR="007166B5" w:rsidRPr="0056753C">
        <w:rPr>
          <w:rFonts w:ascii="Angsana New" w:hAnsi="Angsana New"/>
          <w:sz w:val="32"/>
          <w:szCs w:val="32"/>
        </w:rPr>
        <w:t>:1</w:t>
      </w:r>
      <w:r w:rsidR="00E87B8C" w:rsidRPr="0056753C">
        <w:rPr>
          <w:rFonts w:ascii="Angsana New" w:hAnsi="Angsana New"/>
          <w:sz w:val="32"/>
          <w:szCs w:val="32"/>
        </w:rPr>
        <w:t>)</w:t>
      </w:r>
    </w:p>
    <w:p w:rsidR="005F50A9" w:rsidRPr="0056753C" w:rsidRDefault="007E51EA" w:rsidP="006E3C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5F50A9" w:rsidRPr="0056753C">
        <w:rPr>
          <w:rFonts w:ascii="Angsana New" w:hAnsi="Angsana New"/>
          <w:b/>
          <w:bCs/>
          <w:sz w:val="32"/>
          <w:szCs w:val="32"/>
          <w:cs/>
        </w:rPr>
        <w:t>.</w:t>
      </w:r>
      <w:r w:rsidR="005F50A9" w:rsidRPr="0056753C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0E21C4" w:rsidRPr="0056753C" w:rsidRDefault="00510C90" w:rsidP="006E3C38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56753C">
        <w:rPr>
          <w:rFonts w:ascii="Angsana New" w:hAnsi="Angsana New"/>
          <w:sz w:val="32"/>
          <w:szCs w:val="32"/>
        </w:rPr>
        <w:tab/>
      </w:r>
      <w:r w:rsidRPr="005675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F082D" w:rsidRPr="0056753C">
        <w:rPr>
          <w:rFonts w:ascii="Angsana New" w:hAnsi="Angsana New"/>
          <w:sz w:val="32"/>
          <w:szCs w:val="32"/>
        </w:rPr>
        <w:t>2</w:t>
      </w:r>
      <w:r w:rsidR="00712371" w:rsidRPr="0056753C">
        <w:rPr>
          <w:rFonts w:ascii="Angsana New" w:hAnsi="Angsana New"/>
          <w:sz w:val="32"/>
          <w:szCs w:val="32"/>
        </w:rPr>
        <w:t>4</w:t>
      </w:r>
      <w:r w:rsidRPr="0056753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72EB8" w:rsidRPr="0056753C">
        <w:rPr>
          <w:rFonts w:ascii="Angsana New" w:hAnsi="Angsana New"/>
          <w:sz w:val="32"/>
          <w:szCs w:val="32"/>
        </w:rPr>
        <w:t>256</w:t>
      </w:r>
      <w:r w:rsidR="00712371" w:rsidRPr="0056753C">
        <w:rPr>
          <w:rFonts w:ascii="Angsana New" w:hAnsi="Angsana New"/>
          <w:sz w:val="32"/>
          <w:szCs w:val="32"/>
        </w:rPr>
        <w:t>4</w:t>
      </w:r>
      <w:r w:rsidRPr="0056753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56753C">
        <w:rPr>
          <w:rFonts w:ascii="Angsana New" w:hAnsi="Angsana New"/>
          <w:sz w:val="32"/>
          <w:szCs w:val="32"/>
        </w:rPr>
        <w:t>1/</w:t>
      </w:r>
      <w:r w:rsidR="00167B47" w:rsidRPr="0056753C">
        <w:rPr>
          <w:rFonts w:ascii="Angsana New" w:hAnsi="Angsana New"/>
          <w:sz w:val="32"/>
          <w:szCs w:val="32"/>
        </w:rPr>
        <w:t>256</w:t>
      </w:r>
      <w:r w:rsidR="00712371" w:rsidRPr="0056753C">
        <w:rPr>
          <w:rFonts w:ascii="Angsana New" w:hAnsi="Angsana New"/>
          <w:sz w:val="32"/>
          <w:szCs w:val="32"/>
        </w:rPr>
        <w:t>4</w:t>
      </w:r>
      <w:r w:rsidRPr="0056753C">
        <w:rPr>
          <w:rFonts w:ascii="Angsana New" w:hAnsi="Angsana New"/>
          <w:sz w:val="32"/>
          <w:szCs w:val="32"/>
          <w:cs/>
        </w:rPr>
        <w:t xml:space="preserve"> ได้มีมติ</w:t>
      </w:r>
      <w:r w:rsidR="000E21C4" w:rsidRPr="0056753C">
        <w:rPr>
          <w:rFonts w:ascii="Angsana New" w:hAnsi="Angsana New"/>
          <w:sz w:val="32"/>
          <w:szCs w:val="32"/>
          <w:cs/>
        </w:rPr>
        <w:t>อนุมัติในเรื่องดังนี้</w:t>
      </w:r>
    </w:p>
    <w:p w:rsidR="00510C90" w:rsidRPr="0056753C" w:rsidRDefault="00510C90" w:rsidP="006E3C38">
      <w:pPr>
        <w:pStyle w:val="ListParagraph"/>
        <w:numPr>
          <w:ilvl w:val="0"/>
          <w:numId w:val="16"/>
        </w:numPr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6753C">
        <w:rPr>
          <w:rFonts w:ascii="Angsana New" w:hAnsi="Angsana New" w:cs="Angsana New"/>
          <w:sz w:val="32"/>
          <w:szCs w:val="32"/>
          <w:cs/>
        </w:rPr>
        <w:t>อนุมัติการจ่ายเงินปันผล</w:t>
      </w:r>
      <w:r w:rsidR="006E1517" w:rsidRPr="0056753C">
        <w:rPr>
          <w:rFonts w:ascii="Angsana New" w:hAnsi="Angsana New" w:cs="Angsana New"/>
          <w:sz w:val="32"/>
          <w:szCs w:val="32"/>
          <w:cs/>
        </w:rPr>
        <w:t>งวดสุดท้าย</w:t>
      </w:r>
      <w:r w:rsidR="00663802" w:rsidRPr="0056753C">
        <w:rPr>
          <w:rFonts w:ascii="Angsana New" w:hAnsi="Angsana New" w:cs="Angsana New"/>
          <w:sz w:val="32"/>
          <w:szCs w:val="32"/>
          <w:cs/>
        </w:rPr>
        <w:t>สำหรับ</w:t>
      </w:r>
      <w:r w:rsidRPr="0056753C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865C8A" w:rsidRPr="0056753C">
        <w:rPr>
          <w:rFonts w:ascii="Angsana New" w:hAnsi="Angsana New" w:cs="Angsana New"/>
          <w:spacing w:val="-6"/>
          <w:sz w:val="32"/>
          <w:szCs w:val="32"/>
        </w:rPr>
        <w:t>256</w:t>
      </w:r>
      <w:r w:rsidR="00712371" w:rsidRPr="0056753C">
        <w:rPr>
          <w:rFonts w:ascii="Angsana New" w:hAnsi="Angsana New" w:cs="Angsana New"/>
          <w:spacing w:val="-6"/>
          <w:sz w:val="32"/>
          <w:szCs w:val="32"/>
        </w:rPr>
        <w:t>3</w:t>
      </w:r>
      <w:r w:rsidRPr="0056753C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</w:t>
      </w:r>
      <w:r w:rsidR="004D1059" w:rsidRPr="0056753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8600F">
        <w:rPr>
          <w:rFonts w:ascii="Angsana New" w:hAnsi="Angsana New" w:cs="Angsana New"/>
          <w:spacing w:val="-6"/>
          <w:sz w:val="32"/>
          <w:szCs w:val="32"/>
        </w:rPr>
        <w:t>0.5</w:t>
      </w:r>
      <w:r w:rsidRPr="0056753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6753C">
        <w:rPr>
          <w:rFonts w:ascii="Angsana New" w:hAnsi="Angsana New" w:cs="Angsana New"/>
          <w:spacing w:val="-6"/>
          <w:sz w:val="32"/>
          <w:szCs w:val="32"/>
          <w:cs/>
        </w:rPr>
        <w:t>บาท รวมเป็นเงินปันผลทั้งสิ้น</w:t>
      </w:r>
      <w:r w:rsidR="000B491B" w:rsidRPr="0056753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8600F">
        <w:rPr>
          <w:rFonts w:ascii="Angsana New" w:hAnsi="Angsana New" w:cs="Angsana New"/>
          <w:spacing w:val="-6"/>
          <w:sz w:val="32"/>
          <w:szCs w:val="32"/>
        </w:rPr>
        <w:t>461</w:t>
      </w:r>
      <w:r w:rsidR="004D1059" w:rsidRPr="0056753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6753C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56753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448CA" w:rsidRPr="0056753C" w:rsidRDefault="006E1517" w:rsidP="006E3C38">
      <w:pPr>
        <w:pStyle w:val="ListParagraph"/>
        <w:spacing w:before="120" w:after="120" w:line="240" w:lineRule="auto"/>
        <w:ind w:left="900" w:right="-43" w:hanging="3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6753C">
        <w:rPr>
          <w:rFonts w:ascii="Angsana New" w:hAnsi="Angsana New" w:cs="Angsana New"/>
          <w:sz w:val="32"/>
          <w:szCs w:val="32"/>
          <w:cs/>
        </w:rPr>
        <w:tab/>
      </w:r>
      <w:r w:rsidR="00F34CF3" w:rsidRPr="0056753C">
        <w:rPr>
          <w:rFonts w:ascii="Angsana New" w:hAnsi="Angsana New" w:cs="Angsana New"/>
          <w:sz w:val="32"/>
          <w:szCs w:val="32"/>
          <w:cs/>
        </w:rPr>
        <w:t xml:space="preserve">บริษัทฯจะนำเสนอเพื่ออนุมัติการจ่ายเงินปันผลดังกล่าวในที่ประชุมสามัญประจำปีผู้ถือหุ้นของบริษัทฯต่อไป </w:t>
      </w:r>
    </w:p>
    <w:p w:rsidR="002617D0" w:rsidRPr="0056753C" w:rsidRDefault="007E51EA" w:rsidP="006E3C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8C2013" w:rsidRPr="0056753C">
        <w:rPr>
          <w:rFonts w:ascii="Angsana New" w:hAnsi="Angsana New"/>
          <w:b/>
          <w:bCs/>
          <w:sz w:val="32"/>
          <w:szCs w:val="32"/>
        </w:rPr>
        <w:t>.</w:t>
      </w:r>
      <w:r w:rsidR="008C2013" w:rsidRPr="0056753C">
        <w:rPr>
          <w:rFonts w:ascii="Angsana New" w:hAnsi="Angsana New"/>
          <w:b/>
          <w:bCs/>
          <w:sz w:val="32"/>
          <w:szCs w:val="32"/>
        </w:rPr>
        <w:tab/>
      </w:r>
      <w:r w:rsidR="002617D0" w:rsidRPr="0056753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2617D0" w:rsidRPr="0056753C" w:rsidRDefault="00BA4370" w:rsidP="006E3C38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56753C">
        <w:rPr>
          <w:rFonts w:ascii="Angsana New" w:hAnsi="Angsana New"/>
          <w:sz w:val="32"/>
          <w:szCs w:val="32"/>
        </w:rPr>
        <w:tab/>
      </w:r>
      <w:r w:rsidR="002617D0" w:rsidRPr="0056753C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305429" w:rsidRPr="0056753C">
        <w:rPr>
          <w:rFonts w:ascii="Angsana New" w:hAnsi="Angsana New"/>
          <w:sz w:val="32"/>
          <w:szCs w:val="32"/>
          <w:cs/>
        </w:rPr>
        <w:t>ให้</w:t>
      </w:r>
      <w:r w:rsidR="00D7689B" w:rsidRPr="0056753C">
        <w:rPr>
          <w:rFonts w:ascii="Angsana New" w:hAnsi="Angsana New"/>
          <w:sz w:val="32"/>
          <w:szCs w:val="32"/>
          <w:cs/>
        </w:rPr>
        <w:t>ออกโดย</w:t>
      </w:r>
      <w:r w:rsidR="00F52A21" w:rsidRPr="0056753C">
        <w:rPr>
          <w:rFonts w:ascii="Angsana New" w:hAnsi="Angsana New"/>
          <w:sz w:val="32"/>
          <w:szCs w:val="32"/>
          <w:cs/>
        </w:rPr>
        <w:t>คณะ</w:t>
      </w:r>
      <w:r w:rsidR="002617D0" w:rsidRPr="0056753C">
        <w:rPr>
          <w:rFonts w:ascii="Angsana New" w:hAnsi="Angsana New"/>
          <w:sz w:val="32"/>
          <w:szCs w:val="32"/>
          <w:cs/>
        </w:rPr>
        <w:t>กรรมการบริษัทฯ</w:t>
      </w:r>
      <w:r w:rsidR="00115172" w:rsidRPr="0056753C">
        <w:rPr>
          <w:rFonts w:ascii="Angsana New" w:hAnsi="Angsana New"/>
          <w:sz w:val="32"/>
          <w:szCs w:val="32"/>
          <w:cs/>
        </w:rPr>
        <w:t>เมื่อ</w:t>
      </w:r>
      <w:r w:rsidR="00305429" w:rsidRPr="0056753C">
        <w:rPr>
          <w:rFonts w:ascii="Angsana New" w:hAnsi="Angsana New"/>
          <w:sz w:val="32"/>
          <w:szCs w:val="32"/>
          <w:cs/>
        </w:rPr>
        <w:t>วันที่</w:t>
      </w:r>
      <w:r w:rsidR="007151B3" w:rsidRPr="0056753C">
        <w:rPr>
          <w:rFonts w:ascii="Angsana New" w:hAnsi="Angsana New"/>
          <w:sz w:val="32"/>
          <w:szCs w:val="32"/>
        </w:rPr>
        <w:t xml:space="preserve"> </w:t>
      </w:r>
      <w:r w:rsidR="006832F8" w:rsidRPr="0056753C">
        <w:rPr>
          <w:rFonts w:ascii="Angsana New" w:hAnsi="Angsana New"/>
          <w:sz w:val="32"/>
          <w:szCs w:val="32"/>
        </w:rPr>
        <w:t xml:space="preserve">24 </w:t>
      </w:r>
      <w:r w:rsidR="006832F8" w:rsidRPr="0056753C">
        <w:rPr>
          <w:rFonts w:ascii="Angsana New" w:hAnsi="Angsana New" w:hint="cs"/>
          <w:sz w:val="32"/>
          <w:szCs w:val="32"/>
          <w:cs/>
        </w:rPr>
        <w:t>กุมภาพันธ์</w:t>
      </w:r>
      <w:r w:rsidR="006832F8" w:rsidRPr="0056753C">
        <w:rPr>
          <w:rFonts w:ascii="Angsana New" w:hAnsi="Angsana New"/>
          <w:sz w:val="32"/>
          <w:szCs w:val="32"/>
        </w:rPr>
        <w:t xml:space="preserve"> 2564</w:t>
      </w:r>
    </w:p>
    <w:sectPr w:rsidR="002617D0" w:rsidRPr="0056753C" w:rsidSect="00A850E2">
      <w:headerReference w:type="default" r:id="rId14"/>
      <w:footerReference w:type="default" r:id="rId15"/>
      <w:pgSz w:w="11909" w:h="16834" w:code="9"/>
      <w:pgMar w:top="1296" w:right="1080" w:bottom="1080" w:left="1339" w:header="706" w:footer="706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C70" w:rsidRDefault="00977C70">
      <w:r>
        <w:separator/>
      </w:r>
    </w:p>
  </w:endnote>
  <w:endnote w:type="continuationSeparator" w:id="0">
    <w:p w:rsidR="00977C70" w:rsidRDefault="0097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 w:rsidP="00BA0E05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77C70" w:rsidRPr="006A1D21" w:rsidRDefault="00977C70" w:rsidP="006A1D21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43AE322" wp14:editId="0228642D">
              <wp:simplePos x="0" y="0"/>
              <wp:positionH relativeFrom="column">
                <wp:posOffset>2756535</wp:posOffset>
              </wp:positionH>
              <wp:positionV relativeFrom="paragraph">
                <wp:posOffset>-34290</wp:posOffset>
              </wp:positionV>
              <wp:extent cx="2971800" cy="609600"/>
              <wp:effectExtent l="3810" t="3810" r="0" b="0"/>
              <wp:wrapNone/>
              <wp:docPr id="6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AE322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27" type="#_x0000_t202" style="position:absolute;left:0;text-align:left;margin-left:217.05pt;margin-top:-2.7pt;width:234pt;height:4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1CKtw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Rg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" filled="f" stroked="f">
              <v:textbox>
                <w:txbxContent>
                  <w:p w:rsidR="00977C70" w:rsidRDefault="00977C70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97B723" wp14:editId="71599AAC">
              <wp:simplePos x="0" y="0"/>
              <wp:positionH relativeFrom="column">
                <wp:posOffset>64770</wp:posOffset>
              </wp:positionH>
              <wp:positionV relativeFrom="paragraph">
                <wp:posOffset>-35560</wp:posOffset>
              </wp:positionV>
              <wp:extent cx="2971800" cy="609600"/>
              <wp:effectExtent l="0" t="2540" r="1905" b="0"/>
              <wp:wrapNone/>
              <wp:docPr id="5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Default="00977C70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97B723" id="Text Box 62" o:spid="_x0000_s1029" type="#_x0000_t202" style="position:absolute;left:0;text-align:left;margin-left:5.1pt;margin-top:-2.8pt;width:234pt;height:4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wItw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" filled="f" stroked="f">
              <v:textbox>
                <w:txbxContent>
                  <w:p w:rsidR="00977C70" w:rsidRDefault="00977C70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Default="00977C70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77C70" w:rsidRDefault="00977C70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4DD9FFD" wp14:editId="054F924B">
              <wp:simplePos x="0" y="0"/>
              <wp:positionH relativeFrom="column">
                <wp:posOffset>6047740</wp:posOffset>
              </wp:positionH>
              <wp:positionV relativeFrom="paragraph">
                <wp:posOffset>19685</wp:posOffset>
              </wp:positionV>
              <wp:extent cx="2971800" cy="609600"/>
              <wp:effectExtent l="0" t="0" r="0" b="0"/>
              <wp:wrapNone/>
              <wp:docPr id="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CE200E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CE200E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D9FF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76.2pt;margin-top:1.55pt;width:234pt;height:4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1wctw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" filled="f" stroked="f">
              <v:textbox>
                <w:txbxContent>
                  <w:p w:rsidR="00977C70" w:rsidRDefault="00977C70" w:rsidP="00CE200E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CE200E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E113F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0358" type="#_x0000_t202" style="position:absolute;left:0;text-align:left;margin-left:.05pt;margin-top:1.45pt;width:194.7pt;height:48pt;z-index:251662848;mso-position-horizontal-relative:text;mso-position-vertical-relative:text" filled="f" stroked="f">
          <v:textbox style="mso-next-textbox:#_x0000_s100358;mso-direction-alt:auto">
            <w:txbxContent>
              <w:p w:rsidR="00977C70" w:rsidRDefault="00977C70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977C70" w:rsidRDefault="00977C70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 xml:space="preserve">ฤทธิ์ </w:t>
                </w:r>
                <w:proofErr w:type="spellStart"/>
                <w:r w:rsidRPr="006C5A2E">
                  <w:rPr>
                    <w:rFonts w:ascii="Angsana New" w:hAnsi="Angsana New"/>
                    <w:sz w:val="28"/>
                    <w:cs/>
                  </w:rPr>
                  <w:t>ธี</w:t>
                </w:r>
                <w:proofErr w:type="spellEnd"/>
                <w:r w:rsidRPr="006C5A2E">
                  <w:rPr>
                    <w:rFonts w:ascii="Angsana New" w:hAnsi="Angsana New"/>
                    <w:sz w:val="28"/>
                    <w:cs/>
                  </w:rPr>
                  <w:t>ระโกเมน</w:t>
                </w:r>
              </w:p>
            </w:txbxContent>
          </v:textbox>
        </v:shape>
      </w:pic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7F08D15" wp14:editId="52611A92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BA0E05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F08D15" id="_x0000_s1031" type="#_x0000_t202" style="position:absolute;left:0;text-align:left;margin-left:12.95pt;margin-top:246.55pt;width:234pt;height:4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EO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JbO4Q6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977C70" w:rsidRDefault="00977C70" w:rsidP="00BA0E05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42753D4" wp14:editId="73C798F8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7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753D4" id="_x0000_s1032" type="#_x0000_t202" style="position:absolute;left:0;text-align:left;margin-left:12.95pt;margin-top:246.55pt;width:234pt;height:4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22HuA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IwbbYe4AgAA&#10;wQ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977C70" w:rsidRDefault="00977C70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noProof/>
        <w:sz w:val="32"/>
        <w:szCs w:val="32"/>
      </w:rPr>
      <w:t>6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77C70" w:rsidRDefault="00977C70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27F08D15" wp14:editId="52611A92">
              <wp:simplePos x="0" y="0"/>
              <wp:positionH relativeFrom="column">
                <wp:posOffset>2857500</wp:posOffset>
              </wp:positionH>
              <wp:positionV relativeFrom="paragraph">
                <wp:posOffset>-120015</wp:posOffset>
              </wp:positionV>
              <wp:extent cx="2971800" cy="609600"/>
              <wp:effectExtent l="0" t="0" r="0" b="0"/>
              <wp:wrapNone/>
              <wp:docPr id="20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8D1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225pt;margin-top:-9.45pt;width:234pt;height:4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3luA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" filled="f" stroked="f">
              <v:textbox>
                <w:txbxContent>
                  <w:p w:rsidR="00977C70" w:rsidRDefault="00977C70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E8BC1D1" wp14:editId="529771C0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8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Pr="00A974CC" w:rsidRDefault="00977C70" w:rsidP="00BA0E05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8BC1D1" id="_x0000_s1034" type="#_x0000_t202" style="position:absolute;left:0;text-align:left;margin-left:12.95pt;margin-top:246.55pt;width:234pt;height:4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2YuAIAAMI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APK7Zi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977C70" w:rsidRPr="00A974CC" w:rsidRDefault="00977C70" w:rsidP="00BA0E05">
                    <w:pPr>
                      <w:rPr>
                        <w:rFonts w:ascii="Angsana New" w:hAnsi="Angsana New"/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6F3B249" wp14:editId="1E0B64B3">
              <wp:simplePos x="0" y="0"/>
              <wp:positionH relativeFrom="column">
                <wp:posOffset>164465</wp:posOffset>
              </wp:positionH>
              <wp:positionV relativeFrom="paragraph">
                <wp:posOffset>3131185</wp:posOffset>
              </wp:positionV>
              <wp:extent cx="2971800" cy="609600"/>
              <wp:effectExtent l="3810" t="3810" r="0" b="0"/>
              <wp:wrapNone/>
              <wp:docPr id="19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BB2591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BB2591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F3B249" id="_x0000_s1035" type="#_x0000_t202" style="position:absolute;left:0;text-align:left;margin-left:12.95pt;margin-top:246.55pt;width:234pt;height:4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BxuA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" filled="f" stroked="f">
              <v:textbox>
                <w:txbxContent>
                  <w:p w:rsidR="00977C70" w:rsidRDefault="00977C70" w:rsidP="00BB2591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BB2591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 w:rsidR="00E113F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0367" type="#_x0000_t202" style="position:absolute;left:0;text-align:left;margin-left:525pt;margin-top:-8.7pt;width:192pt;height:48pt;z-index:251671040;mso-position-horizontal-relative:text;mso-position-vertical-relative:text" filled="f" stroked="f">
          <v:textbox style="mso-next-textbox:#_x0000_s100367;mso-direction-alt:auto">
            <w:txbxContent>
              <w:p w:rsidR="00977C70" w:rsidRDefault="00977C70"/>
            </w:txbxContent>
          </v:textbox>
        </v:shape>
      </w:pict>
    </w:r>
    <w:r w:rsidR="00E113F6">
      <w:rPr>
        <w:noProof/>
      </w:rPr>
      <w:pict>
        <v:shape id="_x0000_s100366" type="#_x0000_t202" style="position:absolute;left:0;text-align:left;margin-left:-16.95pt;margin-top:-9.45pt;width:194.7pt;height:48pt;z-index:251670016;mso-position-horizontal-relative:text;mso-position-vertical-relative:text" filled="f" stroked="f">
          <v:textbox style="mso-next-textbox:#_x0000_s100366;mso-direction-alt:auto">
            <w:txbxContent>
              <w:p w:rsidR="00977C70" w:rsidRDefault="00977C70" w:rsidP="00B25E90">
                <w:pPr>
                  <w:jc w:val="center"/>
                  <w:rPr>
                    <w:rFonts w:ascii="Angsana New" w:hAnsi="Angsana New"/>
                    <w:sz w:val="28"/>
                    <w:cs/>
                  </w:rPr>
                </w:pPr>
                <w:r>
                  <w:rPr>
                    <w:rFonts w:ascii="Angsana New" w:hAnsi="Angsana New"/>
                    <w:sz w:val="28"/>
                  </w:rPr>
                  <w:t>……………………....………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กรรมการ</w:t>
                </w:r>
              </w:p>
              <w:p w:rsidR="00977C70" w:rsidRDefault="00977C70" w:rsidP="00B25E90">
                <w:pPr>
                  <w:rPr>
                    <w:rFonts w:ascii="Angsana New" w:hAnsi="Angsana New"/>
                    <w:sz w:val="28"/>
                  </w:rPr>
                </w:pPr>
                <w:r>
                  <w:rPr>
                    <w:rFonts w:ascii="Angsana New" w:hAnsi="Angsana New"/>
                    <w:sz w:val="28"/>
                  </w:rPr>
                  <w:t xml:space="preserve">         </w:t>
                </w:r>
                <w:r>
                  <w:rPr>
                    <w:rFonts w:ascii="Angsana New" w:hAnsi="Angsana New" w:hint="cs"/>
                    <w:sz w:val="28"/>
                    <w:cs/>
                  </w:rPr>
                  <w:t>นาย</w:t>
                </w:r>
                <w:r w:rsidRPr="006C5A2E">
                  <w:rPr>
                    <w:rFonts w:ascii="Angsana New" w:hAnsi="Angsana New"/>
                    <w:sz w:val="28"/>
                    <w:cs/>
                  </w:rPr>
                  <w:t xml:space="preserve">ฤทธิ์ </w:t>
                </w:r>
                <w:proofErr w:type="spellStart"/>
                <w:r w:rsidRPr="006C5A2E">
                  <w:rPr>
                    <w:rFonts w:ascii="Angsana New" w:hAnsi="Angsana New"/>
                    <w:sz w:val="28"/>
                    <w:cs/>
                  </w:rPr>
                  <w:t>ธี</w:t>
                </w:r>
                <w:proofErr w:type="spellEnd"/>
                <w:r w:rsidRPr="006C5A2E">
                  <w:rPr>
                    <w:rFonts w:ascii="Angsana New" w:hAnsi="Angsana New"/>
                    <w:sz w:val="28"/>
                    <w:cs/>
                  </w:rPr>
                  <w:t>ระโกเมน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noProof/>
        <w:sz w:val="32"/>
        <w:szCs w:val="32"/>
      </w:rPr>
      <w:t>0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77C70" w:rsidRDefault="00977C70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B9C63B" wp14:editId="23F6A7AB">
              <wp:simplePos x="0" y="0"/>
              <wp:positionH relativeFrom="column">
                <wp:posOffset>5965825</wp:posOffset>
              </wp:positionH>
              <wp:positionV relativeFrom="paragraph">
                <wp:posOffset>-109220</wp:posOffset>
              </wp:positionV>
              <wp:extent cx="2971800" cy="609600"/>
              <wp:effectExtent l="3175" t="0" r="0" b="4445"/>
              <wp:wrapNone/>
              <wp:docPr id="4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9C63B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36" type="#_x0000_t202" style="position:absolute;left:0;text-align:left;margin-left:469.75pt;margin-top:-8.6pt;width:234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" filled="f" stroked="f">
              <v:textbox>
                <w:txbxContent>
                  <w:p w:rsidR="00977C70" w:rsidRDefault="00977C70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8B039E" wp14:editId="18169C98">
              <wp:simplePos x="0" y="0"/>
              <wp:positionH relativeFrom="column">
                <wp:posOffset>89535</wp:posOffset>
              </wp:positionH>
              <wp:positionV relativeFrom="paragraph">
                <wp:posOffset>-93980</wp:posOffset>
              </wp:positionV>
              <wp:extent cx="2971800" cy="609600"/>
              <wp:effectExtent l="3810" t="1270" r="0" b="0"/>
              <wp:wrapNone/>
              <wp:docPr id="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Default="00977C70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8B039E" id="Text Box 54" o:spid="_x0000_s1037" type="#_x0000_t202" style="position:absolute;left:0;text-align:left;margin-left:7.05pt;margin-top:-7.4pt;width:234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Ij5uA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" filled="f" stroked="f">
              <v:textbox>
                <w:txbxContent>
                  <w:p w:rsidR="00977C70" w:rsidRDefault="00977C70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Default="00977C70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77C70" w:rsidRDefault="00977C70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D8083B0" wp14:editId="0648BC1A">
              <wp:simplePos x="0" y="0"/>
              <wp:positionH relativeFrom="column">
                <wp:posOffset>41275</wp:posOffset>
              </wp:positionH>
              <wp:positionV relativeFrom="paragraph">
                <wp:posOffset>-31750</wp:posOffset>
              </wp:positionV>
              <wp:extent cx="2971800" cy="609600"/>
              <wp:effectExtent l="3175" t="0" r="0" b="3175"/>
              <wp:wrapNone/>
              <wp:docPr id="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Default="00977C70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 xml:space="preserve">นายฤทธิ์ </w:t>
                          </w:r>
                          <w:proofErr w:type="spellStart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ธี</w:t>
                          </w:r>
                          <w:proofErr w:type="spellEnd"/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ระโกเมน</w:t>
                          </w: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083B0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38" type="#_x0000_t202" style="position:absolute;left:0;text-align:left;margin-left:3.25pt;margin-top:-2.5pt;width:234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MuuA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" filled="f" stroked="f">
              <v:textbox>
                <w:txbxContent>
                  <w:p w:rsidR="00977C70" w:rsidRDefault="00977C70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Default="00977C70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 xml:space="preserve">นายฤทธิ์ </w:t>
                    </w:r>
                    <w:proofErr w:type="spellStart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ธี</w:t>
                    </w:r>
                    <w:proofErr w:type="spellEnd"/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ระโกเมน</w:t>
                    </w:r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F64D7A9" wp14:editId="4AB23A4C">
              <wp:simplePos x="0" y="0"/>
              <wp:positionH relativeFrom="column">
                <wp:posOffset>2908935</wp:posOffset>
              </wp:positionH>
              <wp:positionV relativeFrom="paragraph">
                <wp:posOffset>-30480</wp:posOffset>
              </wp:positionV>
              <wp:extent cx="2971800" cy="609600"/>
              <wp:effectExtent l="3810" t="0" r="0" b="1905"/>
              <wp:wrapNone/>
              <wp:docPr id="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C70" w:rsidRDefault="00977C70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977C70" w:rsidRPr="00A974CC" w:rsidRDefault="00977C70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</w:t>
                          </w:r>
                          <w:r>
                            <w:rPr>
                              <w:rFonts w:ascii="Angsana New" w:hAnsi="Angsana New" w:hint="cs"/>
                              <w:sz w:val="28"/>
                              <w:cs/>
                            </w:rPr>
                            <w:t>นายสมชาย หาญจิตต์เกษม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64D7A9" id="Text Box 51" o:spid="_x0000_s1039" type="#_x0000_t202" style="position:absolute;left:0;text-align:left;margin-left:229.05pt;margin-top:-2.4pt;width:234pt;height:4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" filled="f" stroked="f">
              <v:textbox>
                <w:txbxContent>
                  <w:p w:rsidR="00977C70" w:rsidRDefault="00977C70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977C70" w:rsidRPr="00A974CC" w:rsidRDefault="00977C70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</w:t>
                    </w:r>
                    <w:r>
                      <w:rPr>
                        <w:rFonts w:ascii="Angsana New" w:hAnsi="Angsana New" w:hint="cs"/>
                        <w:sz w:val="28"/>
                        <w:cs/>
                      </w:rPr>
                      <w:t>นายสมชาย หาญจิตต์เกษม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77C70" w:rsidRDefault="00977C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C70" w:rsidRDefault="00977C70">
      <w:r>
        <w:separator/>
      </w:r>
    </w:p>
  </w:footnote>
  <w:footnote w:type="continuationSeparator" w:id="0">
    <w:p w:rsidR="00977C70" w:rsidRDefault="0097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C70" w:rsidRDefault="00977C7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6E97"/>
    <w:multiLevelType w:val="hybridMultilevel"/>
    <w:tmpl w:val="E0801E40"/>
    <w:lvl w:ilvl="0" w:tplc="5448E838"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A7E9B"/>
    <w:multiLevelType w:val="hybridMultilevel"/>
    <w:tmpl w:val="7862A966"/>
    <w:lvl w:ilvl="0" w:tplc="3A7ADB7A">
      <w:start w:val="32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3669B"/>
    <w:multiLevelType w:val="hybridMultilevel"/>
    <w:tmpl w:val="6AF6E76C"/>
    <w:lvl w:ilvl="0" w:tplc="B72817E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135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391CF1"/>
    <w:multiLevelType w:val="hybridMultilevel"/>
    <w:tmpl w:val="60BA4160"/>
    <w:lvl w:ilvl="0" w:tplc="1212B68A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2"/>
  </w:num>
  <w:num w:numId="2">
    <w:abstractNumId w:val="13"/>
  </w:num>
  <w:num w:numId="3">
    <w:abstractNumId w:val="6"/>
  </w:num>
  <w:num w:numId="4">
    <w:abstractNumId w:val="3"/>
  </w:num>
  <w:num w:numId="5">
    <w:abstractNumId w:val="19"/>
  </w:num>
  <w:num w:numId="6">
    <w:abstractNumId w:val="24"/>
  </w:num>
  <w:num w:numId="7">
    <w:abstractNumId w:val="21"/>
  </w:num>
  <w:num w:numId="8">
    <w:abstractNumId w:val="23"/>
  </w:num>
  <w:num w:numId="9">
    <w:abstractNumId w:val="9"/>
  </w:num>
  <w:num w:numId="10">
    <w:abstractNumId w:val="14"/>
  </w:num>
  <w:num w:numId="11">
    <w:abstractNumId w:val="4"/>
  </w:num>
  <w:num w:numId="12">
    <w:abstractNumId w:val="1"/>
  </w:num>
  <w:num w:numId="13">
    <w:abstractNumId w:val="10"/>
  </w:num>
  <w:num w:numId="14">
    <w:abstractNumId w:val="12"/>
  </w:num>
  <w:num w:numId="15">
    <w:abstractNumId w:val="7"/>
  </w:num>
  <w:num w:numId="16">
    <w:abstractNumId w:val="2"/>
  </w:num>
  <w:num w:numId="17">
    <w:abstractNumId w:val="16"/>
  </w:num>
  <w:num w:numId="18">
    <w:abstractNumId w:val="20"/>
  </w:num>
  <w:num w:numId="19">
    <w:abstractNumId w:val="11"/>
  </w:num>
  <w:num w:numId="20">
    <w:abstractNumId w:val="5"/>
  </w:num>
  <w:num w:numId="21">
    <w:abstractNumId w:val="0"/>
  </w:num>
  <w:num w:numId="22">
    <w:abstractNumId w:val="17"/>
  </w:num>
  <w:num w:numId="23">
    <w:abstractNumId w:val="8"/>
  </w:num>
  <w:num w:numId="24">
    <w:abstractNumId w:val="15"/>
  </w:num>
  <w:num w:numId="25">
    <w:abstractNumId w:val="18"/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0370"/>
    <o:shapelayout v:ext="edit">
      <o:idmap v:ext="edit" data="9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C2B"/>
    <w:rsid w:val="0000227C"/>
    <w:rsid w:val="00002502"/>
    <w:rsid w:val="00002897"/>
    <w:rsid w:val="0000324D"/>
    <w:rsid w:val="0000325C"/>
    <w:rsid w:val="00003A59"/>
    <w:rsid w:val="00004D87"/>
    <w:rsid w:val="000059C8"/>
    <w:rsid w:val="000063BB"/>
    <w:rsid w:val="00006D66"/>
    <w:rsid w:val="0001037F"/>
    <w:rsid w:val="00012F37"/>
    <w:rsid w:val="00014513"/>
    <w:rsid w:val="00015AC0"/>
    <w:rsid w:val="000204B8"/>
    <w:rsid w:val="000222AA"/>
    <w:rsid w:val="00022DE8"/>
    <w:rsid w:val="000237EA"/>
    <w:rsid w:val="00024B28"/>
    <w:rsid w:val="00024EF5"/>
    <w:rsid w:val="00025866"/>
    <w:rsid w:val="000273B6"/>
    <w:rsid w:val="00027C14"/>
    <w:rsid w:val="00030726"/>
    <w:rsid w:val="00030C79"/>
    <w:rsid w:val="00032AC2"/>
    <w:rsid w:val="00034708"/>
    <w:rsid w:val="00034C7C"/>
    <w:rsid w:val="0003614E"/>
    <w:rsid w:val="00037D00"/>
    <w:rsid w:val="00041C0C"/>
    <w:rsid w:val="00042114"/>
    <w:rsid w:val="00042F20"/>
    <w:rsid w:val="0004300A"/>
    <w:rsid w:val="00043AE8"/>
    <w:rsid w:val="00043DAC"/>
    <w:rsid w:val="00043F0C"/>
    <w:rsid w:val="000448CA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6D3D"/>
    <w:rsid w:val="00057134"/>
    <w:rsid w:val="000574EA"/>
    <w:rsid w:val="00057556"/>
    <w:rsid w:val="00057A27"/>
    <w:rsid w:val="000603AA"/>
    <w:rsid w:val="00060A39"/>
    <w:rsid w:val="000615ED"/>
    <w:rsid w:val="00061664"/>
    <w:rsid w:val="000640F8"/>
    <w:rsid w:val="00064E82"/>
    <w:rsid w:val="000651D1"/>
    <w:rsid w:val="0006566D"/>
    <w:rsid w:val="00070391"/>
    <w:rsid w:val="000703AF"/>
    <w:rsid w:val="000709DB"/>
    <w:rsid w:val="000710E9"/>
    <w:rsid w:val="000718BC"/>
    <w:rsid w:val="00074D30"/>
    <w:rsid w:val="000762F1"/>
    <w:rsid w:val="00077E9C"/>
    <w:rsid w:val="00080045"/>
    <w:rsid w:val="000803D0"/>
    <w:rsid w:val="00080EAA"/>
    <w:rsid w:val="000814B4"/>
    <w:rsid w:val="000835E4"/>
    <w:rsid w:val="00083731"/>
    <w:rsid w:val="000840B3"/>
    <w:rsid w:val="00084AA9"/>
    <w:rsid w:val="00085A6F"/>
    <w:rsid w:val="00092829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023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C7007"/>
    <w:rsid w:val="000C71A3"/>
    <w:rsid w:val="000D05DC"/>
    <w:rsid w:val="000D076B"/>
    <w:rsid w:val="000D0C9A"/>
    <w:rsid w:val="000D0D17"/>
    <w:rsid w:val="000D205D"/>
    <w:rsid w:val="000D3409"/>
    <w:rsid w:val="000D34E6"/>
    <w:rsid w:val="000D49F0"/>
    <w:rsid w:val="000D560F"/>
    <w:rsid w:val="000D5689"/>
    <w:rsid w:val="000D738B"/>
    <w:rsid w:val="000E05EA"/>
    <w:rsid w:val="000E0EAE"/>
    <w:rsid w:val="000E21C4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48B1"/>
    <w:rsid w:val="000F78BF"/>
    <w:rsid w:val="000F79B0"/>
    <w:rsid w:val="0010045A"/>
    <w:rsid w:val="00100AE9"/>
    <w:rsid w:val="00100CE3"/>
    <w:rsid w:val="0010325E"/>
    <w:rsid w:val="00106EDC"/>
    <w:rsid w:val="00106F9D"/>
    <w:rsid w:val="001071E3"/>
    <w:rsid w:val="0010763D"/>
    <w:rsid w:val="00107657"/>
    <w:rsid w:val="00107B58"/>
    <w:rsid w:val="0011034B"/>
    <w:rsid w:val="00110898"/>
    <w:rsid w:val="00111495"/>
    <w:rsid w:val="00111B73"/>
    <w:rsid w:val="00111F38"/>
    <w:rsid w:val="00112D9C"/>
    <w:rsid w:val="001131AC"/>
    <w:rsid w:val="00114930"/>
    <w:rsid w:val="00115172"/>
    <w:rsid w:val="001156CE"/>
    <w:rsid w:val="00115815"/>
    <w:rsid w:val="00115CBF"/>
    <w:rsid w:val="00116358"/>
    <w:rsid w:val="001165CB"/>
    <w:rsid w:val="0011782A"/>
    <w:rsid w:val="001249FC"/>
    <w:rsid w:val="00125300"/>
    <w:rsid w:val="00125E9A"/>
    <w:rsid w:val="00126329"/>
    <w:rsid w:val="00126A5F"/>
    <w:rsid w:val="00127A76"/>
    <w:rsid w:val="00127D5D"/>
    <w:rsid w:val="00130EFB"/>
    <w:rsid w:val="00133981"/>
    <w:rsid w:val="00134379"/>
    <w:rsid w:val="001346C3"/>
    <w:rsid w:val="001346EE"/>
    <w:rsid w:val="00136475"/>
    <w:rsid w:val="00136BE1"/>
    <w:rsid w:val="001439FB"/>
    <w:rsid w:val="0014459F"/>
    <w:rsid w:val="00144905"/>
    <w:rsid w:val="00144943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3647"/>
    <w:rsid w:val="00154E08"/>
    <w:rsid w:val="001556E4"/>
    <w:rsid w:val="001557CA"/>
    <w:rsid w:val="00155EF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3E56"/>
    <w:rsid w:val="00164747"/>
    <w:rsid w:val="00164942"/>
    <w:rsid w:val="00164ACF"/>
    <w:rsid w:val="00164FC4"/>
    <w:rsid w:val="00165652"/>
    <w:rsid w:val="00167B47"/>
    <w:rsid w:val="00167BAD"/>
    <w:rsid w:val="00171C26"/>
    <w:rsid w:val="00172090"/>
    <w:rsid w:val="001754B6"/>
    <w:rsid w:val="00175734"/>
    <w:rsid w:val="00175755"/>
    <w:rsid w:val="0017576C"/>
    <w:rsid w:val="00177991"/>
    <w:rsid w:val="00177B64"/>
    <w:rsid w:val="00180837"/>
    <w:rsid w:val="00181812"/>
    <w:rsid w:val="00182C1D"/>
    <w:rsid w:val="00183186"/>
    <w:rsid w:val="0018384F"/>
    <w:rsid w:val="00183C25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51D7"/>
    <w:rsid w:val="0019622B"/>
    <w:rsid w:val="001973A8"/>
    <w:rsid w:val="001A012C"/>
    <w:rsid w:val="001A03FB"/>
    <w:rsid w:val="001A11D1"/>
    <w:rsid w:val="001A20E8"/>
    <w:rsid w:val="001A2531"/>
    <w:rsid w:val="001A52A4"/>
    <w:rsid w:val="001A5703"/>
    <w:rsid w:val="001A58FB"/>
    <w:rsid w:val="001A6597"/>
    <w:rsid w:val="001A68D1"/>
    <w:rsid w:val="001A7D90"/>
    <w:rsid w:val="001A7E50"/>
    <w:rsid w:val="001B1DFD"/>
    <w:rsid w:val="001B302B"/>
    <w:rsid w:val="001B3B17"/>
    <w:rsid w:val="001B3D78"/>
    <w:rsid w:val="001B6A8A"/>
    <w:rsid w:val="001B6E2E"/>
    <w:rsid w:val="001B7402"/>
    <w:rsid w:val="001B796C"/>
    <w:rsid w:val="001C03E5"/>
    <w:rsid w:val="001C09CD"/>
    <w:rsid w:val="001C0F2A"/>
    <w:rsid w:val="001C3701"/>
    <w:rsid w:val="001C3783"/>
    <w:rsid w:val="001C4C50"/>
    <w:rsid w:val="001C5783"/>
    <w:rsid w:val="001C5C08"/>
    <w:rsid w:val="001C6E2C"/>
    <w:rsid w:val="001C78CE"/>
    <w:rsid w:val="001C793D"/>
    <w:rsid w:val="001D3A54"/>
    <w:rsid w:val="001D5120"/>
    <w:rsid w:val="001D57F5"/>
    <w:rsid w:val="001D656D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13A"/>
    <w:rsid w:val="001F33E4"/>
    <w:rsid w:val="001F42AB"/>
    <w:rsid w:val="001F5717"/>
    <w:rsid w:val="001F64B7"/>
    <w:rsid w:val="001F74A0"/>
    <w:rsid w:val="00200648"/>
    <w:rsid w:val="0020440D"/>
    <w:rsid w:val="002044B3"/>
    <w:rsid w:val="00205520"/>
    <w:rsid w:val="00205F4C"/>
    <w:rsid w:val="0020694A"/>
    <w:rsid w:val="00206B41"/>
    <w:rsid w:val="00206B64"/>
    <w:rsid w:val="00207D8A"/>
    <w:rsid w:val="00207DA2"/>
    <w:rsid w:val="00207EAD"/>
    <w:rsid w:val="0021019D"/>
    <w:rsid w:val="00210226"/>
    <w:rsid w:val="00211AA7"/>
    <w:rsid w:val="00212C69"/>
    <w:rsid w:val="00212CAA"/>
    <w:rsid w:val="00213389"/>
    <w:rsid w:val="00213B16"/>
    <w:rsid w:val="00213C1E"/>
    <w:rsid w:val="00214480"/>
    <w:rsid w:val="00215119"/>
    <w:rsid w:val="00215938"/>
    <w:rsid w:val="00216DB1"/>
    <w:rsid w:val="00217798"/>
    <w:rsid w:val="0022051F"/>
    <w:rsid w:val="002206D1"/>
    <w:rsid w:val="00220DFA"/>
    <w:rsid w:val="00221437"/>
    <w:rsid w:val="00223B01"/>
    <w:rsid w:val="002257F5"/>
    <w:rsid w:val="002263D6"/>
    <w:rsid w:val="00227279"/>
    <w:rsid w:val="00230991"/>
    <w:rsid w:val="0023284A"/>
    <w:rsid w:val="00233AAB"/>
    <w:rsid w:val="0023582B"/>
    <w:rsid w:val="00236A57"/>
    <w:rsid w:val="00240484"/>
    <w:rsid w:val="00240C1F"/>
    <w:rsid w:val="00240D27"/>
    <w:rsid w:val="00241CBC"/>
    <w:rsid w:val="00242C8C"/>
    <w:rsid w:val="0024449E"/>
    <w:rsid w:val="00245193"/>
    <w:rsid w:val="002461CD"/>
    <w:rsid w:val="00246A20"/>
    <w:rsid w:val="00246C84"/>
    <w:rsid w:val="00246E10"/>
    <w:rsid w:val="00247282"/>
    <w:rsid w:val="00251F69"/>
    <w:rsid w:val="002531E9"/>
    <w:rsid w:val="002533F2"/>
    <w:rsid w:val="0025368B"/>
    <w:rsid w:val="00253BF3"/>
    <w:rsid w:val="00254CB0"/>
    <w:rsid w:val="0026063F"/>
    <w:rsid w:val="002617D0"/>
    <w:rsid w:val="00265190"/>
    <w:rsid w:val="0026588C"/>
    <w:rsid w:val="00265D67"/>
    <w:rsid w:val="00270862"/>
    <w:rsid w:val="002718BA"/>
    <w:rsid w:val="00271E90"/>
    <w:rsid w:val="00273865"/>
    <w:rsid w:val="00274D84"/>
    <w:rsid w:val="0027722D"/>
    <w:rsid w:val="0028003E"/>
    <w:rsid w:val="00281996"/>
    <w:rsid w:val="002822A9"/>
    <w:rsid w:val="00282B16"/>
    <w:rsid w:val="00283C6B"/>
    <w:rsid w:val="002853BD"/>
    <w:rsid w:val="00285486"/>
    <w:rsid w:val="002861D5"/>
    <w:rsid w:val="00286F79"/>
    <w:rsid w:val="00287715"/>
    <w:rsid w:val="0028771C"/>
    <w:rsid w:val="00287CDF"/>
    <w:rsid w:val="00290E8F"/>
    <w:rsid w:val="00291E6A"/>
    <w:rsid w:val="002941A0"/>
    <w:rsid w:val="002942AF"/>
    <w:rsid w:val="00295AE5"/>
    <w:rsid w:val="0029795E"/>
    <w:rsid w:val="002A099B"/>
    <w:rsid w:val="002A1517"/>
    <w:rsid w:val="002A2103"/>
    <w:rsid w:val="002A5037"/>
    <w:rsid w:val="002A51E9"/>
    <w:rsid w:val="002A6878"/>
    <w:rsid w:val="002A6DF6"/>
    <w:rsid w:val="002A7EA8"/>
    <w:rsid w:val="002B29AE"/>
    <w:rsid w:val="002B2B04"/>
    <w:rsid w:val="002B4E3E"/>
    <w:rsid w:val="002B5284"/>
    <w:rsid w:val="002B5A7C"/>
    <w:rsid w:val="002B7650"/>
    <w:rsid w:val="002C02D1"/>
    <w:rsid w:val="002C0CED"/>
    <w:rsid w:val="002C131B"/>
    <w:rsid w:val="002C31E7"/>
    <w:rsid w:val="002C3FF5"/>
    <w:rsid w:val="002C60CA"/>
    <w:rsid w:val="002C6DA3"/>
    <w:rsid w:val="002C7CAC"/>
    <w:rsid w:val="002D04D5"/>
    <w:rsid w:val="002D112C"/>
    <w:rsid w:val="002D24CE"/>
    <w:rsid w:val="002D46DD"/>
    <w:rsid w:val="002D4BF5"/>
    <w:rsid w:val="002D5295"/>
    <w:rsid w:val="002D61A0"/>
    <w:rsid w:val="002D75DC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98A"/>
    <w:rsid w:val="00300C9E"/>
    <w:rsid w:val="00302B62"/>
    <w:rsid w:val="00305429"/>
    <w:rsid w:val="0030670E"/>
    <w:rsid w:val="00310724"/>
    <w:rsid w:val="00311E1B"/>
    <w:rsid w:val="003140C8"/>
    <w:rsid w:val="003141D4"/>
    <w:rsid w:val="003142D7"/>
    <w:rsid w:val="0031519C"/>
    <w:rsid w:val="00315559"/>
    <w:rsid w:val="003156AF"/>
    <w:rsid w:val="003160B7"/>
    <w:rsid w:val="00316B1C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4B80"/>
    <w:rsid w:val="003352FB"/>
    <w:rsid w:val="00335E25"/>
    <w:rsid w:val="003372CD"/>
    <w:rsid w:val="003417B1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53C9"/>
    <w:rsid w:val="00356BCD"/>
    <w:rsid w:val="00357146"/>
    <w:rsid w:val="003630F3"/>
    <w:rsid w:val="00363A92"/>
    <w:rsid w:val="00364E7E"/>
    <w:rsid w:val="003653A8"/>
    <w:rsid w:val="00365F61"/>
    <w:rsid w:val="00371B69"/>
    <w:rsid w:val="00372D08"/>
    <w:rsid w:val="00372E1D"/>
    <w:rsid w:val="00373A29"/>
    <w:rsid w:val="00375F41"/>
    <w:rsid w:val="003765B4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7D8"/>
    <w:rsid w:val="00385811"/>
    <w:rsid w:val="003903A2"/>
    <w:rsid w:val="00391385"/>
    <w:rsid w:val="003915F0"/>
    <w:rsid w:val="00391D09"/>
    <w:rsid w:val="00393836"/>
    <w:rsid w:val="00393E05"/>
    <w:rsid w:val="0039557A"/>
    <w:rsid w:val="0039590F"/>
    <w:rsid w:val="003959B0"/>
    <w:rsid w:val="003962DE"/>
    <w:rsid w:val="00396672"/>
    <w:rsid w:val="003967FF"/>
    <w:rsid w:val="003968AA"/>
    <w:rsid w:val="00397BB3"/>
    <w:rsid w:val="003A0147"/>
    <w:rsid w:val="003A274D"/>
    <w:rsid w:val="003A2AF1"/>
    <w:rsid w:val="003A44F5"/>
    <w:rsid w:val="003A4EC9"/>
    <w:rsid w:val="003A5E3C"/>
    <w:rsid w:val="003A63A7"/>
    <w:rsid w:val="003B0DC1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D36"/>
    <w:rsid w:val="003E6187"/>
    <w:rsid w:val="003E65B6"/>
    <w:rsid w:val="003E670A"/>
    <w:rsid w:val="003E6C8A"/>
    <w:rsid w:val="003E71AC"/>
    <w:rsid w:val="003E74C5"/>
    <w:rsid w:val="003F17CB"/>
    <w:rsid w:val="003F1A37"/>
    <w:rsid w:val="003F1DEE"/>
    <w:rsid w:val="003F3089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C5C"/>
    <w:rsid w:val="00412D15"/>
    <w:rsid w:val="00412E77"/>
    <w:rsid w:val="004135FA"/>
    <w:rsid w:val="00414384"/>
    <w:rsid w:val="00415733"/>
    <w:rsid w:val="00415BD9"/>
    <w:rsid w:val="00420188"/>
    <w:rsid w:val="00420244"/>
    <w:rsid w:val="00420E27"/>
    <w:rsid w:val="00420F0D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3176"/>
    <w:rsid w:val="00444363"/>
    <w:rsid w:val="00445814"/>
    <w:rsid w:val="004506D4"/>
    <w:rsid w:val="00450CF0"/>
    <w:rsid w:val="004512D7"/>
    <w:rsid w:val="00452AB5"/>
    <w:rsid w:val="00453480"/>
    <w:rsid w:val="00453BBD"/>
    <w:rsid w:val="00454BC2"/>
    <w:rsid w:val="00455B73"/>
    <w:rsid w:val="00455E9B"/>
    <w:rsid w:val="00456022"/>
    <w:rsid w:val="00456987"/>
    <w:rsid w:val="00461860"/>
    <w:rsid w:val="00461E92"/>
    <w:rsid w:val="0046254F"/>
    <w:rsid w:val="00463686"/>
    <w:rsid w:val="00463A3C"/>
    <w:rsid w:val="00463D47"/>
    <w:rsid w:val="00464EC8"/>
    <w:rsid w:val="004660D0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32BA"/>
    <w:rsid w:val="0048406B"/>
    <w:rsid w:val="00484B23"/>
    <w:rsid w:val="00484FE6"/>
    <w:rsid w:val="00485557"/>
    <w:rsid w:val="00486418"/>
    <w:rsid w:val="0048649E"/>
    <w:rsid w:val="004904EA"/>
    <w:rsid w:val="00492F42"/>
    <w:rsid w:val="004935BD"/>
    <w:rsid w:val="00493ABD"/>
    <w:rsid w:val="004940FF"/>
    <w:rsid w:val="00494FBC"/>
    <w:rsid w:val="00495B5D"/>
    <w:rsid w:val="00495E1B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34A"/>
    <w:rsid w:val="004A4971"/>
    <w:rsid w:val="004A4C9D"/>
    <w:rsid w:val="004A5B0D"/>
    <w:rsid w:val="004A5EEA"/>
    <w:rsid w:val="004A6099"/>
    <w:rsid w:val="004A61DC"/>
    <w:rsid w:val="004A690F"/>
    <w:rsid w:val="004A69A2"/>
    <w:rsid w:val="004A6A52"/>
    <w:rsid w:val="004A78EB"/>
    <w:rsid w:val="004B0FBD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193F"/>
    <w:rsid w:val="004C23FA"/>
    <w:rsid w:val="004C368C"/>
    <w:rsid w:val="004C3C8F"/>
    <w:rsid w:val="004C47B2"/>
    <w:rsid w:val="004C61CE"/>
    <w:rsid w:val="004C74F9"/>
    <w:rsid w:val="004C7CA1"/>
    <w:rsid w:val="004D1059"/>
    <w:rsid w:val="004D1CA8"/>
    <w:rsid w:val="004D51EC"/>
    <w:rsid w:val="004D64E6"/>
    <w:rsid w:val="004E2781"/>
    <w:rsid w:val="004E32AF"/>
    <w:rsid w:val="004E3407"/>
    <w:rsid w:val="004E4858"/>
    <w:rsid w:val="004E5FA0"/>
    <w:rsid w:val="004E6349"/>
    <w:rsid w:val="004F1A83"/>
    <w:rsid w:val="004F2420"/>
    <w:rsid w:val="004F3011"/>
    <w:rsid w:val="004F3099"/>
    <w:rsid w:val="004F3208"/>
    <w:rsid w:val="004F3BF2"/>
    <w:rsid w:val="004F4281"/>
    <w:rsid w:val="004F4575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57D8"/>
    <w:rsid w:val="005178AE"/>
    <w:rsid w:val="00517E51"/>
    <w:rsid w:val="0052187C"/>
    <w:rsid w:val="00521B38"/>
    <w:rsid w:val="00522BA4"/>
    <w:rsid w:val="00523311"/>
    <w:rsid w:val="005241D8"/>
    <w:rsid w:val="00524945"/>
    <w:rsid w:val="005254CD"/>
    <w:rsid w:val="0052551C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532C"/>
    <w:rsid w:val="0055584F"/>
    <w:rsid w:val="0055686F"/>
    <w:rsid w:val="00557797"/>
    <w:rsid w:val="00557976"/>
    <w:rsid w:val="00557E2F"/>
    <w:rsid w:val="005601A1"/>
    <w:rsid w:val="005635BF"/>
    <w:rsid w:val="005659B1"/>
    <w:rsid w:val="0056638C"/>
    <w:rsid w:val="00566C3D"/>
    <w:rsid w:val="0056748C"/>
    <w:rsid w:val="0056753C"/>
    <w:rsid w:val="00567823"/>
    <w:rsid w:val="00570482"/>
    <w:rsid w:val="00571E0F"/>
    <w:rsid w:val="005727BA"/>
    <w:rsid w:val="00572B07"/>
    <w:rsid w:val="00575395"/>
    <w:rsid w:val="005768D2"/>
    <w:rsid w:val="00577EE2"/>
    <w:rsid w:val="00580767"/>
    <w:rsid w:val="005817A8"/>
    <w:rsid w:val="005844DC"/>
    <w:rsid w:val="005854E9"/>
    <w:rsid w:val="0058600F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7F7"/>
    <w:rsid w:val="005A38D9"/>
    <w:rsid w:val="005A4C74"/>
    <w:rsid w:val="005A6589"/>
    <w:rsid w:val="005A6969"/>
    <w:rsid w:val="005A6DF0"/>
    <w:rsid w:val="005B1C5D"/>
    <w:rsid w:val="005B214F"/>
    <w:rsid w:val="005B233A"/>
    <w:rsid w:val="005B3231"/>
    <w:rsid w:val="005B3C76"/>
    <w:rsid w:val="005B40C6"/>
    <w:rsid w:val="005B44AA"/>
    <w:rsid w:val="005B57D1"/>
    <w:rsid w:val="005B58DD"/>
    <w:rsid w:val="005B6D99"/>
    <w:rsid w:val="005B7CED"/>
    <w:rsid w:val="005C049D"/>
    <w:rsid w:val="005C1E9D"/>
    <w:rsid w:val="005C1F8A"/>
    <w:rsid w:val="005C2318"/>
    <w:rsid w:val="005C2D3F"/>
    <w:rsid w:val="005C2EEF"/>
    <w:rsid w:val="005C2FCE"/>
    <w:rsid w:val="005C395E"/>
    <w:rsid w:val="005C3D1C"/>
    <w:rsid w:val="005C4FBC"/>
    <w:rsid w:val="005C5489"/>
    <w:rsid w:val="005C6D2B"/>
    <w:rsid w:val="005C73B2"/>
    <w:rsid w:val="005D046D"/>
    <w:rsid w:val="005D1343"/>
    <w:rsid w:val="005D16F7"/>
    <w:rsid w:val="005D1C50"/>
    <w:rsid w:val="005D24A2"/>
    <w:rsid w:val="005D365D"/>
    <w:rsid w:val="005D3D11"/>
    <w:rsid w:val="005D42A7"/>
    <w:rsid w:val="005D6211"/>
    <w:rsid w:val="005D6725"/>
    <w:rsid w:val="005D6E32"/>
    <w:rsid w:val="005D6EB9"/>
    <w:rsid w:val="005D7292"/>
    <w:rsid w:val="005D7361"/>
    <w:rsid w:val="005D7399"/>
    <w:rsid w:val="005D78E0"/>
    <w:rsid w:val="005D7BCB"/>
    <w:rsid w:val="005E0165"/>
    <w:rsid w:val="005E0B75"/>
    <w:rsid w:val="005E1829"/>
    <w:rsid w:val="005E1921"/>
    <w:rsid w:val="005E1BB5"/>
    <w:rsid w:val="005E2D1D"/>
    <w:rsid w:val="005E398B"/>
    <w:rsid w:val="005E3B13"/>
    <w:rsid w:val="005E45FA"/>
    <w:rsid w:val="005E4859"/>
    <w:rsid w:val="005E5762"/>
    <w:rsid w:val="005E5AB8"/>
    <w:rsid w:val="005E6D0E"/>
    <w:rsid w:val="005E7857"/>
    <w:rsid w:val="005F0332"/>
    <w:rsid w:val="005F089E"/>
    <w:rsid w:val="005F1D8B"/>
    <w:rsid w:val="005F26B8"/>
    <w:rsid w:val="005F34C8"/>
    <w:rsid w:val="005F3614"/>
    <w:rsid w:val="005F3916"/>
    <w:rsid w:val="005F50A9"/>
    <w:rsid w:val="005F50EB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0D33"/>
    <w:rsid w:val="006144A9"/>
    <w:rsid w:val="00615F50"/>
    <w:rsid w:val="00616354"/>
    <w:rsid w:val="00616E13"/>
    <w:rsid w:val="006176AD"/>
    <w:rsid w:val="0062035B"/>
    <w:rsid w:val="006217E3"/>
    <w:rsid w:val="00621810"/>
    <w:rsid w:val="00621A65"/>
    <w:rsid w:val="006223E2"/>
    <w:rsid w:val="0062276A"/>
    <w:rsid w:val="00622C34"/>
    <w:rsid w:val="00622E2D"/>
    <w:rsid w:val="00622FED"/>
    <w:rsid w:val="006230BC"/>
    <w:rsid w:val="006245E9"/>
    <w:rsid w:val="00624A48"/>
    <w:rsid w:val="006251C0"/>
    <w:rsid w:val="00625E0F"/>
    <w:rsid w:val="00626C5F"/>
    <w:rsid w:val="0063040A"/>
    <w:rsid w:val="00631A42"/>
    <w:rsid w:val="00631F5B"/>
    <w:rsid w:val="00632D7B"/>
    <w:rsid w:val="006331AB"/>
    <w:rsid w:val="00634685"/>
    <w:rsid w:val="00634CB2"/>
    <w:rsid w:val="00634F8F"/>
    <w:rsid w:val="00635763"/>
    <w:rsid w:val="00635B8A"/>
    <w:rsid w:val="0063630C"/>
    <w:rsid w:val="006403E7"/>
    <w:rsid w:val="006443E0"/>
    <w:rsid w:val="00644C3D"/>
    <w:rsid w:val="00646DA7"/>
    <w:rsid w:val="00650320"/>
    <w:rsid w:val="0065126A"/>
    <w:rsid w:val="006512A0"/>
    <w:rsid w:val="00652370"/>
    <w:rsid w:val="00652623"/>
    <w:rsid w:val="00653112"/>
    <w:rsid w:val="00655794"/>
    <w:rsid w:val="00656199"/>
    <w:rsid w:val="00656504"/>
    <w:rsid w:val="00660A27"/>
    <w:rsid w:val="00660E12"/>
    <w:rsid w:val="00660E37"/>
    <w:rsid w:val="006615E6"/>
    <w:rsid w:val="006629E5"/>
    <w:rsid w:val="006636B5"/>
    <w:rsid w:val="00663802"/>
    <w:rsid w:val="006655F5"/>
    <w:rsid w:val="00665B11"/>
    <w:rsid w:val="00666692"/>
    <w:rsid w:val="00670B1A"/>
    <w:rsid w:val="00670BDB"/>
    <w:rsid w:val="006734F2"/>
    <w:rsid w:val="0067536C"/>
    <w:rsid w:val="006754EA"/>
    <w:rsid w:val="006765EE"/>
    <w:rsid w:val="00676C02"/>
    <w:rsid w:val="00681A09"/>
    <w:rsid w:val="00681CD9"/>
    <w:rsid w:val="006822FF"/>
    <w:rsid w:val="006827E0"/>
    <w:rsid w:val="00682CEC"/>
    <w:rsid w:val="006832F8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36F9"/>
    <w:rsid w:val="00693B65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553A"/>
    <w:rsid w:val="006B7995"/>
    <w:rsid w:val="006B79D8"/>
    <w:rsid w:val="006C0AD2"/>
    <w:rsid w:val="006C2A98"/>
    <w:rsid w:val="006C2C67"/>
    <w:rsid w:val="006C3356"/>
    <w:rsid w:val="006C472C"/>
    <w:rsid w:val="006C4E46"/>
    <w:rsid w:val="006C4F75"/>
    <w:rsid w:val="006C4F91"/>
    <w:rsid w:val="006C62A5"/>
    <w:rsid w:val="006C7C09"/>
    <w:rsid w:val="006D020C"/>
    <w:rsid w:val="006D141C"/>
    <w:rsid w:val="006D401A"/>
    <w:rsid w:val="006D50FC"/>
    <w:rsid w:val="006E0FF7"/>
    <w:rsid w:val="006E1517"/>
    <w:rsid w:val="006E1D36"/>
    <w:rsid w:val="006E3C38"/>
    <w:rsid w:val="006E4DB7"/>
    <w:rsid w:val="006E5EFA"/>
    <w:rsid w:val="006E65D6"/>
    <w:rsid w:val="006E6EB9"/>
    <w:rsid w:val="006E7B1B"/>
    <w:rsid w:val="006E7DF9"/>
    <w:rsid w:val="006F082D"/>
    <w:rsid w:val="006F1D65"/>
    <w:rsid w:val="006F245D"/>
    <w:rsid w:val="006F2BBF"/>
    <w:rsid w:val="006F3F95"/>
    <w:rsid w:val="006F6E14"/>
    <w:rsid w:val="006F6EF6"/>
    <w:rsid w:val="006F7435"/>
    <w:rsid w:val="007004D2"/>
    <w:rsid w:val="00700598"/>
    <w:rsid w:val="00700BEB"/>
    <w:rsid w:val="00702293"/>
    <w:rsid w:val="00702C69"/>
    <w:rsid w:val="007030C6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2371"/>
    <w:rsid w:val="007135DF"/>
    <w:rsid w:val="00713FB1"/>
    <w:rsid w:val="007151B3"/>
    <w:rsid w:val="00715418"/>
    <w:rsid w:val="007166B5"/>
    <w:rsid w:val="007210D5"/>
    <w:rsid w:val="00723E8F"/>
    <w:rsid w:val="007245D4"/>
    <w:rsid w:val="007245EC"/>
    <w:rsid w:val="007259AB"/>
    <w:rsid w:val="00725EA6"/>
    <w:rsid w:val="007260AA"/>
    <w:rsid w:val="00727774"/>
    <w:rsid w:val="00727809"/>
    <w:rsid w:val="00727C4D"/>
    <w:rsid w:val="00730A26"/>
    <w:rsid w:val="00731D19"/>
    <w:rsid w:val="0073229C"/>
    <w:rsid w:val="0073268A"/>
    <w:rsid w:val="00734D9D"/>
    <w:rsid w:val="00735940"/>
    <w:rsid w:val="007370D8"/>
    <w:rsid w:val="00737923"/>
    <w:rsid w:val="00743338"/>
    <w:rsid w:val="00743844"/>
    <w:rsid w:val="00744629"/>
    <w:rsid w:val="007451DA"/>
    <w:rsid w:val="00745299"/>
    <w:rsid w:val="00745394"/>
    <w:rsid w:val="007455D4"/>
    <w:rsid w:val="0074702B"/>
    <w:rsid w:val="007473BB"/>
    <w:rsid w:val="00747777"/>
    <w:rsid w:val="007500FC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A1A"/>
    <w:rsid w:val="00762E82"/>
    <w:rsid w:val="0076728E"/>
    <w:rsid w:val="0077023F"/>
    <w:rsid w:val="007708EF"/>
    <w:rsid w:val="00770DE7"/>
    <w:rsid w:val="00770E0F"/>
    <w:rsid w:val="00771278"/>
    <w:rsid w:val="007715BB"/>
    <w:rsid w:val="0077401B"/>
    <w:rsid w:val="00781580"/>
    <w:rsid w:val="00781F9D"/>
    <w:rsid w:val="007823BD"/>
    <w:rsid w:val="00782484"/>
    <w:rsid w:val="00782C41"/>
    <w:rsid w:val="007831CC"/>
    <w:rsid w:val="00784E4E"/>
    <w:rsid w:val="00785BBA"/>
    <w:rsid w:val="007868AA"/>
    <w:rsid w:val="007907CE"/>
    <w:rsid w:val="00790E0C"/>
    <w:rsid w:val="00791EEF"/>
    <w:rsid w:val="00792114"/>
    <w:rsid w:val="007921CF"/>
    <w:rsid w:val="00793520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18F1"/>
    <w:rsid w:val="007A1A86"/>
    <w:rsid w:val="007A56CB"/>
    <w:rsid w:val="007A6EF5"/>
    <w:rsid w:val="007A7554"/>
    <w:rsid w:val="007A7733"/>
    <w:rsid w:val="007A7BAD"/>
    <w:rsid w:val="007B2E3B"/>
    <w:rsid w:val="007B2FB7"/>
    <w:rsid w:val="007B339D"/>
    <w:rsid w:val="007B6629"/>
    <w:rsid w:val="007B6DBD"/>
    <w:rsid w:val="007B73FD"/>
    <w:rsid w:val="007B763D"/>
    <w:rsid w:val="007C159C"/>
    <w:rsid w:val="007C1BBF"/>
    <w:rsid w:val="007C1CC5"/>
    <w:rsid w:val="007C2303"/>
    <w:rsid w:val="007C2575"/>
    <w:rsid w:val="007C2590"/>
    <w:rsid w:val="007C2A35"/>
    <w:rsid w:val="007C3389"/>
    <w:rsid w:val="007C3D38"/>
    <w:rsid w:val="007C4736"/>
    <w:rsid w:val="007C54EC"/>
    <w:rsid w:val="007C5E95"/>
    <w:rsid w:val="007C5F38"/>
    <w:rsid w:val="007D01CD"/>
    <w:rsid w:val="007D0613"/>
    <w:rsid w:val="007D1641"/>
    <w:rsid w:val="007D1671"/>
    <w:rsid w:val="007D1CB3"/>
    <w:rsid w:val="007D1F5F"/>
    <w:rsid w:val="007D2B3F"/>
    <w:rsid w:val="007D2B7C"/>
    <w:rsid w:val="007D2F3F"/>
    <w:rsid w:val="007D319D"/>
    <w:rsid w:val="007D3845"/>
    <w:rsid w:val="007D5475"/>
    <w:rsid w:val="007D5E7B"/>
    <w:rsid w:val="007D69F2"/>
    <w:rsid w:val="007D7877"/>
    <w:rsid w:val="007E04B5"/>
    <w:rsid w:val="007E12E5"/>
    <w:rsid w:val="007E13A0"/>
    <w:rsid w:val="007E1762"/>
    <w:rsid w:val="007E188E"/>
    <w:rsid w:val="007E209B"/>
    <w:rsid w:val="007E222A"/>
    <w:rsid w:val="007E26BD"/>
    <w:rsid w:val="007E3564"/>
    <w:rsid w:val="007E3D08"/>
    <w:rsid w:val="007E455A"/>
    <w:rsid w:val="007E51EA"/>
    <w:rsid w:val="007E6187"/>
    <w:rsid w:val="007E6D1C"/>
    <w:rsid w:val="007F2D4E"/>
    <w:rsid w:val="007F457A"/>
    <w:rsid w:val="007F672F"/>
    <w:rsid w:val="007F67A8"/>
    <w:rsid w:val="007F6ED8"/>
    <w:rsid w:val="007F763F"/>
    <w:rsid w:val="007F785E"/>
    <w:rsid w:val="008005FF"/>
    <w:rsid w:val="0080073E"/>
    <w:rsid w:val="00800B79"/>
    <w:rsid w:val="00803755"/>
    <w:rsid w:val="008042C2"/>
    <w:rsid w:val="0080698A"/>
    <w:rsid w:val="00806BF5"/>
    <w:rsid w:val="008078E6"/>
    <w:rsid w:val="00807C08"/>
    <w:rsid w:val="00807C9A"/>
    <w:rsid w:val="00810091"/>
    <w:rsid w:val="00810978"/>
    <w:rsid w:val="00810F9C"/>
    <w:rsid w:val="00811E44"/>
    <w:rsid w:val="00812018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406"/>
    <w:rsid w:val="00822D58"/>
    <w:rsid w:val="00822F92"/>
    <w:rsid w:val="0082477F"/>
    <w:rsid w:val="00824B89"/>
    <w:rsid w:val="008259C0"/>
    <w:rsid w:val="00826957"/>
    <w:rsid w:val="00827862"/>
    <w:rsid w:val="00827E70"/>
    <w:rsid w:val="00830404"/>
    <w:rsid w:val="0083066A"/>
    <w:rsid w:val="00830FED"/>
    <w:rsid w:val="00831C0A"/>
    <w:rsid w:val="008325E9"/>
    <w:rsid w:val="00832B1B"/>
    <w:rsid w:val="00834232"/>
    <w:rsid w:val="00834307"/>
    <w:rsid w:val="00834545"/>
    <w:rsid w:val="00835AAD"/>
    <w:rsid w:val="00837933"/>
    <w:rsid w:val="00840096"/>
    <w:rsid w:val="00841510"/>
    <w:rsid w:val="00841F46"/>
    <w:rsid w:val="00842672"/>
    <w:rsid w:val="00842D88"/>
    <w:rsid w:val="00844337"/>
    <w:rsid w:val="00844E49"/>
    <w:rsid w:val="00844FA4"/>
    <w:rsid w:val="008453D5"/>
    <w:rsid w:val="008462E4"/>
    <w:rsid w:val="0084675A"/>
    <w:rsid w:val="0084687D"/>
    <w:rsid w:val="00846F5F"/>
    <w:rsid w:val="00852CFD"/>
    <w:rsid w:val="008535F3"/>
    <w:rsid w:val="00854A51"/>
    <w:rsid w:val="0085585F"/>
    <w:rsid w:val="00856922"/>
    <w:rsid w:val="00860284"/>
    <w:rsid w:val="00860472"/>
    <w:rsid w:val="00860F1E"/>
    <w:rsid w:val="008618D2"/>
    <w:rsid w:val="0086465C"/>
    <w:rsid w:val="00865C26"/>
    <w:rsid w:val="00865C8A"/>
    <w:rsid w:val="00865D2D"/>
    <w:rsid w:val="00866A82"/>
    <w:rsid w:val="00867BE5"/>
    <w:rsid w:val="00870770"/>
    <w:rsid w:val="00870B34"/>
    <w:rsid w:val="0087136C"/>
    <w:rsid w:val="00875A3F"/>
    <w:rsid w:val="00876277"/>
    <w:rsid w:val="00876FFD"/>
    <w:rsid w:val="008772BE"/>
    <w:rsid w:val="008772BF"/>
    <w:rsid w:val="00884EB7"/>
    <w:rsid w:val="008858DB"/>
    <w:rsid w:val="008864E7"/>
    <w:rsid w:val="00886ED2"/>
    <w:rsid w:val="00887955"/>
    <w:rsid w:val="0089123A"/>
    <w:rsid w:val="008922C8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A72D8"/>
    <w:rsid w:val="008B0627"/>
    <w:rsid w:val="008B0F02"/>
    <w:rsid w:val="008B1449"/>
    <w:rsid w:val="008B37D9"/>
    <w:rsid w:val="008B3F30"/>
    <w:rsid w:val="008B401F"/>
    <w:rsid w:val="008B4783"/>
    <w:rsid w:val="008B4AA4"/>
    <w:rsid w:val="008B543C"/>
    <w:rsid w:val="008B5510"/>
    <w:rsid w:val="008B6034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D5EE3"/>
    <w:rsid w:val="008D76DC"/>
    <w:rsid w:val="008E230E"/>
    <w:rsid w:val="008E23C7"/>
    <w:rsid w:val="008E25C4"/>
    <w:rsid w:val="008E2C46"/>
    <w:rsid w:val="008E2DBA"/>
    <w:rsid w:val="008E35B2"/>
    <w:rsid w:val="008E4268"/>
    <w:rsid w:val="008E4372"/>
    <w:rsid w:val="008E6561"/>
    <w:rsid w:val="008E6A72"/>
    <w:rsid w:val="008E78BE"/>
    <w:rsid w:val="008E7E84"/>
    <w:rsid w:val="008F1E7F"/>
    <w:rsid w:val="008F2D1D"/>
    <w:rsid w:val="008F33FA"/>
    <w:rsid w:val="008F4AED"/>
    <w:rsid w:val="008F4ED7"/>
    <w:rsid w:val="008F51D8"/>
    <w:rsid w:val="008F5DD6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5532"/>
    <w:rsid w:val="009156C7"/>
    <w:rsid w:val="00915944"/>
    <w:rsid w:val="00915D07"/>
    <w:rsid w:val="00916BF8"/>
    <w:rsid w:val="009177E3"/>
    <w:rsid w:val="00920979"/>
    <w:rsid w:val="0092111A"/>
    <w:rsid w:val="00921C26"/>
    <w:rsid w:val="0092351C"/>
    <w:rsid w:val="009241E2"/>
    <w:rsid w:val="009244AA"/>
    <w:rsid w:val="0092471D"/>
    <w:rsid w:val="00927E95"/>
    <w:rsid w:val="00930D22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6DD7"/>
    <w:rsid w:val="0095731A"/>
    <w:rsid w:val="00957DF6"/>
    <w:rsid w:val="00961C7C"/>
    <w:rsid w:val="00961F2E"/>
    <w:rsid w:val="00962176"/>
    <w:rsid w:val="0096263D"/>
    <w:rsid w:val="00962D3C"/>
    <w:rsid w:val="00962ED8"/>
    <w:rsid w:val="00963573"/>
    <w:rsid w:val="009636FB"/>
    <w:rsid w:val="00963AA0"/>
    <w:rsid w:val="009649BC"/>
    <w:rsid w:val="00965280"/>
    <w:rsid w:val="00965B20"/>
    <w:rsid w:val="009701C0"/>
    <w:rsid w:val="00970323"/>
    <w:rsid w:val="009716C1"/>
    <w:rsid w:val="0097284A"/>
    <w:rsid w:val="00972DBB"/>
    <w:rsid w:val="00974874"/>
    <w:rsid w:val="00974EC3"/>
    <w:rsid w:val="00975AA7"/>
    <w:rsid w:val="0097612A"/>
    <w:rsid w:val="0097657C"/>
    <w:rsid w:val="0097798F"/>
    <w:rsid w:val="00977C70"/>
    <w:rsid w:val="00980240"/>
    <w:rsid w:val="009807DD"/>
    <w:rsid w:val="00981C52"/>
    <w:rsid w:val="00982D64"/>
    <w:rsid w:val="00983725"/>
    <w:rsid w:val="00984302"/>
    <w:rsid w:val="00985CA5"/>
    <w:rsid w:val="00985E9D"/>
    <w:rsid w:val="00986C1F"/>
    <w:rsid w:val="00990156"/>
    <w:rsid w:val="009911E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42F5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800"/>
    <w:rsid w:val="009C3ECD"/>
    <w:rsid w:val="009C40E9"/>
    <w:rsid w:val="009C43F1"/>
    <w:rsid w:val="009C483D"/>
    <w:rsid w:val="009C4ABA"/>
    <w:rsid w:val="009C5252"/>
    <w:rsid w:val="009C736E"/>
    <w:rsid w:val="009C7C6E"/>
    <w:rsid w:val="009D03CF"/>
    <w:rsid w:val="009D3651"/>
    <w:rsid w:val="009D42BC"/>
    <w:rsid w:val="009D4BEF"/>
    <w:rsid w:val="009D564D"/>
    <w:rsid w:val="009D65A9"/>
    <w:rsid w:val="009D69E8"/>
    <w:rsid w:val="009D76E3"/>
    <w:rsid w:val="009E025A"/>
    <w:rsid w:val="009E119A"/>
    <w:rsid w:val="009E20DA"/>
    <w:rsid w:val="009E3B5B"/>
    <w:rsid w:val="009E3BB9"/>
    <w:rsid w:val="009E4E83"/>
    <w:rsid w:val="009E50D1"/>
    <w:rsid w:val="009E6004"/>
    <w:rsid w:val="009F0BFB"/>
    <w:rsid w:val="009F0C3E"/>
    <w:rsid w:val="009F1FCB"/>
    <w:rsid w:val="009F1FF9"/>
    <w:rsid w:val="009F236D"/>
    <w:rsid w:val="009F26AD"/>
    <w:rsid w:val="009F2882"/>
    <w:rsid w:val="009F395A"/>
    <w:rsid w:val="009F3FE0"/>
    <w:rsid w:val="009F4219"/>
    <w:rsid w:val="009F4E6F"/>
    <w:rsid w:val="009F713C"/>
    <w:rsid w:val="00A0108C"/>
    <w:rsid w:val="00A038C1"/>
    <w:rsid w:val="00A043B0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22F2"/>
    <w:rsid w:val="00A327AD"/>
    <w:rsid w:val="00A32FC9"/>
    <w:rsid w:val="00A33BD9"/>
    <w:rsid w:val="00A348D4"/>
    <w:rsid w:val="00A42520"/>
    <w:rsid w:val="00A44845"/>
    <w:rsid w:val="00A4484E"/>
    <w:rsid w:val="00A45410"/>
    <w:rsid w:val="00A459B0"/>
    <w:rsid w:val="00A45C6F"/>
    <w:rsid w:val="00A45E0E"/>
    <w:rsid w:val="00A46EB6"/>
    <w:rsid w:val="00A47B18"/>
    <w:rsid w:val="00A50B6D"/>
    <w:rsid w:val="00A53421"/>
    <w:rsid w:val="00A5530F"/>
    <w:rsid w:val="00A56258"/>
    <w:rsid w:val="00A567FF"/>
    <w:rsid w:val="00A56E06"/>
    <w:rsid w:val="00A5786C"/>
    <w:rsid w:val="00A60F25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014E"/>
    <w:rsid w:val="00A81176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413B"/>
    <w:rsid w:val="00A9601D"/>
    <w:rsid w:val="00A9644F"/>
    <w:rsid w:val="00A96893"/>
    <w:rsid w:val="00A96A3F"/>
    <w:rsid w:val="00A96C2B"/>
    <w:rsid w:val="00A97602"/>
    <w:rsid w:val="00AA0C78"/>
    <w:rsid w:val="00AA0FD2"/>
    <w:rsid w:val="00AA14B9"/>
    <w:rsid w:val="00AA2C56"/>
    <w:rsid w:val="00AA3025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48A2"/>
    <w:rsid w:val="00AC60D1"/>
    <w:rsid w:val="00AC6FA4"/>
    <w:rsid w:val="00AC7178"/>
    <w:rsid w:val="00AD1DA8"/>
    <w:rsid w:val="00AD1E19"/>
    <w:rsid w:val="00AD3883"/>
    <w:rsid w:val="00AD3D84"/>
    <w:rsid w:val="00AD4021"/>
    <w:rsid w:val="00AD7769"/>
    <w:rsid w:val="00AE0E4D"/>
    <w:rsid w:val="00AE1ADB"/>
    <w:rsid w:val="00AE217B"/>
    <w:rsid w:val="00AE2201"/>
    <w:rsid w:val="00AE2371"/>
    <w:rsid w:val="00AE5C4D"/>
    <w:rsid w:val="00AE6229"/>
    <w:rsid w:val="00AE6BE0"/>
    <w:rsid w:val="00AE6F2A"/>
    <w:rsid w:val="00AE777E"/>
    <w:rsid w:val="00AE7E43"/>
    <w:rsid w:val="00AF017B"/>
    <w:rsid w:val="00AF07CF"/>
    <w:rsid w:val="00AF0DA0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08E9"/>
    <w:rsid w:val="00B01617"/>
    <w:rsid w:val="00B01979"/>
    <w:rsid w:val="00B01B53"/>
    <w:rsid w:val="00B03469"/>
    <w:rsid w:val="00B039B0"/>
    <w:rsid w:val="00B055E3"/>
    <w:rsid w:val="00B06F55"/>
    <w:rsid w:val="00B06F9C"/>
    <w:rsid w:val="00B10261"/>
    <w:rsid w:val="00B106D7"/>
    <w:rsid w:val="00B10AF7"/>
    <w:rsid w:val="00B1384E"/>
    <w:rsid w:val="00B15F9E"/>
    <w:rsid w:val="00B16271"/>
    <w:rsid w:val="00B164DE"/>
    <w:rsid w:val="00B1768D"/>
    <w:rsid w:val="00B17FC8"/>
    <w:rsid w:val="00B2000A"/>
    <w:rsid w:val="00B20B87"/>
    <w:rsid w:val="00B22B3A"/>
    <w:rsid w:val="00B24840"/>
    <w:rsid w:val="00B24ED3"/>
    <w:rsid w:val="00B25E90"/>
    <w:rsid w:val="00B26019"/>
    <w:rsid w:val="00B2633E"/>
    <w:rsid w:val="00B263E6"/>
    <w:rsid w:val="00B26FE9"/>
    <w:rsid w:val="00B30151"/>
    <w:rsid w:val="00B30640"/>
    <w:rsid w:val="00B335F0"/>
    <w:rsid w:val="00B35C16"/>
    <w:rsid w:val="00B35C26"/>
    <w:rsid w:val="00B36EB1"/>
    <w:rsid w:val="00B36F8A"/>
    <w:rsid w:val="00B401F2"/>
    <w:rsid w:val="00B4238C"/>
    <w:rsid w:val="00B42538"/>
    <w:rsid w:val="00B4276B"/>
    <w:rsid w:val="00B43587"/>
    <w:rsid w:val="00B4360D"/>
    <w:rsid w:val="00B44F95"/>
    <w:rsid w:val="00B46BEF"/>
    <w:rsid w:val="00B47730"/>
    <w:rsid w:val="00B47A38"/>
    <w:rsid w:val="00B508DA"/>
    <w:rsid w:val="00B51C09"/>
    <w:rsid w:val="00B52596"/>
    <w:rsid w:val="00B52E2A"/>
    <w:rsid w:val="00B533C8"/>
    <w:rsid w:val="00B537DF"/>
    <w:rsid w:val="00B54F9A"/>
    <w:rsid w:val="00B55B6D"/>
    <w:rsid w:val="00B61040"/>
    <w:rsid w:val="00B62E93"/>
    <w:rsid w:val="00B6320E"/>
    <w:rsid w:val="00B63AEC"/>
    <w:rsid w:val="00B63D1B"/>
    <w:rsid w:val="00B63EB8"/>
    <w:rsid w:val="00B64028"/>
    <w:rsid w:val="00B64143"/>
    <w:rsid w:val="00B650DC"/>
    <w:rsid w:val="00B6525E"/>
    <w:rsid w:val="00B675ED"/>
    <w:rsid w:val="00B707BA"/>
    <w:rsid w:val="00B71FC6"/>
    <w:rsid w:val="00B7204D"/>
    <w:rsid w:val="00B72903"/>
    <w:rsid w:val="00B73A47"/>
    <w:rsid w:val="00B76381"/>
    <w:rsid w:val="00B76ABF"/>
    <w:rsid w:val="00B76C13"/>
    <w:rsid w:val="00B77F6E"/>
    <w:rsid w:val="00B80075"/>
    <w:rsid w:val="00B81B28"/>
    <w:rsid w:val="00B83691"/>
    <w:rsid w:val="00B83CD0"/>
    <w:rsid w:val="00B843AC"/>
    <w:rsid w:val="00B84CF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1E6"/>
    <w:rsid w:val="00BA7957"/>
    <w:rsid w:val="00BB118E"/>
    <w:rsid w:val="00BB129A"/>
    <w:rsid w:val="00BB2591"/>
    <w:rsid w:val="00BB5AC5"/>
    <w:rsid w:val="00BB6094"/>
    <w:rsid w:val="00BB69FC"/>
    <w:rsid w:val="00BC08E3"/>
    <w:rsid w:val="00BC0D97"/>
    <w:rsid w:val="00BC1AB4"/>
    <w:rsid w:val="00BC24CE"/>
    <w:rsid w:val="00BC25A5"/>
    <w:rsid w:val="00BC31D3"/>
    <w:rsid w:val="00BC34EC"/>
    <w:rsid w:val="00BC488B"/>
    <w:rsid w:val="00BC6776"/>
    <w:rsid w:val="00BC7C64"/>
    <w:rsid w:val="00BD4811"/>
    <w:rsid w:val="00BD55E6"/>
    <w:rsid w:val="00BD6569"/>
    <w:rsid w:val="00BD72DA"/>
    <w:rsid w:val="00BD7C2C"/>
    <w:rsid w:val="00BE02D9"/>
    <w:rsid w:val="00BE0EC0"/>
    <w:rsid w:val="00BE177B"/>
    <w:rsid w:val="00BE2FF8"/>
    <w:rsid w:val="00BE3578"/>
    <w:rsid w:val="00BE43F7"/>
    <w:rsid w:val="00BE4987"/>
    <w:rsid w:val="00BE53F6"/>
    <w:rsid w:val="00BE5B37"/>
    <w:rsid w:val="00BE5D5A"/>
    <w:rsid w:val="00BF0662"/>
    <w:rsid w:val="00BF139F"/>
    <w:rsid w:val="00BF2750"/>
    <w:rsid w:val="00BF3772"/>
    <w:rsid w:val="00BF420C"/>
    <w:rsid w:val="00BF444E"/>
    <w:rsid w:val="00BF4970"/>
    <w:rsid w:val="00BF5985"/>
    <w:rsid w:val="00BF7B87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01F8"/>
    <w:rsid w:val="00C22A67"/>
    <w:rsid w:val="00C22CF0"/>
    <w:rsid w:val="00C239C8"/>
    <w:rsid w:val="00C23DF2"/>
    <w:rsid w:val="00C2500D"/>
    <w:rsid w:val="00C270EA"/>
    <w:rsid w:val="00C279C3"/>
    <w:rsid w:val="00C32A93"/>
    <w:rsid w:val="00C32AE1"/>
    <w:rsid w:val="00C32E1E"/>
    <w:rsid w:val="00C3372D"/>
    <w:rsid w:val="00C3481D"/>
    <w:rsid w:val="00C34EBE"/>
    <w:rsid w:val="00C3540D"/>
    <w:rsid w:val="00C35A1A"/>
    <w:rsid w:val="00C403AA"/>
    <w:rsid w:val="00C418F7"/>
    <w:rsid w:val="00C41DF2"/>
    <w:rsid w:val="00C430B0"/>
    <w:rsid w:val="00C43B00"/>
    <w:rsid w:val="00C44BCD"/>
    <w:rsid w:val="00C45EA4"/>
    <w:rsid w:val="00C46758"/>
    <w:rsid w:val="00C467DC"/>
    <w:rsid w:val="00C477FE"/>
    <w:rsid w:val="00C50DEA"/>
    <w:rsid w:val="00C538B1"/>
    <w:rsid w:val="00C54A0B"/>
    <w:rsid w:val="00C54C23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663A5"/>
    <w:rsid w:val="00C66F9B"/>
    <w:rsid w:val="00C72C76"/>
    <w:rsid w:val="00C72EB8"/>
    <w:rsid w:val="00C738F4"/>
    <w:rsid w:val="00C8085A"/>
    <w:rsid w:val="00C80AC0"/>
    <w:rsid w:val="00C8162D"/>
    <w:rsid w:val="00C81C39"/>
    <w:rsid w:val="00C82812"/>
    <w:rsid w:val="00C843FD"/>
    <w:rsid w:val="00C84705"/>
    <w:rsid w:val="00C84DD4"/>
    <w:rsid w:val="00C853AE"/>
    <w:rsid w:val="00C8755E"/>
    <w:rsid w:val="00C87C8A"/>
    <w:rsid w:val="00C92510"/>
    <w:rsid w:val="00C93230"/>
    <w:rsid w:val="00C97485"/>
    <w:rsid w:val="00C979F7"/>
    <w:rsid w:val="00CA1366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010"/>
    <w:rsid w:val="00CB73BE"/>
    <w:rsid w:val="00CB75A7"/>
    <w:rsid w:val="00CB796C"/>
    <w:rsid w:val="00CC01F1"/>
    <w:rsid w:val="00CC03CC"/>
    <w:rsid w:val="00CC3715"/>
    <w:rsid w:val="00CC4A12"/>
    <w:rsid w:val="00CC4F6A"/>
    <w:rsid w:val="00CC5668"/>
    <w:rsid w:val="00CC57A7"/>
    <w:rsid w:val="00CC58F2"/>
    <w:rsid w:val="00CC74B1"/>
    <w:rsid w:val="00CC7B23"/>
    <w:rsid w:val="00CD33A6"/>
    <w:rsid w:val="00CD64BF"/>
    <w:rsid w:val="00CD677F"/>
    <w:rsid w:val="00CD783D"/>
    <w:rsid w:val="00CE200E"/>
    <w:rsid w:val="00CE24C5"/>
    <w:rsid w:val="00CE303E"/>
    <w:rsid w:val="00CE3EEE"/>
    <w:rsid w:val="00CE45B2"/>
    <w:rsid w:val="00CE4E62"/>
    <w:rsid w:val="00CE5DED"/>
    <w:rsid w:val="00CE74B4"/>
    <w:rsid w:val="00CF1735"/>
    <w:rsid w:val="00CF39A2"/>
    <w:rsid w:val="00CF3AC1"/>
    <w:rsid w:val="00CF5BC5"/>
    <w:rsid w:val="00CF7A51"/>
    <w:rsid w:val="00CF7AB1"/>
    <w:rsid w:val="00D00BE8"/>
    <w:rsid w:val="00D02A3E"/>
    <w:rsid w:val="00D03935"/>
    <w:rsid w:val="00D04741"/>
    <w:rsid w:val="00D056BC"/>
    <w:rsid w:val="00D06860"/>
    <w:rsid w:val="00D105F8"/>
    <w:rsid w:val="00D10DEB"/>
    <w:rsid w:val="00D1222C"/>
    <w:rsid w:val="00D12D3F"/>
    <w:rsid w:val="00D12F78"/>
    <w:rsid w:val="00D146F2"/>
    <w:rsid w:val="00D15B9F"/>
    <w:rsid w:val="00D15D6D"/>
    <w:rsid w:val="00D175C0"/>
    <w:rsid w:val="00D17DE2"/>
    <w:rsid w:val="00D21A4A"/>
    <w:rsid w:val="00D24D2B"/>
    <w:rsid w:val="00D25B16"/>
    <w:rsid w:val="00D263AD"/>
    <w:rsid w:val="00D267F6"/>
    <w:rsid w:val="00D26E38"/>
    <w:rsid w:val="00D270CD"/>
    <w:rsid w:val="00D30C75"/>
    <w:rsid w:val="00D33282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3DEE"/>
    <w:rsid w:val="00D44BF8"/>
    <w:rsid w:val="00D44D79"/>
    <w:rsid w:val="00D45B54"/>
    <w:rsid w:val="00D5033D"/>
    <w:rsid w:val="00D51B43"/>
    <w:rsid w:val="00D53132"/>
    <w:rsid w:val="00D536A2"/>
    <w:rsid w:val="00D55C58"/>
    <w:rsid w:val="00D55CC3"/>
    <w:rsid w:val="00D561C7"/>
    <w:rsid w:val="00D5713B"/>
    <w:rsid w:val="00D5723A"/>
    <w:rsid w:val="00D57CBB"/>
    <w:rsid w:val="00D601FB"/>
    <w:rsid w:val="00D6040E"/>
    <w:rsid w:val="00D60AA2"/>
    <w:rsid w:val="00D61C65"/>
    <w:rsid w:val="00D6201A"/>
    <w:rsid w:val="00D63BC6"/>
    <w:rsid w:val="00D63FC9"/>
    <w:rsid w:val="00D6592D"/>
    <w:rsid w:val="00D6646B"/>
    <w:rsid w:val="00D666AD"/>
    <w:rsid w:val="00D669EB"/>
    <w:rsid w:val="00D70832"/>
    <w:rsid w:val="00D71404"/>
    <w:rsid w:val="00D71FB6"/>
    <w:rsid w:val="00D72867"/>
    <w:rsid w:val="00D730F6"/>
    <w:rsid w:val="00D73276"/>
    <w:rsid w:val="00D73F81"/>
    <w:rsid w:val="00D74676"/>
    <w:rsid w:val="00D7614F"/>
    <w:rsid w:val="00D763A2"/>
    <w:rsid w:val="00D766F3"/>
    <w:rsid w:val="00D7689B"/>
    <w:rsid w:val="00D806A9"/>
    <w:rsid w:val="00D8112C"/>
    <w:rsid w:val="00D8130E"/>
    <w:rsid w:val="00D81800"/>
    <w:rsid w:val="00D8302F"/>
    <w:rsid w:val="00D83814"/>
    <w:rsid w:val="00D8396D"/>
    <w:rsid w:val="00D83B9A"/>
    <w:rsid w:val="00D844C4"/>
    <w:rsid w:val="00D8471D"/>
    <w:rsid w:val="00D854E1"/>
    <w:rsid w:val="00D85FE0"/>
    <w:rsid w:val="00D8621B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97F07"/>
    <w:rsid w:val="00DA02C1"/>
    <w:rsid w:val="00DA0F7D"/>
    <w:rsid w:val="00DA1582"/>
    <w:rsid w:val="00DA15DD"/>
    <w:rsid w:val="00DA3AB6"/>
    <w:rsid w:val="00DA5017"/>
    <w:rsid w:val="00DA6473"/>
    <w:rsid w:val="00DB0F8C"/>
    <w:rsid w:val="00DB2F05"/>
    <w:rsid w:val="00DB3EA8"/>
    <w:rsid w:val="00DB5DE1"/>
    <w:rsid w:val="00DB6063"/>
    <w:rsid w:val="00DB690B"/>
    <w:rsid w:val="00DB6D52"/>
    <w:rsid w:val="00DC0E20"/>
    <w:rsid w:val="00DC25D3"/>
    <w:rsid w:val="00DC2D46"/>
    <w:rsid w:val="00DC4125"/>
    <w:rsid w:val="00DC5923"/>
    <w:rsid w:val="00DC6A92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594"/>
    <w:rsid w:val="00DE3609"/>
    <w:rsid w:val="00DE3E32"/>
    <w:rsid w:val="00DE3F3E"/>
    <w:rsid w:val="00DE492F"/>
    <w:rsid w:val="00DE59B9"/>
    <w:rsid w:val="00DE66E0"/>
    <w:rsid w:val="00DE7093"/>
    <w:rsid w:val="00DE7265"/>
    <w:rsid w:val="00DF0D04"/>
    <w:rsid w:val="00DF12B7"/>
    <w:rsid w:val="00DF3447"/>
    <w:rsid w:val="00DF3B8B"/>
    <w:rsid w:val="00DF412E"/>
    <w:rsid w:val="00DF4D86"/>
    <w:rsid w:val="00DF772D"/>
    <w:rsid w:val="00DF778C"/>
    <w:rsid w:val="00E01244"/>
    <w:rsid w:val="00E03AA8"/>
    <w:rsid w:val="00E03CFA"/>
    <w:rsid w:val="00E04BAC"/>
    <w:rsid w:val="00E05BD9"/>
    <w:rsid w:val="00E0641A"/>
    <w:rsid w:val="00E07648"/>
    <w:rsid w:val="00E07C7C"/>
    <w:rsid w:val="00E100DC"/>
    <w:rsid w:val="00E113F6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0A7"/>
    <w:rsid w:val="00E2229E"/>
    <w:rsid w:val="00E22A4A"/>
    <w:rsid w:val="00E244A7"/>
    <w:rsid w:val="00E24A17"/>
    <w:rsid w:val="00E25A1E"/>
    <w:rsid w:val="00E25ADF"/>
    <w:rsid w:val="00E26200"/>
    <w:rsid w:val="00E26595"/>
    <w:rsid w:val="00E277B4"/>
    <w:rsid w:val="00E306AA"/>
    <w:rsid w:val="00E31F46"/>
    <w:rsid w:val="00E32035"/>
    <w:rsid w:val="00E32626"/>
    <w:rsid w:val="00E34F47"/>
    <w:rsid w:val="00E350C1"/>
    <w:rsid w:val="00E35665"/>
    <w:rsid w:val="00E37A8E"/>
    <w:rsid w:val="00E37EB2"/>
    <w:rsid w:val="00E41FB3"/>
    <w:rsid w:val="00E430AE"/>
    <w:rsid w:val="00E43C6F"/>
    <w:rsid w:val="00E46699"/>
    <w:rsid w:val="00E467A6"/>
    <w:rsid w:val="00E468CC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5532"/>
    <w:rsid w:val="00E57527"/>
    <w:rsid w:val="00E60518"/>
    <w:rsid w:val="00E61865"/>
    <w:rsid w:val="00E629AB"/>
    <w:rsid w:val="00E63CC2"/>
    <w:rsid w:val="00E6436A"/>
    <w:rsid w:val="00E65166"/>
    <w:rsid w:val="00E654FA"/>
    <w:rsid w:val="00E65F3B"/>
    <w:rsid w:val="00E6609D"/>
    <w:rsid w:val="00E70329"/>
    <w:rsid w:val="00E70983"/>
    <w:rsid w:val="00E72B12"/>
    <w:rsid w:val="00E73254"/>
    <w:rsid w:val="00E732B0"/>
    <w:rsid w:val="00E73E08"/>
    <w:rsid w:val="00E75108"/>
    <w:rsid w:val="00E75DD6"/>
    <w:rsid w:val="00E75FFF"/>
    <w:rsid w:val="00E764E7"/>
    <w:rsid w:val="00E80643"/>
    <w:rsid w:val="00E80924"/>
    <w:rsid w:val="00E80982"/>
    <w:rsid w:val="00E80FD9"/>
    <w:rsid w:val="00E81A22"/>
    <w:rsid w:val="00E83056"/>
    <w:rsid w:val="00E839BD"/>
    <w:rsid w:val="00E847A0"/>
    <w:rsid w:val="00E85785"/>
    <w:rsid w:val="00E86838"/>
    <w:rsid w:val="00E86FD4"/>
    <w:rsid w:val="00E87B8C"/>
    <w:rsid w:val="00E9076A"/>
    <w:rsid w:val="00E90ECA"/>
    <w:rsid w:val="00E91811"/>
    <w:rsid w:val="00E94B68"/>
    <w:rsid w:val="00E94D59"/>
    <w:rsid w:val="00E951AF"/>
    <w:rsid w:val="00E95CC8"/>
    <w:rsid w:val="00E9624A"/>
    <w:rsid w:val="00E96F59"/>
    <w:rsid w:val="00EA15CB"/>
    <w:rsid w:val="00EA396C"/>
    <w:rsid w:val="00EA4CCB"/>
    <w:rsid w:val="00EA55E3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2DF5"/>
    <w:rsid w:val="00EB3BFF"/>
    <w:rsid w:val="00EB544D"/>
    <w:rsid w:val="00EB5A0F"/>
    <w:rsid w:val="00EB609D"/>
    <w:rsid w:val="00EB654D"/>
    <w:rsid w:val="00EB6CEC"/>
    <w:rsid w:val="00EB792A"/>
    <w:rsid w:val="00EB7D21"/>
    <w:rsid w:val="00EC2481"/>
    <w:rsid w:val="00EC2B54"/>
    <w:rsid w:val="00EC3285"/>
    <w:rsid w:val="00EC38AB"/>
    <w:rsid w:val="00EC4084"/>
    <w:rsid w:val="00EC6525"/>
    <w:rsid w:val="00EC78A6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49BF"/>
    <w:rsid w:val="00ED5D39"/>
    <w:rsid w:val="00ED65FF"/>
    <w:rsid w:val="00ED692F"/>
    <w:rsid w:val="00ED6BC1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0A"/>
    <w:rsid w:val="00EF57DC"/>
    <w:rsid w:val="00EF5C30"/>
    <w:rsid w:val="00EF5FDD"/>
    <w:rsid w:val="00F00F30"/>
    <w:rsid w:val="00F01856"/>
    <w:rsid w:val="00F01898"/>
    <w:rsid w:val="00F0269A"/>
    <w:rsid w:val="00F070E5"/>
    <w:rsid w:val="00F07494"/>
    <w:rsid w:val="00F10A50"/>
    <w:rsid w:val="00F1123E"/>
    <w:rsid w:val="00F11E0A"/>
    <w:rsid w:val="00F12BDF"/>
    <w:rsid w:val="00F12C3E"/>
    <w:rsid w:val="00F13DE8"/>
    <w:rsid w:val="00F15F5C"/>
    <w:rsid w:val="00F2140D"/>
    <w:rsid w:val="00F22078"/>
    <w:rsid w:val="00F2332C"/>
    <w:rsid w:val="00F23423"/>
    <w:rsid w:val="00F23647"/>
    <w:rsid w:val="00F243F1"/>
    <w:rsid w:val="00F24D7D"/>
    <w:rsid w:val="00F25AF0"/>
    <w:rsid w:val="00F25E70"/>
    <w:rsid w:val="00F266A0"/>
    <w:rsid w:val="00F279C1"/>
    <w:rsid w:val="00F30B9F"/>
    <w:rsid w:val="00F3124D"/>
    <w:rsid w:val="00F31F8D"/>
    <w:rsid w:val="00F3234F"/>
    <w:rsid w:val="00F34CF3"/>
    <w:rsid w:val="00F35B85"/>
    <w:rsid w:val="00F36449"/>
    <w:rsid w:val="00F36D3F"/>
    <w:rsid w:val="00F37215"/>
    <w:rsid w:val="00F403D2"/>
    <w:rsid w:val="00F423E2"/>
    <w:rsid w:val="00F42ACB"/>
    <w:rsid w:val="00F43536"/>
    <w:rsid w:val="00F43DA5"/>
    <w:rsid w:val="00F442C3"/>
    <w:rsid w:val="00F44935"/>
    <w:rsid w:val="00F45424"/>
    <w:rsid w:val="00F457E8"/>
    <w:rsid w:val="00F4676E"/>
    <w:rsid w:val="00F47251"/>
    <w:rsid w:val="00F47F2F"/>
    <w:rsid w:val="00F504EA"/>
    <w:rsid w:val="00F51908"/>
    <w:rsid w:val="00F52A21"/>
    <w:rsid w:val="00F52FCA"/>
    <w:rsid w:val="00F53B28"/>
    <w:rsid w:val="00F53CBD"/>
    <w:rsid w:val="00F545DD"/>
    <w:rsid w:val="00F54C3F"/>
    <w:rsid w:val="00F55B10"/>
    <w:rsid w:val="00F5687C"/>
    <w:rsid w:val="00F5689D"/>
    <w:rsid w:val="00F60E27"/>
    <w:rsid w:val="00F61D8C"/>
    <w:rsid w:val="00F633FA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07B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42A"/>
    <w:rsid w:val="00F968F6"/>
    <w:rsid w:val="00F96EDF"/>
    <w:rsid w:val="00F972C3"/>
    <w:rsid w:val="00F97C88"/>
    <w:rsid w:val="00F97E18"/>
    <w:rsid w:val="00FA067A"/>
    <w:rsid w:val="00FA11CB"/>
    <w:rsid w:val="00FA2A11"/>
    <w:rsid w:val="00FA366D"/>
    <w:rsid w:val="00FA3861"/>
    <w:rsid w:val="00FA407C"/>
    <w:rsid w:val="00FA40B7"/>
    <w:rsid w:val="00FA4564"/>
    <w:rsid w:val="00FA5800"/>
    <w:rsid w:val="00FA58F9"/>
    <w:rsid w:val="00FA59CE"/>
    <w:rsid w:val="00FA6F05"/>
    <w:rsid w:val="00FA6F90"/>
    <w:rsid w:val="00FA7FB4"/>
    <w:rsid w:val="00FB086B"/>
    <w:rsid w:val="00FB1747"/>
    <w:rsid w:val="00FB37D1"/>
    <w:rsid w:val="00FB3899"/>
    <w:rsid w:val="00FB40BF"/>
    <w:rsid w:val="00FB41BD"/>
    <w:rsid w:val="00FB45C3"/>
    <w:rsid w:val="00FB599F"/>
    <w:rsid w:val="00FB7B18"/>
    <w:rsid w:val="00FB7E33"/>
    <w:rsid w:val="00FB7F3E"/>
    <w:rsid w:val="00FC0DB1"/>
    <w:rsid w:val="00FC12D9"/>
    <w:rsid w:val="00FC1F7D"/>
    <w:rsid w:val="00FC2C69"/>
    <w:rsid w:val="00FC44D0"/>
    <w:rsid w:val="00FC4523"/>
    <w:rsid w:val="00FC4CE9"/>
    <w:rsid w:val="00FC4DCA"/>
    <w:rsid w:val="00FC6687"/>
    <w:rsid w:val="00FC69C7"/>
    <w:rsid w:val="00FC6FEE"/>
    <w:rsid w:val="00FC6FFC"/>
    <w:rsid w:val="00FC77B3"/>
    <w:rsid w:val="00FC7B8C"/>
    <w:rsid w:val="00FD0D47"/>
    <w:rsid w:val="00FD1188"/>
    <w:rsid w:val="00FD1581"/>
    <w:rsid w:val="00FD1AB0"/>
    <w:rsid w:val="00FD1C20"/>
    <w:rsid w:val="00FD3514"/>
    <w:rsid w:val="00FD3855"/>
    <w:rsid w:val="00FD3E97"/>
    <w:rsid w:val="00FD44AA"/>
    <w:rsid w:val="00FD4EBC"/>
    <w:rsid w:val="00FD57A0"/>
    <w:rsid w:val="00FD6A0B"/>
    <w:rsid w:val="00FD7220"/>
    <w:rsid w:val="00FD7862"/>
    <w:rsid w:val="00FE06C0"/>
    <w:rsid w:val="00FE0A10"/>
    <w:rsid w:val="00FE45EC"/>
    <w:rsid w:val="00FE5441"/>
    <w:rsid w:val="00FE64ED"/>
    <w:rsid w:val="00FF042A"/>
    <w:rsid w:val="00FF059F"/>
    <w:rsid w:val="00FF1389"/>
    <w:rsid w:val="00FF180B"/>
    <w:rsid w:val="00FF26BE"/>
    <w:rsid w:val="00FF386F"/>
    <w:rsid w:val="00FF5627"/>
    <w:rsid w:val="00FF6B6A"/>
    <w:rsid w:val="00FF6D52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70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6588C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  <w:style w:type="paragraph" w:customStyle="1" w:styleId="a0">
    <w:name w:val="อักขระ อักขระ"/>
    <w:basedOn w:val="Normal"/>
    <w:rsid w:val="00E244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semiHidden/>
    <w:unhideWhenUsed/>
    <w:rsid w:val="0031519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1519C"/>
    <w:rPr>
      <w:rFonts w:eastAsia="Times New Roman" w:hAnsi="CordiaUPC"/>
      <w:sz w:val="24"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ED49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D49BF"/>
    <w:rPr>
      <w:rFonts w:eastAsia="Times New Roman" w:hAnsi="CordiaUPC"/>
      <w:sz w:val="24"/>
      <w:szCs w:val="28"/>
    </w:rPr>
  </w:style>
  <w:style w:type="paragraph" w:styleId="List">
    <w:name w:val="List"/>
    <w:basedOn w:val="Normal"/>
    <w:rsid w:val="00F2140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ListParagraphChar">
    <w:name w:val="List Paragraph Char"/>
    <w:link w:val="ListParagraph"/>
    <w:uiPriority w:val="34"/>
    <w:rsid w:val="00F53CBD"/>
    <w:rPr>
      <w:rFonts w:ascii="Calibri" w:eastAsia="Calibri" w:hAnsi="Calibri" w:cs="Cordia New"/>
      <w:sz w:val="22"/>
      <w:szCs w:val="28"/>
    </w:rPr>
  </w:style>
  <w:style w:type="character" w:styleId="Hyperlink">
    <w:name w:val="Hyperlink"/>
    <w:basedOn w:val="DefaultParagraphFont"/>
    <w:rsid w:val="00AD77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39924-FB4A-46AC-A72D-E2E78837274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239968</vt:lpwstr>
  </property>
  <property fmtid="{D5CDD505-2E9C-101B-9397-08002B2CF9AE}" pid="4" name="OptimizationTime">
    <vt:lpwstr>20210224_1718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2318</TotalTime>
  <Pages>75</Pages>
  <Words>17270</Words>
  <Characters>98444</Characters>
  <Application>Microsoft Office Word</Application>
  <DocSecurity>0</DocSecurity>
  <Lines>820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115484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Daughtrat Wongsangthip</cp:lastModifiedBy>
  <cp:revision>438</cp:revision>
  <cp:lastPrinted>2021-02-23T10:24:00Z</cp:lastPrinted>
  <dcterms:created xsi:type="dcterms:W3CDTF">2017-01-30T10:12:00Z</dcterms:created>
  <dcterms:modified xsi:type="dcterms:W3CDTF">2021-02-24T10:06:00Z</dcterms:modified>
</cp:coreProperties>
</file>