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3DB1F" w14:textId="77777777" w:rsidR="00213F9E" w:rsidRPr="00824968" w:rsidRDefault="00213F9E" w:rsidP="00317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Title"/>
    </w:p>
    <w:p w14:paraId="294A026A" w14:textId="77777777" w:rsidR="00213F9E" w:rsidRPr="00824968" w:rsidRDefault="00213F9E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74B614B" w14:textId="77777777" w:rsidR="00213F9E" w:rsidRPr="00824968" w:rsidRDefault="00213F9E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1E04A58" w14:textId="77777777" w:rsidR="00746E9F" w:rsidRPr="00824968" w:rsidRDefault="00746E9F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490F27A" w14:textId="77777777" w:rsidR="003B1575" w:rsidRPr="00824968" w:rsidRDefault="003B1575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824968">
        <w:rPr>
          <w:rFonts w:asciiTheme="majorBidi" w:hAnsiTheme="majorBidi" w:cstheme="majorBidi"/>
          <w:b/>
          <w:bCs/>
          <w:sz w:val="52"/>
          <w:szCs w:val="52"/>
          <w:cs/>
        </w:rPr>
        <w:t>บริษัท ภัทรลิส</w:t>
      </w:r>
      <w:bookmarkStart w:id="1" w:name="SubTitle"/>
      <w:r w:rsidRPr="00824968">
        <w:rPr>
          <w:rFonts w:asciiTheme="majorBidi" w:hAnsiTheme="majorBidi" w:cstheme="majorBidi"/>
          <w:b/>
          <w:bCs/>
          <w:sz w:val="52"/>
          <w:szCs w:val="52"/>
          <w:cs/>
        </w:rPr>
        <w:t>ซิ่ง จำกัด (มหาชน)</w:t>
      </w:r>
      <w:bookmarkEnd w:id="0"/>
    </w:p>
    <w:p w14:paraId="57B30A5C" w14:textId="77777777" w:rsidR="003B1575" w:rsidRPr="00824968" w:rsidRDefault="003B1575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6"/>
          <w:szCs w:val="36"/>
        </w:rPr>
      </w:pPr>
    </w:p>
    <w:p w14:paraId="0AA155AC" w14:textId="77777777" w:rsidR="003B1575" w:rsidRPr="00824968" w:rsidRDefault="003B1575" w:rsidP="00D00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824968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8C17E5" w:rsidRPr="00824968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8C17E5" w:rsidRPr="00824968">
        <w:rPr>
          <w:rFonts w:asciiTheme="majorBidi" w:hAnsiTheme="majorBidi" w:cstheme="majorBidi"/>
          <w:sz w:val="32"/>
          <w:szCs w:val="32"/>
        </w:rPr>
        <w:t xml:space="preserve"> 31</w:t>
      </w:r>
      <w:r w:rsidR="008C17E5" w:rsidRPr="0082496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D274C" w:rsidRPr="00824968">
        <w:rPr>
          <w:rFonts w:asciiTheme="majorBidi" w:hAnsiTheme="majorBidi" w:cstheme="majorBidi"/>
          <w:sz w:val="32"/>
          <w:szCs w:val="32"/>
        </w:rPr>
        <w:t>256</w:t>
      </w:r>
      <w:r w:rsidR="002B3636" w:rsidRPr="00824968">
        <w:rPr>
          <w:rFonts w:asciiTheme="majorBidi" w:hAnsiTheme="majorBidi" w:cstheme="majorBidi"/>
          <w:sz w:val="32"/>
          <w:szCs w:val="32"/>
        </w:rPr>
        <w:t>3</w:t>
      </w:r>
    </w:p>
    <w:p w14:paraId="6A6070B0" w14:textId="77777777" w:rsidR="000E70F4" w:rsidRPr="00824968" w:rsidRDefault="000E70F4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824968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10CFFB8A" w14:textId="77777777" w:rsidR="000E70F4" w:rsidRPr="00824968" w:rsidRDefault="00D173DD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824968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15F18A51" w14:textId="77777777" w:rsidR="000E70F4" w:rsidRPr="00824968" w:rsidRDefault="000E70F4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bookmarkEnd w:id="1"/>
    <w:p w14:paraId="6E540D34" w14:textId="77777777" w:rsidR="002D628F" w:rsidRPr="00824968" w:rsidRDefault="002D628F" w:rsidP="002D628F">
      <w:pPr>
        <w:rPr>
          <w:rFonts w:asciiTheme="majorBidi" w:hAnsiTheme="majorBidi" w:cstheme="majorBidi"/>
        </w:rPr>
      </w:pPr>
    </w:p>
    <w:p w14:paraId="298B848B" w14:textId="77777777" w:rsidR="002B3636" w:rsidRPr="00824968" w:rsidRDefault="002B3636" w:rsidP="002D628F">
      <w:pPr>
        <w:rPr>
          <w:rFonts w:asciiTheme="majorBidi" w:hAnsiTheme="majorBidi" w:cstheme="majorBidi"/>
        </w:rPr>
      </w:pPr>
    </w:p>
    <w:p w14:paraId="68689DB0" w14:textId="77777777" w:rsidR="002B3636" w:rsidRPr="00824968" w:rsidRDefault="002B3636" w:rsidP="002D628F">
      <w:pPr>
        <w:rPr>
          <w:rFonts w:asciiTheme="majorBidi" w:hAnsiTheme="majorBidi" w:cstheme="majorBidi"/>
        </w:rPr>
      </w:pPr>
    </w:p>
    <w:p w14:paraId="107656EF" w14:textId="77777777" w:rsidR="002D628F" w:rsidRPr="00824968" w:rsidRDefault="002D628F" w:rsidP="002D628F">
      <w:pPr>
        <w:rPr>
          <w:rFonts w:asciiTheme="majorBidi" w:hAnsiTheme="majorBidi" w:cstheme="majorBidi"/>
        </w:rPr>
      </w:pPr>
    </w:p>
    <w:p w14:paraId="26F1DB2E" w14:textId="77777777" w:rsidR="002D628F" w:rsidRPr="00824968" w:rsidRDefault="002D628F" w:rsidP="002D628F">
      <w:pPr>
        <w:rPr>
          <w:rFonts w:asciiTheme="majorBidi" w:hAnsiTheme="majorBidi" w:cstheme="majorBidi"/>
        </w:rPr>
      </w:pPr>
    </w:p>
    <w:p w14:paraId="27722AB6" w14:textId="77777777" w:rsidR="002D628F" w:rsidRPr="00824968" w:rsidRDefault="002D628F" w:rsidP="002D628F">
      <w:pPr>
        <w:rPr>
          <w:rFonts w:asciiTheme="majorBidi" w:hAnsiTheme="majorBidi" w:cstheme="majorBidi"/>
          <w:cs/>
        </w:rPr>
        <w:sectPr w:rsidR="002D628F" w:rsidRPr="00824968" w:rsidSect="00AE15A4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aperSrc w:first="7"/>
          <w:pgNumType w:start="0"/>
          <w:cols w:space="720"/>
          <w:titlePg/>
        </w:sectPr>
      </w:pPr>
    </w:p>
    <w:p w14:paraId="61DD4807" w14:textId="77777777" w:rsidR="000E721D" w:rsidRPr="00824968" w:rsidRDefault="000E721D" w:rsidP="00713DA2">
      <w:pPr>
        <w:pStyle w:val="Heading5"/>
        <w:spacing w:line="240" w:lineRule="auto"/>
        <w:jc w:val="thaiDistribute"/>
        <w:rPr>
          <w:rFonts w:asciiTheme="majorBidi" w:hAnsiTheme="majorBidi" w:cstheme="majorBidi"/>
        </w:rPr>
      </w:pPr>
    </w:p>
    <w:p w14:paraId="0121326D" w14:textId="77777777" w:rsidR="000E721D" w:rsidRPr="00824968" w:rsidRDefault="000E721D" w:rsidP="00713DA2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71983911" w14:textId="77777777" w:rsidR="000E721D" w:rsidRPr="00824968" w:rsidRDefault="000E721D" w:rsidP="00713DA2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77D2273A" w14:textId="77777777" w:rsidR="000E721D" w:rsidRPr="00824968" w:rsidRDefault="000E721D" w:rsidP="00713DA2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5437D095" w14:textId="77777777" w:rsidR="000E721D" w:rsidRPr="00824968" w:rsidRDefault="000E721D" w:rsidP="00713DA2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7C49CF59" w14:textId="77777777" w:rsidR="000E721D" w:rsidRPr="00824968" w:rsidRDefault="000E721D" w:rsidP="00713DA2">
      <w:pPr>
        <w:pStyle w:val="Heading5"/>
        <w:spacing w:line="240" w:lineRule="auto"/>
        <w:jc w:val="thaiDistribute"/>
        <w:rPr>
          <w:rFonts w:asciiTheme="majorBidi" w:hAnsiTheme="majorBidi" w:cstheme="majorBidi"/>
        </w:rPr>
      </w:pPr>
    </w:p>
    <w:p w14:paraId="36A486C3" w14:textId="77777777" w:rsidR="000E721D" w:rsidRPr="00824968" w:rsidRDefault="000E721D" w:rsidP="00713DA2">
      <w:pPr>
        <w:pStyle w:val="Heading5"/>
        <w:spacing w:line="240" w:lineRule="auto"/>
        <w:jc w:val="thaiDistribute"/>
        <w:rPr>
          <w:rFonts w:asciiTheme="majorBidi" w:hAnsiTheme="majorBidi" w:cstheme="majorBidi"/>
        </w:rPr>
      </w:pPr>
    </w:p>
    <w:p w14:paraId="60D2C360" w14:textId="77777777" w:rsidR="000E721D" w:rsidRPr="00824968" w:rsidRDefault="000E721D" w:rsidP="00713DA2">
      <w:pPr>
        <w:pStyle w:val="Heading5"/>
        <w:spacing w:line="240" w:lineRule="auto"/>
        <w:jc w:val="thaiDistribute"/>
        <w:rPr>
          <w:rFonts w:asciiTheme="majorBidi" w:hAnsiTheme="majorBidi" w:cstheme="majorBidi"/>
        </w:rPr>
      </w:pPr>
    </w:p>
    <w:p w14:paraId="109E203B" w14:textId="77777777" w:rsidR="000E721D" w:rsidRPr="00824968" w:rsidRDefault="000E721D" w:rsidP="000E721D">
      <w:pPr>
        <w:pStyle w:val="Heading5"/>
        <w:spacing w:line="240" w:lineRule="auto"/>
        <w:jc w:val="thaiDistribute"/>
        <w:rPr>
          <w:rFonts w:asciiTheme="majorBidi" w:hAnsiTheme="majorBidi" w:cstheme="majorBidi"/>
        </w:rPr>
      </w:pPr>
      <w:r w:rsidRPr="00824968">
        <w:rPr>
          <w:rFonts w:asciiTheme="majorBidi" w:hAnsiTheme="majorBidi" w:cstheme="majorBidi"/>
          <w:cs/>
        </w:rPr>
        <w:t>รายงาน</w:t>
      </w:r>
      <w:r w:rsidRPr="00824968">
        <w:rPr>
          <w:rFonts w:asciiTheme="majorBidi" w:hAnsiTheme="majorBidi" w:cstheme="majorBidi"/>
          <w:cs/>
          <w:lang w:val="th-TH"/>
        </w:rPr>
        <w:t>ของ</w:t>
      </w:r>
      <w:r w:rsidRPr="00824968">
        <w:rPr>
          <w:rFonts w:asciiTheme="majorBidi" w:hAnsiTheme="majorBidi" w:cstheme="majorBidi"/>
          <w:cs/>
        </w:rPr>
        <w:t>ผู้สอบบัญชีรับอนุญาต</w:t>
      </w:r>
    </w:p>
    <w:p w14:paraId="1D472F8F" w14:textId="77777777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EF8364C" w14:textId="38EEDDC0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24968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ผู้ถือหุ้นบริษัท ภัทรลิสซิ่ง จำกัด </w:t>
      </w:r>
      <w:r w:rsidRPr="00824968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824968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824968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2347E80A" w14:textId="77777777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89D86BA" w14:textId="77777777" w:rsidR="000E721D" w:rsidRPr="00824968" w:rsidRDefault="000E721D" w:rsidP="000E721D">
      <w:pPr>
        <w:jc w:val="both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6E463ECC" w14:textId="77777777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17E3FEEA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ข้าพเจ้าได้ตรวจสอบงบการเงินของบริษัท ภัทรลิสซิ่ง จำกัด (มหาชน)</w:t>
      </w:r>
      <w:r w:rsidRPr="00824968">
        <w:rPr>
          <w:rFonts w:asciiTheme="majorBidi" w:hAnsiTheme="majorBidi" w:cstheme="majorBidi"/>
          <w:sz w:val="30"/>
          <w:szCs w:val="30"/>
        </w:rPr>
        <w:t xml:space="preserve"> (</w:t>
      </w:r>
      <w:r w:rsidR="001C0F83" w:rsidRPr="00824968">
        <w:rPr>
          <w:rFonts w:asciiTheme="majorBidi" w:hAnsiTheme="majorBidi" w:cstheme="majorBidi"/>
          <w:sz w:val="30"/>
          <w:szCs w:val="30"/>
        </w:rPr>
        <w:t>“</w:t>
      </w:r>
      <w:r w:rsidRPr="0082496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C0F83" w:rsidRPr="00824968">
        <w:rPr>
          <w:rFonts w:asciiTheme="majorBidi" w:hAnsiTheme="majorBidi" w:cstheme="majorBidi"/>
          <w:sz w:val="30"/>
          <w:szCs w:val="30"/>
        </w:rPr>
        <w:t>”</w:t>
      </w:r>
      <w:r w:rsidRPr="00824968">
        <w:rPr>
          <w:rFonts w:asciiTheme="majorBidi" w:hAnsiTheme="majorBidi" w:cstheme="majorBidi"/>
          <w:sz w:val="30"/>
          <w:szCs w:val="30"/>
          <w:cs/>
        </w:rPr>
        <w:t>) ซึ่งประกอบด้วยงบแสดงฐานะการเงิน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 xml:space="preserve">     ณ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824968">
        <w:rPr>
          <w:rFonts w:asciiTheme="majorBidi" w:hAnsiTheme="majorBidi" w:cstheme="majorBidi"/>
          <w:sz w:val="30"/>
          <w:szCs w:val="30"/>
        </w:rPr>
        <w:t xml:space="preserve">31 </w:t>
      </w:r>
      <w:r w:rsidRPr="0082496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="002067BF" w:rsidRPr="00824968">
        <w:rPr>
          <w:rFonts w:asciiTheme="majorBidi" w:hAnsiTheme="majorBidi" w:cstheme="majorBidi"/>
          <w:sz w:val="30"/>
          <w:szCs w:val="30"/>
        </w:rPr>
        <w:t>2563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 และงบกระแสเงินสด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สำหรับปีสิ้นสุดวันเดียวกัน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</w:t>
      </w:r>
      <w:r w:rsidRPr="0082496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</w:p>
    <w:p w14:paraId="20B71294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A507AC1" w14:textId="4FB5BB8A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งบการเงินข้างต้นนี้แสดงฐานะการเงินของบริษัท ณ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824968">
        <w:rPr>
          <w:rFonts w:asciiTheme="majorBidi" w:hAnsiTheme="majorBidi" w:cstheme="majorBidi"/>
          <w:sz w:val="30"/>
          <w:szCs w:val="30"/>
        </w:rPr>
        <w:t xml:space="preserve"> 31 </w:t>
      </w:r>
      <w:r w:rsidRPr="0082496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067BF" w:rsidRPr="00824968">
        <w:rPr>
          <w:rFonts w:asciiTheme="majorBidi" w:hAnsiTheme="majorBidi" w:cstheme="majorBidi"/>
          <w:sz w:val="30"/>
          <w:szCs w:val="30"/>
        </w:rPr>
        <w:t>2563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ผลการดำเนินงานและ</w:t>
      </w:r>
      <w:r w:rsidR="00FB24FE">
        <w:rPr>
          <w:rFonts w:asciiTheme="majorBidi" w:hAnsiTheme="majorBidi" w:cstheme="majorBidi"/>
          <w:sz w:val="30"/>
          <w:szCs w:val="30"/>
        </w:rPr>
        <w:br/>
      </w:r>
      <w:r w:rsidRPr="00824968">
        <w:rPr>
          <w:rFonts w:asciiTheme="majorBidi" w:hAnsiTheme="majorBidi" w:cstheme="majorBidi"/>
          <w:sz w:val="30"/>
          <w:szCs w:val="30"/>
          <w:cs/>
        </w:rPr>
        <w:t>กระแสเงินสด สำหรับปีสิ้นสุดวันเดียวกัน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6C82006C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25725EC" w14:textId="48BEE736" w:rsidR="000E721D" w:rsidRPr="00824968" w:rsidRDefault="000E721D" w:rsidP="000E721D">
      <w:pPr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24968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  <w:r w:rsidRPr="008249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4569DC8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9EFF3B3" w14:textId="381A49C2" w:rsidR="000E721D" w:rsidRPr="00824968" w:rsidRDefault="000E721D" w:rsidP="000E721D">
      <w:pPr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82496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ความรับผิดชอบของข้าพเจ้าได้กล่าวไว้ในวรรค</w:t>
      </w:r>
      <w:r w:rsidR="00FB24F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824968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ในรายงานของข้าพเจ้า</w:t>
      </w:r>
      <w:r w:rsidRPr="0082496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ข้าพเจ้ามีความเป็นอิสระจากบริษัท</w:t>
      </w:r>
      <w:r w:rsidR="00FB24F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Pr="0082496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ในส่วนที่เกี่ยวข้องกับการตรวจสอบ</w:t>
      </w:r>
      <w:r w:rsidR="00056030" w:rsidRPr="00824968">
        <w:rPr>
          <w:rFonts w:asciiTheme="majorBidi" w:hAnsiTheme="majorBidi" w:cstheme="majorBidi"/>
          <w:color w:val="000000"/>
          <w:sz w:val="30"/>
          <w:szCs w:val="30"/>
        </w:rPr>
        <w:t xml:space="preserve">  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</w:t>
      </w:r>
      <w:r w:rsidRPr="0082496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Pr="0082496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  <w:r w:rsidRPr="0082496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ซึ่งเป็นไปตามข้อกำหนดเหล่านี้</w:t>
      </w:r>
      <w:r w:rsidRPr="0082496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color w:val="000000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95EF6F8" w14:textId="77777777" w:rsidR="002067BF" w:rsidRPr="00824968" w:rsidRDefault="002067BF" w:rsidP="000E721D">
      <w:pPr>
        <w:jc w:val="both"/>
        <w:rPr>
          <w:rFonts w:asciiTheme="majorBidi" w:hAnsiTheme="majorBidi" w:cstheme="majorBidi"/>
          <w:color w:val="000000"/>
          <w:sz w:val="30"/>
          <w:szCs w:val="30"/>
        </w:rPr>
        <w:sectPr w:rsidR="002067BF" w:rsidRPr="00824968" w:rsidSect="00AE15A4">
          <w:head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aperSrc w:first="7"/>
          <w:cols w:space="720"/>
          <w:titlePg/>
        </w:sectPr>
      </w:pPr>
    </w:p>
    <w:p w14:paraId="4F8C9F5A" w14:textId="77E97359" w:rsidR="000E721D" w:rsidRPr="00824968" w:rsidRDefault="000E721D" w:rsidP="000E721D">
      <w:pPr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2496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0CA0E71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2990195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เรื่องสำคัญในการตรวจสอบคือเรื่องต่าง</w:t>
      </w:r>
      <w:r w:rsidR="00056030"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ๆ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02DE86A0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802"/>
      </w:tblGrid>
      <w:tr w:rsidR="003A24F7" w:rsidRPr="00824968" w14:paraId="6E3CC3EF" w14:textId="77777777" w:rsidTr="00B31678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2DDF6545" w14:textId="5429632B" w:rsidR="003A24F7" w:rsidRPr="00A9274B" w:rsidRDefault="00F67C30" w:rsidP="00B3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6584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26584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Pr="0026584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ลูกหนี้ค่าเช่าตามสัญญาเช่าดำเนินงานและลูกหนี้ตามสัญญาเช่าเงินทุน</w:t>
            </w:r>
          </w:p>
        </w:tc>
      </w:tr>
      <w:tr w:rsidR="003A24F7" w:rsidRPr="00824968" w14:paraId="1FEF3824" w14:textId="77777777" w:rsidTr="00B31678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2C359DB0" w14:textId="67677BEB" w:rsidR="003A24F7" w:rsidRPr="00824968" w:rsidRDefault="003A24F7" w:rsidP="003A24F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</w:t>
            </w:r>
            <w:r w:rsidRPr="008249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2180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21808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="005B520C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5B520C" w:rsidRPr="00713F02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713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13F02" w:rsidRPr="00713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13F02" w:rsidRPr="00713F02">
              <w:rPr>
                <w:rFonts w:asciiTheme="majorBidi" w:hAnsiTheme="majorBidi" w:cstheme="majorBidi"/>
                <w:sz w:val="30"/>
                <w:szCs w:val="30"/>
              </w:rPr>
              <w:t>4(</w:t>
            </w:r>
            <w:r w:rsidR="00713F02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="00713F02">
              <w:rPr>
                <w:rFonts w:asciiTheme="majorBidi" w:hAnsiTheme="majorBidi" w:cstheme="majorBidi"/>
                <w:sz w:val="30"/>
                <w:szCs w:val="30"/>
              </w:rPr>
              <w:t>), 4(</w:t>
            </w:r>
            <w:r w:rsidR="00713F02">
              <w:rPr>
                <w:rFonts w:asciiTheme="majorBidi" w:hAnsiTheme="majorBidi" w:cstheme="majorBidi" w:hint="cs"/>
                <w:sz w:val="30"/>
                <w:szCs w:val="30"/>
                <w:cs/>
              </w:rPr>
              <w:t>ฌ</w:t>
            </w:r>
            <w:r w:rsidR="00713F02">
              <w:rPr>
                <w:rFonts w:asciiTheme="majorBidi" w:hAnsiTheme="majorBidi" w:cstheme="majorBidi"/>
                <w:sz w:val="30"/>
                <w:szCs w:val="30"/>
              </w:rPr>
              <w:t xml:space="preserve">),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249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8249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</w:t>
            </w:r>
          </w:p>
        </w:tc>
      </w:tr>
      <w:tr w:rsidR="003A24F7" w:rsidRPr="00824968" w14:paraId="6BB584B1" w14:textId="77777777" w:rsidTr="00B31678">
        <w:trPr>
          <w:tblHeader/>
        </w:trPr>
        <w:tc>
          <w:tcPr>
            <w:tcW w:w="4793" w:type="dxa"/>
            <w:shd w:val="clear" w:color="auto" w:fill="auto"/>
          </w:tcPr>
          <w:p w14:paraId="37497054" w14:textId="77777777" w:rsidR="003A24F7" w:rsidRPr="00824968" w:rsidRDefault="003A24F7" w:rsidP="003A24F7">
            <w:pPr>
              <w:pStyle w:val="Defaul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802" w:type="dxa"/>
            <w:shd w:val="clear" w:color="auto" w:fill="auto"/>
          </w:tcPr>
          <w:p w14:paraId="176729A6" w14:textId="77777777" w:rsidR="003A24F7" w:rsidRPr="00824968" w:rsidRDefault="003A24F7" w:rsidP="003A24F7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A24F7" w:rsidRPr="00824968" w14:paraId="1B63F438" w14:textId="77777777" w:rsidTr="00B31678">
        <w:trPr>
          <w:trHeight w:val="2989"/>
        </w:trPr>
        <w:tc>
          <w:tcPr>
            <w:tcW w:w="4793" w:type="dxa"/>
            <w:shd w:val="clear" w:color="auto" w:fill="auto"/>
          </w:tcPr>
          <w:p w14:paraId="0046E415" w14:textId="3EAAAA01" w:rsidR="00F67C30" w:rsidRPr="00265842" w:rsidRDefault="00F67C30" w:rsidP="00F67C30">
            <w:pPr>
              <w:tabs>
                <w:tab w:val="clear" w:pos="4451"/>
                <w:tab w:val="left" w:pos="4303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</w:rPr>
              <w:t>31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บริษัทมีลูกหนี้ค่าเช่าตามสัญญาเช่าดำเนินงาน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และ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ลูกหนี้ตามสัญญาเช่าเงินทุน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26584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เป็นจำนวนเงิน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194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26584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ล้านบาทและ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2,77</w:t>
            </w:r>
            <w:r w:rsidR="00112737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26584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ล้านบาท คิดเป็น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1.6 </w:t>
            </w:r>
            <w:r w:rsidRPr="0026584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และร้อยละ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23.0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ของสินทรัพย์รวม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โดยมีค่าเผื่อ</w:t>
            </w:r>
            <w:r w:rsidRPr="00265842">
              <w:rPr>
                <w:rFonts w:ascii="Angsana New" w:hAnsi="Angsana New"/>
                <w:sz w:val="30"/>
                <w:szCs w:val="30"/>
                <w:cs/>
              </w:rPr>
              <w:t>ผลขาดทุนจากการด้อยค่า</w:t>
            </w:r>
            <w:r w:rsidRPr="0026584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Pr="0026584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ลูกหนี้ค่าเช่าตามสัญญาเช่าดำเนินงานและลูกหนี้ตามสัญญาเช่าเงินทุน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เป็นจำนวนเงิน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71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ล้านบาท</w:t>
            </w:r>
            <w:r w:rsidRPr="0026584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72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26584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ล้านบาท ตามลำดับ</w:t>
            </w:r>
          </w:p>
          <w:p w14:paraId="5FDAC59F" w14:textId="77777777" w:rsidR="00F67C30" w:rsidRPr="00265842" w:rsidRDefault="00F67C30" w:rsidP="00F67C30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66DC52D4" w14:textId="38A148BF" w:rsidR="00F67C30" w:rsidRPr="00265842" w:rsidRDefault="00F67C30" w:rsidP="00F67C30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ประมาณการขอ</w:t>
            </w:r>
            <w:r w:rsidRPr="00D544F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งผู้บริหาร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สำหรับ</w:t>
            </w:r>
            <w:r w:rsidRPr="00D544F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ค่าเผื่อ</w:t>
            </w:r>
            <w:r w:rsidRPr="00D544F2">
              <w:rPr>
                <w:rFonts w:ascii="Angsana New" w:hAnsi="Angsana New"/>
                <w:sz w:val="30"/>
                <w:szCs w:val="30"/>
                <w:cs/>
              </w:rPr>
              <w:t>ผลขาดทุนจากการด้อยค่า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นั้นประมาณโดยใช้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โมเดลด้านเครดิต</w:t>
            </w:r>
            <w:r w:rsidRPr="0026584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ใหม่ที่มีความซับซ้อน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ผู้บริหารต้องใช้วิจารณญาณและการประมาณการที่สำคัญในการจัดทำโมเดลด้านเครดิตดังกล่าว ซึ่งรวมถึงการกำหนด</w:t>
            </w:r>
            <w:r w:rsidRPr="00C8387C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หลักเกณฑ์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ในการพิจารณาการเพิ่มขึ้นอย่างมีนัยส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ำ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คัญของความเสี่ยงด้านเครดิตนับจากวันที่รับรู้รายการเมื่อเริ่มแรก การพัฒนาโมเดลที่นำมาใช้ในการวัดมูลค่า</w:t>
            </w:r>
            <w:r w:rsidRPr="00265842">
              <w:rPr>
                <w:rFonts w:ascii="Angsana New" w:hAnsi="Angsana New"/>
                <w:sz w:val="30"/>
                <w:szCs w:val="30"/>
                <w:cs/>
              </w:rPr>
              <w:t>ผลขาดทุนจากการด้อย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ค่</w:t>
            </w:r>
            <w:r w:rsidRPr="0026584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า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การกำหนดปัจจัยเชิงเศรษฐศาสตร์มหภาคที่มีการคาดการณ์ไปในอนาคตและการถ่วงน้ำหนักด้วยความน่าจะเป็น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ของ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สถานการณ์ที่คาดว่าจะเกิดขึ้นในการวัดมูลค่า</w:t>
            </w:r>
            <w:r w:rsidRPr="00265842">
              <w:rPr>
                <w:rFonts w:ascii="Angsana New" w:hAnsi="Angsana New"/>
                <w:sz w:val="30"/>
                <w:szCs w:val="30"/>
                <w:cs/>
              </w:rPr>
              <w:t>ผลขาดทุนจากการด้อยค่</w:t>
            </w:r>
            <w:r w:rsidRPr="00265842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และการประมาณการเพิ่มเติม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โดยผู้บริหาร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(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</w:rPr>
              <w:t>Management overlay)</w:t>
            </w:r>
          </w:p>
          <w:p w14:paraId="2D6288B3" w14:textId="77777777" w:rsidR="00F67C30" w:rsidRPr="00265842" w:rsidRDefault="00F67C30" w:rsidP="00F67C30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38231445" w14:textId="77777777" w:rsidR="00F67C30" w:rsidRDefault="00F67C30" w:rsidP="00F67C30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ทั้งนี้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สภาวะเศรษฐกิจในปัจจุบันและโครงการความช่วยเหลือที่ให้กับลูกหนี้ที่ได้รับผลกระทบ</w:t>
            </w:r>
            <w:r w:rsidRPr="0026584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จากการแพร่ระบาดของ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โรคติดเชื้อไวรัสโคโรนา 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</w:rPr>
              <w:t>2019 (COVID-19)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658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ได้เพิ่มความซับซ้อนให้กับกระบวนการในการประมาณการของผู้บริหาร </w:t>
            </w:r>
          </w:p>
          <w:p w14:paraId="646FCE98" w14:textId="4536860E" w:rsidR="003A24F7" w:rsidRPr="00B31678" w:rsidRDefault="00F67C30" w:rsidP="00F67C3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lastRenderedPageBreak/>
              <w:t>เนื่องจาก</w:t>
            </w:r>
            <w:r w:rsidRPr="00B4514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ยอด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คงเหลือ</w:t>
            </w:r>
            <w:r w:rsidRPr="00B4514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ของลูกหนี้</w:t>
            </w:r>
            <w:r w:rsidRPr="00B4514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ดังกล่าวมีสาระสำคัญ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และเกี่ยวข้องกับการคำนวณที่ซับซ้อน ตลอดจน</w:t>
            </w:r>
            <w:r w:rsidRPr="00B4514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ต้องอาศัยดุลยพินิจของผู้บริหารในการประมาณการ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  <w:r w:rsidRPr="00B4514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02" w:type="dxa"/>
            <w:shd w:val="clear" w:color="auto" w:fill="auto"/>
          </w:tcPr>
          <w:p w14:paraId="060AB635" w14:textId="77777777" w:rsidR="00F67C30" w:rsidRPr="00265842" w:rsidRDefault="00F67C30" w:rsidP="00F67C3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65842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วิธีการตรวจสอบของข้าพเจ้า ประกอบด้วย</w:t>
            </w:r>
          </w:p>
          <w:p w14:paraId="63FCB863" w14:textId="77777777" w:rsidR="00F67C30" w:rsidRPr="00265842" w:rsidRDefault="00F67C30" w:rsidP="005F08F2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65842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ทำความเข้าใจกระบวนการ</w:t>
            </w:r>
            <w:r w:rsidRPr="0026584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อนุมัติ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</w:t>
            </w:r>
            <w:r w:rsidRPr="0026584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เครดิต </w:t>
            </w:r>
            <w:r w:rsidRPr="00265842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การรับชำระคืน</w:t>
            </w:r>
            <w:r w:rsidRPr="0026584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65842">
              <w:rPr>
                <w:rFonts w:asciiTheme="majorBidi" w:hAnsiTheme="majorBidi" w:cstheme="majorBidi"/>
                <w:sz w:val="30"/>
                <w:szCs w:val="30"/>
                <w:cs/>
              </w:rPr>
              <w:t>การควบคุมดูแล รวมถึงนโยบายและวิธีการ</w:t>
            </w:r>
            <w:r w:rsidRPr="00265842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</w:t>
            </w:r>
            <w:r w:rsidRPr="00265842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</w:t>
            </w:r>
            <w:r w:rsidRPr="0026584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  <w:p w14:paraId="713AA373" w14:textId="77777777" w:rsidR="00F67C30" w:rsidRPr="00250509" w:rsidRDefault="00F67C30" w:rsidP="005F08F2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0509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</w:t>
            </w:r>
            <w:r w:rsidRPr="00250509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าว่า</w:t>
            </w:r>
            <w:r w:rsidRPr="00250509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</w:t>
            </w:r>
            <w:r w:rsidRPr="0025050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2505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25050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มีความสอดคล้อง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กับ</w:t>
            </w:r>
            <w:r w:rsidRPr="00250509">
              <w:rPr>
                <w:rFonts w:asciiTheme="majorBidi" w:hAnsiTheme="majorBidi" w:cstheme="majorBidi"/>
                <w:sz w:val="30"/>
                <w:szCs w:val="30"/>
                <w:cs/>
              </w:rPr>
              <w:t>ข้อก</w:t>
            </w:r>
            <w:r w:rsidRPr="00250509">
              <w:rPr>
                <w:rFonts w:asciiTheme="majorBidi" w:hAnsiTheme="majorBidi" w:cstheme="majorBidi" w:hint="cs"/>
                <w:sz w:val="30"/>
                <w:szCs w:val="30"/>
                <w:cs/>
              </w:rPr>
              <w:t>ำ</w:t>
            </w:r>
            <w:r w:rsidRPr="00250509">
              <w:rPr>
                <w:rFonts w:asciiTheme="majorBidi" w:hAnsiTheme="majorBidi" w:cstheme="majorBidi"/>
                <w:sz w:val="30"/>
                <w:szCs w:val="30"/>
                <w:cs/>
              </w:rPr>
              <w:t>หนด</w:t>
            </w:r>
            <w:r w:rsidRPr="0025050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2505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มาตรฐานรายงานทางการเงิน ฉบับที่ </w:t>
            </w:r>
            <w:r w:rsidRPr="0025050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2505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เรื่อง </w:t>
            </w:r>
            <w:r w:rsidRPr="00AE34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เครื่องมือทางการเงิน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TFRS 9) </w:t>
            </w:r>
            <w:r w:rsidRPr="002505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หรือไม่ </w:t>
            </w:r>
          </w:p>
          <w:p w14:paraId="719D6BC9" w14:textId="77777777" w:rsidR="00F67C30" w:rsidRPr="00F67C30" w:rsidRDefault="00F67C30" w:rsidP="005F08F2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6584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ประเมินการออกแบบและ</w:t>
            </w:r>
            <w:r w:rsidRPr="00265842">
              <w:rPr>
                <w:rFonts w:asciiTheme="majorBidi" w:hAnsiTheme="majorBidi" w:cstheme="majorBidi"/>
                <w:sz w:val="30"/>
                <w:szCs w:val="30"/>
                <w:cs/>
              </w:rPr>
              <w:t>การนำมาถือปฏิบัติ</w:t>
            </w:r>
            <w:r w:rsidRPr="0026584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รวมถึงความมีประสิทธิผลของการควบคุมภายในหลักที่เกี่ยวข้องกับ</w:t>
            </w: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กระบวนการอนุมัติด้านเครดิตและการตั้ง</w:t>
            </w:r>
            <w:r w:rsidRPr="00F67C30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  <w:p w14:paraId="3F3CE559" w14:textId="77777777" w:rsidR="00F67C30" w:rsidRPr="00F67C30" w:rsidRDefault="00F67C30" w:rsidP="005F08F2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ใช้ผู้เชี่ยวชาญด้านเครดิตของเคพีเอ็มจีในการทดสอบข้อมูลที่สำคัญ ข้อสมมติ วิธีการ โมเดล </w:t>
            </w: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เพื่อประเมินความเหมาะสมของ</w:t>
            </w: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หลักเกณฑ์</w:t>
            </w: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</w:t>
            </w:r>
            <w:r w:rsidRPr="00F67C3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การจัดชั้น</w:t>
            </w:r>
            <w:r w:rsidRPr="00F67C30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รวมถึงการคำนวณเชิงทฤษฎี เพื่อให้ได้มาซึ่งตัวแปรในโมเดลผลขาดทุน</w:t>
            </w:r>
            <w:r w:rsidRPr="00F67C30">
              <w:rPr>
                <w:rFonts w:ascii="Angsana New" w:hAnsi="Angsana New"/>
                <w:sz w:val="30"/>
                <w:szCs w:val="30"/>
                <w:cs/>
              </w:rPr>
              <w:t>จากการด้อยค่า</w:t>
            </w: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ของพอร์ตลูกหนี้ที่มีสาระสำคัญ</w:t>
            </w:r>
            <w:r w:rsidRPr="00F67C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ู้เชี่ยวชาญได้ทดสอบความสมเหตุสมผลของปัจจัยเชิงเศรษฐศาสตร์มหภาคที่ใช้และการถ่วงน้ำหนักด้วยความน่าจะเป็นตามสถานการณ์ที่คาดว่าจะเกิดขึ้น </w:t>
            </w: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>และวิธีการในการระบุและการประมาณการเพิ่มเติม</w:t>
            </w: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</w:t>
            </w: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 (</w:t>
            </w:r>
            <w:r w:rsidRPr="00F67C30">
              <w:rPr>
                <w:rFonts w:asciiTheme="majorBidi" w:hAnsiTheme="majorBidi" w:cstheme="majorBidi"/>
                <w:sz w:val="30"/>
                <w:szCs w:val="30"/>
              </w:rPr>
              <w:t xml:space="preserve">Management overlay) </w:t>
            </w: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ถึงการพิจารณาการเปลี่ยนแปลงของความเสี่ยงด้านเครดิตสำหรับลูกหนี้ที่อยู่ภายใต้มาตรการช่วยเหลือทางการเงินที่ให้แก่ลูกหนี้ที่</w:t>
            </w: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ได้รับผลกระทบจากการ</w:t>
            </w: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แพร่ระบาดของ</w:t>
            </w:r>
            <w:r w:rsidRPr="00F67C3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โรคติดเชื้อไวรัสโคโรนา </w:t>
            </w:r>
            <w:r w:rsidRPr="00F67C30">
              <w:rPr>
                <w:rFonts w:asciiTheme="majorBidi" w:eastAsia="Calibri" w:hAnsiTheme="majorBidi" w:cstheme="majorBidi"/>
                <w:sz w:val="30"/>
                <w:szCs w:val="30"/>
              </w:rPr>
              <w:t>2019 (COVID-19)</w:t>
            </w:r>
          </w:p>
          <w:p w14:paraId="1E374D64" w14:textId="77777777" w:rsidR="00F67C30" w:rsidRPr="00F67C30" w:rsidRDefault="00F67C30" w:rsidP="005F08F2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ความสมเหตุสมผลของการใช้เกณฑ์การเพิ่มขึ้นอย่างมีนัยสำคัญของความเสี่ยงด้านเครดิตและการจัดชั้นของบริษัท</w:t>
            </w:r>
          </w:p>
          <w:p w14:paraId="4AA0C8CC" w14:textId="77777777" w:rsidR="00F67C30" w:rsidRPr="00F67C30" w:rsidRDefault="00F67C30" w:rsidP="005F08F2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ทดสอบการคำนวณผลขาดทุนจากการด้อยค่า รวมถึงทดสอบรายการปรับปรุงสำหรับการนำ</w:t>
            </w:r>
            <w:r w:rsidRPr="00F67C30">
              <w:rPr>
                <w:rFonts w:asciiTheme="majorBidi" w:hAnsiTheme="majorBidi" w:cstheme="majorBidi"/>
                <w:sz w:val="30"/>
                <w:szCs w:val="30"/>
              </w:rPr>
              <w:t xml:space="preserve"> TFRS 9 </w:t>
            </w: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>มาถือปฏิบัติเป็นครั้งแรก</w:t>
            </w:r>
            <w:r w:rsidRPr="00F67C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</w:p>
          <w:p w14:paraId="033B777F" w14:textId="55885649" w:rsidR="003A24F7" w:rsidRPr="00B31678" w:rsidRDefault="00F67C30" w:rsidP="005F08F2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C30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</w:t>
            </w:r>
            <w:r w:rsidRPr="00265842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</w:t>
            </w:r>
            <w:r w:rsidR="0011273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="001C688C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="00112737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</w:t>
            </w:r>
          </w:p>
        </w:tc>
      </w:tr>
    </w:tbl>
    <w:p w14:paraId="239657F3" w14:textId="3038CD48" w:rsidR="00EE4022" w:rsidRDefault="00EE4022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5"/>
        <w:gridCol w:w="4860"/>
      </w:tblGrid>
      <w:tr w:rsidR="00E003CA" w:rsidRPr="00824968" w14:paraId="3D8B326B" w14:textId="77777777" w:rsidTr="00E003CA">
        <w:tc>
          <w:tcPr>
            <w:tcW w:w="9625" w:type="dxa"/>
            <w:gridSpan w:val="2"/>
            <w:shd w:val="clear" w:color="auto" w:fill="auto"/>
          </w:tcPr>
          <w:p w14:paraId="7F42B79E" w14:textId="77777777" w:rsidR="00E003CA" w:rsidRPr="00824968" w:rsidRDefault="00E003CA" w:rsidP="00E003C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การรับรู้สินทรัพย์ภาษีเงินได้รอการตัดบัญชี</w:t>
            </w:r>
          </w:p>
        </w:tc>
      </w:tr>
      <w:tr w:rsidR="00E003CA" w:rsidRPr="00824968" w14:paraId="20050F35" w14:textId="77777777" w:rsidTr="00E003CA">
        <w:tc>
          <w:tcPr>
            <w:tcW w:w="9625" w:type="dxa"/>
            <w:gridSpan w:val="2"/>
            <w:shd w:val="clear" w:color="auto" w:fill="auto"/>
          </w:tcPr>
          <w:p w14:paraId="2019FCD4" w14:textId="1E709564" w:rsidR="00E003CA" w:rsidRPr="00824968" w:rsidRDefault="00E003CA" w:rsidP="00E003C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</w:t>
            </w:r>
            <w:r w:rsidRPr="008249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8249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D557A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ของงบการเงิน</w:t>
            </w:r>
          </w:p>
        </w:tc>
      </w:tr>
      <w:tr w:rsidR="00E003CA" w:rsidRPr="00824968" w14:paraId="55438F0E" w14:textId="77777777" w:rsidTr="00E003CA">
        <w:tc>
          <w:tcPr>
            <w:tcW w:w="4765" w:type="dxa"/>
            <w:shd w:val="clear" w:color="auto" w:fill="auto"/>
          </w:tcPr>
          <w:p w14:paraId="7D2534F3" w14:textId="77777777" w:rsidR="00E003CA" w:rsidRPr="00824968" w:rsidRDefault="00E003CA" w:rsidP="00E003CA">
            <w:pPr>
              <w:pStyle w:val="Defaul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860" w:type="dxa"/>
            <w:shd w:val="clear" w:color="auto" w:fill="auto"/>
          </w:tcPr>
          <w:p w14:paraId="176D402C" w14:textId="77777777" w:rsidR="00E003CA" w:rsidRPr="00824968" w:rsidRDefault="00E003CA" w:rsidP="00E003CA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  <w:r w:rsidRPr="008249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003CA" w:rsidRPr="00824968" w14:paraId="02779CA4" w14:textId="77777777" w:rsidTr="00E003CA">
        <w:tc>
          <w:tcPr>
            <w:tcW w:w="4765" w:type="dxa"/>
            <w:shd w:val="clear" w:color="auto" w:fill="auto"/>
          </w:tcPr>
          <w:p w14:paraId="1BD3F955" w14:textId="77777777" w:rsidR="00E003CA" w:rsidRPr="00824968" w:rsidRDefault="00E003CA" w:rsidP="00E003C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ับรู้สินทรัพย์ภาษีเงินได้รอการตัดบัญชีที่คำนวณจากผลแตกต่างชั่วคราวและขาดทุนทางภาษีที่ยังไม่ได้ใช้ซึ่งคาดว่าจะได้รับคืน</w:t>
            </w:r>
          </w:p>
          <w:p w14:paraId="2E110547" w14:textId="77777777" w:rsidR="00E003CA" w:rsidRPr="00824968" w:rsidRDefault="00E003CA" w:rsidP="00E003C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042EA3" w14:textId="77777777" w:rsidR="00E003CA" w:rsidRPr="00824968" w:rsidRDefault="00E003CA" w:rsidP="00E003C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ประโยชน์ของสินทรัพย์ภาษีเงินได้รอการตัดบัญชีที่รับรู้จะพิจารณาจากความสามารถของบริษัทที่จะมีกำไรทางภาษีในอนาคตเพียงพอกับการใช้ประโยชน์จากผลแตกต่างชั่วคราวและขาดทุนทางภาษี</w:t>
            </w:r>
            <w:r w:rsidRPr="008249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>(ก่อนวันที่ขาดทุนทางภาษีหมดอายุ)</w:t>
            </w:r>
          </w:p>
          <w:p w14:paraId="617E05BE" w14:textId="77777777" w:rsidR="00E003CA" w:rsidRPr="00824968" w:rsidRDefault="00E003CA" w:rsidP="00E003C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AF44C2" w14:textId="601FD42D" w:rsidR="00E003CA" w:rsidRPr="00824968" w:rsidRDefault="00E003CA" w:rsidP="00E003C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เนื่องจากความไม่แน่นอนในการประมาณการจำนวนเงินและระยะเวลาของกำไรทางภาษี และการกลับรายการของผลแตกต่างชั่วคราว</w:t>
            </w:r>
            <w:r w:rsidR="003A68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A68B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70ED8E2E" w14:textId="77777777" w:rsidR="00E003CA" w:rsidRPr="00824968" w:rsidRDefault="00E003CA" w:rsidP="00E003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 ประกอบด้วย</w:t>
            </w:r>
          </w:p>
          <w:p w14:paraId="64747465" w14:textId="401B9AB0" w:rsidR="00E003CA" w:rsidRPr="00824968" w:rsidRDefault="00E003CA" w:rsidP="00E003CA">
            <w:pPr>
              <w:numPr>
                <w:ilvl w:val="0"/>
                <w:numId w:val="17"/>
              </w:numPr>
              <w:ind w:left="220" w:hanging="2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สอบถามผู้บริหารผู้ซึ่งรับผิดชอบในการจัดทำประมาณการกำไรทางภาษีในอนาคตของบริษัท </w:t>
            </w:r>
          </w:p>
          <w:p w14:paraId="62A21FEE" w14:textId="6256848E" w:rsidR="00E003CA" w:rsidRPr="00824968" w:rsidRDefault="00E003CA" w:rsidP="00E003CA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hanging="2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ประเมินและทดสอบข้อสมมติที่ใช้ในการประมาณการกำไรทางภาษีในอนาคต โดยพิจารณาความสมเหตุสมผลของการประมาณการในอดีต เปรียบเทียบกับผลการดำเนินงานที่เกิดขึ้นจริง และแผนการดำเนินงาน ประกอบกับ</w:t>
            </w:r>
            <w:r w:rsidR="003A68B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ข้อมูลที่มีอยู่เกี่ยวกับอุตสาหกรรมของบริษัท</w:t>
            </w: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เพื่อพิจารณาความสมเหตุสมผลของกระบวนการจัดทำประมาณการกำไรทางภาษีในอนาคตของผู้บริหาร</w:t>
            </w:r>
          </w:p>
          <w:p w14:paraId="00AFD41E" w14:textId="77777777" w:rsidR="00E003CA" w:rsidRPr="00824968" w:rsidRDefault="00E003CA" w:rsidP="00E003CA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hanging="2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ทดสอบการคำนวณตามประมาณการ และ </w:t>
            </w:r>
          </w:p>
          <w:p w14:paraId="74693087" w14:textId="77777777" w:rsidR="00E003CA" w:rsidRPr="00824968" w:rsidRDefault="00E003CA" w:rsidP="00E003CA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hanging="2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968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</w:t>
            </w:r>
            <w:r w:rsidRPr="00824968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</w:t>
            </w:r>
          </w:p>
        </w:tc>
      </w:tr>
    </w:tbl>
    <w:p w14:paraId="241CC873" w14:textId="230B7618" w:rsidR="00E003CA" w:rsidRDefault="00E003CA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9BE3E33" w14:textId="6264E14C" w:rsidR="003A68B6" w:rsidRDefault="003A68B6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3046CA4" w14:textId="77777777" w:rsidR="00E001B3" w:rsidRDefault="00E001B3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C647F5E" w14:textId="77777777" w:rsidR="00CA11D3" w:rsidRDefault="00CA11D3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A8A7234" w14:textId="77777777" w:rsidR="00165115" w:rsidRDefault="00165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640D5CB5" w14:textId="50D51B70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ข้อมูลอื่น</w:t>
      </w:r>
    </w:p>
    <w:p w14:paraId="6FAA87E8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7C2CCEA8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E00FB24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66AF7482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741596A9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7B41BFC3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4668B1C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0CF380F9" w14:textId="0079F0D5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276319">
        <w:rPr>
          <w:rFonts w:asciiTheme="majorBidi" w:hAnsiTheme="majorBidi" w:cstheme="majorBidi"/>
          <w:sz w:val="30"/>
          <w:szCs w:val="30"/>
        </w:rPr>
        <w:br/>
      </w:r>
      <w:r w:rsidRPr="00824968">
        <w:rPr>
          <w:rFonts w:asciiTheme="majorBidi" w:hAnsiTheme="majorBidi" w:cstheme="majorBidi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C405B35" w14:textId="4C747E75" w:rsidR="00372E97" w:rsidRDefault="00372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C0F7BE1" w14:textId="69249A4D" w:rsidR="000E721D" w:rsidRPr="00824968" w:rsidRDefault="000E721D" w:rsidP="000E721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24968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9104F90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61C92592" w14:textId="6118C6E9" w:rsidR="000E721D" w:rsidRPr="00824968" w:rsidRDefault="000E721D" w:rsidP="000E721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24968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="00276319">
        <w:rPr>
          <w:rFonts w:asciiTheme="majorBidi" w:eastAsia="Calibri" w:hAnsiTheme="majorBidi" w:cstheme="majorBidi"/>
          <w:sz w:val="30"/>
          <w:szCs w:val="30"/>
        </w:rPr>
        <w:br/>
      </w:r>
      <w:r w:rsidRPr="00824968">
        <w:rPr>
          <w:rFonts w:asciiTheme="majorBidi" w:eastAsia="Calibri" w:hAnsiTheme="majorBidi" w:cstheme="majorBidi"/>
          <w:sz w:val="30"/>
          <w:szCs w:val="30"/>
          <w:cs/>
        </w:rPr>
        <w:t xml:space="preserve">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CB33F35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038CC70C" w14:textId="0E93C6F2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056030" w:rsidRPr="008249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6319">
        <w:rPr>
          <w:rFonts w:asciiTheme="majorBidi" w:hAnsiTheme="majorBidi" w:cstheme="majorBidi"/>
          <w:sz w:val="30"/>
          <w:szCs w:val="30"/>
        </w:rPr>
        <w:br/>
      </w:r>
      <w:r w:rsidRPr="00824968">
        <w:rPr>
          <w:rFonts w:asciiTheme="majorBidi" w:hAnsiTheme="majorBidi" w:cstheme="majorBidi"/>
          <w:sz w:val="30"/>
          <w:szCs w:val="30"/>
          <w:cs/>
        </w:rPr>
        <w:t>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4ABCD553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4950B34F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37FBB597" w14:textId="77777777" w:rsidR="000E721D" w:rsidRPr="00824968" w:rsidRDefault="000E721D" w:rsidP="000E721D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4E723E2B" w14:textId="77777777" w:rsidR="000E721D" w:rsidRPr="00824968" w:rsidRDefault="000E721D" w:rsidP="000E721D">
      <w:pPr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24968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0FC7C912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7E797C05" w14:textId="2FBE9DE5" w:rsidR="00713DA2" w:rsidRDefault="000E721D" w:rsidP="00713DA2">
      <w:pPr>
        <w:jc w:val="thaiDistribute"/>
        <w:rPr>
          <w:rFonts w:asciiTheme="majorBidi" w:hAnsiTheme="majorBidi" w:cstheme="majorBidi"/>
          <w:sz w:val="24"/>
          <w:szCs w:val="24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E5FF743" w14:textId="77777777" w:rsidR="00372E97" w:rsidRPr="00824968" w:rsidRDefault="00372E97" w:rsidP="00713DA2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1597CCC5" w14:textId="3A06655C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การปฏิบัติงานของข้าพเจ้ารวมถึง</w:t>
      </w:r>
    </w:p>
    <w:p w14:paraId="7B976C44" w14:textId="77777777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7B217093" w14:textId="347BA8B9" w:rsidR="000E721D" w:rsidRPr="00824968" w:rsidRDefault="000E721D" w:rsidP="005F08F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ความเสี่ยงที่</w:t>
      </w:r>
      <w:r w:rsidR="008E6AF9">
        <w:rPr>
          <w:rFonts w:asciiTheme="majorBidi" w:hAnsiTheme="majorBidi" w:cstheme="majorBidi"/>
          <w:sz w:val="30"/>
          <w:szCs w:val="30"/>
        </w:rPr>
        <w:br/>
      </w:r>
      <w:r w:rsidRPr="00824968">
        <w:rPr>
          <w:rFonts w:asciiTheme="majorBidi" w:hAnsiTheme="majorBidi" w:cstheme="majorBidi"/>
          <w:sz w:val="30"/>
          <w:szCs w:val="30"/>
          <w:cs/>
        </w:rPr>
        <w:t>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การปลอมแปลงเอกสารหลักฐาน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การตั้งใจละเว้นการแสดงข้อมูล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</w:p>
    <w:p w14:paraId="4CE8AB9E" w14:textId="77777777" w:rsidR="000E721D" w:rsidRPr="00824968" w:rsidRDefault="000E721D" w:rsidP="005F08F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</w:p>
    <w:p w14:paraId="150C9BC0" w14:textId="77777777" w:rsidR="000E721D" w:rsidRPr="00824968" w:rsidRDefault="000E721D" w:rsidP="005F08F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FBFD5F1" w14:textId="77777777" w:rsidR="000E721D" w:rsidRPr="00824968" w:rsidRDefault="000E721D" w:rsidP="005F08F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1D7F3314" w14:textId="77777777" w:rsidR="000E721D" w:rsidRPr="00824968" w:rsidRDefault="000E721D" w:rsidP="005F08F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 w:hanging="387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ประเมินการนำเสนอโครงสร้างและเนื้อหาของงบการเงินโดยรวม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</w:p>
    <w:p w14:paraId="33D74668" w14:textId="77777777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68"/>
        <w:rPr>
          <w:rFonts w:asciiTheme="majorBidi" w:hAnsiTheme="majorBidi" w:cstheme="majorBidi"/>
          <w:sz w:val="30"/>
          <w:szCs w:val="30"/>
        </w:rPr>
      </w:pPr>
    </w:p>
    <w:p w14:paraId="64B4C9D6" w14:textId="77777777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824968">
        <w:rPr>
          <w:rFonts w:asciiTheme="majorBidi" w:eastAsia="Calibri" w:hAnsiTheme="majorBidi" w:cstheme="majorBidi"/>
          <w:sz w:val="30"/>
          <w:szCs w:val="30"/>
          <w:cs/>
        </w:rPr>
        <w:t>ในเรื่องต่าง ๆ ที่สำคัญซึ่งรวมถึง</w:t>
      </w:r>
      <w:r w:rsidRPr="00824968">
        <w:rPr>
          <w:rFonts w:asciiTheme="majorBid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6B01094" w14:textId="77777777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B78BE95" w14:textId="77777777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234122D" w14:textId="2C2420B4" w:rsidR="00E003CA" w:rsidRDefault="00E00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FC2B3FF" w14:textId="5125969E" w:rsidR="000E721D" w:rsidRPr="00824968" w:rsidRDefault="000E721D" w:rsidP="000E7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ข้าพเจ้าได้พิจารณาเรื่องต่าง ๆ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ที่มีนัยสำคัญที่สุดในการตรวจสอบ</w:t>
      </w:r>
      <w:r w:rsidR="00893AE8">
        <w:rPr>
          <w:rFonts w:asciiTheme="majorBidi" w:hAnsiTheme="majorBidi" w:cstheme="majorBidi"/>
          <w:sz w:val="30"/>
          <w:szCs w:val="30"/>
        </w:rPr>
        <w:br/>
      </w:r>
      <w:r w:rsidRPr="00824968">
        <w:rPr>
          <w:rFonts w:asciiTheme="majorBidi" w:hAnsiTheme="majorBidi" w:cstheme="majorBidi"/>
          <w:sz w:val="30"/>
          <w:szCs w:val="30"/>
          <w:cs/>
        </w:rPr>
        <w:t>งบการเงินในงวดปัจจุบันและกำหนดเป็นเรื่องสำคัญในการตรวจสอบ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หรือในสถานการณ์ที่ยากที่จะเกิดขึ้น</w:t>
      </w:r>
      <w:r w:rsidRPr="00824968">
        <w:rPr>
          <w:rFonts w:asciiTheme="majorBidi" w:hAnsiTheme="majorBidi" w:cstheme="majorBidi"/>
          <w:sz w:val="30"/>
          <w:szCs w:val="30"/>
        </w:rPr>
        <w:t xml:space="preserve"> </w:t>
      </w:r>
      <w:r w:rsidRPr="00824968">
        <w:rPr>
          <w:rFonts w:asciiTheme="majorBidi" w:hAnsiTheme="majorBidi" w:cstheme="majorBidi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B8018C0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C4252CC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76F15CD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BA4546E" w14:textId="77777777" w:rsidR="000E721D" w:rsidRPr="00824968" w:rsidRDefault="000E721D" w:rsidP="000E72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A47DC92" w14:textId="77777777" w:rsidR="000E721D" w:rsidRPr="00824968" w:rsidRDefault="000E721D" w:rsidP="000E721D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(อรพินท์ สินถาวรกุล)</w:t>
      </w:r>
    </w:p>
    <w:p w14:paraId="11E5BA5D" w14:textId="77777777" w:rsidR="000E721D" w:rsidRPr="00824968" w:rsidRDefault="000E721D" w:rsidP="000E721D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352B35C9" w14:textId="2A100E15" w:rsidR="000E721D" w:rsidRPr="00824968" w:rsidRDefault="000E721D" w:rsidP="000E721D">
      <w:pPr>
        <w:pStyle w:val="T0"/>
        <w:ind w:left="0" w:right="0"/>
        <w:jc w:val="both"/>
        <w:rPr>
          <w:rFonts w:asciiTheme="majorBidi" w:hAnsiTheme="majorBidi" w:cstheme="majorBidi"/>
          <w:lang w:val="en-US"/>
        </w:rPr>
      </w:pPr>
      <w:r w:rsidRPr="00824968">
        <w:rPr>
          <w:rFonts w:asciiTheme="majorBidi" w:hAnsiTheme="majorBidi" w:cstheme="majorBidi"/>
          <w:cs/>
        </w:rPr>
        <w:t xml:space="preserve">เลขทะเบียน </w:t>
      </w:r>
      <w:r w:rsidR="008E6AF9">
        <w:rPr>
          <w:rFonts w:asciiTheme="majorBidi" w:hAnsiTheme="majorBidi" w:cstheme="majorBidi"/>
          <w:lang w:val="en-US"/>
        </w:rPr>
        <w:t>9441</w:t>
      </w:r>
    </w:p>
    <w:p w14:paraId="55BB3C1B" w14:textId="77777777" w:rsidR="00705063" w:rsidRPr="00824968" w:rsidRDefault="00705063" w:rsidP="00705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AFDBAB8" w14:textId="77777777" w:rsidR="00705063" w:rsidRPr="00824968" w:rsidRDefault="00705063" w:rsidP="00705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2F0CF54" w14:textId="77777777" w:rsidR="00E92448" w:rsidRPr="00824968" w:rsidRDefault="00705063" w:rsidP="00E92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 w:rsidRPr="0082496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450CDB6" w14:textId="78372F19" w:rsidR="001F0B17" w:rsidRDefault="00F67C30" w:rsidP="00E92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24</w:t>
      </w:r>
      <w:r w:rsidR="00530274" w:rsidRPr="00530274">
        <w:rPr>
          <w:rFonts w:asciiTheme="majorBidi" w:hAnsiTheme="majorBidi" w:cstheme="majorBidi"/>
          <w:sz w:val="30"/>
          <w:szCs w:val="30"/>
        </w:rPr>
        <w:t xml:space="preserve"> </w:t>
      </w:r>
      <w:r w:rsidR="00530274" w:rsidRPr="00530274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="008E6AF9">
        <w:rPr>
          <w:rFonts w:asciiTheme="majorBidi" w:hAnsiTheme="majorBidi" w:cstheme="majorBidi"/>
          <w:sz w:val="30"/>
          <w:szCs w:val="30"/>
        </w:rPr>
        <w:t>2564</w:t>
      </w:r>
    </w:p>
    <w:p w14:paraId="789A1F73" w14:textId="77777777" w:rsidR="00431DC4" w:rsidRPr="00B4269E" w:rsidRDefault="00431DC4" w:rsidP="00026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bookmarkStart w:id="2" w:name="_GoBack"/>
      <w:bookmarkEnd w:id="2"/>
    </w:p>
    <w:sectPr w:rsidR="00431DC4" w:rsidRPr="00B4269E" w:rsidSect="00B66B60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52" w:bottom="576" w:left="1152" w:header="720" w:footer="720" w:gutter="0"/>
      <w:paperSrc w:first="7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7B107" w14:textId="77777777" w:rsidR="00F670EB" w:rsidRDefault="00F670EB" w:rsidP="003B1575">
      <w:r>
        <w:separator/>
      </w:r>
    </w:p>
  </w:endnote>
  <w:endnote w:type="continuationSeparator" w:id="0">
    <w:p w14:paraId="34846CEF" w14:textId="77777777" w:rsidR="00F670EB" w:rsidRDefault="00F670EB" w:rsidP="003B1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E1AD3" w14:textId="77777777" w:rsidR="00510533" w:rsidRDefault="00510533" w:rsidP="009F6C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54</w:t>
    </w:r>
    <w:r>
      <w:rPr>
        <w:rStyle w:val="PageNumber"/>
      </w:rPr>
      <w:fldChar w:fldCharType="end"/>
    </w:r>
  </w:p>
  <w:p w14:paraId="0F07C661" w14:textId="77777777" w:rsidR="00510533" w:rsidRDefault="00510533" w:rsidP="00213F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95081" w14:textId="77777777" w:rsidR="00510533" w:rsidRPr="00CE373D" w:rsidRDefault="00510533" w:rsidP="009F6CF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373D">
      <w:rPr>
        <w:rStyle w:val="PageNumber"/>
        <w:rFonts w:ascii="Angsana New" w:hAnsi="Angsana New"/>
        <w:sz w:val="30"/>
        <w:szCs w:val="30"/>
      </w:rPr>
      <w:fldChar w:fldCharType="begin"/>
    </w:r>
    <w:r w:rsidRPr="00CE373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373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66</w:t>
    </w:r>
    <w:r w:rsidRPr="00CE373D">
      <w:rPr>
        <w:rStyle w:val="PageNumber"/>
        <w:rFonts w:ascii="Angsana New" w:hAnsi="Angsana New"/>
        <w:sz w:val="30"/>
        <w:szCs w:val="30"/>
      </w:rPr>
      <w:fldChar w:fldCharType="end"/>
    </w:r>
  </w:p>
  <w:p w14:paraId="48B23E54" w14:textId="6F3F35A5" w:rsidR="00510533" w:rsidRPr="009A1935" w:rsidRDefault="00510533" w:rsidP="009A1935">
    <w:pPr>
      <w:pStyle w:val="Footer"/>
      <w:rPr>
        <w:sz w:val="22"/>
        <w:szCs w:val="22"/>
      </w:rPr>
    </w:pPr>
    <w:r w:rsidRPr="009A1935">
      <w:rPr>
        <w:rFonts w:ascii="Angsana New" w:hAnsi="Angsana New"/>
        <w:i/>
        <w:iCs/>
        <w:sz w:val="22"/>
        <w:szCs w:val="22"/>
        <w:lang w:val="en-US" w:eastAsia="en-US"/>
      </w:rPr>
      <w:fldChar w:fldCharType="begin"/>
    </w:r>
    <w:r w:rsidRPr="009A1935">
      <w:rPr>
        <w:rFonts w:ascii="Angsana New" w:hAnsi="Angsana New"/>
        <w:i/>
        <w:iCs/>
        <w:sz w:val="22"/>
        <w:szCs w:val="22"/>
        <w:lang w:val="en-US" w:eastAsia="en-US"/>
      </w:rPr>
      <w:instrText xml:space="preserve"> FILENAME   \* MERGEFORMAT </w:instrText>
    </w:r>
    <w:r w:rsidRPr="009A1935">
      <w:rPr>
        <w:rFonts w:ascii="Angsana New" w:hAnsi="Angsana New"/>
        <w:i/>
        <w:iCs/>
        <w:sz w:val="22"/>
        <w:szCs w:val="22"/>
        <w:lang w:val="en-US" w:eastAsia="en-US"/>
      </w:rPr>
      <w:fldChar w:fldCharType="separate"/>
    </w:r>
    <w:r w:rsidR="00310F3A">
      <w:rPr>
        <w:rFonts w:ascii="Angsana New" w:hAnsi="Angsana New"/>
        <w:i/>
        <w:iCs/>
        <w:noProof/>
        <w:sz w:val="22"/>
        <w:szCs w:val="22"/>
        <w:lang w:val="en-US" w:eastAsia="en-US"/>
      </w:rPr>
      <w:t>plt1-Set</w:t>
    </w:r>
    <w:r w:rsidRPr="009A1935">
      <w:rPr>
        <w:rFonts w:ascii="Angsana New" w:hAnsi="Angsana New"/>
        <w:i/>
        <w:iCs/>
        <w:sz w:val="22"/>
        <w:szCs w:val="22"/>
        <w:lang w:val="en-US"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A1BAD" w14:textId="1D97DE0A" w:rsidR="00510533" w:rsidRPr="009A1935" w:rsidRDefault="00510533" w:rsidP="009A1935">
    <w:pPr>
      <w:pStyle w:val="Footer"/>
      <w:rPr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9ECD5" w14:textId="005317B0" w:rsidR="00510533" w:rsidRPr="00CE373D" w:rsidRDefault="00510533" w:rsidP="009F6CF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373D">
      <w:rPr>
        <w:rStyle w:val="PageNumber"/>
        <w:rFonts w:ascii="Angsana New" w:hAnsi="Angsana New"/>
        <w:sz w:val="30"/>
        <w:szCs w:val="30"/>
      </w:rPr>
      <w:fldChar w:fldCharType="begin"/>
    </w:r>
    <w:r w:rsidRPr="00CE373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373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CE373D">
      <w:rPr>
        <w:rStyle w:val="PageNumber"/>
        <w:rFonts w:ascii="Angsana New" w:hAnsi="Angsana New"/>
        <w:sz w:val="30"/>
        <w:szCs w:val="30"/>
      </w:rPr>
      <w:fldChar w:fldCharType="end"/>
    </w:r>
  </w:p>
  <w:p w14:paraId="5F3F6485" w14:textId="37677B8E" w:rsidR="00510533" w:rsidRPr="009A1935" w:rsidRDefault="00510533" w:rsidP="009A1935">
    <w:pPr>
      <w:pStyle w:val="Footer"/>
      <w:rPr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068F3" w14:textId="77777777" w:rsidR="00510533" w:rsidRPr="00035F74" w:rsidRDefault="00510533" w:rsidP="00157DF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035F74">
      <w:rPr>
        <w:rStyle w:val="PageNumber"/>
        <w:rFonts w:ascii="Angsana New" w:hAnsi="Angsana New"/>
        <w:sz w:val="30"/>
        <w:szCs w:val="30"/>
      </w:rPr>
      <w:fldChar w:fldCharType="begin"/>
    </w:r>
    <w:r w:rsidRPr="00035F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35F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63</w:t>
    </w:r>
    <w:r w:rsidRPr="00035F74">
      <w:rPr>
        <w:rStyle w:val="PageNumber"/>
        <w:rFonts w:ascii="Angsana New" w:hAnsi="Angsana New"/>
        <w:sz w:val="30"/>
        <w:szCs w:val="30"/>
      </w:rPr>
      <w:fldChar w:fldCharType="end"/>
    </w:r>
  </w:p>
  <w:p w14:paraId="29E709DF" w14:textId="54E453AE" w:rsidR="00510533" w:rsidRPr="009A1935" w:rsidRDefault="00510533" w:rsidP="009A1935">
    <w:pPr>
      <w:pStyle w:val="Foo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77888" w14:textId="77777777" w:rsidR="00F670EB" w:rsidRDefault="00F670EB" w:rsidP="003B1575">
      <w:r>
        <w:separator/>
      </w:r>
    </w:p>
  </w:footnote>
  <w:footnote w:type="continuationSeparator" w:id="0">
    <w:p w14:paraId="214DD6F0" w14:textId="77777777" w:rsidR="00F670EB" w:rsidRDefault="00F670EB" w:rsidP="003B1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8AA9A" w14:textId="77777777" w:rsidR="00510533" w:rsidRPr="00DA3E69" w:rsidRDefault="00510533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cs="Cordia New"/>
        <w:b/>
        <w:bCs/>
      </w:rPr>
    </w:pPr>
  </w:p>
  <w:p w14:paraId="7885BEC4" w14:textId="77777777" w:rsidR="00510533" w:rsidRPr="00DA3E69" w:rsidRDefault="00510533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cs="Cordia New"/>
        <w:b/>
        <w:bCs/>
      </w:rPr>
    </w:pPr>
  </w:p>
  <w:p w14:paraId="3DF469D4" w14:textId="77777777" w:rsidR="00510533" w:rsidRPr="00DA3E69" w:rsidRDefault="00510533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cs="Cordia New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9AC0" w14:textId="77777777" w:rsidR="00510533" w:rsidRDefault="00510533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083841B" w14:textId="77777777" w:rsidR="00510533" w:rsidRDefault="00510533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06FB6CF" w14:textId="77777777" w:rsidR="00510533" w:rsidRDefault="00510533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8C4E31C" w14:textId="77777777" w:rsidR="00510533" w:rsidRDefault="00510533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449A70D" w14:textId="77777777" w:rsidR="00510533" w:rsidRDefault="00510533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cs/>
      </w:rPr>
    </w:pPr>
  </w:p>
  <w:p w14:paraId="089A7D8F" w14:textId="77777777" w:rsidR="00510533" w:rsidRDefault="00510533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9CF96A4" w14:textId="77777777" w:rsidR="00510533" w:rsidRPr="00213F9E" w:rsidRDefault="00510533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F4DD6" w14:textId="09EBE723" w:rsidR="00510533" w:rsidRPr="00026EDE" w:rsidRDefault="00510533" w:rsidP="00026EDE">
    <w:pPr>
      <w:pStyle w:val="Header"/>
    </w:pPr>
  </w:p>
  <w:p w14:paraId="0E32E8C8" w14:textId="77777777" w:rsidR="00510533" w:rsidRPr="00026EDE" w:rsidRDefault="00510533" w:rsidP="00026E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A4240" w14:textId="4FDAC830" w:rsidR="00510533" w:rsidRDefault="00510533" w:rsidP="00417273">
    <w:pPr>
      <w:pStyle w:val="Header"/>
    </w:pPr>
  </w:p>
  <w:p w14:paraId="5FCB701F" w14:textId="77777777" w:rsidR="00510533" w:rsidRPr="001F0B17" w:rsidRDefault="0051053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83980" w14:textId="77777777" w:rsidR="00510533" w:rsidRPr="0015279A" w:rsidRDefault="00510533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DC754" w14:textId="77777777" w:rsidR="00510533" w:rsidRPr="0015279A" w:rsidRDefault="00510533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95D138F"/>
    <w:multiLevelType w:val="hybridMultilevel"/>
    <w:tmpl w:val="DDCECCCC"/>
    <w:lvl w:ilvl="0" w:tplc="4A44879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  <w:sz w:val="25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AA469A2"/>
    <w:multiLevelType w:val="hybridMultilevel"/>
    <w:tmpl w:val="6BE24918"/>
    <w:lvl w:ilvl="0" w:tplc="2B00E1FE">
      <w:start w:val="1"/>
      <w:numFmt w:val="decimal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F7D6C"/>
    <w:multiLevelType w:val="hybridMultilevel"/>
    <w:tmpl w:val="070A72F0"/>
    <w:lvl w:ilvl="0" w:tplc="E18A1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0029B"/>
    <w:multiLevelType w:val="multilevel"/>
    <w:tmpl w:val="CCD8F4D6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(%1.%2)"/>
      <w:lvlJc w:val="left"/>
      <w:pPr>
        <w:ind w:left="1260" w:hanging="36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lvlText w:val="(%1.%2)%3."/>
      <w:lvlJc w:val="left"/>
      <w:pPr>
        <w:ind w:left="2520" w:hanging="720"/>
      </w:pPr>
      <w:rPr>
        <w:rFonts w:hint="default"/>
        <w:i w:val="0"/>
      </w:rPr>
    </w:lvl>
    <w:lvl w:ilvl="3">
      <w:start w:val="1"/>
      <w:numFmt w:val="decimal"/>
      <w:lvlText w:val="(%1.%2)%3.%4."/>
      <w:lvlJc w:val="left"/>
      <w:pPr>
        <w:ind w:left="3420" w:hanging="720"/>
      </w:pPr>
      <w:rPr>
        <w:rFonts w:hint="default"/>
        <w:i w:val="0"/>
      </w:rPr>
    </w:lvl>
    <w:lvl w:ilvl="4">
      <w:start w:val="1"/>
      <w:numFmt w:val="decimal"/>
      <w:lvlText w:val="(%1.%2)%3.%4.%5."/>
      <w:lvlJc w:val="left"/>
      <w:pPr>
        <w:ind w:left="4680" w:hanging="1080"/>
      </w:pPr>
      <w:rPr>
        <w:rFonts w:hint="default"/>
        <w:i w:val="0"/>
      </w:rPr>
    </w:lvl>
    <w:lvl w:ilvl="5">
      <w:start w:val="1"/>
      <w:numFmt w:val="decimal"/>
      <w:lvlText w:val="(%1.%2)%3.%4.%5.%6."/>
      <w:lvlJc w:val="left"/>
      <w:pPr>
        <w:ind w:left="5580" w:hanging="1080"/>
      </w:pPr>
      <w:rPr>
        <w:rFonts w:hint="default"/>
        <w:i w:val="0"/>
      </w:rPr>
    </w:lvl>
    <w:lvl w:ilvl="6">
      <w:start w:val="1"/>
      <w:numFmt w:val="decimal"/>
      <w:lvlText w:val="(%1.%2)%3.%4.%5.%6.%7."/>
      <w:lvlJc w:val="left"/>
      <w:pPr>
        <w:ind w:left="6480" w:hanging="1080"/>
      </w:pPr>
      <w:rPr>
        <w:rFonts w:hint="default"/>
        <w:i w:val="0"/>
      </w:rPr>
    </w:lvl>
    <w:lvl w:ilvl="7">
      <w:start w:val="1"/>
      <w:numFmt w:val="decimal"/>
      <w:lvlText w:val="(%1.%2)%3.%4.%5.%6.%7.%8."/>
      <w:lvlJc w:val="left"/>
      <w:pPr>
        <w:ind w:left="7740" w:hanging="1440"/>
      </w:pPr>
      <w:rPr>
        <w:rFonts w:hint="default"/>
        <w:i w:val="0"/>
      </w:rPr>
    </w:lvl>
    <w:lvl w:ilvl="8">
      <w:start w:val="1"/>
      <w:numFmt w:val="decimal"/>
      <w:lvlText w:val="(%1.%2)%3.%4.%5.%6.%7.%8.%9."/>
      <w:lvlJc w:val="left"/>
      <w:pPr>
        <w:ind w:left="8640" w:hanging="1440"/>
      </w:pPr>
      <w:rPr>
        <w:rFonts w:hint="default"/>
        <w:i w:val="0"/>
      </w:rPr>
    </w:lvl>
  </w:abstractNum>
  <w:abstractNum w:abstractNumId="22" w15:restartNumberingAfterBreak="0">
    <w:nsid w:val="4E8168EA"/>
    <w:multiLevelType w:val="hybridMultilevel"/>
    <w:tmpl w:val="EFE83DA2"/>
    <w:lvl w:ilvl="0" w:tplc="C88C37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F1493D"/>
    <w:multiLevelType w:val="hybridMultilevel"/>
    <w:tmpl w:val="83C0EFFA"/>
    <w:lvl w:ilvl="0" w:tplc="25EAE58A">
      <w:start w:val="29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54F4E"/>
    <w:multiLevelType w:val="hybridMultilevel"/>
    <w:tmpl w:val="8556C092"/>
    <w:lvl w:ilvl="0" w:tplc="5C521696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72684184"/>
    <w:multiLevelType w:val="hybridMultilevel"/>
    <w:tmpl w:val="1DCC94B4"/>
    <w:lvl w:ilvl="0" w:tplc="28E06F3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BF2A33"/>
    <w:multiLevelType w:val="hybridMultilevel"/>
    <w:tmpl w:val="BEE295B2"/>
    <w:lvl w:ilvl="0" w:tplc="35FEE18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9"/>
  </w:num>
  <w:num w:numId="14">
    <w:abstractNumId w:val="15"/>
  </w:num>
  <w:num w:numId="15">
    <w:abstractNumId w:val="19"/>
  </w:num>
  <w:num w:numId="16">
    <w:abstractNumId w:val="24"/>
  </w:num>
  <w:num w:numId="17">
    <w:abstractNumId w:val="30"/>
  </w:num>
  <w:num w:numId="18">
    <w:abstractNumId w:val="22"/>
  </w:num>
  <w:num w:numId="19">
    <w:abstractNumId w:val="18"/>
  </w:num>
  <w:num w:numId="20">
    <w:abstractNumId w:val="12"/>
  </w:num>
  <w:num w:numId="21">
    <w:abstractNumId w:val="28"/>
  </w:num>
  <w:num w:numId="22">
    <w:abstractNumId w:val="23"/>
  </w:num>
  <w:num w:numId="23">
    <w:abstractNumId w:val="25"/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31"/>
  </w:num>
  <w:num w:numId="27">
    <w:abstractNumId w:val="20"/>
  </w:num>
  <w:num w:numId="28">
    <w:abstractNumId w:val="32"/>
  </w:num>
  <w:num w:numId="29">
    <w:abstractNumId w:val="10"/>
  </w:num>
  <w:num w:numId="30">
    <w:abstractNumId w:val="17"/>
  </w:num>
  <w:num w:numId="31">
    <w:abstractNumId w:val="21"/>
  </w:num>
  <w:num w:numId="32">
    <w:abstractNumId w:val="14"/>
  </w:num>
  <w:num w:numId="33">
    <w:abstractNumId w:val="2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5A3"/>
    <w:rsid w:val="00000AAD"/>
    <w:rsid w:val="0000168E"/>
    <w:rsid w:val="000017CA"/>
    <w:rsid w:val="0000195A"/>
    <w:rsid w:val="00001C63"/>
    <w:rsid w:val="00001D63"/>
    <w:rsid w:val="000030D2"/>
    <w:rsid w:val="0000369A"/>
    <w:rsid w:val="0000374C"/>
    <w:rsid w:val="000038A7"/>
    <w:rsid w:val="00003E0A"/>
    <w:rsid w:val="00004025"/>
    <w:rsid w:val="00004156"/>
    <w:rsid w:val="00004334"/>
    <w:rsid w:val="00004A4F"/>
    <w:rsid w:val="00005331"/>
    <w:rsid w:val="00005E83"/>
    <w:rsid w:val="00005F51"/>
    <w:rsid w:val="00005FDE"/>
    <w:rsid w:val="00006604"/>
    <w:rsid w:val="00006D48"/>
    <w:rsid w:val="000070BD"/>
    <w:rsid w:val="000078B9"/>
    <w:rsid w:val="00007F43"/>
    <w:rsid w:val="00011C72"/>
    <w:rsid w:val="000120B6"/>
    <w:rsid w:val="0001270E"/>
    <w:rsid w:val="00013059"/>
    <w:rsid w:val="00013082"/>
    <w:rsid w:val="00013338"/>
    <w:rsid w:val="00014A41"/>
    <w:rsid w:val="0001561F"/>
    <w:rsid w:val="00015ACE"/>
    <w:rsid w:val="00015CC0"/>
    <w:rsid w:val="00015DCE"/>
    <w:rsid w:val="000162A3"/>
    <w:rsid w:val="00016575"/>
    <w:rsid w:val="00016A63"/>
    <w:rsid w:val="000172A3"/>
    <w:rsid w:val="00017465"/>
    <w:rsid w:val="00017474"/>
    <w:rsid w:val="00017D50"/>
    <w:rsid w:val="000200C0"/>
    <w:rsid w:val="00020671"/>
    <w:rsid w:val="0002097D"/>
    <w:rsid w:val="0002126B"/>
    <w:rsid w:val="000212E2"/>
    <w:rsid w:val="0002142E"/>
    <w:rsid w:val="0002264E"/>
    <w:rsid w:val="0002293E"/>
    <w:rsid w:val="00022EFB"/>
    <w:rsid w:val="000230DA"/>
    <w:rsid w:val="000230DF"/>
    <w:rsid w:val="00023222"/>
    <w:rsid w:val="0002340A"/>
    <w:rsid w:val="000234D4"/>
    <w:rsid w:val="00023DE6"/>
    <w:rsid w:val="0002463E"/>
    <w:rsid w:val="000249F1"/>
    <w:rsid w:val="00024AE8"/>
    <w:rsid w:val="00024C27"/>
    <w:rsid w:val="00025175"/>
    <w:rsid w:val="00025683"/>
    <w:rsid w:val="00026428"/>
    <w:rsid w:val="00026447"/>
    <w:rsid w:val="00026629"/>
    <w:rsid w:val="00026E06"/>
    <w:rsid w:val="00026EDE"/>
    <w:rsid w:val="00027053"/>
    <w:rsid w:val="00027331"/>
    <w:rsid w:val="00027534"/>
    <w:rsid w:val="00027836"/>
    <w:rsid w:val="00027C72"/>
    <w:rsid w:val="00027D2A"/>
    <w:rsid w:val="00027ECD"/>
    <w:rsid w:val="0003030C"/>
    <w:rsid w:val="000303EF"/>
    <w:rsid w:val="00030826"/>
    <w:rsid w:val="00030D6D"/>
    <w:rsid w:val="0003105F"/>
    <w:rsid w:val="000310C5"/>
    <w:rsid w:val="0003148C"/>
    <w:rsid w:val="00031B09"/>
    <w:rsid w:val="00031BC4"/>
    <w:rsid w:val="00031F58"/>
    <w:rsid w:val="0003302D"/>
    <w:rsid w:val="000330D7"/>
    <w:rsid w:val="00033268"/>
    <w:rsid w:val="000336CE"/>
    <w:rsid w:val="0003403A"/>
    <w:rsid w:val="000340E9"/>
    <w:rsid w:val="000341E0"/>
    <w:rsid w:val="000342F0"/>
    <w:rsid w:val="00034CA2"/>
    <w:rsid w:val="000352E2"/>
    <w:rsid w:val="00035586"/>
    <w:rsid w:val="00035B37"/>
    <w:rsid w:val="00035C98"/>
    <w:rsid w:val="00035F74"/>
    <w:rsid w:val="0003619B"/>
    <w:rsid w:val="000363C6"/>
    <w:rsid w:val="000365C6"/>
    <w:rsid w:val="00036818"/>
    <w:rsid w:val="00036CBB"/>
    <w:rsid w:val="0003723B"/>
    <w:rsid w:val="000378A2"/>
    <w:rsid w:val="00037DF0"/>
    <w:rsid w:val="00037E81"/>
    <w:rsid w:val="00040AD4"/>
    <w:rsid w:val="00040BDD"/>
    <w:rsid w:val="00040DEE"/>
    <w:rsid w:val="0004129A"/>
    <w:rsid w:val="00041361"/>
    <w:rsid w:val="00041509"/>
    <w:rsid w:val="000417A1"/>
    <w:rsid w:val="0004286B"/>
    <w:rsid w:val="00043073"/>
    <w:rsid w:val="00043A79"/>
    <w:rsid w:val="00043C7C"/>
    <w:rsid w:val="00043D65"/>
    <w:rsid w:val="00044541"/>
    <w:rsid w:val="000446DD"/>
    <w:rsid w:val="000450BB"/>
    <w:rsid w:val="000465A8"/>
    <w:rsid w:val="000468CA"/>
    <w:rsid w:val="000468D3"/>
    <w:rsid w:val="00047630"/>
    <w:rsid w:val="0004796D"/>
    <w:rsid w:val="00047A06"/>
    <w:rsid w:val="00047A3A"/>
    <w:rsid w:val="00047AB1"/>
    <w:rsid w:val="00047CAB"/>
    <w:rsid w:val="0005098B"/>
    <w:rsid w:val="000519E7"/>
    <w:rsid w:val="0005227F"/>
    <w:rsid w:val="000528BA"/>
    <w:rsid w:val="00052ABB"/>
    <w:rsid w:val="00052C4E"/>
    <w:rsid w:val="0005324F"/>
    <w:rsid w:val="00053B06"/>
    <w:rsid w:val="00053D08"/>
    <w:rsid w:val="00054A0B"/>
    <w:rsid w:val="00054E25"/>
    <w:rsid w:val="00054E8C"/>
    <w:rsid w:val="00054EEF"/>
    <w:rsid w:val="00055246"/>
    <w:rsid w:val="00055B66"/>
    <w:rsid w:val="00056030"/>
    <w:rsid w:val="00056295"/>
    <w:rsid w:val="00056776"/>
    <w:rsid w:val="00056A3B"/>
    <w:rsid w:val="0005787F"/>
    <w:rsid w:val="00057A16"/>
    <w:rsid w:val="00057D41"/>
    <w:rsid w:val="00057E3D"/>
    <w:rsid w:val="0006018C"/>
    <w:rsid w:val="00060342"/>
    <w:rsid w:val="000607A9"/>
    <w:rsid w:val="00060840"/>
    <w:rsid w:val="00060E3B"/>
    <w:rsid w:val="00061250"/>
    <w:rsid w:val="00061517"/>
    <w:rsid w:val="0006191C"/>
    <w:rsid w:val="0006199A"/>
    <w:rsid w:val="00061EB9"/>
    <w:rsid w:val="000636BC"/>
    <w:rsid w:val="00063AE9"/>
    <w:rsid w:val="00063FA6"/>
    <w:rsid w:val="0006414E"/>
    <w:rsid w:val="00065833"/>
    <w:rsid w:val="00065A56"/>
    <w:rsid w:val="00065CD3"/>
    <w:rsid w:val="00065F41"/>
    <w:rsid w:val="0006648F"/>
    <w:rsid w:val="000668C6"/>
    <w:rsid w:val="000669E5"/>
    <w:rsid w:val="00066DF5"/>
    <w:rsid w:val="00067998"/>
    <w:rsid w:val="00067B74"/>
    <w:rsid w:val="00067CFF"/>
    <w:rsid w:val="00067E48"/>
    <w:rsid w:val="00067EA9"/>
    <w:rsid w:val="000703E5"/>
    <w:rsid w:val="000707B4"/>
    <w:rsid w:val="000707C9"/>
    <w:rsid w:val="00070AE0"/>
    <w:rsid w:val="000711AA"/>
    <w:rsid w:val="00071A92"/>
    <w:rsid w:val="00071BCD"/>
    <w:rsid w:val="00072556"/>
    <w:rsid w:val="00072808"/>
    <w:rsid w:val="00072E4D"/>
    <w:rsid w:val="00073BE1"/>
    <w:rsid w:val="00073DB8"/>
    <w:rsid w:val="00073DF1"/>
    <w:rsid w:val="000755CB"/>
    <w:rsid w:val="00075CB8"/>
    <w:rsid w:val="00075D18"/>
    <w:rsid w:val="00075D80"/>
    <w:rsid w:val="00075E69"/>
    <w:rsid w:val="000765F8"/>
    <w:rsid w:val="00077563"/>
    <w:rsid w:val="00077983"/>
    <w:rsid w:val="00081067"/>
    <w:rsid w:val="00081851"/>
    <w:rsid w:val="00081BAF"/>
    <w:rsid w:val="00082B2C"/>
    <w:rsid w:val="00083357"/>
    <w:rsid w:val="0008363C"/>
    <w:rsid w:val="0008371E"/>
    <w:rsid w:val="0008398D"/>
    <w:rsid w:val="00083E7E"/>
    <w:rsid w:val="00084F0D"/>
    <w:rsid w:val="0008527F"/>
    <w:rsid w:val="00085CC2"/>
    <w:rsid w:val="000861CF"/>
    <w:rsid w:val="00086C74"/>
    <w:rsid w:val="00086FA9"/>
    <w:rsid w:val="0008700C"/>
    <w:rsid w:val="00087656"/>
    <w:rsid w:val="0008797B"/>
    <w:rsid w:val="00087E58"/>
    <w:rsid w:val="00090C17"/>
    <w:rsid w:val="000917C6"/>
    <w:rsid w:val="00091A77"/>
    <w:rsid w:val="000921B4"/>
    <w:rsid w:val="00092487"/>
    <w:rsid w:val="00092B95"/>
    <w:rsid w:val="00092D40"/>
    <w:rsid w:val="00092E77"/>
    <w:rsid w:val="000930F9"/>
    <w:rsid w:val="000936A7"/>
    <w:rsid w:val="00093A18"/>
    <w:rsid w:val="00093ADC"/>
    <w:rsid w:val="0009434A"/>
    <w:rsid w:val="000943D1"/>
    <w:rsid w:val="000945DE"/>
    <w:rsid w:val="000955B1"/>
    <w:rsid w:val="00095E15"/>
    <w:rsid w:val="00095EDF"/>
    <w:rsid w:val="0009645C"/>
    <w:rsid w:val="00096A2D"/>
    <w:rsid w:val="00096C09"/>
    <w:rsid w:val="0009754E"/>
    <w:rsid w:val="00097BA8"/>
    <w:rsid w:val="000A08AD"/>
    <w:rsid w:val="000A0AD2"/>
    <w:rsid w:val="000A10E2"/>
    <w:rsid w:val="000A1974"/>
    <w:rsid w:val="000A2563"/>
    <w:rsid w:val="000A2A89"/>
    <w:rsid w:val="000A2D8C"/>
    <w:rsid w:val="000A339B"/>
    <w:rsid w:val="000A4EE8"/>
    <w:rsid w:val="000A4EFF"/>
    <w:rsid w:val="000A54C7"/>
    <w:rsid w:val="000A5536"/>
    <w:rsid w:val="000A56D4"/>
    <w:rsid w:val="000A5AA9"/>
    <w:rsid w:val="000A5D40"/>
    <w:rsid w:val="000A5DF8"/>
    <w:rsid w:val="000A62A5"/>
    <w:rsid w:val="000A6409"/>
    <w:rsid w:val="000A6B63"/>
    <w:rsid w:val="000A6C5B"/>
    <w:rsid w:val="000A7849"/>
    <w:rsid w:val="000A7ADE"/>
    <w:rsid w:val="000A7DA0"/>
    <w:rsid w:val="000A7E26"/>
    <w:rsid w:val="000B0AE2"/>
    <w:rsid w:val="000B0D30"/>
    <w:rsid w:val="000B16E7"/>
    <w:rsid w:val="000B1C7E"/>
    <w:rsid w:val="000B1D6C"/>
    <w:rsid w:val="000B213E"/>
    <w:rsid w:val="000B26A2"/>
    <w:rsid w:val="000B2928"/>
    <w:rsid w:val="000B2CF5"/>
    <w:rsid w:val="000B3790"/>
    <w:rsid w:val="000B39EB"/>
    <w:rsid w:val="000B3AC4"/>
    <w:rsid w:val="000B3C08"/>
    <w:rsid w:val="000B423D"/>
    <w:rsid w:val="000B4364"/>
    <w:rsid w:val="000B4384"/>
    <w:rsid w:val="000B49DE"/>
    <w:rsid w:val="000B543F"/>
    <w:rsid w:val="000B5867"/>
    <w:rsid w:val="000B5B59"/>
    <w:rsid w:val="000B5CD7"/>
    <w:rsid w:val="000B5DD5"/>
    <w:rsid w:val="000B5FB6"/>
    <w:rsid w:val="000B6DAF"/>
    <w:rsid w:val="000B6F7B"/>
    <w:rsid w:val="000B7A2B"/>
    <w:rsid w:val="000C0D31"/>
    <w:rsid w:val="000C0DDD"/>
    <w:rsid w:val="000C1053"/>
    <w:rsid w:val="000C17C6"/>
    <w:rsid w:val="000C19B3"/>
    <w:rsid w:val="000C20DC"/>
    <w:rsid w:val="000C2516"/>
    <w:rsid w:val="000C25EB"/>
    <w:rsid w:val="000C292E"/>
    <w:rsid w:val="000C3176"/>
    <w:rsid w:val="000C346C"/>
    <w:rsid w:val="000C3CF4"/>
    <w:rsid w:val="000C3E7F"/>
    <w:rsid w:val="000C3F2E"/>
    <w:rsid w:val="000C44C5"/>
    <w:rsid w:val="000C6044"/>
    <w:rsid w:val="000C6495"/>
    <w:rsid w:val="000C6694"/>
    <w:rsid w:val="000C6D40"/>
    <w:rsid w:val="000C71FE"/>
    <w:rsid w:val="000C7364"/>
    <w:rsid w:val="000C7680"/>
    <w:rsid w:val="000C783E"/>
    <w:rsid w:val="000C7E1C"/>
    <w:rsid w:val="000D001A"/>
    <w:rsid w:val="000D0A77"/>
    <w:rsid w:val="000D0FC4"/>
    <w:rsid w:val="000D1179"/>
    <w:rsid w:val="000D1416"/>
    <w:rsid w:val="000D1729"/>
    <w:rsid w:val="000D1FFB"/>
    <w:rsid w:val="000D28CC"/>
    <w:rsid w:val="000D3856"/>
    <w:rsid w:val="000D4551"/>
    <w:rsid w:val="000D4735"/>
    <w:rsid w:val="000D52B3"/>
    <w:rsid w:val="000D579E"/>
    <w:rsid w:val="000D5826"/>
    <w:rsid w:val="000D582E"/>
    <w:rsid w:val="000D5FD2"/>
    <w:rsid w:val="000D6653"/>
    <w:rsid w:val="000D69CA"/>
    <w:rsid w:val="000D69D4"/>
    <w:rsid w:val="000D703E"/>
    <w:rsid w:val="000D7171"/>
    <w:rsid w:val="000D7AFD"/>
    <w:rsid w:val="000D7E80"/>
    <w:rsid w:val="000E0283"/>
    <w:rsid w:val="000E0520"/>
    <w:rsid w:val="000E087C"/>
    <w:rsid w:val="000E09C9"/>
    <w:rsid w:val="000E0B95"/>
    <w:rsid w:val="000E1779"/>
    <w:rsid w:val="000E1BD2"/>
    <w:rsid w:val="000E28AD"/>
    <w:rsid w:val="000E2C24"/>
    <w:rsid w:val="000E2D19"/>
    <w:rsid w:val="000E2F8C"/>
    <w:rsid w:val="000E33F9"/>
    <w:rsid w:val="000E3508"/>
    <w:rsid w:val="000E3EA1"/>
    <w:rsid w:val="000E56DE"/>
    <w:rsid w:val="000E70F4"/>
    <w:rsid w:val="000E721D"/>
    <w:rsid w:val="000E7A90"/>
    <w:rsid w:val="000E7B73"/>
    <w:rsid w:val="000E7BE6"/>
    <w:rsid w:val="000F009B"/>
    <w:rsid w:val="000F0184"/>
    <w:rsid w:val="000F04D3"/>
    <w:rsid w:val="000F085A"/>
    <w:rsid w:val="000F0F7B"/>
    <w:rsid w:val="000F1B2A"/>
    <w:rsid w:val="000F1C53"/>
    <w:rsid w:val="000F1D3A"/>
    <w:rsid w:val="000F2134"/>
    <w:rsid w:val="000F27F0"/>
    <w:rsid w:val="000F3049"/>
    <w:rsid w:val="000F3160"/>
    <w:rsid w:val="000F349C"/>
    <w:rsid w:val="000F3696"/>
    <w:rsid w:val="000F3923"/>
    <w:rsid w:val="000F3955"/>
    <w:rsid w:val="000F3A49"/>
    <w:rsid w:val="000F432A"/>
    <w:rsid w:val="000F4BF4"/>
    <w:rsid w:val="000F4E57"/>
    <w:rsid w:val="000F550A"/>
    <w:rsid w:val="000F59F0"/>
    <w:rsid w:val="000F5D5C"/>
    <w:rsid w:val="000F6AAD"/>
    <w:rsid w:val="000F73FE"/>
    <w:rsid w:val="000F7461"/>
    <w:rsid w:val="00100001"/>
    <w:rsid w:val="00100A51"/>
    <w:rsid w:val="00100A73"/>
    <w:rsid w:val="00100F71"/>
    <w:rsid w:val="0010180C"/>
    <w:rsid w:val="00101BC0"/>
    <w:rsid w:val="00101D91"/>
    <w:rsid w:val="00101E07"/>
    <w:rsid w:val="001021B6"/>
    <w:rsid w:val="00102703"/>
    <w:rsid w:val="001027D3"/>
    <w:rsid w:val="00102A0A"/>
    <w:rsid w:val="00102E79"/>
    <w:rsid w:val="00102E91"/>
    <w:rsid w:val="00102F7F"/>
    <w:rsid w:val="0010362D"/>
    <w:rsid w:val="0010372A"/>
    <w:rsid w:val="001037A0"/>
    <w:rsid w:val="0010392A"/>
    <w:rsid w:val="0010424B"/>
    <w:rsid w:val="00104D5F"/>
    <w:rsid w:val="00104EF4"/>
    <w:rsid w:val="001052B0"/>
    <w:rsid w:val="00105315"/>
    <w:rsid w:val="00105D0B"/>
    <w:rsid w:val="00106A96"/>
    <w:rsid w:val="00107644"/>
    <w:rsid w:val="001076B2"/>
    <w:rsid w:val="001076E6"/>
    <w:rsid w:val="00107F7E"/>
    <w:rsid w:val="00110548"/>
    <w:rsid w:val="001105B9"/>
    <w:rsid w:val="00110A9C"/>
    <w:rsid w:val="00110D56"/>
    <w:rsid w:val="00110E7E"/>
    <w:rsid w:val="001117DB"/>
    <w:rsid w:val="00111ED2"/>
    <w:rsid w:val="00112060"/>
    <w:rsid w:val="00112307"/>
    <w:rsid w:val="00112737"/>
    <w:rsid w:val="00112BC0"/>
    <w:rsid w:val="00112BC2"/>
    <w:rsid w:val="00112EB8"/>
    <w:rsid w:val="00112F10"/>
    <w:rsid w:val="00113B4E"/>
    <w:rsid w:val="001141F9"/>
    <w:rsid w:val="00114332"/>
    <w:rsid w:val="0011435C"/>
    <w:rsid w:val="001144D6"/>
    <w:rsid w:val="00114A0E"/>
    <w:rsid w:val="00114C4F"/>
    <w:rsid w:val="00114CB7"/>
    <w:rsid w:val="001150F7"/>
    <w:rsid w:val="00115868"/>
    <w:rsid w:val="00115A52"/>
    <w:rsid w:val="00115A6D"/>
    <w:rsid w:val="00115F90"/>
    <w:rsid w:val="00116054"/>
    <w:rsid w:val="001161C0"/>
    <w:rsid w:val="001167E1"/>
    <w:rsid w:val="00116AC4"/>
    <w:rsid w:val="00117028"/>
    <w:rsid w:val="00117174"/>
    <w:rsid w:val="001177BA"/>
    <w:rsid w:val="00117BDF"/>
    <w:rsid w:val="00120E4A"/>
    <w:rsid w:val="00121765"/>
    <w:rsid w:val="00121D5C"/>
    <w:rsid w:val="001221AD"/>
    <w:rsid w:val="0012233E"/>
    <w:rsid w:val="0012255A"/>
    <w:rsid w:val="001228E5"/>
    <w:rsid w:val="001230C2"/>
    <w:rsid w:val="00123125"/>
    <w:rsid w:val="00123703"/>
    <w:rsid w:val="0012388B"/>
    <w:rsid w:val="00123904"/>
    <w:rsid w:val="00123CCE"/>
    <w:rsid w:val="0012405A"/>
    <w:rsid w:val="0012421B"/>
    <w:rsid w:val="00124228"/>
    <w:rsid w:val="00124330"/>
    <w:rsid w:val="0012470E"/>
    <w:rsid w:val="00124A6A"/>
    <w:rsid w:val="00124C18"/>
    <w:rsid w:val="00124E37"/>
    <w:rsid w:val="00125066"/>
    <w:rsid w:val="00125344"/>
    <w:rsid w:val="001253E0"/>
    <w:rsid w:val="00125408"/>
    <w:rsid w:val="0012573B"/>
    <w:rsid w:val="00126407"/>
    <w:rsid w:val="00126AD1"/>
    <w:rsid w:val="00126BDD"/>
    <w:rsid w:val="00127023"/>
    <w:rsid w:val="00127122"/>
    <w:rsid w:val="0012712E"/>
    <w:rsid w:val="00127D9E"/>
    <w:rsid w:val="001300BE"/>
    <w:rsid w:val="00130189"/>
    <w:rsid w:val="001304D2"/>
    <w:rsid w:val="00130A1E"/>
    <w:rsid w:val="00130B61"/>
    <w:rsid w:val="00130B66"/>
    <w:rsid w:val="00130D50"/>
    <w:rsid w:val="001310F1"/>
    <w:rsid w:val="00131628"/>
    <w:rsid w:val="001317FA"/>
    <w:rsid w:val="0013197E"/>
    <w:rsid w:val="00132C35"/>
    <w:rsid w:val="00132D6B"/>
    <w:rsid w:val="00133706"/>
    <w:rsid w:val="00133741"/>
    <w:rsid w:val="00133948"/>
    <w:rsid w:val="00134715"/>
    <w:rsid w:val="0013488C"/>
    <w:rsid w:val="00134A81"/>
    <w:rsid w:val="00134E1F"/>
    <w:rsid w:val="0013505D"/>
    <w:rsid w:val="00135061"/>
    <w:rsid w:val="001351C2"/>
    <w:rsid w:val="00135340"/>
    <w:rsid w:val="00135717"/>
    <w:rsid w:val="00135AED"/>
    <w:rsid w:val="001364CD"/>
    <w:rsid w:val="00137497"/>
    <w:rsid w:val="00137554"/>
    <w:rsid w:val="0014092F"/>
    <w:rsid w:val="0014099F"/>
    <w:rsid w:val="00140A22"/>
    <w:rsid w:val="00140B18"/>
    <w:rsid w:val="00140E70"/>
    <w:rsid w:val="00141C5E"/>
    <w:rsid w:val="00142119"/>
    <w:rsid w:val="00143111"/>
    <w:rsid w:val="001438BB"/>
    <w:rsid w:val="001442B2"/>
    <w:rsid w:val="00144CDC"/>
    <w:rsid w:val="0014512B"/>
    <w:rsid w:val="00145251"/>
    <w:rsid w:val="00146BE3"/>
    <w:rsid w:val="00147174"/>
    <w:rsid w:val="001475D7"/>
    <w:rsid w:val="001476EE"/>
    <w:rsid w:val="00147729"/>
    <w:rsid w:val="00147D0F"/>
    <w:rsid w:val="00147EFD"/>
    <w:rsid w:val="00150074"/>
    <w:rsid w:val="00150657"/>
    <w:rsid w:val="00150EBD"/>
    <w:rsid w:val="001512AB"/>
    <w:rsid w:val="00151772"/>
    <w:rsid w:val="00151893"/>
    <w:rsid w:val="0015279A"/>
    <w:rsid w:val="00153066"/>
    <w:rsid w:val="0015348A"/>
    <w:rsid w:val="00153D82"/>
    <w:rsid w:val="00153FB9"/>
    <w:rsid w:val="00154711"/>
    <w:rsid w:val="00154894"/>
    <w:rsid w:val="00154DAE"/>
    <w:rsid w:val="00155307"/>
    <w:rsid w:val="0015579E"/>
    <w:rsid w:val="00155B82"/>
    <w:rsid w:val="00155BE2"/>
    <w:rsid w:val="00156245"/>
    <w:rsid w:val="0015625C"/>
    <w:rsid w:val="001567F7"/>
    <w:rsid w:val="0015692B"/>
    <w:rsid w:val="00156B81"/>
    <w:rsid w:val="0015775E"/>
    <w:rsid w:val="001579F7"/>
    <w:rsid w:val="00157AC8"/>
    <w:rsid w:val="00157DF1"/>
    <w:rsid w:val="00157FCC"/>
    <w:rsid w:val="00160DE4"/>
    <w:rsid w:val="001612CA"/>
    <w:rsid w:val="00161667"/>
    <w:rsid w:val="00161C12"/>
    <w:rsid w:val="00161FDB"/>
    <w:rsid w:val="00162403"/>
    <w:rsid w:val="001624B2"/>
    <w:rsid w:val="001630BA"/>
    <w:rsid w:val="00163481"/>
    <w:rsid w:val="00163528"/>
    <w:rsid w:val="00163663"/>
    <w:rsid w:val="00163F61"/>
    <w:rsid w:val="001641B8"/>
    <w:rsid w:val="0016442A"/>
    <w:rsid w:val="00164499"/>
    <w:rsid w:val="001647C4"/>
    <w:rsid w:val="001648A0"/>
    <w:rsid w:val="00164E4B"/>
    <w:rsid w:val="00165115"/>
    <w:rsid w:val="0016539A"/>
    <w:rsid w:val="001655C2"/>
    <w:rsid w:val="00165A69"/>
    <w:rsid w:val="00165A8F"/>
    <w:rsid w:val="00165C32"/>
    <w:rsid w:val="00166483"/>
    <w:rsid w:val="00166EA3"/>
    <w:rsid w:val="00167429"/>
    <w:rsid w:val="0017073A"/>
    <w:rsid w:val="001707E9"/>
    <w:rsid w:val="00170A42"/>
    <w:rsid w:val="00170AB4"/>
    <w:rsid w:val="0017184B"/>
    <w:rsid w:val="001718F7"/>
    <w:rsid w:val="00171A56"/>
    <w:rsid w:val="00171C82"/>
    <w:rsid w:val="001721D3"/>
    <w:rsid w:val="001723F7"/>
    <w:rsid w:val="001726E0"/>
    <w:rsid w:val="0017293C"/>
    <w:rsid w:val="00173D38"/>
    <w:rsid w:val="00173D45"/>
    <w:rsid w:val="00174221"/>
    <w:rsid w:val="001745CD"/>
    <w:rsid w:val="001749E8"/>
    <w:rsid w:val="00174E0F"/>
    <w:rsid w:val="0017535F"/>
    <w:rsid w:val="001759FE"/>
    <w:rsid w:val="00175A13"/>
    <w:rsid w:val="00175DCF"/>
    <w:rsid w:val="0017605F"/>
    <w:rsid w:val="001766F1"/>
    <w:rsid w:val="00176F6A"/>
    <w:rsid w:val="00177297"/>
    <w:rsid w:val="0017793C"/>
    <w:rsid w:val="00177A51"/>
    <w:rsid w:val="00177C96"/>
    <w:rsid w:val="00177ECD"/>
    <w:rsid w:val="00180DE5"/>
    <w:rsid w:val="00181679"/>
    <w:rsid w:val="00181C04"/>
    <w:rsid w:val="0018228F"/>
    <w:rsid w:val="00182535"/>
    <w:rsid w:val="00182694"/>
    <w:rsid w:val="00182E09"/>
    <w:rsid w:val="00183152"/>
    <w:rsid w:val="00183457"/>
    <w:rsid w:val="00183775"/>
    <w:rsid w:val="00183AEA"/>
    <w:rsid w:val="001841AA"/>
    <w:rsid w:val="001843F4"/>
    <w:rsid w:val="00184F1C"/>
    <w:rsid w:val="00185B5F"/>
    <w:rsid w:val="00185E05"/>
    <w:rsid w:val="0018686B"/>
    <w:rsid w:val="00186FCE"/>
    <w:rsid w:val="0018715F"/>
    <w:rsid w:val="00187BC2"/>
    <w:rsid w:val="00187D7D"/>
    <w:rsid w:val="00187EC5"/>
    <w:rsid w:val="00190694"/>
    <w:rsid w:val="0019082F"/>
    <w:rsid w:val="001909F0"/>
    <w:rsid w:val="00190B50"/>
    <w:rsid w:val="00190C47"/>
    <w:rsid w:val="0019124E"/>
    <w:rsid w:val="00191410"/>
    <w:rsid w:val="0019141C"/>
    <w:rsid w:val="0019175B"/>
    <w:rsid w:val="00191895"/>
    <w:rsid w:val="001919F7"/>
    <w:rsid w:val="00192439"/>
    <w:rsid w:val="00192558"/>
    <w:rsid w:val="001929E1"/>
    <w:rsid w:val="00192E0E"/>
    <w:rsid w:val="001933A3"/>
    <w:rsid w:val="00193681"/>
    <w:rsid w:val="00193876"/>
    <w:rsid w:val="00193D27"/>
    <w:rsid w:val="0019425B"/>
    <w:rsid w:val="001948E5"/>
    <w:rsid w:val="0019533E"/>
    <w:rsid w:val="001954FA"/>
    <w:rsid w:val="001956FA"/>
    <w:rsid w:val="001958ED"/>
    <w:rsid w:val="00195B0C"/>
    <w:rsid w:val="00195C83"/>
    <w:rsid w:val="00195D36"/>
    <w:rsid w:val="00195E05"/>
    <w:rsid w:val="00195F2E"/>
    <w:rsid w:val="001962C7"/>
    <w:rsid w:val="0019640B"/>
    <w:rsid w:val="00196B7A"/>
    <w:rsid w:val="00196E0C"/>
    <w:rsid w:val="00197796"/>
    <w:rsid w:val="00197D8E"/>
    <w:rsid w:val="00197E78"/>
    <w:rsid w:val="00197F8E"/>
    <w:rsid w:val="001A00BD"/>
    <w:rsid w:val="001A02B9"/>
    <w:rsid w:val="001A02D1"/>
    <w:rsid w:val="001A1246"/>
    <w:rsid w:val="001A1427"/>
    <w:rsid w:val="001A1476"/>
    <w:rsid w:val="001A14F5"/>
    <w:rsid w:val="001A180C"/>
    <w:rsid w:val="001A2082"/>
    <w:rsid w:val="001A22B7"/>
    <w:rsid w:val="001A22F8"/>
    <w:rsid w:val="001A2483"/>
    <w:rsid w:val="001A268A"/>
    <w:rsid w:val="001A2751"/>
    <w:rsid w:val="001A35DF"/>
    <w:rsid w:val="001A3DCD"/>
    <w:rsid w:val="001A426D"/>
    <w:rsid w:val="001A4A68"/>
    <w:rsid w:val="001A4B8E"/>
    <w:rsid w:val="001A5114"/>
    <w:rsid w:val="001A5132"/>
    <w:rsid w:val="001A568E"/>
    <w:rsid w:val="001A5820"/>
    <w:rsid w:val="001A5A67"/>
    <w:rsid w:val="001A5F42"/>
    <w:rsid w:val="001A6274"/>
    <w:rsid w:val="001A66CC"/>
    <w:rsid w:val="001A69A5"/>
    <w:rsid w:val="001A6BD8"/>
    <w:rsid w:val="001A76AC"/>
    <w:rsid w:val="001A7954"/>
    <w:rsid w:val="001A7EF5"/>
    <w:rsid w:val="001B00D3"/>
    <w:rsid w:val="001B0665"/>
    <w:rsid w:val="001B068F"/>
    <w:rsid w:val="001B0849"/>
    <w:rsid w:val="001B09EE"/>
    <w:rsid w:val="001B09F1"/>
    <w:rsid w:val="001B0B6F"/>
    <w:rsid w:val="001B1301"/>
    <w:rsid w:val="001B1B8C"/>
    <w:rsid w:val="001B1BAC"/>
    <w:rsid w:val="001B1E02"/>
    <w:rsid w:val="001B20FF"/>
    <w:rsid w:val="001B25B4"/>
    <w:rsid w:val="001B2D1F"/>
    <w:rsid w:val="001B2D87"/>
    <w:rsid w:val="001B3448"/>
    <w:rsid w:val="001B347A"/>
    <w:rsid w:val="001B4406"/>
    <w:rsid w:val="001B4E2B"/>
    <w:rsid w:val="001B51D6"/>
    <w:rsid w:val="001B5A15"/>
    <w:rsid w:val="001B6006"/>
    <w:rsid w:val="001B61E3"/>
    <w:rsid w:val="001B6290"/>
    <w:rsid w:val="001B6BB8"/>
    <w:rsid w:val="001B7C2F"/>
    <w:rsid w:val="001B7CED"/>
    <w:rsid w:val="001C06F4"/>
    <w:rsid w:val="001C09D0"/>
    <w:rsid w:val="001C0ED2"/>
    <w:rsid w:val="001C0F83"/>
    <w:rsid w:val="001C1558"/>
    <w:rsid w:val="001C17B3"/>
    <w:rsid w:val="001C1B89"/>
    <w:rsid w:val="001C2319"/>
    <w:rsid w:val="001C23FD"/>
    <w:rsid w:val="001C27E9"/>
    <w:rsid w:val="001C2AD5"/>
    <w:rsid w:val="001C2B40"/>
    <w:rsid w:val="001C3274"/>
    <w:rsid w:val="001C38BD"/>
    <w:rsid w:val="001C39DB"/>
    <w:rsid w:val="001C4256"/>
    <w:rsid w:val="001C466A"/>
    <w:rsid w:val="001C48EC"/>
    <w:rsid w:val="001C4CEB"/>
    <w:rsid w:val="001C5769"/>
    <w:rsid w:val="001C5E65"/>
    <w:rsid w:val="001C625D"/>
    <w:rsid w:val="001C63C9"/>
    <w:rsid w:val="001C688C"/>
    <w:rsid w:val="001C68E8"/>
    <w:rsid w:val="001C69DF"/>
    <w:rsid w:val="001C7543"/>
    <w:rsid w:val="001C7583"/>
    <w:rsid w:val="001C7BB7"/>
    <w:rsid w:val="001D0036"/>
    <w:rsid w:val="001D01F6"/>
    <w:rsid w:val="001D04C0"/>
    <w:rsid w:val="001D0726"/>
    <w:rsid w:val="001D09B0"/>
    <w:rsid w:val="001D0EAC"/>
    <w:rsid w:val="001D12A4"/>
    <w:rsid w:val="001D176A"/>
    <w:rsid w:val="001D1A9E"/>
    <w:rsid w:val="001D1DB5"/>
    <w:rsid w:val="001D2432"/>
    <w:rsid w:val="001D289B"/>
    <w:rsid w:val="001D2EFE"/>
    <w:rsid w:val="001D3968"/>
    <w:rsid w:val="001D3B59"/>
    <w:rsid w:val="001D3BD1"/>
    <w:rsid w:val="001D3CA9"/>
    <w:rsid w:val="001D4033"/>
    <w:rsid w:val="001D4277"/>
    <w:rsid w:val="001D4663"/>
    <w:rsid w:val="001D4880"/>
    <w:rsid w:val="001D4AA3"/>
    <w:rsid w:val="001D4C35"/>
    <w:rsid w:val="001D4EC9"/>
    <w:rsid w:val="001D572B"/>
    <w:rsid w:val="001D5DB6"/>
    <w:rsid w:val="001D652F"/>
    <w:rsid w:val="001D6555"/>
    <w:rsid w:val="001D711A"/>
    <w:rsid w:val="001D7524"/>
    <w:rsid w:val="001D78B5"/>
    <w:rsid w:val="001D7CE3"/>
    <w:rsid w:val="001E0347"/>
    <w:rsid w:val="001E0432"/>
    <w:rsid w:val="001E0975"/>
    <w:rsid w:val="001E0E8E"/>
    <w:rsid w:val="001E1407"/>
    <w:rsid w:val="001E157F"/>
    <w:rsid w:val="001E15A2"/>
    <w:rsid w:val="001E1D5B"/>
    <w:rsid w:val="001E1DBF"/>
    <w:rsid w:val="001E2B14"/>
    <w:rsid w:val="001E3D2E"/>
    <w:rsid w:val="001E3EBE"/>
    <w:rsid w:val="001E5088"/>
    <w:rsid w:val="001E5485"/>
    <w:rsid w:val="001E5F06"/>
    <w:rsid w:val="001E65D3"/>
    <w:rsid w:val="001E6A2D"/>
    <w:rsid w:val="001E6A51"/>
    <w:rsid w:val="001E7130"/>
    <w:rsid w:val="001E7E7E"/>
    <w:rsid w:val="001F0B04"/>
    <w:rsid w:val="001F0B17"/>
    <w:rsid w:val="001F0C85"/>
    <w:rsid w:val="001F126D"/>
    <w:rsid w:val="001F2E3A"/>
    <w:rsid w:val="001F330E"/>
    <w:rsid w:val="001F340F"/>
    <w:rsid w:val="001F388A"/>
    <w:rsid w:val="001F4585"/>
    <w:rsid w:val="001F4975"/>
    <w:rsid w:val="001F497E"/>
    <w:rsid w:val="001F4FF7"/>
    <w:rsid w:val="001F52CF"/>
    <w:rsid w:val="001F54CC"/>
    <w:rsid w:val="001F55C2"/>
    <w:rsid w:val="001F5999"/>
    <w:rsid w:val="001F5B74"/>
    <w:rsid w:val="001F5DBF"/>
    <w:rsid w:val="001F5EF7"/>
    <w:rsid w:val="001F7045"/>
    <w:rsid w:val="001F70A4"/>
    <w:rsid w:val="001F71F2"/>
    <w:rsid w:val="001F739F"/>
    <w:rsid w:val="001F75A9"/>
    <w:rsid w:val="001F78AA"/>
    <w:rsid w:val="001F7FA2"/>
    <w:rsid w:val="00200BA9"/>
    <w:rsid w:val="00200C7D"/>
    <w:rsid w:val="002010BA"/>
    <w:rsid w:val="00201B10"/>
    <w:rsid w:val="00202514"/>
    <w:rsid w:val="00202A4D"/>
    <w:rsid w:val="00202ACB"/>
    <w:rsid w:val="00202B24"/>
    <w:rsid w:val="002037FC"/>
    <w:rsid w:val="0020392A"/>
    <w:rsid w:val="00203BB6"/>
    <w:rsid w:val="00204029"/>
    <w:rsid w:val="00204417"/>
    <w:rsid w:val="00204880"/>
    <w:rsid w:val="00204902"/>
    <w:rsid w:val="00204D02"/>
    <w:rsid w:val="0020503B"/>
    <w:rsid w:val="002050B7"/>
    <w:rsid w:val="002051C4"/>
    <w:rsid w:val="00205821"/>
    <w:rsid w:val="00206353"/>
    <w:rsid w:val="002067BF"/>
    <w:rsid w:val="00207680"/>
    <w:rsid w:val="002078B8"/>
    <w:rsid w:val="00207B64"/>
    <w:rsid w:val="00207BF5"/>
    <w:rsid w:val="00207C85"/>
    <w:rsid w:val="00207CAB"/>
    <w:rsid w:val="00210648"/>
    <w:rsid w:val="0021088E"/>
    <w:rsid w:val="002117EE"/>
    <w:rsid w:val="00211995"/>
    <w:rsid w:val="00212DAE"/>
    <w:rsid w:val="00212EB6"/>
    <w:rsid w:val="00213613"/>
    <w:rsid w:val="00213A2D"/>
    <w:rsid w:val="00213F9E"/>
    <w:rsid w:val="00213FC6"/>
    <w:rsid w:val="002144E8"/>
    <w:rsid w:val="00214614"/>
    <w:rsid w:val="002148ED"/>
    <w:rsid w:val="00214D97"/>
    <w:rsid w:val="0021519E"/>
    <w:rsid w:val="002159D6"/>
    <w:rsid w:val="00215C6F"/>
    <w:rsid w:val="00215CC3"/>
    <w:rsid w:val="00216264"/>
    <w:rsid w:val="00216547"/>
    <w:rsid w:val="002167DC"/>
    <w:rsid w:val="002168DA"/>
    <w:rsid w:val="00216F48"/>
    <w:rsid w:val="0021703A"/>
    <w:rsid w:val="002170F7"/>
    <w:rsid w:val="002172FE"/>
    <w:rsid w:val="00217C03"/>
    <w:rsid w:val="00217DD3"/>
    <w:rsid w:val="00220166"/>
    <w:rsid w:val="0022047A"/>
    <w:rsid w:val="00220A8D"/>
    <w:rsid w:val="00220AC8"/>
    <w:rsid w:val="00221FA2"/>
    <w:rsid w:val="00222083"/>
    <w:rsid w:val="00222174"/>
    <w:rsid w:val="0022287B"/>
    <w:rsid w:val="00222B31"/>
    <w:rsid w:val="00222DFC"/>
    <w:rsid w:val="00222F70"/>
    <w:rsid w:val="002230FE"/>
    <w:rsid w:val="0022352E"/>
    <w:rsid w:val="0022374E"/>
    <w:rsid w:val="002239D8"/>
    <w:rsid w:val="00223F66"/>
    <w:rsid w:val="002240A7"/>
    <w:rsid w:val="002240C0"/>
    <w:rsid w:val="00224A9A"/>
    <w:rsid w:val="00225947"/>
    <w:rsid w:val="00225A16"/>
    <w:rsid w:val="002266E3"/>
    <w:rsid w:val="00226ADB"/>
    <w:rsid w:val="00226C5E"/>
    <w:rsid w:val="00226D07"/>
    <w:rsid w:val="00230059"/>
    <w:rsid w:val="00230CE1"/>
    <w:rsid w:val="00230FC1"/>
    <w:rsid w:val="00231B2B"/>
    <w:rsid w:val="00231EC0"/>
    <w:rsid w:val="002323DE"/>
    <w:rsid w:val="0023318A"/>
    <w:rsid w:val="002348D4"/>
    <w:rsid w:val="00234D1B"/>
    <w:rsid w:val="00234DD8"/>
    <w:rsid w:val="00235794"/>
    <w:rsid w:val="00235DC3"/>
    <w:rsid w:val="00235E7D"/>
    <w:rsid w:val="002368A0"/>
    <w:rsid w:val="00236994"/>
    <w:rsid w:val="00240919"/>
    <w:rsid w:val="002410FB"/>
    <w:rsid w:val="00241A9F"/>
    <w:rsid w:val="00241AC6"/>
    <w:rsid w:val="00241CED"/>
    <w:rsid w:val="00242977"/>
    <w:rsid w:val="00242BD8"/>
    <w:rsid w:val="00243179"/>
    <w:rsid w:val="00243511"/>
    <w:rsid w:val="0024400B"/>
    <w:rsid w:val="00244D87"/>
    <w:rsid w:val="00245087"/>
    <w:rsid w:val="00245BD6"/>
    <w:rsid w:val="00245C7F"/>
    <w:rsid w:val="00245F0A"/>
    <w:rsid w:val="00246013"/>
    <w:rsid w:val="002460FE"/>
    <w:rsid w:val="00246496"/>
    <w:rsid w:val="002466D4"/>
    <w:rsid w:val="00246BC5"/>
    <w:rsid w:val="00246DA2"/>
    <w:rsid w:val="00247017"/>
    <w:rsid w:val="0024756D"/>
    <w:rsid w:val="00247731"/>
    <w:rsid w:val="00247AB4"/>
    <w:rsid w:val="00247B6C"/>
    <w:rsid w:val="00247BEE"/>
    <w:rsid w:val="00247F57"/>
    <w:rsid w:val="00252957"/>
    <w:rsid w:val="002529C8"/>
    <w:rsid w:val="00252B4B"/>
    <w:rsid w:val="00253488"/>
    <w:rsid w:val="002535E8"/>
    <w:rsid w:val="00254284"/>
    <w:rsid w:val="002544D8"/>
    <w:rsid w:val="00254C2E"/>
    <w:rsid w:val="00254F66"/>
    <w:rsid w:val="002551D9"/>
    <w:rsid w:val="00255262"/>
    <w:rsid w:val="00255B5E"/>
    <w:rsid w:val="00255BAE"/>
    <w:rsid w:val="00256CF7"/>
    <w:rsid w:val="00256DDD"/>
    <w:rsid w:val="002573A9"/>
    <w:rsid w:val="0025750B"/>
    <w:rsid w:val="00257A44"/>
    <w:rsid w:val="00260362"/>
    <w:rsid w:val="002605EB"/>
    <w:rsid w:val="00260D3B"/>
    <w:rsid w:val="00260EDE"/>
    <w:rsid w:val="002613E7"/>
    <w:rsid w:val="0026206C"/>
    <w:rsid w:val="00262070"/>
    <w:rsid w:val="00262320"/>
    <w:rsid w:val="00262341"/>
    <w:rsid w:val="00262CF1"/>
    <w:rsid w:val="00263085"/>
    <w:rsid w:val="002631BC"/>
    <w:rsid w:val="00263300"/>
    <w:rsid w:val="002635C9"/>
    <w:rsid w:val="002639EE"/>
    <w:rsid w:val="002643EE"/>
    <w:rsid w:val="00264F9D"/>
    <w:rsid w:val="002656F8"/>
    <w:rsid w:val="00265A84"/>
    <w:rsid w:val="0026602F"/>
    <w:rsid w:val="002663DF"/>
    <w:rsid w:val="002666B6"/>
    <w:rsid w:val="002667D1"/>
    <w:rsid w:val="00267135"/>
    <w:rsid w:val="002672B9"/>
    <w:rsid w:val="002673D4"/>
    <w:rsid w:val="0026740E"/>
    <w:rsid w:val="0026751F"/>
    <w:rsid w:val="00270B1D"/>
    <w:rsid w:val="00270F70"/>
    <w:rsid w:val="0027103F"/>
    <w:rsid w:val="00271601"/>
    <w:rsid w:val="002717AD"/>
    <w:rsid w:val="00272188"/>
    <w:rsid w:val="00272546"/>
    <w:rsid w:val="00272610"/>
    <w:rsid w:val="00272875"/>
    <w:rsid w:val="00272882"/>
    <w:rsid w:val="00272990"/>
    <w:rsid w:val="002738C6"/>
    <w:rsid w:val="00273973"/>
    <w:rsid w:val="002748DD"/>
    <w:rsid w:val="00274D62"/>
    <w:rsid w:val="00274FE7"/>
    <w:rsid w:val="002750B5"/>
    <w:rsid w:val="00275F0E"/>
    <w:rsid w:val="00276319"/>
    <w:rsid w:val="00276A98"/>
    <w:rsid w:val="002778C2"/>
    <w:rsid w:val="002779F9"/>
    <w:rsid w:val="00277B6C"/>
    <w:rsid w:val="00277EBC"/>
    <w:rsid w:val="00280009"/>
    <w:rsid w:val="00280587"/>
    <w:rsid w:val="002809E9"/>
    <w:rsid w:val="00280B88"/>
    <w:rsid w:val="0028122E"/>
    <w:rsid w:val="00281440"/>
    <w:rsid w:val="002822E2"/>
    <w:rsid w:val="00282A6A"/>
    <w:rsid w:val="00282A82"/>
    <w:rsid w:val="00282D92"/>
    <w:rsid w:val="0028344F"/>
    <w:rsid w:val="00283779"/>
    <w:rsid w:val="002837CA"/>
    <w:rsid w:val="00283930"/>
    <w:rsid w:val="00284C71"/>
    <w:rsid w:val="00285062"/>
    <w:rsid w:val="002850C9"/>
    <w:rsid w:val="002851EB"/>
    <w:rsid w:val="0028589C"/>
    <w:rsid w:val="00285995"/>
    <w:rsid w:val="00285DE6"/>
    <w:rsid w:val="00286213"/>
    <w:rsid w:val="00286236"/>
    <w:rsid w:val="00286476"/>
    <w:rsid w:val="002868A3"/>
    <w:rsid w:val="0028692D"/>
    <w:rsid w:val="0028695F"/>
    <w:rsid w:val="0028727D"/>
    <w:rsid w:val="00287581"/>
    <w:rsid w:val="0029068D"/>
    <w:rsid w:val="00290DA3"/>
    <w:rsid w:val="00290E16"/>
    <w:rsid w:val="0029121E"/>
    <w:rsid w:val="0029130D"/>
    <w:rsid w:val="00291383"/>
    <w:rsid w:val="00291DA4"/>
    <w:rsid w:val="00292409"/>
    <w:rsid w:val="0029261F"/>
    <w:rsid w:val="00293709"/>
    <w:rsid w:val="002937E8"/>
    <w:rsid w:val="00293B06"/>
    <w:rsid w:val="00293BAC"/>
    <w:rsid w:val="00293D00"/>
    <w:rsid w:val="0029434D"/>
    <w:rsid w:val="00294362"/>
    <w:rsid w:val="002943C9"/>
    <w:rsid w:val="002946A5"/>
    <w:rsid w:val="002953D1"/>
    <w:rsid w:val="0029550F"/>
    <w:rsid w:val="0029622E"/>
    <w:rsid w:val="00296A34"/>
    <w:rsid w:val="002973F6"/>
    <w:rsid w:val="002975D3"/>
    <w:rsid w:val="00297C04"/>
    <w:rsid w:val="002A03C5"/>
    <w:rsid w:val="002A0748"/>
    <w:rsid w:val="002A0C52"/>
    <w:rsid w:val="002A0C5A"/>
    <w:rsid w:val="002A0C7F"/>
    <w:rsid w:val="002A0FCA"/>
    <w:rsid w:val="002A1583"/>
    <w:rsid w:val="002A167B"/>
    <w:rsid w:val="002A1D19"/>
    <w:rsid w:val="002A1F20"/>
    <w:rsid w:val="002A2834"/>
    <w:rsid w:val="002A2901"/>
    <w:rsid w:val="002A2BAE"/>
    <w:rsid w:val="002A38D9"/>
    <w:rsid w:val="002A4D39"/>
    <w:rsid w:val="002A4E3F"/>
    <w:rsid w:val="002A51FD"/>
    <w:rsid w:val="002A5E3E"/>
    <w:rsid w:val="002A6440"/>
    <w:rsid w:val="002A6A2C"/>
    <w:rsid w:val="002A6B91"/>
    <w:rsid w:val="002A7029"/>
    <w:rsid w:val="002A70A8"/>
    <w:rsid w:val="002A74EC"/>
    <w:rsid w:val="002A74F0"/>
    <w:rsid w:val="002A7E6E"/>
    <w:rsid w:val="002A7FDF"/>
    <w:rsid w:val="002B01AE"/>
    <w:rsid w:val="002B05F2"/>
    <w:rsid w:val="002B075A"/>
    <w:rsid w:val="002B089F"/>
    <w:rsid w:val="002B09D6"/>
    <w:rsid w:val="002B0A4B"/>
    <w:rsid w:val="002B0CF7"/>
    <w:rsid w:val="002B11AF"/>
    <w:rsid w:val="002B1522"/>
    <w:rsid w:val="002B17EC"/>
    <w:rsid w:val="002B1A10"/>
    <w:rsid w:val="002B1DF6"/>
    <w:rsid w:val="002B1E71"/>
    <w:rsid w:val="002B24D5"/>
    <w:rsid w:val="002B28CA"/>
    <w:rsid w:val="002B2CB2"/>
    <w:rsid w:val="002B3636"/>
    <w:rsid w:val="002B3761"/>
    <w:rsid w:val="002B379E"/>
    <w:rsid w:val="002B3CBD"/>
    <w:rsid w:val="002B3D4B"/>
    <w:rsid w:val="002B3F83"/>
    <w:rsid w:val="002B4303"/>
    <w:rsid w:val="002B43BD"/>
    <w:rsid w:val="002B4AF9"/>
    <w:rsid w:val="002B4BB0"/>
    <w:rsid w:val="002B5033"/>
    <w:rsid w:val="002B53CE"/>
    <w:rsid w:val="002B5628"/>
    <w:rsid w:val="002B59B4"/>
    <w:rsid w:val="002B6148"/>
    <w:rsid w:val="002B62F4"/>
    <w:rsid w:val="002B63E2"/>
    <w:rsid w:val="002B6AF5"/>
    <w:rsid w:val="002B6D36"/>
    <w:rsid w:val="002B6F9F"/>
    <w:rsid w:val="002B7598"/>
    <w:rsid w:val="002B7690"/>
    <w:rsid w:val="002B7E43"/>
    <w:rsid w:val="002C0098"/>
    <w:rsid w:val="002C04D9"/>
    <w:rsid w:val="002C0B0A"/>
    <w:rsid w:val="002C0F0A"/>
    <w:rsid w:val="002C177B"/>
    <w:rsid w:val="002C21A5"/>
    <w:rsid w:val="002C280D"/>
    <w:rsid w:val="002C2AF0"/>
    <w:rsid w:val="002C2FC5"/>
    <w:rsid w:val="002C302B"/>
    <w:rsid w:val="002C3053"/>
    <w:rsid w:val="002C34D2"/>
    <w:rsid w:val="002C35F0"/>
    <w:rsid w:val="002C38C1"/>
    <w:rsid w:val="002C3D66"/>
    <w:rsid w:val="002C3F15"/>
    <w:rsid w:val="002C414D"/>
    <w:rsid w:val="002C47B3"/>
    <w:rsid w:val="002C4825"/>
    <w:rsid w:val="002C4C42"/>
    <w:rsid w:val="002C4CA5"/>
    <w:rsid w:val="002C4DD3"/>
    <w:rsid w:val="002C500B"/>
    <w:rsid w:val="002C511F"/>
    <w:rsid w:val="002C5807"/>
    <w:rsid w:val="002C5EBF"/>
    <w:rsid w:val="002C61A6"/>
    <w:rsid w:val="002C6636"/>
    <w:rsid w:val="002C6986"/>
    <w:rsid w:val="002C77FE"/>
    <w:rsid w:val="002C7D7D"/>
    <w:rsid w:val="002C7E8C"/>
    <w:rsid w:val="002C7FA6"/>
    <w:rsid w:val="002D0D99"/>
    <w:rsid w:val="002D1ACA"/>
    <w:rsid w:val="002D1FAD"/>
    <w:rsid w:val="002D20F3"/>
    <w:rsid w:val="002D26FD"/>
    <w:rsid w:val="002D28F5"/>
    <w:rsid w:val="002D2AAD"/>
    <w:rsid w:val="002D3636"/>
    <w:rsid w:val="002D3ADA"/>
    <w:rsid w:val="002D3F3F"/>
    <w:rsid w:val="002D40E1"/>
    <w:rsid w:val="002D42B2"/>
    <w:rsid w:val="002D43BB"/>
    <w:rsid w:val="002D4730"/>
    <w:rsid w:val="002D4756"/>
    <w:rsid w:val="002D4E28"/>
    <w:rsid w:val="002D5622"/>
    <w:rsid w:val="002D58C0"/>
    <w:rsid w:val="002D5C8F"/>
    <w:rsid w:val="002D5D15"/>
    <w:rsid w:val="002D628F"/>
    <w:rsid w:val="002D64A6"/>
    <w:rsid w:val="002D6E14"/>
    <w:rsid w:val="002D7281"/>
    <w:rsid w:val="002D7311"/>
    <w:rsid w:val="002D73B8"/>
    <w:rsid w:val="002D75A4"/>
    <w:rsid w:val="002E1045"/>
    <w:rsid w:val="002E17D8"/>
    <w:rsid w:val="002E18AE"/>
    <w:rsid w:val="002E2BB9"/>
    <w:rsid w:val="002E2C22"/>
    <w:rsid w:val="002E3216"/>
    <w:rsid w:val="002E3581"/>
    <w:rsid w:val="002E3E01"/>
    <w:rsid w:val="002E42B8"/>
    <w:rsid w:val="002E46A7"/>
    <w:rsid w:val="002E49B2"/>
    <w:rsid w:val="002E507E"/>
    <w:rsid w:val="002E5E5A"/>
    <w:rsid w:val="002E64A0"/>
    <w:rsid w:val="002E6665"/>
    <w:rsid w:val="002E67A5"/>
    <w:rsid w:val="002E6957"/>
    <w:rsid w:val="002E6A11"/>
    <w:rsid w:val="002E7072"/>
    <w:rsid w:val="002E7120"/>
    <w:rsid w:val="002E79B0"/>
    <w:rsid w:val="002E7A09"/>
    <w:rsid w:val="002E7AF4"/>
    <w:rsid w:val="002E7B05"/>
    <w:rsid w:val="002E7E75"/>
    <w:rsid w:val="002F03C4"/>
    <w:rsid w:val="002F08D3"/>
    <w:rsid w:val="002F0B27"/>
    <w:rsid w:val="002F0B6E"/>
    <w:rsid w:val="002F10DB"/>
    <w:rsid w:val="002F113B"/>
    <w:rsid w:val="002F1DAE"/>
    <w:rsid w:val="002F1E04"/>
    <w:rsid w:val="002F21A3"/>
    <w:rsid w:val="002F2902"/>
    <w:rsid w:val="002F2966"/>
    <w:rsid w:val="002F3DDB"/>
    <w:rsid w:val="002F401E"/>
    <w:rsid w:val="002F410F"/>
    <w:rsid w:val="002F45B0"/>
    <w:rsid w:val="002F4DB7"/>
    <w:rsid w:val="002F4DC9"/>
    <w:rsid w:val="002F4E8F"/>
    <w:rsid w:val="002F586B"/>
    <w:rsid w:val="002F5B78"/>
    <w:rsid w:val="002F6024"/>
    <w:rsid w:val="002F6144"/>
    <w:rsid w:val="002F6890"/>
    <w:rsid w:val="002F7115"/>
    <w:rsid w:val="002F7233"/>
    <w:rsid w:val="002F7ADE"/>
    <w:rsid w:val="002F7D2E"/>
    <w:rsid w:val="0030071A"/>
    <w:rsid w:val="00300946"/>
    <w:rsid w:val="00300C83"/>
    <w:rsid w:val="00301269"/>
    <w:rsid w:val="003012DC"/>
    <w:rsid w:val="00301589"/>
    <w:rsid w:val="00301654"/>
    <w:rsid w:val="00301CDF"/>
    <w:rsid w:val="003025AE"/>
    <w:rsid w:val="00302B8C"/>
    <w:rsid w:val="0030312E"/>
    <w:rsid w:val="003031CA"/>
    <w:rsid w:val="003032AC"/>
    <w:rsid w:val="00303AAA"/>
    <w:rsid w:val="003040C4"/>
    <w:rsid w:val="0030431C"/>
    <w:rsid w:val="003043CB"/>
    <w:rsid w:val="00304B92"/>
    <w:rsid w:val="00305F61"/>
    <w:rsid w:val="00306103"/>
    <w:rsid w:val="00306197"/>
    <w:rsid w:val="00306A54"/>
    <w:rsid w:val="00306BE5"/>
    <w:rsid w:val="0030749F"/>
    <w:rsid w:val="003074A0"/>
    <w:rsid w:val="00307663"/>
    <w:rsid w:val="0030784D"/>
    <w:rsid w:val="003100DD"/>
    <w:rsid w:val="0031033B"/>
    <w:rsid w:val="00310481"/>
    <w:rsid w:val="00310D24"/>
    <w:rsid w:val="00310F3A"/>
    <w:rsid w:val="003112D7"/>
    <w:rsid w:val="003117E8"/>
    <w:rsid w:val="0031196A"/>
    <w:rsid w:val="00311F30"/>
    <w:rsid w:val="00312AA7"/>
    <w:rsid w:val="003131CE"/>
    <w:rsid w:val="003135FC"/>
    <w:rsid w:val="003137D3"/>
    <w:rsid w:val="003139D9"/>
    <w:rsid w:val="00314136"/>
    <w:rsid w:val="0031417D"/>
    <w:rsid w:val="0031425D"/>
    <w:rsid w:val="00314621"/>
    <w:rsid w:val="0031474D"/>
    <w:rsid w:val="00314AF7"/>
    <w:rsid w:val="00314D1B"/>
    <w:rsid w:val="00314DF1"/>
    <w:rsid w:val="00314E65"/>
    <w:rsid w:val="00315261"/>
    <w:rsid w:val="00315C37"/>
    <w:rsid w:val="003164EA"/>
    <w:rsid w:val="0031667E"/>
    <w:rsid w:val="00316872"/>
    <w:rsid w:val="003169B6"/>
    <w:rsid w:val="00316FDD"/>
    <w:rsid w:val="00317084"/>
    <w:rsid w:val="003178D1"/>
    <w:rsid w:val="00317CD3"/>
    <w:rsid w:val="003204A6"/>
    <w:rsid w:val="00320913"/>
    <w:rsid w:val="00320E19"/>
    <w:rsid w:val="00321FF6"/>
    <w:rsid w:val="00322217"/>
    <w:rsid w:val="003224B0"/>
    <w:rsid w:val="00322C4A"/>
    <w:rsid w:val="00322DC8"/>
    <w:rsid w:val="00323873"/>
    <w:rsid w:val="00323B4D"/>
    <w:rsid w:val="00324A06"/>
    <w:rsid w:val="0032536E"/>
    <w:rsid w:val="003255DF"/>
    <w:rsid w:val="00325CBC"/>
    <w:rsid w:val="0032603B"/>
    <w:rsid w:val="003263FF"/>
    <w:rsid w:val="003268FF"/>
    <w:rsid w:val="00327415"/>
    <w:rsid w:val="003276A6"/>
    <w:rsid w:val="00327783"/>
    <w:rsid w:val="00327A29"/>
    <w:rsid w:val="00327C55"/>
    <w:rsid w:val="00330136"/>
    <w:rsid w:val="003303CF"/>
    <w:rsid w:val="0033052A"/>
    <w:rsid w:val="003309BA"/>
    <w:rsid w:val="00330CCB"/>
    <w:rsid w:val="00331120"/>
    <w:rsid w:val="0033132B"/>
    <w:rsid w:val="0033145F"/>
    <w:rsid w:val="003314D5"/>
    <w:rsid w:val="0033230D"/>
    <w:rsid w:val="00332B3D"/>
    <w:rsid w:val="00333F57"/>
    <w:rsid w:val="00334360"/>
    <w:rsid w:val="0033469D"/>
    <w:rsid w:val="003348A0"/>
    <w:rsid w:val="00334ADC"/>
    <w:rsid w:val="00334DE9"/>
    <w:rsid w:val="0033532B"/>
    <w:rsid w:val="0033586C"/>
    <w:rsid w:val="00335B20"/>
    <w:rsid w:val="00335DED"/>
    <w:rsid w:val="003362FE"/>
    <w:rsid w:val="00336448"/>
    <w:rsid w:val="0033660B"/>
    <w:rsid w:val="00336BED"/>
    <w:rsid w:val="00336C15"/>
    <w:rsid w:val="003377FC"/>
    <w:rsid w:val="00337D29"/>
    <w:rsid w:val="00340073"/>
    <w:rsid w:val="003400EA"/>
    <w:rsid w:val="003406C1"/>
    <w:rsid w:val="00340C28"/>
    <w:rsid w:val="0034206C"/>
    <w:rsid w:val="003420D3"/>
    <w:rsid w:val="0034273C"/>
    <w:rsid w:val="00343370"/>
    <w:rsid w:val="0034343A"/>
    <w:rsid w:val="003435A1"/>
    <w:rsid w:val="003439CA"/>
    <w:rsid w:val="00343B45"/>
    <w:rsid w:val="00343BE0"/>
    <w:rsid w:val="003443A8"/>
    <w:rsid w:val="003448BE"/>
    <w:rsid w:val="00344A46"/>
    <w:rsid w:val="00344B0C"/>
    <w:rsid w:val="00344E0F"/>
    <w:rsid w:val="0034568D"/>
    <w:rsid w:val="00345726"/>
    <w:rsid w:val="00345D98"/>
    <w:rsid w:val="00345F26"/>
    <w:rsid w:val="0034614E"/>
    <w:rsid w:val="003461AD"/>
    <w:rsid w:val="0034657D"/>
    <w:rsid w:val="00346B22"/>
    <w:rsid w:val="00346E8B"/>
    <w:rsid w:val="00346F82"/>
    <w:rsid w:val="00346FBE"/>
    <w:rsid w:val="00350B96"/>
    <w:rsid w:val="00352299"/>
    <w:rsid w:val="003536F7"/>
    <w:rsid w:val="00353917"/>
    <w:rsid w:val="00353939"/>
    <w:rsid w:val="00354255"/>
    <w:rsid w:val="003548C8"/>
    <w:rsid w:val="0035497F"/>
    <w:rsid w:val="003556F8"/>
    <w:rsid w:val="003558CD"/>
    <w:rsid w:val="00355D6C"/>
    <w:rsid w:val="00355F49"/>
    <w:rsid w:val="003562C7"/>
    <w:rsid w:val="003563DF"/>
    <w:rsid w:val="00356679"/>
    <w:rsid w:val="00357942"/>
    <w:rsid w:val="00357A72"/>
    <w:rsid w:val="00357E01"/>
    <w:rsid w:val="003601CB"/>
    <w:rsid w:val="00360352"/>
    <w:rsid w:val="00360AC2"/>
    <w:rsid w:val="003612A5"/>
    <w:rsid w:val="00361525"/>
    <w:rsid w:val="0036271F"/>
    <w:rsid w:val="003632BC"/>
    <w:rsid w:val="00363AAF"/>
    <w:rsid w:val="00365AE2"/>
    <w:rsid w:val="00365B93"/>
    <w:rsid w:val="00366137"/>
    <w:rsid w:val="0036682D"/>
    <w:rsid w:val="003669BD"/>
    <w:rsid w:val="00370003"/>
    <w:rsid w:val="00370859"/>
    <w:rsid w:val="00370BF1"/>
    <w:rsid w:val="00370C5F"/>
    <w:rsid w:val="00370C7F"/>
    <w:rsid w:val="00370CC1"/>
    <w:rsid w:val="003712F0"/>
    <w:rsid w:val="003718AD"/>
    <w:rsid w:val="003724FA"/>
    <w:rsid w:val="003726DA"/>
    <w:rsid w:val="003729CA"/>
    <w:rsid w:val="00372E97"/>
    <w:rsid w:val="003730DD"/>
    <w:rsid w:val="00373537"/>
    <w:rsid w:val="0037368C"/>
    <w:rsid w:val="003743D8"/>
    <w:rsid w:val="0037463D"/>
    <w:rsid w:val="003755B7"/>
    <w:rsid w:val="003757AF"/>
    <w:rsid w:val="00375B57"/>
    <w:rsid w:val="00376EF1"/>
    <w:rsid w:val="003771C6"/>
    <w:rsid w:val="003774BA"/>
    <w:rsid w:val="00377711"/>
    <w:rsid w:val="00377C4E"/>
    <w:rsid w:val="00377FB6"/>
    <w:rsid w:val="00380682"/>
    <w:rsid w:val="00380FC9"/>
    <w:rsid w:val="00381777"/>
    <w:rsid w:val="003819E2"/>
    <w:rsid w:val="003822F4"/>
    <w:rsid w:val="0038249D"/>
    <w:rsid w:val="0038278F"/>
    <w:rsid w:val="00382E12"/>
    <w:rsid w:val="0038377F"/>
    <w:rsid w:val="0038383F"/>
    <w:rsid w:val="003839B6"/>
    <w:rsid w:val="003839E0"/>
    <w:rsid w:val="00384A43"/>
    <w:rsid w:val="00385358"/>
    <w:rsid w:val="003857C7"/>
    <w:rsid w:val="00385816"/>
    <w:rsid w:val="003859CD"/>
    <w:rsid w:val="00385E8D"/>
    <w:rsid w:val="0038689A"/>
    <w:rsid w:val="00386DF3"/>
    <w:rsid w:val="003875C8"/>
    <w:rsid w:val="00387C1D"/>
    <w:rsid w:val="00390324"/>
    <w:rsid w:val="003903F8"/>
    <w:rsid w:val="00390672"/>
    <w:rsid w:val="00390B18"/>
    <w:rsid w:val="00390B2C"/>
    <w:rsid w:val="00391056"/>
    <w:rsid w:val="00391C1E"/>
    <w:rsid w:val="00392103"/>
    <w:rsid w:val="003931AD"/>
    <w:rsid w:val="003933FE"/>
    <w:rsid w:val="00393711"/>
    <w:rsid w:val="0039499C"/>
    <w:rsid w:val="00394CF8"/>
    <w:rsid w:val="00395744"/>
    <w:rsid w:val="00395B50"/>
    <w:rsid w:val="003964A7"/>
    <w:rsid w:val="003965D3"/>
    <w:rsid w:val="00396707"/>
    <w:rsid w:val="00396D0F"/>
    <w:rsid w:val="0039713C"/>
    <w:rsid w:val="003972A1"/>
    <w:rsid w:val="003973B0"/>
    <w:rsid w:val="003A033D"/>
    <w:rsid w:val="003A0362"/>
    <w:rsid w:val="003A08AD"/>
    <w:rsid w:val="003A1360"/>
    <w:rsid w:val="003A145E"/>
    <w:rsid w:val="003A1485"/>
    <w:rsid w:val="003A2257"/>
    <w:rsid w:val="003A24F7"/>
    <w:rsid w:val="003A2544"/>
    <w:rsid w:val="003A2E81"/>
    <w:rsid w:val="003A2E8E"/>
    <w:rsid w:val="003A2F1F"/>
    <w:rsid w:val="003A3682"/>
    <w:rsid w:val="003A392E"/>
    <w:rsid w:val="003A4C40"/>
    <w:rsid w:val="003A5138"/>
    <w:rsid w:val="003A5D10"/>
    <w:rsid w:val="003A6509"/>
    <w:rsid w:val="003A68B6"/>
    <w:rsid w:val="003A7163"/>
    <w:rsid w:val="003A71BE"/>
    <w:rsid w:val="003A7440"/>
    <w:rsid w:val="003A75A1"/>
    <w:rsid w:val="003A7622"/>
    <w:rsid w:val="003A7898"/>
    <w:rsid w:val="003A7A46"/>
    <w:rsid w:val="003A7D04"/>
    <w:rsid w:val="003B02BF"/>
    <w:rsid w:val="003B0374"/>
    <w:rsid w:val="003B07D0"/>
    <w:rsid w:val="003B1575"/>
    <w:rsid w:val="003B1756"/>
    <w:rsid w:val="003B21DF"/>
    <w:rsid w:val="003B23F6"/>
    <w:rsid w:val="003B316A"/>
    <w:rsid w:val="003B317E"/>
    <w:rsid w:val="003B3DC0"/>
    <w:rsid w:val="003B4195"/>
    <w:rsid w:val="003B4634"/>
    <w:rsid w:val="003B4BF9"/>
    <w:rsid w:val="003B50F6"/>
    <w:rsid w:val="003B5147"/>
    <w:rsid w:val="003B5222"/>
    <w:rsid w:val="003B5AE1"/>
    <w:rsid w:val="003B5B9C"/>
    <w:rsid w:val="003B5DD1"/>
    <w:rsid w:val="003B7058"/>
    <w:rsid w:val="003B70FC"/>
    <w:rsid w:val="003B7A89"/>
    <w:rsid w:val="003B7F65"/>
    <w:rsid w:val="003C03CB"/>
    <w:rsid w:val="003C0C34"/>
    <w:rsid w:val="003C10B3"/>
    <w:rsid w:val="003C12CE"/>
    <w:rsid w:val="003C146E"/>
    <w:rsid w:val="003C1948"/>
    <w:rsid w:val="003C1F75"/>
    <w:rsid w:val="003C274A"/>
    <w:rsid w:val="003C2930"/>
    <w:rsid w:val="003C2C5B"/>
    <w:rsid w:val="003C3815"/>
    <w:rsid w:val="003C460C"/>
    <w:rsid w:val="003C460F"/>
    <w:rsid w:val="003C497C"/>
    <w:rsid w:val="003C54F8"/>
    <w:rsid w:val="003C58D7"/>
    <w:rsid w:val="003C5A20"/>
    <w:rsid w:val="003C5CBD"/>
    <w:rsid w:val="003C5F45"/>
    <w:rsid w:val="003C60F8"/>
    <w:rsid w:val="003C6291"/>
    <w:rsid w:val="003C6717"/>
    <w:rsid w:val="003C6736"/>
    <w:rsid w:val="003C6F9A"/>
    <w:rsid w:val="003C732B"/>
    <w:rsid w:val="003C73BA"/>
    <w:rsid w:val="003C7640"/>
    <w:rsid w:val="003C7694"/>
    <w:rsid w:val="003D025E"/>
    <w:rsid w:val="003D02AD"/>
    <w:rsid w:val="003D0451"/>
    <w:rsid w:val="003D0A16"/>
    <w:rsid w:val="003D0A88"/>
    <w:rsid w:val="003D0AF3"/>
    <w:rsid w:val="003D0C24"/>
    <w:rsid w:val="003D0E54"/>
    <w:rsid w:val="003D1176"/>
    <w:rsid w:val="003D1A06"/>
    <w:rsid w:val="003D239B"/>
    <w:rsid w:val="003D25BD"/>
    <w:rsid w:val="003D2D2E"/>
    <w:rsid w:val="003D2D3C"/>
    <w:rsid w:val="003D2D5C"/>
    <w:rsid w:val="003D2EC3"/>
    <w:rsid w:val="003D3146"/>
    <w:rsid w:val="003D3DE4"/>
    <w:rsid w:val="003D6235"/>
    <w:rsid w:val="003D66EC"/>
    <w:rsid w:val="003D770D"/>
    <w:rsid w:val="003E0788"/>
    <w:rsid w:val="003E07B7"/>
    <w:rsid w:val="003E0B8D"/>
    <w:rsid w:val="003E0BBA"/>
    <w:rsid w:val="003E0FF0"/>
    <w:rsid w:val="003E150A"/>
    <w:rsid w:val="003E1714"/>
    <w:rsid w:val="003E1A49"/>
    <w:rsid w:val="003E1E9B"/>
    <w:rsid w:val="003E29B4"/>
    <w:rsid w:val="003E2C2B"/>
    <w:rsid w:val="003E2DEE"/>
    <w:rsid w:val="003E30B5"/>
    <w:rsid w:val="003E3109"/>
    <w:rsid w:val="003E3154"/>
    <w:rsid w:val="003E351D"/>
    <w:rsid w:val="003E43F9"/>
    <w:rsid w:val="003E4F75"/>
    <w:rsid w:val="003E4FD8"/>
    <w:rsid w:val="003E5344"/>
    <w:rsid w:val="003E58D9"/>
    <w:rsid w:val="003E63C4"/>
    <w:rsid w:val="003E715D"/>
    <w:rsid w:val="003E748D"/>
    <w:rsid w:val="003E76B2"/>
    <w:rsid w:val="003E76DC"/>
    <w:rsid w:val="003F0800"/>
    <w:rsid w:val="003F0D57"/>
    <w:rsid w:val="003F100C"/>
    <w:rsid w:val="003F148D"/>
    <w:rsid w:val="003F1498"/>
    <w:rsid w:val="003F16F7"/>
    <w:rsid w:val="003F1803"/>
    <w:rsid w:val="003F1D4A"/>
    <w:rsid w:val="003F1E09"/>
    <w:rsid w:val="003F242F"/>
    <w:rsid w:val="003F25B8"/>
    <w:rsid w:val="003F290F"/>
    <w:rsid w:val="003F3204"/>
    <w:rsid w:val="003F3B0A"/>
    <w:rsid w:val="003F3B50"/>
    <w:rsid w:val="003F3D5D"/>
    <w:rsid w:val="003F3DF7"/>
    <w:rsid w:val="003F3F48"/>
    <w:rsid w:val="003F40BD"/>
    <w:rsid w:val="003F4440"/>
    <w:rsid w:val="003F533E"/>
    <w:rsid w:val="003F546E"/>
    <w:rsid w:val="003F55D5"/>
    <w:rsid w:val="003F59BD"/>
    <w:rsid w:val="003F5D6E"/>
    <w:rsid w:val="003F5EC5"/>
    <w:rsid w:val="003F69A7"/>
    <w:rsid w:val="003F6FD0"/>
    <w:rsid w:val="003F7276"/>
    <w:rsid w:val="003F76AF"/>
    <w:rsid w:val="003F7B84"/>
    <w:rsid w:val="003F7C9C"/>
    <w:rsid w:val="003F7F30"/>
    <w:rsid w:val="0040069A"/>
    <w:rsid w:val="00400982"/>
    <w:rsid w:val="00400D86"/>
    <w:rsid w:val="00400FB0"/>
    <w:rsid w:val="00401029"/>
    <w:rsid w:val="004010B4"/>
    <w:rsid w:val="004017D3"/>
    <w:rsid w:val="00401F27"/>
    <w:rsid w:val="004024DE"/>
    <w:rsid w:val="00402570"/>
    <w:rsid w:val="00402C73"/>
    <w:rsid w:val="00402D08"/>
    <w:rsid w:val="004031EB"/>
    <w:rsid w:val="004031FB"/>
    <w:rsid w:val="004033E1"/>
    <w:rsid w:val="00403746"/>
    <w:rsid w:val="00403835"/>
    <w:rsid w:val="00403FF6"/>
    <w:rsid w:val="00404126"/>
    <w:rsid w:val="004042A5"/>
    <w:rsid w:val="004044F3"/>
    <w:rsid w:val="00404754"/>
    <w:rsid w:val="0040504A"/>
    <w:rsid w:val="00405176"/>
    <w:rsid w:val="004052D6"/>
    <w:rsid w:val="0040533E"/>
    <w:rsid w:val="0040559C"/>
    <w:rsid w:val="004062B6"/>
    <w:rsid w:val="00406838"/>
    <w:rsid w:val="00406A21"/>
    <w:rsid w:val="00406AAD"/>
    <w:rsid w:val="00406E31"/>
    <w:rsid w:val="004076BC"/>
    <w:rsid w:val="00407B1C"/>
    <w:rsid w:val="00407D27"/>
    <w:rsid w:val="0041021C"/>
    <w:rsid w:val="004106C0"/>
    <w:rsid w:val="004109B6"/>
    <w:rsid w:val="00410BD6"/>
    <w:rsid w:val="0041135C"/>
    <w:rsid w:val="0041135E"/>
    <w:rsid w:val="004117A6"/>
    <w:rsid w:val="004121A4"/>
    <w:rsid w:val="004123D6"/>
    <w:rsid w:val="00412AD5"/>
    <w:rsid w:val="00412BCD"/>
    <w:rsid w:val="004132C1"/>
    <w:rsid w:val="00413425"/>
    <w:rsid w:val="004138A3"/>
    <w:rsid w:val="00413F4F"/>
    <w:rsid w:val="00414724"/>
    <w:rsid w:val="0041485E"/>
    <w:rsid w:val="00414D03"/>
    <w:rsid w:val="00416A5D"/>
    <w:rsid w:val="00416FCE"/>
    <w:rsid w:val="00417273"/>
    <w:rsid w:val="00417CBE"/>
    <w:rsid w:val="004201E2"/>
    <w:rsid w:val="0042050F"/>
    <w:rsid w:val="00420DC0"/>
    <w:rsid w:val="00420E71"/>
    <w:rsid w:val="00420F5A"/>
    <w:rsid w:val="00421065"/>
    <w:rsid w:val="0042111D"/>
    <w:rsid w:val="00421501"/>
    <w:rsid w:val="004218A6"/>
    <w:rsid w:val="00421B92"/>
    <w:rsid w:val="004221B8"/>
    <w:rsid w:val="0042264E"/>
    <w:rsid w:val="00422714"/>
    <w:rsid w:val="004227EF"/>
    <w:rsid w:val="0042309F"/>
    <w:rsid w:val="00423BF6"/>
    <w:rsid w:val="00424036"/>
    <w:rsid w:val="00424041"/>
    <w:rsid w:val="00424A60"/>
    <w:rsid w:val="00425089"/>
    <w:rsid w:val="004254BA"/>
    <w:rsid w:val="00425BD8"/>
    <w:rsid w:val="00425F40"/>
    <w:rsid w:val="004263F8"/>
    <w:rsid w:val="00426427"/>
    <w:rsid w:val="00426890"/>
    <w:rsid w:val="00426ED4"/>
    <w:rsid w:val="00427560"/>
    <w:rsid w:val="004279D6"/>
    <w:rsid w:val="004313A4"/>
    <w:rsid w:val="00431877"/>
    <w:rsid w:val="0043188D"/>
    <w:rsid w:val="00431BF4"/>
    <w:rsid w:val="00431DC4"/>
    <w:rsid w:val="00432723"/>
    <w:rsid w:val="00432D88"/>
    <w:rsid w:val="00433184"/>
    <w:rsid w:val="004332F4"/>
    <w:rsid w:val="004334EB"/>
    <w:rsid w:val="004335B6"/>
    <w:rsid w:val="00433AAC"/>
    <w:rsid w:val="004349D0"/>
    <w:rsid w:val="00434A2B"/>
    <w:rsid w:val="00435213"/>
    <w:rsid w:val="004357D2"/>
    <w:rsid w:val="00436C59"/>
    <w:rsid w:val="00436DDF"/>
    <w:rsid w:val="00436F79"/>
    <w:rsid w:val="00436FA6"/>
    <w:rsid w:val="00436FDA"/>
    <w:rsid w:val="004374D5"/>
    <w:rsid w:val="0043776A"/>
    <w:rsid w:val="00437A60"/>
    <w:rsid w:val="00437F3E"/>
    <w:rsid w:val="004400A1"/>
    <w:rsid w:val="0044035B"/>
    <w:rsid w:val="00441070"/>
    <w:rsid w:val="0044191C"/>
    <w:rsid w:val="004421FE"/>
    <w:rsid w:val="00442DC7"/>
    <w:rsid w:val="00442FD0"/>
    <w:rsid w:val="0044312A"/>
    <w:rsid w:val="0044356A"/>
    <w:rsid w:val="004441EE"/>
    <w:rsid w:val="00444D48"/>
    <w:rsid w:val="00444EFE"/>
    <w:rsid w:val="004451D2"/>
    <w:rsid w:val="0044522C"/>
    <w:rsid w:val="004453B9"/>
    <w:rsid w:val="004455BD"/>
    <w:rsid w:val="00445AE5"/>
    <w:rsid w:val="00445C8B"/>
    <w:rsid w:val="004460C6"/>
    <w:rsid w:val="00446FFF"/>
    <w:rsid w:val="00447052"/>
    <w:rsid w:val="004476A3"/>
    <w:rsid w:val="00447860"/>
    <w:rsid w:val="004503EC"/>
    <w:rsid w:val="004505F5"/>
    <w:rsid w:val="004508A1"/>
    <w:rsid w:val="00450E42"/>
    <w:rsid w:val="0045104B"/>
    <w:rsid w:val="0045189E"/>
    <w:rsid w:val="00451CBB"/>
    <w:rsid w:val="00451D37"/>
    <w:rsid w:val="00451ED3"/>
    <w:rsid w:val="004523C7"/>
    <w:rsid w:val="0045275E"/>
    <w:rsid w:val="0045366F"/>
    <w:rsid w:val="00453F7B"/>
    <w:rsid w:val="00454067"/>
    <w:rsid w:val="0045415C"/>
    <w:rsid w:val="004545A0"/>
    <w:rsid w:val="00454ABB"/>
    <w:rsid w:val="00455035"/>
    <w:rsid w:val="004550E5"/>
    <w:rsid w:val="004553C4"/>
    <w:rsid w:val="0045576D"/>
    <w:rsid w:val="00456536"/>
    <w:rsid w:val="0045678D"/>
    <w:rsid w:val="004569A7"/>
    <w:rsid w:val="00456E26"/>
    <w:rsid w:val="0046123A"/>
    <w:rsid w:val="0046190C"/>
    <w:rsid w:val="00461B6B"/>
    <w:rsid w:val="004623AC"/>
    <w:rsid w:val="00462401"/>
    <w:rsid w:val="0046276A"/>
    <w:rsid w:val="00462C83"/>
    <w:rsid w:val="00462DA2"/>
    <w:rsid w:val="00462FE2"/>
    <w:rsid w:val="004637E3"/>
    <w:rsid w:val="00463B42"/>
    <w:rsid w:val="00463F8B"/>
    <w:rsid w:val="00463FEA"/>
    <w:rsid w:val="004641C9"/>
    <w:rsid w:val="004645F8"/>
    <w:rsid w:val="004646A9"/>
    <w:rsid w:val="00465957"/>
    <w:rsid w:val="00465D93"/>
    <w:rsid w:val="00465EEF"/>
    <w:rsid w:val="00467373"/>
    <w:rsid w:val="00467CE9"/>
    <w:rsid w:val="00467F48"/>
    <w:rsid w:val="00470B8E"/>
    <w:rsid w:val="00470F5D"/>
    <w:rsid w:val="0047108A"/>
    <w:rsid w:val="00471194"/>
    <w:rsid w:val="004712D0"/>
    <w:rsid w:val="00471F59"/>
    <w:rsid w:val="00472356"/>
    <w:rsid w:val="004725F7"/>
    <w:rsid w:val="00472A0F"/>
    <w:rsid w:val="00472EDF"/>
    <w:rsid w:val="0047327A"/>
    <w:rsid w:val="004734A0"/>
    <w:rsid w:val="00473BA6"/>
    <w:rsid w:val="00473C60"/>
    <w:rsid w:val="004745C8"/>
    <w:rsid w:val="00474BDB"/>
    <w:rsid w:val="00474C16"/>
    <w:rsid w:val="00474CB0"/>
    <w:rsid w:val="00474F97"/>
    <w:rsid w:val="004756CF"/>
    <w:rsid w:val="0047585A"/>
    <w:rsid w:val="0047594F"/>
    <w:rsid w:val="00475E9D"/>
    <w:rsid w:val="00476063"/>
    <w:rsid w:val="00476844"/>
    <w:rsid w:val="00476F97"/>
    <w:rsid w:val="00477BDE"/>
    <w:rsid w:val="00477CB5"/>
    <w:rsid w:val="00477D59"/>
    <w:rsid w:val="0048084A"/>
    <w:rsid w:val="00480C71"/>
    <w:rsid w:val="0048117C"/>
    <w:rsid w:val="0048276D"/>
    <w:rsid w:val="00482B3D"/>
    <w:rsid w:val="00482C92"/>
    <w:rsid w:val="00482CC6"/>
    <w:rsid w:val="00482E93"/>
    <w:rsid w:val="00483814"/>
    <w:rsid w:val="0048381B"/>
    <w:rsid w:val="00483B2F"/>
    <w:rsid w:val="00483D68"/>
    <w:rsid w:val="004846E0"/>
    <w:rsid w:val="0048472A"/>
    <w:rsid w:val="00485099"/>
    <w:rsid w:val="004852D7"/>
    <w:rsid w:val="0048537D"/>
    <w:rsid w:val="0048539F"/>
    <w:rsid w:val="004853D9"/>
    <w:rsid w:val="00485481"/>
    <w:rsid w:val="00485750"/>
    <w:rsid w:val="004866E1"/>
    <w:rsid w:val="004877AB"/>
    <w:rsid w:val="004877F7"/>
    <w:rsid w:val="00487A85"/>
    <w:rsid w:val="00487BF6"/>
    <w:rsid w:val="00487D70"/>
    <w:rsid w:val="00490433"/>
    <w:rsid w:val="00491060"/>
    <w:rsid w:val="00491F07"/>
    <w:rsid w:val="00492C25"/>
    <w:rsid w:val="00492C3A"/>
    <w:rsid w:val="00492CA7"/>
    <w:rsid w:val="00492DEA"/>
    <w:rsid w:val="00492E8B"/>
    <w:rsid w:val="00492FF9"/>
    <w:rsid w:val="0049315A"/>
    <w:rsid w:val="004931C3"/>
    <w:rsid w:val="004932FB"/>
    <w:rsid w:val="00493DD4"/>
    <w:rsid w:val="00494317"/>
    <w:rsid w:val="00494D9A"/>
    <w:rsid w:val="00494E62"/>
    <w:rsid w:val="004953DD"/>
    <w:rsid w:val="0049558F"/>
    <w:rsid w:val="00496910"/>
    <w:rsid w:val="004971DF"/>
    <w:rsid w:val="00497371"/>
    <w:rsid w:val="004973B3"/>
    <w:rsid w:val="00497933"/>
    <w:rsid w:val="00497BF2"/>
    <w:rsid w:val="004A0143"/>
    <w:rsid w:val="004A0A82"/>
    <w:rsid w:val="004A0B68"/>
    <w:rsid w:val="004A0C4E"/>
    <w:rsid w:val="004A1A74"/>
    <w:rsid w:val="004A1AAA"/>
    <w:rsid w:val="004A1ECA"/>
    <w:rsid w:val="004A2A36"/>
    <w:rsid w:val="004A2F07"/>
    <w:rsid w:val="004A3A77"/>
    <w:rsid w:val="004A4003"/>
    <w:rsid w:val="004A41DC"/>
    <w:rsid w:val="004A448F"/>
    <w:rsid w:val="004A524B"/>
    <w:rsid w:val="004A536D"/>
    <w:rsid w:val="004A5750"/>
    <w:rsid w:val="004A61FF"/>
    <w:rsid w:val="004A6373"/>
    <w:rsid w:val="004A676B"/>
    <w:rsid w:val="004A6DAC"/>
    <w:rsid w:val="004A6E9F"/>
    <w:rsid w:val="004A6F93"/>
    <w:rsid w:val="004A78E5"/>
    <w:rsid w:val="004A7B26"/>
    <w:rsid w:val="004A7CB2"/>
    <w:rsid w:val="004B0259"/>
    <w:rsid w:val="004B04BE"/>
    <w:rsid w:val="004B055D"/>
    <w:rsid w:val="004B0588"/>
    <w:rsid w:val="004B0CF4"/>
    <w:rsid w:val="004B0F2F"/>
    <w:rsid w:val="004B1851"/>
    <w:rsid w:val="004B1F18"/>
    <w:rsid w:val="004B2525"/>
    <w:rsid w:val="004B2778"/>
    <w:rsid w:val="004B29ED"/>
    <w:rsid w:val="004B2B96"/>
    <w:rsid w:val="004B306A"/>
    <w:rsid w:val="004B3683"/>
    <w:rsid w:val="004B3837"/>
    <w:rsid w:val="004B3D35"/>
    <w:rsid w:val="004B3EF8"/>
    <w:rsid w:val="004B40B2"/>
    <w:rsid w:val="004B4DE1"/>
    <w:rsid w:val="004B4EBC"/>
    <w:rsid w:val="004B550F"/>
    <w:rsid w:val="004B572D"/>
    <w:rsid w:val="004B5864"/>
    <w:rsid w:val="004B5E3E"/>
    <w:rsid w:val="004B6EB1"/>
    <w:rsid w:val="004B70DF"/>
    <w:rsid w:val="004B7453"/>
    <w:rsid w:val="004B766A"/>
    <w:rsid w:val="004C001B"/>
    <w:rsid w:val="004C004F"/>
    <w:rsid w:val="004C07E0"/>
    <w:rsid w:val="004C096C"/>
    <w:rsid w:val="004C0EE1"/>
    <w:rsid w:val="004C1429"/>
    <w:rsid w:val="004C1B7E"/>
    <w:rsid w:val="004C1E76"/>
    <w:rsid w:val="004C27C6"/>
    <w:rsid w:val="004C284A"/>
    <w:rsid w:val="004C2C8D"/>
    <w:rsid w:val="004C31D7"/>
    <w:rsid w:val="004C3602"/>
    <w:rsid w:val="004C3767"/>
    <w:rsid w:val="004C46CA"/>
    <w:rsid w:val="004C46FC"/>
    <w:rsid w:val="004C482A"/>
    <w:rsid w:val="004C4ACF"/>
    <w:rsid w:val="004C4B10"/>
    <w:rsid w:val="004C4C4C"/>
    <w:rsid w:val="004C5935"/>
    <w:rsid w:val="004C622B"/>
    <w:rsid w:val="004C64B8"/>
    <w:rsid w:val="004C685A"/>
    <w:rsid w:val="004C6B9E"/>
    <w:rsid w:val="004C6CE2"/>
    <w:rsid w:val="004C707E"/>
    <w:rsid w:val="004C7403"/>
    <w:rsid w:val="004C7C27"/>
    <w:rsid w:val="004D0029"/>
    <w:rsid w:val="004D04D9"/>
    <w:rsid w:val="004D04E3"/>
    <w:rsid w:val="004D09D4"/>
    <w:rsid w:val="004D09EE"/>
    <w:rsid w:val="004D0B0D"/>
    <w:rsid w:val="004D0BE0"/>
    <w:rsid w:val="004D0D11"/>
    <w:rsid w:val="004D1298"/>
    <w:rsid w:val="004D17D0"/>
    <w:rsid w:val="004D1EB3"/>
    <w:rsid w:val="004D274C"/>
    <w:rsid w:val="004D39A1"/>
    <w:rsid w:val="004D3C20"/>
    <w:rsid w:val="004D3DDC"/>
    <w:rsid w:val="004D3FAB"/>
    <w:rsid w:val="004D466D"/>
    <w:rsid w:val="004D4E07"/>
    <w:rsid w:val="004D51A2"/>
    <w:rsid w:val="004D6C9D"/>
    <w:rsid w:val="004D716A"/>
    <w:rsid w:val="004D7263"/>
    <w:rsid w:val="004D7512"/>
    <w:rsid w:val="004D7DE0"/>
    <w:rsid w:val="004E0116"/>
    <w:rsid w:val="004E02FB"/>
    <w:rsid w:val="004E05A8"/>
    <w:rsid w:val="004E0671"/>
    <w:rsid w:val="004E0680"/>
    <w:rsid w:val="004E1C0D"/>
    <w:rsid w:val="004E1E22"/>
    <w:rsid w:val="004E1FCA"/>
    <w:rsid w:val="004E2723"/>
    <w:rsid w:val="004E3200"/>
    <w:rsid w:val="004E38F4"/>
    <w:rsid w:val="004E3CF7"/>
    <w:rsid w:val="004E4309"/>
    <w:rsid w:val="004E4396"/>
    <w:rsid w:val="004E4ACB"/>
    <w:rsid w:val="004E4D7B"/>
    <w:rsid w:val="004E4DFD"/>
    <w:rsid w:val="004E53D4"/>
    <w:rsid w:val="004E5A32"/>
    <w:rsid w:val="004E5ADA"/>
    <w:rsid w:val="004E5D76"/>
    <w:rsid w:val="004E5DF6"/>
    <w:rsid w:val="004E5FC8"/>
    <w:rsid w:val="004E6152"/>
    <w:rsid w:val="004E63FE"/>
    <w:rsid w:val="004E652E"/>
    <w:rsid w:val="004E68A1"/>
    <w:rsid w:val="004E6C7A"/>
    <w:rsid w:val="004E7465"/>
    <w:rsid w:val="004E7A4E"/>
    <w:rsid w:val="004F04C6"/>
    <w:rsid w:val="004F11E7"/>
    <w:rsid w:val="004F180C"/>
    <w:rsid w:val="004F206E"/>
    <w:rsid w:val="004F2C4C"/>
    <w:rsid w:val="004F3018"/>
    <w:rsid w:val="004F3019"/>
    <w:rsid w:val="004F34A3"/>
    <w:rsid w:val="004F392F"/>
    <w:rsid w:val="004F398F"/>
    <w:rsid w:val="004F49B2"/>
    <w:rsid w:val="004F49E7"/>
    <w:rsid w:val="004F4A07"/>
    <w:rsid w:val="004F4A69"/>
    <w:rsid w:val="004F5CA7"/>
    <w:rsid w:val="004F64E4"/>
    <w:rsid w:val="004F67B7"/>
    <w:rsid w:val="004F6D26"/>
    <w:rsid w:val="004F6E3B"/>
    <w:rsid w:val="004F6FCB"/>
    <w:rsid w:val="004F7968"/>
    <w:rsid w:val="004F7D0D"/>
    <w:rsid w:val="00500372"/>
    <w:rsid w:val="005007CB"/>
    <w:rsid w:val="00500C3B"/>
    <w:rsid w:val="005017C4"/>
    <w:rsid w:val="00501B32"/>
    <w:rsid w:val="0050209F"/>
    <w:rsid w:val="00502276"/>
    <w:rsid w:val="00502991"/>
    <w:rsid w:val="00502ADB"/>
    <w:rsid w:val="00502F72"/>
    <w:rsid w:val="00503C73"/>
    <w:rsid w:val="00503D77"/>
    <w:rsid w:val="0050469B"/>
    <w:rsid w:val="00504C9A"/>
    <w:rsid w:val="005057AD"/>
    <w:rsid w:val="00505804"/>
    <w:rsid w:val="00505841"/>
    <w:rsid w:val="00505D7E"/>
    <w:rsid w:val="00505DB0"/>
    <w:rsid w:val="00505FCD"/>
    <w:rsid w:val="00506001"/>
    <w:rsid w:val="005062C6"/>
    <w:rsid w:val="005067CC"/>
    <w:rsid w:val="005067F2"/>
    <w:rsid w:val="005075C4"/>
    <w:rsid w:val="00507617"/>
    <w:rsid w:val="00507CB5"/>
    <w:rsid w:val="00507EDD"/>
    <w:rsid w:val="00510195"/>
    <w:rsid w:val="00510283"/>
    <w:rsid w:val="005102D4"/>
    <w:rsid w:val="00510533"/>
    <w:rsid w:val="00510E02"/>
    <w:rsid w:val="005113A8"/>
    <w:rsid w:val="0051141F"/>
    <w:rsid w:val="00511E27"/>
    <w:rsid w:val="00511FD2"/>
    <w:rsid w:val="005121C0"/>
    <w:rsid w:val="00512404"/>
    <w:rsid w:val="00512F94"/>
    <w:rsid w:val="0051318B"/>
    <w:rsid w:val="0051348F"/>
    <w:rsid w:val="0051357F"/>
    <w:rsid w:val="0051360F"/>
    <w:rsid w:val="00513757"/>
    <w:rsid w:val="005139A0"/>
    <w:rsid w:val="005145D0"/>
    <w:rsid w:val="00514806"/>
    <w:rsid w:val="00514CAB"/>
    <w:rsid w:val="005152E4"/>
    <w:rsid w:val="00515481"/>
    <w:rsid w:val="00515E15"/>
    <w:rsid w:val="0051652B"/>
    <w:rsid w:val="00516700"/>
    <w:rsid w:val="00517995"/>
    <w:rsid w:val="00517EC4"/>
    <w:rsid w:val="005204C4"/>
    <w:rsid w:val="00520673"/>
    <w:rsid w:val="00521407"/>
    <w:rsid w:val="005222A7"/>
    <w:rsid w:val="00522857"/>
    <w:rsid w:val="005228F7"/>
    <w:rsid w:val="00522BF5"/>
    <w:rsid w:val="00522FBC"/>
    <w:rsid w:val="005233C3"/>
    <w:rsid w:val="005237A9"/>
    <w:rsid w:val="00523E3D"/>
    <w:rsid w:val="00524365"/>
    <w:rsid w:val="00524FA4"/>
    <w:rsid w:val="00526720"/>
    <w:rsid w:val="0052695F"/>
    <w:rsid w:val="005269BC"/>
    <w:rsid w:val="00526A34"/>
    <w:rsid w:val="00526B9F"/>
    <w:rsid w:val="00526C0A"/>
    <w:rsid w:val="00526DFC"/>
    <w:rsid w:val="005273A9"/>
    <w:rsid w:val="00527661"/>
    <w:rsid w:val="00527864"/>
    <w:rsid w:val="00527B59"/>
    <w:rsid w:val="00530274"/>
    <w:rsid w:val="00530297"/>
    <w:rsid w:val="005302B4"/>
    <w:rsid w:val="005303C4"/>
    <w:rsid w:val="00530C16"/>
    <w:rsid w:val="00530C5B"/>
    <w:rsid w:val="0053135B"/>
    <w:rsid w:val="00531643"/>
    <w:rsid w:val="005319A9"/>
    <w:rsid w:val="00531F15"/>
    <w:rsid w:val="00532056"/>
    <w:rsid w:val="0053209B"/>
    <w:rsid w:val="00532461"/>
    <w:rsid w:val="005327C6"/>
    <w:rsid w:val="00532A31"/>
    <w:rsid w:val="00532D44"/>
    <w:rsid w:val="00532F29"/>
    <w:rsid w:val="0053316E"/>
    <w:rsid w:val="00533FD2"/>
    <w:rsid w:val="0053427D"/>
    <w:rsid w:val="0053429A"/>
    <w:rsid w:val="00534578"/>
    <w:rsid w:val="005346F5"/>
    <w:rsid w:val="0053473F"/>
    <w:rsid w:val="005350C5"/>
    <w:rsid w:val="0053537D"/>
    <w:rsid w:val="00535CF6"/>
    <w:rsid w:val="00535DC0"/>
    <w:rsid w:val="005362D9"/>
    <w:rsid w:val="00536A06"/>
    <w:rsid w:val="00536F35"/>
    <w:rsid w:val="00537726"/>
    <w:rsid w:val="00537C51"/>
    <w:rsid w:val="00537D44"/>
    <w:rsid w:val="00537E34"/>
    <w:rsid w:val="0054113C"/>
    <w:rsid w:val="00541244"/>
    <w:rsid w:val="00541404"/>
    <w:rsid w:val="0054157A"/>
    <w:rsid w:val="0054175B"/>
    <w:rsid w:val="00541B9F"/>
    <w:rsid w:val="00541EDD"/>
    <w:rsid w:val="00541F72"/>
    <w:rsid w:val="00542735"/>
    <w:rsid w:val="00542B98"/>
    <w:rsid w:val="00543C92"/>
    <w:rsid w:val="00544211"/>
    <w:rsid w:val="005443CB"/>
    <w:rsid w:val="005454F9"/>
    <w:rsid w:val="005457BF"/>
    <w:rsid w:val="00545941"/>
    <w:rsid w:val="005461B3"/>
    <w:rsid w:val="00547084"/>
    <w:rsid w:val="005471CE"/>
    <w:rsid w:val="005472CB"/>
    <w:rsid w:val="005475E7"/>
    <w:rsid w:val="00547884"/>
    <w:rsid w:val="00547AC4"/>
    <w:rsid w:val="00547C25"/>
    <w:rsid w:val="00547DAB"/>
    <w:rsid w:val="00550890"/>
    <w:rsid w:val="00550967"/>
    <w:rsid w:val="00550A2C"/>
    <w:rsid w:val="00550D88"/>
    <w:rsid w:val="00550FC7"/>
    <w:rsid w:val="00551370"/>
    <w:rsid w:val="005515A1"/>
    <w:rsid w:val="00551635"/>
    <w:rsid w:val="0055176E"/>
    <w:rsid w:val="00551B7D"/>
    <w:rsid w:val="0055235D"/>
    <w:rsid w:val="00552973"/>
    <w:rsid w:val="00552C06"/>
    <w:rsid w:val="00552DDA"/>
    <w:rsid w:val="0055376C"/>
    <w:rsid w:val="00553859"/>
    <w:rsid w:val="005538FA"/>
    <w:rsid w:val="00553BCA"/>
    <w:rsid w:val="00553F61"/>
    <w:rsid w:val="00554060"/>
    <w:rsid w:val="005544D1"/>
    <w:rsid w:val="005549A9"/>
    <w:rsid w:val="00554D84"/>
    <w:rsid w:val="00554F93"/>
    <w:rsid w:val="00555191"/>
    <w:rsid w:val="00555338"/>
    <w:rsid w:val="00555C25"/>
    <w:rsid w:val="00555F5B"/>
    <w:rsid w:val="005561DE"/>
    <w:rsid w:val="005566CC"/>
    <w:rsid w:val="00556756"/>
    <w:rsid w:val="00556D71"/>
    <w:rsid w:val="00556D9A"/>
    <w:rsid w:val="00556EC5"/>
    <w:rsid w:val="00556ECE"/>
    <w:rsid w:val="00556EF1"/>
    <w:rsid w:val="00557590"/>
    <w:rsid w:val="00557A9B"/>
    <w:rsid w:val="00557AC5"/>
    <w:rsid w:val="00557C35"/>
    <w:rsid w:val="005608D7"/>
    <w:rsid w:val="00560B19"/>
    <w:rsid w:val="00560E2F"/>
    <w:rsid w:val="00560F84"/>
    <w:rsid w:val="0056142B"/>
    <w:rsid w:val="00561C5B"/>
    <w:rsid w:val="0056213F"/>
    <w:rsid w:val="00562573"/>
    <w:rsid w:val="00562B30"/>
    <w:rsid w:val="00563526"/>
    <w:rsid w:val="005639ED"/>
    <w:rsid w:val="00563A42"/>
    <w:rsid w:val="00563CB9"/>
    <w:rsid w:val="00563E3D"/>
    <w:rsid w:val="00563F03"/>
    <w:rsid w:val="00564530"/>
    <w:rsid w:val="00564D72"/>
    <w:rsid w:val="0056520E"/>
    <w:rsid w:val="00565212"/>
    <w:rsid w:val="00565746"/>
    <w:rsid w:val="0056576A"/>
    <w:rsid w:val="005664DD"/>
    <w:rsid w:val="005665E7"/>
    <w:rsid w:val="00566899"/>
    <w:rsid w:val="00566EA0"/>
    <w:rsid w:val="00567119"/>
    <w:rsid w:val="00567543"/>
    <w:rsid w:val="005677F6"/>
    <w:rsid w:val="005711D2"/>
    <w:rsid w:val="005714A9"/>
    <w:rsid w:val="00571902"/>
    <w:rsid w:val="00571D2B"/>
    <w:rsid w:val="005726EE"/>
    <w:rsid w:val="00572A89"/>
    <w:rsid w:val="00572BF2"/>
    <w:rsid w:val="00572EBD"/>
    <w:rsid w:val="005737CF"/>
    <w:rsid w:val="00573834"/>
    <w:rsid w:val="00574193"/>
    <w:rsid w:val="005745EF"/>
    <w:rsid w:val="005748AC"/>
    <w:rsid w:val="00574A42"/>
    <w:rsid w:val="00574D9E"/>
    <w:rsid w:val="00574F5D"/>
    <w:rsid w:val="0057508B"/>
    <w:rsid w:val="00575737"/>
    <w:rsid w:val="005760C1"/>
    <w:rsid w:val="00577638"/>
    <w:rsid w:val="00577E25"/>
    <w:rsid w:val="00581423"/>
    <w:rsid w:val="00581BAE"/>
    <w:rsid w:val="00581F60"/>
    <w:rsid w:val="00582C8E"/>
    <w:rsid w:val="005841B8"/>
    <w:rsid w:val="0058446F"/>
    <w:rsid w:val="005846C7"/>
    <w:rsid w:val="0058470B"/>
    <w:rsid w:val="005848CC"/>
    <w:rsid w:val="00584CA5"/>
    <w:rsid w:val="005850CC"/>
    <w:rsid w:val="00585405"/>
    <w:rsid w:val="00585686"/>
    <w:rsid w:val="005857A4"/>
    <w:rsid w:val="005859C1"/>
    <w:rsid w:val="005859EE"/>
    <w:rsid w:val="00585AD6"/>
    <w:rsid w:val="00585D77"/>
    <w:rsid w:val="005860B5"/>
    <w:rsid w:val="005860B9"/>
    <w:rsid w:val="005868C9"/>
    <w:rsid w:val="00586BA7"/>
    <w:rsid w:val="00586DC4"/>
    <w:rsid w:val="00587983"/>
    <w:rsid w:val="00587F08"/>
    <w:rsid w:val="00587FB0"/>
    <w:rsid w:val="0059008F"/>
    <w:rsid w:val="0059028F"/>
    <w:rsid w:val="00590312"/>
    <w:rsid w:val="00590918"/>
    <w:rsid w:val="00590DA7"/>
    <w:rsid w:val="005912C9"/>
    <w:rsid w:val="00591329"/>
    <w:rsid w:val="00591392"/>
    <w:rsid w:val="00591A2E"/>
    <w:rsid w:val="00591CBC"/>
    <w:rsid w:val="00591FE1"/>
    <w:rsid w:val="005929F2"/>
    <w:rsid w:val="00592A90"/>
    <w:rsid w:val="00592AFA"/>
    <w:rsid w:val="00592B53"/>
    <w:rsid w:val="00593028"/>
    <w:rsid w:val="0059350A"/>
    <w:rsid w:val="00593F21"/>
    <w:rsid w:val="00594085"/>
    <w:rsid w:val="005943C5"/>
    <w:rsid w:val="00594B35"/>
    <w:rsid w:val="00594F7F"/>
    <w:rsid w:val="00594FCC"/>
    <w:rsid w:val="00595553"/>
    <w:rsid w:val="00595E1C"/>
    <w:rsid w:val="00596235"/>
    <w:rsid w:val="0059643E"/>
    <w:rsid w:val="005968EE"/>
    <w:rsid w:val="00596B7F"/>
    <w:rsid w:val="005970BE"/>
    <w:rsid w:val="0059731E"/>
    <w:rsid w:val="00597485"/>
    <w:rsid w:val="005976F1"/>
    <w:rsid w:val="00597968"/>
    <w:rsid w:val="00597BCC"/>
    <w:rsid w:val="00597C0B"/>
    <w:rsid w:val="005A0843"/>
    <w:rsid w:val="005A0AF3"/>
    <w:rsid w:val="005A0BC7"/>
    <w:rsid w:val="005A0D8E"/>
    <w:rsid w:val="005A14E2"/>
    <w:rsid w:val="005A17B5"/>
    <w:rsid w:val="005A18F7"/>
    <w:rsid w:val="005A1AD2"/>
    <w:rsid w:val="005A2351"/>
    <w:rsid w:val="005A26D1"/>
    <w:rsid w:val="005A2A9C"/>
    <w:rsid w:val="005A3D3B"/>
    <w:rsid w:val="005A3E90"/>
    <w:rsid w:val="005A49D3"/>
    <w:rsid w:val="005A5074"/>
    <w:rsid w:val="005A5802"/>
    <w:rsid w:val="005A5973"/>
    <w:rsid w:val="005A5BE4"/>
    <w:rsid w:val="005A6253"/>
    <w:rsid w:val="005A641F"/>
    <w:rsid w:val="005A6619"/>
    <w:rsid w:val="005A7238"/>
    <w:rsid w:val="005A77BC"/>
    <w:rsid w:val="005A7850"/>
    <w:rsid w:val="005A7E24"/>
    <w:rsid w:val="005B037A"/>
    <w:rsid w:val="005B089F"/>
    <w:rsid w:val="005B140E"/>
    <w:rsid w:val="005B189D"/>
    <w:rsid w:val="005B1BAE"/>
    <w:rsid w:val="005B246D"/>
    <w:rsid w:val="005B2CAC"/>
    <w:rsid w:val="005B2CB3"/>
    <w:rsid w:val="005B311D"/>
    <w:rsid w:val="005B4080"/>
    <w:rsid w:val="005B40A7"/>
    <w:rsid w:val="005B4A5A"/>
    <w:rsid w:val="005B4FDD"/>
    <w:rsid w:val="005B50C3"/>
    <w:rsid w:val="005B520C"/>
    <w:rsid w:val="005B524A"/>
    <w:rsid w:val="005B53EA"/>
    <w:rsid w:val="005B58C7"/>
    <w:rsid w:val="005B5D66"/>
    <w:rsid w:val="005B61BB"/>
    <w:rsid w:val="005B67C2"/>
    <w:rsid w:val="005B7E00"/>
    <w:rsid w:val="005C0040"/>
    <w:rsid w:val="005C07D9"/>
    <w:rsid w:val="005C08D3"/>
    <w:rsid w:val="005C0E8C"/>
    <w:rsid w:val="005C105C"/>
    <w:rsid w:val="005C1174"/>
    <w:rsid w:val="005C120A"/>
    <w:rsid w:val="005C1330"/>
    <w:rsid w:val="005C18AB"/>
    <w:rsid w:val="005C19F1"/>
    <w:rsid w:val="005C24F4"/>
    <w:rsid w:val="005C2BB9"/>
    <w:rsid w:val="005C2F3A"/>
    <w:rsid w:val="005C2FF8"/>
    <w:rsid w:val="005C3045"/>
    <w:rsid w:val="005C32A1"/>
    <w:rsid w:val="005C39A9"/>
    <w:rsid w:val="005C404D"/>
    <w:rsid w:val="005C4667"/>
    <w:rsid w:val="005C4F8F"/>
    <w:rsid w:val="005C520F"/>
    <w:rsid w:val="005C5380"/>
    <w:rsid w:val="005C5799"/>
    <w:rsid w:val="005C6030"/>
    <w:rsid w:val="005C63D3"/>
    <w:rsid w:val="005C6525"/>
    <w:rsid w:val="005C6E3C"/>
    <w:rsid w:val="005C73A2"/>
    <w:rsid w:val="005C7E7F"/>
    <w:rsid w:val="005D0397"/>
    <w:rsid w:val="005D1105"/>
    <w:rsid w:val="005D1427"/>
    <w:rsid w:val="005D2126"/>
    <w:rsid w:val="005D31D6"/>
    <w:rsid w:val="005D3F33"/>
    <w:rsid w:val="005D4929"/>
    <w:rsid w:val="005D4B45"/>
    <w:rsid w:val="005D4C68"/>
    <w:rsid w:val="005D5003"/>
    <w:rsid w:val="005D505F"/>
    <w:rsid w:val="005D54FF"/>
    <w:rsid w:val="005D582C"/>
    <w:rsid w:val="005D5890"/>
    <w:rsid w:val="005D5BC5"/>
    <w:rsid w:val="005D621E"/>
    <w:rsid w:val="005D63EC"/>
    <w:rsid w:val="005D6550"/>
    <w:rsid w:val="005D6F62"/>
    <w:rsid w:val="005D7C9A"/>
    <w:rsid w:val="005E0247"/>
    <w:rsid w:val="005E0445"/>
    <w:rsid w:val="005E06B5"/>
    <w:rsid w:val="005E15A2"/>
    <w:rsid w:val="005E194E"/>
    <w:rsid w:val="005E1975"/>
    <w:rsid w:val="005E1D27"/>
    <w:rsid w:val="005E1E62"/>
    <w:rsid w:val="005E2305"/>
    <w:rsid w:val="005E4018"/>
    <w:rsid w:val="005E4119"/>
    <w:rsid w:val="005E5A21"/>
    <w:rsid w:val="005E5B30"/>
    <w:rsid w:val="005E5C8B"/>
    <w:rsid w:val="005E6DF0"/>
    <w:rsid w:val="005E7FF0"/>
    <w:rsid w:val="005F00CB"/>
    <w:rsid w:val="005F02F7"/>
    <w:rsid w:val="005F03AB"/>
    <w:rsid w:val="005F08F2"/>
    <w:rsid w:val="005F196B"/>
    <w:rsid w:val="005F1B71"/>
    <w:rsid w:val="005F2865"/>
    <w:rsid w:val="005F2B22"/>
    <w:rsid w:val="005F2BF6"/>
    <w:rsid w:val="005F37F5"/>
    <w:rsid w:val="005F43EF"/>
    <w:rsid w:val="005F47F2"/>
    <w:rsid w:val="005F4C90"/>
    <w:rsid w:val="005F5678"/>
    <w:rsid w:val="005F576E"/>
    <w:rsid w:val="005F5908"/>
    <w:rsid w:val="005F6172"/>
    <w:rsid w:val="005F681B"/>
    <w:rsid w:val="005F7358"/>
    <w:rsid w:val="005F75A0"/>
    <w:rsid w:val="005F7EE1"/>
    <w:rsid w:val="0060064A"/>
    <w:rsid w:val="006011B4"/>
    <w:rsid w:val="00601C86"/>
    <w:rsid w:val="00601D75"/>
    <w:rsid w:val="0060232C"/>
    <w:rsid w:val="00602391"/>
    <w:rsid w:val="00603006"/>
    <w:rsid w:val="00603163"/>
    <w:rsid w:val="0060316D"/>
    <w:rsid w:val="006033BE"/>
    <w:rsid w:val="00603902"/>
    <w:rsid w:val="00603A7C"/>
    <w:rsid w:val="00603F28"/>
    <w:rsid w:val="00604D95"/>
    <w:rsid w:val="006057CD"/>
    <w:rsid w:val="00605BE7"/>
    <w:rsid w:val="006062D3"/>
    <w:rsid w:val="00606A5E"/>
    <w:rsid w:val="00607002"/>
    <w:rsid w:val="00607525"/>
    <w:rsid w:val="006076D3"/>
    <w:rsid w:val="00607705"/>
    <w:rsid w:val="006078DE"/>
    <w:rsid w:val="006102BB"/>
    <w:rsid w:val="006103F6"/>
    <w:rsid w:val="006109BA"/>
    <w:rsid w:val="00610DB4"/>
    <w:rsid w:val="00610EB9"/>
    <w:rsid w:val="006114BC"/>
    <w:rsid w:val="006117EA"/>
    <w:rsid w:val="00612080"/>
    <w:rsid w:val="00612214"/>
    <w:rsid w:val="00612B3E"/>
    <w:rsid w:val="00612B8B"/>
    <w:rsid w:val="00613A0F"/>
    <w:rsid w:val="00613B05"/>
    <w:rsid w:val="00613E83"/>
    <w:rsid w:val="00614605"/>
    <w:rsid w:val="00614DD9"/>
    <w:rsid w:val="00614F23"/>
    <w:rsid w:val="00615146"/>
    <w:rsid w:val="00615BA7"/>
    <w:rsid w:val="00615E8F"/>
    <w:rsid w:val="0061611A"/>
    <w:rsid w:val="00616126"/>
    <w:rsid w:val="00616231"/>
    <w:rsid w:val="00616BD7"/>
    <w:rsid w:val="00616D39"/>
    <w:rsid w:val="00616D56"/>
    <w:rsid w:val="00616F19"/>
    <w:rsid w:val="00617A80"/>
    <w:rsid w:val="00617BDE"/>
    <w:rsid w:val="00617F5C"/>
    <w:rsid w:val="00620526"/>
    <w:rsid w:val="0062152A"/>
    <w:rsid w:val="00622020"/>
    <w:rsid w:val="00622458"/>
    <w:rsid w:val="00622C7D"/>
    <w:rsid w:val="00622D05"/>
    <w:rsid w:val="006232B9"/>
    <w:rsid w:val="006233DD"/>
    <w:rsid w:val="006235F4"/>
    <w:rsid w:val="0062368D"/>
    <w:rsid w:val="0062371B"/>
    <w:rsid w:val="006238A7"/>
    <w:rsid w:val="00623C1C"/>
    <w:rsid w:val="006240E5"/>
    <w:rsid w:val="006244B5"/>
    <w:rsid w:val="00624843"/>
    <w:rsid w:val="00624DC0"/>
    <w:rsid w:val="0062522A"/>
    <w:rsid w:val="00626124"/>
    <w:rsid w:val="006267A7"/>
    <w:rsid w:val="00626A13"/>
    <w:rsid w:val="00626C40"/>
    <w:rsid w:val="00626EF1"/>
    <w:rsid w:val="006276ED"/>
    <w:rsid w:val="0062799C"/>
    <w:rsid w:val="00627E50"/>
    <w:rsid w:val="0063007A"/>
    <w:rsid w:val="006303E4"/>
    <w:rsid w:val="00630655"/>
    <w:rsid w:val="00630742"/>
    <w:rsid w:val="006310F0"/>
    <w:rsid w:val="00632280"/>
    <w:rsid w:val="00632372"/>
    <w:rsid w:val="00633AA3"/>
    <w:rsid w:val="00634CCD"/>
    <w:rsid w:val="00634D8A"/>
    <w:rsid w:val="00634DE8"/>
    <w:rsid w:val="00634FEA"/>
    <w:rsid w:val="006353D0"/>
    <w:rsid w:val="0063658E"/>
    <w:rsid w:val="00636CBF"/>
    <w:rsid w:val="00636D74"/>
    <w:rsid w:val="00636E84"/>
    <w:rsid w:val="00636F4A"/>
    <w:rsid w:val="0063709D"/>
    <w:rsid w:val="00637B3F"/>
    <w:rsid w:val="006406A7"/>
    <w:rsid w:val="00640833"/>
    <w:rsid w:val="00640A34"/>
    <w:rsid w:val="00640D06"/>
    <w:rsid w:val="00640EF6"/>
    <w:rsid w:val="006413B9"/>
    <w:rsid w:val="00641A96"/>
    <w:rsid w:val="00641CE6"/>
    <w:rsid w:val="006426FA"/>
    <w:rsid w:val="006428D9"/>
    <w:rsid w:val="00642A0D"/>
    <w:rsid w:val="006434A2"/>
    <w:rsid w:val="00644157"/>
    <w:rsid w:val="006442CF"/>
    <w:rsid w:val="00644438"/>
    <w:rsid w:val="0064463A"/>
    <w:rsid w:val="006447F8"/>
    <w:rsid w:val="00644A7A"/>
    <w:rsid w:val="00644C25"/>
    <w:rsid w:val="00644DFB"/>
    <w:rsid w:val="0064502F"/>
    <w:rsid w:val="006451E4"/>
    <w:rsid w:val="00645577"/>
    <w:rsid w:val="006457C9"/>
    <w:rsid w:val="00645896"/>
    <w:rsid w:val="0064593E"/>
    <w:rsid w:val="00645D68"/>
    <w:rsid w:val="0064611F"/>
    <w:rsid w:val="00646A77"/>
    <w:rsid w:val="00647A52"/>
    <w:rsid w:val="00647E34"/>
    <w:rsid w:val="006500A2"/>
    <w:rsid w:val="00650871"/>
    <w:rsid w:val="00650C81"/>
    <w:rsid w:val="006511F0"/>
    <w:rsid w:val="006517D5"/>
    <w:rsid w:val="0065245C"/>
    <w:rsid w:val="00653830"/>
    <w:rsid w:val="006541C7"/>
    <w:rsid w:val="006549CD"/>
    <w:rsid w:val="00654CF3"/>
    <w:rsid w:val="00654D75"/>
    <w:rsid w:val="006558A6"/>
    <w:rsid w:val="00655E31"/>
    <w:rsid w:val="00656173"/>
    <w:rsid w:val="0065640F"/>
    <w:rsid w:val="00656A21"/>
    <w:rsid w:val="00657143"/>
    <w:rsid w:val="00657496"/>
    <w:rsid w:val="006577D1"/>
    <w:rsid w:val="006577E2"/>
    <w:rsid w:val="006578D3"/>
    <w:rsid w:val="00657A4D"/>
    <w:rsid w:val="00660554"/>
    <w:rsid w:val="00660F95"/>
    <w:rsid w:val="00660FB9"/>
    <w:rsid w:val="0066253C"/>
    <w:rsid w:val="0066356B"/>
    <w:rsid w:val="00663DB0"/>
    <w:rsid w:val="00664117"/>
    <w:rsid w:val="0066412A"/>
    <w:rsid w:val="0066420B"/>
    <w:rsid w:val="0066445A"/>
    <w:rsid w:val="006646A4"/>
    <w:rsid w:val="006653E5"/>
    <w:rsid w:val="00665C01"/>
    <w:rsid w:val="00665DB4"/>
    <w:rsid w:val="00666048"/>
    <w:rsid w:val="006660FD"/>
    <w:rsid w:val="006661BD"/>
    <w:rsid w:val="006662AC"/>
    <w:rsid w:val="00666394"/>
    <w:rsid w:val="006665A9"/>
    <w:rsid w:val="00666634"/>
    <w:rsid w:val="00666972"/>
    <w:rsid w:val="006669B7"/>
    <w:rsid w:val="00666D7F"/>
    <w:rsid w:val="00666E43"/>
    <w:rsid w:val="00666E72"/>
    <w:rsid w:val="00666E7A"/>
    <w:rsid w:val="00666EEB"/>
    <w:rsid w:val="0066738F"/>
    <w:rsid w:val="0066739E"/>
    <w:rsid w:val="00667A88"/>
    <w:rsid w:val="00667B63"/>
    <w:rsid w:val="00667F00"/>
    <w:rsid w:val="00670155"/>
    <w:rsid w:val="00670164"/>
    <w:rsid w:val="006706CD"/>
    <w:rsid w:val="0067184C"/>
    <w:rsid w:val="00671EB2"/>
    <w:rsid w:val="0067269B"/>
    <w:rsid w:val="00672768"/>
    <w:rsid w:val="00672CEE"/>
    <w:rsid w:val="00672EA9"/>
    <w:rsid w:val="00673051"/>
    <w:rsid w:val="00673396"/>
    <w:rsid w:val="00674B56"/>
    <w:rsid w:val="00675F71"/>
    <w:rsid w:val="006760C6"/>
    <w:rsid w:val="00676B72"/>
    <w:rsid w:val="00677208"/>
    <w:rsid w:val="006807E4"/>
    <w:rsid w:val="00680D5D"/>
    <w:rsid w:val="00680D8A"/>
    <w:rsid w:val="00680E6D"/>
    <w:rsid w:val="006811BE"/>
    <w:rsid w:val="006812E5"/>
    <w:rsid w:val="00681BFB"/>
    <w:rsid w:val="00681CA3"/>
    <w:rsid w:val="006820F5"/>
    <w:rsid w:val="006825D3"/>
    <w:rsid w:val="00682601"/>
    <w:rsid w:val="00682D12"/>
    <w:rsid w:val="006836FC"/>
    <w:rsid w:val="0068482B"/>
    <w:rsid w:val="00685268"/>
    <w:rsid w:val="00685451"/>
    <w:rsid w:val="00685550"/>
    <w:rsid w:val="00685AE7"/>
    <w:rsid w:val="006860FD"/>
    <w:rsid w:val="00686173"/>
    <w:rsid w:val="00686348"/>
    <w:rsid w:val="00686B6C"/>
    <w:rsid w:val="0068709D"/>
    <w:rsid w:val="006872C9"/>
    <w:rsid w:val="006875D6"/>
    <w:rsid w:val="006879C0"/>
    <w:rsid w:val="006908AE"/>
    <w:rsid w:val="00690DFC"/>
    <w:rsid w:val="00690E94"/>
    <w:rsid w:val="00691B3D"/>
    <w:rsid w:val="00691C2E"/>
    <w:rsid w:val="00691FCB"/>
    <w:rsid w:val="006923C2"/>
    <w:rsid w:val="00692816"/>
    <w:rsid w:val="0069283F"/>
    <w:rsid w:val="00692D28"/>
    <w:rsid w:val="00692E16"/>
    <w:rsid w:val="00692E57"/>
    <w:rsid w:val="006937D5"/>
    <w:rsid w:val="006942F0"/>
    <w:rsid w:val="00694396"/>
    <w:rsid w:val="00694BCA"/>
    <w:rsid w:val="00695220"/>
    <w:rsid w:val="006955F9"/>
    <w:rsid w:val="00695B87"/>
    <w:rsid w:val="00696406"/>
    <w:rsid w:val="00696F86"/>
    <w:rsid w:val="0069761A"/>
    <w:rsid w:val="00697A02"/>
    <w:rsid w:val="006A01A4"/>
    <w:rsid w:val="006A0711"/>
    <w:rsid w:val="006A0778"/>
    <w:rsid w:val="006A0C1D"/>
    <w:rsid w:val="006A14F2"/>
    <w:rsid w:val="006A1EED"/>
    <w:rsid w:val="006A204E"/>
    <w:rsid w:val="006A24FD"/>
    <w:rsid w:val="006A340E"/>
    <w:rsid w:val="006A3EA8"/>
    <w:rsid w:val="006A4BED"/>
    <w:rsid w:val="006A51F5"/>
    <w:rsid w:val="006A5F63"/>
    <w:rsid w:val="006A6526"/>
    <w:rsid w:val="006A6703"/>
    <w:rsid w:val="006A6985"/>
    <w:rsid w:val="006A6CF5"/>
    <w:rsid w:val="006B11BB"/>
    <w:rsid w:val="006B170C"/>
    <w:rsid w:val="006B1FCB"/>
    <w:rsid w:val="006B247B"/>
    <w:rsid w:val="006B271A"/>
    <w:rsid w:val="006B2C42"/>
    <w:rsid w:val="006B2CB0"/>
    <w:rsid w:val="006B2FA8"/>
    <w:rsid w:val="006B3BAB"/>
    <w:rsid w:val="006B3C09"/>
    <w:rsid w:val="006B3EF4"/>
    <w:rsid w:val="006B3F11"/>
    <w:rsid w:val="006B405E"/>
    <w:rsid w:val="006B4F0E"/>
    <w:rsid w:val="006B5C1D"/>
    <w:rsid w:val="006B5EF0"/>
    <w:rsid w:val="006B5F87"/>
    <w:rsid w:val="006B622D"/>
    <w:rsid w:val="006B6422"/>
    <w:rsid w:val="006B6E99"/>
    <w:rsid w:val="006B737B"/>
    <w:rsid w:val="006B7B7E"/>
    <w:rsid w:val="006B7CDF"/>
    <w:rsid w:val="006B7F40"/>
    <w:rsid w:val="006B7F4E"/>
    <w:rsid w:val="006C058F"/>
    <w:rsid w:val="006C0659"/>
    <w:rsid w:val="006C1024"/>
    <w:rsid w:val="006C12AB"/>
    <w:rsid w:val="006C12C1"/>
    <w:rsid w:val="006C14FC"/>
    <w:rsid w:val="006C182B"/>
    <w:rsid w:val="006C1CD6"/>
    <w:rsid w:val="006C1F38"/>
    <w:rsid w:val="006C23AD"/>
    <w:rsid w:val="006C2943"/>
    <w:rsid w:val="006C2A40"/>
    <w:rsid w:val="006C31C7"/>
    <w:rsid w:val="006C3537"/>
    <w:rsid w:val="006C389C"/>
    <w:rsid w:val="006C3D4C"/>
    <w:rsid w:val="006C437F"/>
    <w:rsid w:val="006C4575"/>
    <w:rsid w:val="006C5214"/>
    <w:rsid w:val="006C5451"/>
    <w:rsid w:val="006C55DC"/>
    <w:rsid w:val="006C5928"/>
    <w:rsid w:val="006C5CF5"/>
    <w:rsid w:val="006C5FEB"/>
    <w:rsid w:val="006C601E"/>
    <w:rsid w:val="006C6390"/>
    <w:rsid w:val="006C6532"/>
    <w:rsid w:val="006C66A7"/>
    <w:rsid w:val="006C6730"/>
    <w:rsid w:val="006C69D0"/>
    <w:rsid w:val="006D0258"/>
    <w:rsid w:val="006D05E3"/>
    <w:rsid w:val="006D06DB"/>
    <w:rsid w:val="006D085B"/>
    <w:rsid w:val="006D0978"/>
    <w:rsid w:val="006D0DA5"/>
    <w:rsid w:val="006D199A"/>
    <w:rsid w:val="006D2858"/>
    <w:rsid w:val="006D3AC2"/>
    <w:rsid w:val="006D3D37"/>
    <w:rsid w:val="006D4300"/>
    <w:rsid w:val="006D435D"/>
    <w:rsid w:val="006D46A6"/>
    <w:rsid w:val="006D484C"/>
    <w:rsid w:val="006D4DF0"/>
    <w:rsid w:val="006D5496"/>
    <w:rsid w:val="006D59E7"/>
    <w:rsid w:val="006D5C21"/>
    <w:rsid w:val="006D610A"/>
    <w:rsid w:val="006D6848"/>
    <w:rsid w:val="006D6A7A"/>
    <w:rsid w:val="006D6BC6"/>
    <w:rsid w:val="006D753F"/>
    <w:rsid w:val="006E06F6"/>
    <w:rsid w:val="006E1028"/>
    <w:rsid w:val="006E11A1"/>
    <w:rsid w:val="006E1409"/>
    <w:rsid w:val="006E165E"/>
    <w:rsid w:val="006E2001"/>
    <w:rsid w:val="006E24B8"/>
    <w:rsid w:val="006E30A1"/>
    <w:rsid w:val="006E3197"/>
    <w:rsid w:val="006E3270"/>
    <w:rsid w:val="006E32E6"/>
    <w:rsid w:val="006E3457"/>
    <w:rsid w:val="006E35D1"/>
    <w:rsid w:val="006E39E7"/>
    <w:rsid w:val="006E4193"/>
    <w:rsid w:val="006E4459"/>
    <w:rsid w:val="006E4743"/>
    <w:rsid w:val="006E4A68"/>
    <w:rsid w:val="006E5120"/>
    <w:rsid w:val="006E5E4D"/>
    <w:rsid w:val="006E5F80"/>
    <w:rsid w:val="006E7C05"/>
    <w:rsid w:val="006E7DBE"/>
    <w:rsid w:val="006F0467"/>
    <w:rsid w:val="006F049D"/>
    <w:rsid w:val="006F051E"/>
    <w:rsid w:val="006F0E39"/>
    <w:rsid w:val="006F15DA"/>
    <w:rsid w:val="006F1991"/>
    <w:rsid w:val="006F1D33"/>
    <w:rsid w:val="006F25FF"/>
    <w:rsid w:val="006F27C1"/>
    <w:rsid w:val="006F2D93"/>
    <w:rsid w:val="006F31E4"/>
    <w:rsid w:val="006F3792"/>
    <w:rsid w:val="006F38A6"/>
    <w:rsid w:val="006F4862"/>
    <w:rsid w:val="006F4948"/>
    <w:rsid w:val="006F616E"/>
    <w:rsid w:val="006F6BD2"/>
    <w:rsid w:val="006F7301"/>
    <w:rsid w:val="006F7F5D"/>
    <w:rsid w:val="006F7F66"/>
    <w:rsid w:val="006F7F67"/>
    <w:rsid w:val="006F7FA6"/>
    <w:rsid w:val="0070016C"/>
    <w:rsid w:val="00700D9C"/>
    <w:rsid w:val="00701F8C"/>
    <w:rsid w:val="00702327"/>
    <w:rsid w:val="00702941"/>
    <w:rsid w:val="00702A5D"/>
    <w:rsid w:val="00702C2B"/>
    <w:rsid w:val="00702C34"/>
    <w:rsid w:val="00702DFB"/>
    <w:rsid w:val="00702E61"/>
    <w:rsid w:val="00703414"/>
    <w:rsid w:val="007034D9"/>
    <w:rsid w:val="00703563"/>
    <w:rsid w:val="00703C35"/>
    <w:rsid w:val="007041C8"/>
    <w:rsid w:val="00704236"/>
    <w:rsid w:val="00704A05"/>
    <w:rsid w:val="00704BE6"/>
    <w:rsid w:val="00704D19"/>
    <w:rsid w:val="00705063"/>
    <w:rsid w:val="00705765"/>
    <w:rsid w:val="007057C7"/>
    <w:rsid w:val="007066C2"/>
    <w:rsid w:val="0070674D"/>
    <w:rsid w:val="0070693B"/>
    <w:rsid w:val="00706B99"/>
    <w:rsid w:val="00707607"/>
    <w:rsid w:val="0070790E"/>
    <w:rsid w:val="00707A27"/>
    <w:rsid w:val="00707B59"/>
    <w:rsid w:val="00707F2B"/>
    <w:rsid w:val="00707F4D"/>
    <w:rsid w:val="007105D1"/>
    <w:rsid w:val="0071072F"/>
    <w:rsid w:val="00710FE1"/>
    <w:rsid w:val="00710FEA"/>
    <w:rsid w:val="0071123B"/>
    <w:rsid w:val="007115D6"/>
    <w:rsid w:val="00711744"/>
    <w:rsid w:val="00711AEE"/>
    <w:rsid w:val="00711F1B"/>
    <w:rsid w:val="007126DE"/>
    <w:rsid w:val="00712AC7"/>
    <w:rsid w:val="007130C0"/>
    <w:rsid w:val="0071318A"/>
    <w:rsid w:val="00713DA2"/>
    <w:rsid w:val="00713F02"/>
    <w:rsid w:val="007140EE"/>
    <w:rsid w:val="00714308"/>
    <w:rsid w:val="007145B8"/>
    <w:rsid w:val="007159F6"/>
    <w:rsid w:val="007169BA"/>
    <w:rsid w:val="00717463"/>
    <w:rsid w:val="007179FF"/>
    <w:rsid w:val="00717E3B"/>
    <w:rsid w:val="00717F79"/>
    <w:rsid w:val="007204E4"/>
    <w:rsid w:val="00720541"/>
    <w:rsid w:val="00721876"/>
    <w:rsid w:val="00721986"/>
    <w:rsid w:val="00721F39"/>
    <w:rsid w:val="00721FAE"/>
    <w:rsid w:val="00722D40"/>
    <w:rsid w:val="007230A9"/>
    <w:rsid w:val="00723765"/>
    <w:rsid w:val="00723B6C"/>
    <w:rsid w:val="00723F7F"/>
    <w:rsid w:val="007240B5"/>
    <w:rsid w:val="00724740"/>
    <w:rsid w:val="00724896"/>
    <w:rsid w:val="0072506D"/>
    <w:rsid w:val="00725079"/>
    <w:rsid w:val="0072516E"/>
    <w:rsid w:val="00725223"/>
    <w:rsid w:val="007254B1"/>
    <w:rsid w:val="0072553E"/>
    <w:rsid w:val="00725998"/>
    <w:rsid w:val="00725D03"/>
    <w:rsid w:val="00725D0D"/>
    <w:rsid w:val="00726017"/>
    <w:rsid w:val="007262B6"/>
    <w:rsid w:val="0072743A"/>
    <w:rsid w:val="00730258"/>
    <w:rsid w:val="00730CDE"/>
    <w:rsid w:val="00730EC8"/>
    <w:rsid w:val="0073109F"/>
    <w:rsid w:val="0073111B"/>
    <w:rsid w:val="00731183"/>
    <w:rsid w:val="007313C0"/>
    <w:rsid w:val="0073161F"/>
    <w:rsid w:val="007317B6"/>
    <w:rsid w:val="007318DD"/>
    <w:rsid w:val="007323FA"/>
    <w:rsid w:val="0073268E"/>
    <w:rsid w:val="00732BAE"/>
    <w:rsid w:val="00732C64"/>
    <w:rsid w:val="00732FB3"/>
    <w:rsid w:val="007332D0"/>
    <w:rsid w:val="00733604"/>
    <w:rsid w:val="007336EF"/>
    <w:rsid w:val="00733A85"/>
    <w:rsid w:val="00733AE3"/>
    <w:rsid w:val="00733B06"/>
    <w:rsid w:val="00733B54"/>
    <w:rsid w:val="00733BE6"/>
    <w:rsid w:val="00734341"/>
    <w:rsid w:val="00734BA2"/>
    <w:rsid w:val="00734DCC"/>
    <w:rsid w:val="0073519E"/>
    <w:rsid w:val="00736CD5"/>
    <w:rsid w:val="007370A2"/>
    <w:rsid w:val="00737560"/>
    <w:rsid w:val="0073781D"/>
    <w:rsid w:val="00737849"/>
    <w:rsid w:val="00737B0A"/>
    <w:rsid w:val="00740870"/>
    <w:rsid w:val="00740902"/>
    <w:rsid w:val="007409BE"/>
    <w:rsid w:val="00740BD0"/>
    <w:rsid w:val="00740CB5"/>
    <w:rsid w:val="00741606"/>
    <w:rsid w:val="00741887"/>
    <w:rsid w:val="00741901"/>
    <w:rsid w:val="00742004"/>
    <w:rsid w:val="00743188"/>
    <w:rsid w:val="00743457"/>
    <w:rsid w:val="0074352E"/>
    <w:rsid w:val="007435BE"/>
    <w:rsid w:val="00743986"/>
    <w:rsid w:val="007440D5"/>
    <w:rsid w:val="00744186"/>
    <w:rsid w:val="00744A6A"/>
    <w:rsid w:val="00744C19"/>
    <w:rsid w:val="00744ED3"/>
    <w:rsid w:val="007452EB"/>
    <w:rsid w:val="00745448"/>
    <w:rsid w:val="00745806"/>
    <w:rsid w:val="00745AA0"/>
    <w:rsid w:val="00745F95"/>
    <w:rsid w:val="00745FEF"/>
    <w:rsid w:val="007461B6"/>
    <w:rsid w:val="00746E9F"/>
    <w:rsid w:val="007503EB"/>
    <w:rsid w:val="00750644"/>
    <w:rsid w:val="00750AB6"/>
    <w:rsid w:val="00750DC2"/>
    <w:rsid w:val="00750E19"/>
    <w:rsid w:val="0075121A"/>
    <w:rsid w:val="007512DE"/>
    <w:rsid w:val="00753043"/>
    <w:rsid w:val="0075374E"/>
    <w:rsid w:val="00753C50"/>
    <w:rsid w:val="00753FE0"/>
    <w:rsid w:val="00754C8E"/>
    <w:rsid w:val="00754EBA"/>
    <w:rsid w:val="00755516"/>
    <w:rsid w:val="00755917"/>
    <w:rsid w:val="00755A54"/>
    <w:rsid w:val="00756DD0"/>
    <w:rsid w:val="00756E0D"/>
    <w:rsid w:val="00756EB2"/>
    <w:rsid w:val="00756FD2"/>
    <w:rsid w:val="00757986"/>
    <w:rsid w:val="00757E05"/>
    <w:rsid w:val="00760344"/>
    <w:rsid w:val="00760507"/>
    <w:rsid w:val="00760E75"/>
    <w:rsid w:val="00760F32"/>
    <w:rsid w:val="00761026"/>
    <w:rsid w:val="007614CC"/>
    <w:rsid w:val="007618BB"/>
    <w:rsid w:val="007621A6"/>
    <w:rsid w:val="00762240"/>
    <w:rsid w:val="007628C5"/>
    <w:rsid w:val="00762D1D"/>
    <w:rsid w:val="007631EC"/>
    <w:rsid w:val="00763428"/>
    <w:rsid w:val="00763500"/>
    <w:rsid w:val="00763608"/>
    <w:rsid w:val="007637A9"/>
    <w:rsid w:val="00763CDD"/>
    <w:rsid w:val="0076440F"/>
    <w:rsid w:val="00764882"/>
    <w:rsid w:val="007649F1"/>
    <w:rsid w:val="00764F5B"/>
    <w:rsid w:val="00764FBE"/>
    <w:rsid w:val="007655FF"/>
    <w:rsid w:val="0076653A"/>
    <w:rsid w:val="00766D91"/>
    <w:rsid w:val="00767731"/>
    <w:rsid w:val="00770635"/>
    <w:rsid w:val="00770EDA"/>
    <w:rsid w:val="00771356"/>
    <w:rsid w:val="00771741"/>
    <w:rsid w:val="00772558"/>
    <w:rsid w:val="0077263B"/>
    <w:rsid w:val="00772827"/>
    <w:rsid w:val="007736F3"/>
    <w:rsid w:val="00773B22"/>
    <w:rsid w:val="007744A5"/>
    <w:rsid w:val="00774DAA"/>
    <w:rsid w:val="00775578"/>
    <w:rsid w:val="00775A9C"/>
    <w:rsid w:val="00776064"/>
    <w:rsid w:val="0077664A"/>
    <w:rsid w:val="00776E80"/>
    <w:rsid w:val="00777322"/>
    <w:rsid w:val="0077744B"/>
    <w:rsid w:val="00777C67"/>
    <w:rsid w:val="00777CF4"/>
    <w:rsid w:val="00780211"/>
    <w:rsid w:val="007809F2"/>
    <w:rsid w:val="00780C1F"/>
    <w:rsid w:val="00781015"/>
    <w:rsid w:val="007812B0"/>
    <w:rsid w:val="00781A0D"/>
    <w:rsid w:val="00781FF5"/>
    <w:rsid w:val="007821DE"/>
    <w:rsid w:val="00782374"/>
    <w:rsid w:val="00782F64"/>
    <w:rsid w:val="007842D7"/>
    <w:rsid w:val="007843AB"/>
    <w:rsid w:val="00784551"/>
    <w:rsid w:val="0078465E"/>
    <w:rsid w:val="00784C3E"/>
    <w:rsid w:val="007850E2"/>
    <w:rsid w:val="0078531E"/>
    <w:rsid w:val="00785A13"/>
    <w:rsid w:val="00785C0B"/>
    <w:rsid w:val="00785CA4"/>
    <w:rsid w:val="00785DEB"/>
    <w:rsid w:val="007863D4"/>
    <w:rsid w:val="00786454"/>
    <w:rsid w:val="0078662A"/>
    <w:rsid w:val="0078692F"/>
    <w:rsid w:val="007875D6"/>
    <w:rsid w:val="007877B0"/>
    <w:rsid w:val="0078787A"/>
    <w:rsid w:val="00787B14"/>
    <w:rsid w:val="00787C58"/>
    <w:rsid w:val="00787F6B"/>
    <w:rsid w:val="00790D5A"/>
    <w:rsid w:val="00791B13"/>
    <w:rsid w:val="00791C58"/>
    <w:rsid w:val="00791DAC"/>
    <w:rsid w:val="00791F2D"/>
    <w:rsid w:val="00792335"/>
    <w:rsid w:val="0079236E"/>
    <w:rsid w:val="00792688"/>
    <w:rsid w:val="007930BB"/>
    <w:rsid w:val="0079362A"/>
    <w:rsid w:val="00793872"/>
    <w:rsid w:val="00793C6B"/>
    <w:rsid w:val="00793CB6"/>
    <w:rsid w:val="0079408F"/>
    <w:rsid w:val="0079434B"/>
    <w:rsid w:val="007949DD"/>
    <w:rsid w:val="00794B0C"/>
    <w:rsid w:val="00795548"/>
    <w:rsid w:val="00796386"/>
    <w:rsid w:val="007963C8"/>
    <w:rsid w:val="007976DF"/>
    <w:rsid w:val="00797F41"/>
    <w:rsid w:val="007A0262"/>
    <w:rsid w:val="007A04E5"/>
    <w:rsid w:val="007A089B"/>
    <w:rsid w:val="007A0E98"/>
    <w:rsid w:val="007A134D"/>
    <w:rsid w:val="007A1C89"/>
    <w:rsid w:val="007A2680"/>
    <w:rsid w:val="007A33E8"/>
    <w:rsid w:val="007A37AD"/>
    <w:rsid w:val="007A39A9"/>
    <w:rsid w:val="007A3B65"/>
    <w:rsid w:val="007A3BD2"/>
    <w:rsid w:val="007A597C"/>
    <w:rsid w:val="007A5F77"/>
    <w:rsid w:val="007A6AB1"/>
    <w:rsid w:val="007A7586"/>
    <w:rsid w:val="007A75AE"/>
    <w:rsid w:val="007A7617"/>
    <w:rsid w:val="007A7AF1"/>
    <w:rsid w:val="007A7E34"/>
    <w:rsid w:val="007B0267"/>
    <w:rsid w:val="007B04AB"/>
    <w:rsid w:val="007B0790"/>
    <w:rsid w:val="007B0D5E"/>
    <w:rsid w:val="007B1C25"/>
    <w:rsid w:val="007B1E59"/>
    <w:rsid w:val="007B2011"/>
    <w:rsid w:val="007B219F"/>
    <w:rsid w:val="007B25D6"/>
    <w:rsid w:val="007B266F"/>
    <w:rsid w:val="007B2B3A"/>
    <w:rsid w:val="007B2DC3"/>
    <w:rsid w:val="007B2ED2"/>
    <w:rsid w:val="007B34F3"/>
    <w:rsid w:val="007B360E"/>
    <w:rsid w:val="007B3F54"/>
    <w:rsid w:val="007B40E3"/>
    <w:rsid w:val="007B43A9"/>
    <w:rsid w:val="007B4B0E"/>
    <w:rsid w:val="007B56E7"/>
    <w:rsid w:val="007B59F5"/>
    <w:rsid w:val="007B5E51"/>
    <w:rsid w:val="007B6835"/>
    <w:rsid w:val="007B6B8E"/>
    <w:rsid w:val="007B6C8F"/>
    <w:rsid w:val="007B70FB"/>
    <w:rsid w:val="007B717F"/>
    <w:rsid w:val="007B7263"/>
    <w:rsid w:val="007B7464"/>
    <w:rsid w:val="007B7679"/>
    <w:rsid w:val="007B7A44"/>
    <w:rsid w:val="007B7BE7"/>
    <w:rsid w:val="007C07D1"/>
    <w:rsid w:val="007C088E"/>
    <w:rsid w:val="007C1435"/>
    <w:rsid w:val="007C1A59"/>
    <w:rsid w:val="007C28E4"/>
    <w:rsid w:val="007C2FA0"/>
    <w:rsid w:val="007C3632"/>
    <w:rsid w:val="007C39B3"/>
    <w:rsid w:val="007C50C8"/>
    <w:rsid w:val="007C584D"/>
    <w:rsid w:val="007C5969"/>
    <w:rsid w:val="007C5E2F"/>
    <w:rsid w:val="007C640E"/>
    <w:rsid w:val="007C65C4"/>
    <w:rsid w:val="007C6D24"/>
    <w:rsid w:val="007C6DA7"/>
    <w:rsid w:val="007C7043"/>
    <w:rsid w:val="007C7B3C"/>
    <w:rsid w:val="007C7D24"/>
    <w:rsid w:val="007D0386"/>
    <w:rsid w:val="007D04D9"/>
    <w:rsid w:val="007D087D"/>
    <w:rsid w:val="007D092F"/>
    <w:rsid w:val="007D18DA"/>
    <w:rsid w:val="007D1EB3"/>
    <w:rsid w:val="007D1EC3"/>
    <w:rsid w:val="007D26CD"/>
    <w:rsid w:val="007D30B1"/>
    <w:rsid w:val="007D34F6"/>
    <w:rsid w:val="007D370B"/>
    <w:rsid w:val="007D3C78"/>
    <w:rsid w:val="007D4127"/>
    <w:rsid w:val="007D4523"/>
    <w:rsid w:val="007D56CF"/>
    <w:rsid w:val="007D5767"/>
    <w:rsid w:val="007D5A2B"/>
    <w:rsid w:val="007D632F"/>
    <w:rsid w:val="007D647C"/>
    <w:rsid w:val="007D651F"/>
    <w:rsid w:val="007D6837"/>
    <w:rsid w:val="007D6FA9"/>
    <w:rsid w:val="007D7066"/>
    <w:rsid w:val="007D717A"/>
    <w:rsid w:val="007D739A"/>
    <w:rsid w:val="007D73DF"/>
    <w:rsid w:val="007D7610"/>
    <w:rsid w:val="007D76C3"/>
    <w:rsid w:val="007E0121"/>
    <w:rsid w:val="007E0842"/>
    <w:rsid w:val="007E0EF2"/>
    <w:rsid w:val="007E110D"/>
    <w:rsid w:val="007E11D9"/>
    <w:rsid w:val="007E1225"/>
    <w:rsid w:val="007E130A"/>
    <w:rsid w:val="007E1968"/>
    <w:rsid w:val="007E2738"/>
    <w:rsid w:val="007E308B"/>
    <w:rsid w:val="007E309D"/>
    <w:rsid w:val="007E4034"/>
    <w:rsid w:val="007E49CB"/>
    <w:rsid w:val="007E56C6"/>
    <w:rsid w:val="007E5842"/>
    <w:rsid w:val="007E7046"/>
    <w:rsid w:val="007E7A0F"/>
    <w:rsid w:val="007E7F65"/>
    <w:rsid w:val="007F0305"/>
    <w:rsid w:val="007F06F0"/>
    <w:rsid w:val="007F0E7C"/>
    <w:rsid w:val="007F103A"/>
    <w:rsid w:val="007F1537"/>
    <w:rsid w:val="007F1606"/>
    <w:rsid w:val="007F1B5E"/>
    <w:rsid w:val="007F1BA0"/>
    <w:rsid w:val="007F2DD6"/>
    <w:rsid w:val="007F2FB7"/>
    <w:rsid w:val="007F50FF"/>
    <w:rsid w:val="007F56F0"/>
    <w:rsid w:val="007F58E8"/>
    <w:rsid w:val="007F5B49"/>
    <w:rsid w:val="007F5D97"/>
    <w:rsid w:val="007F604D"/>
    <w:rsid w:val="007F6669"/>
    <w:rsid w:val="007F6BCD"/>
    <w:rsid w:val="007F6F0F"/>
    <w:rsid w:val="007F717C"/>
    <w:rsid w:val="007F7F83"/>
    <w:rsid w:val="00800173"/>
    <w:rsid w:val="00800188"/>
    <w:rsid w:val="008007FD"/>
    <w:rsid w:val="00800817"/>
    <w:rsid w:val="00800C1F"/>
    <w:rsid w:val="00801356"/>
    <w:rsid w:val="0080150D"/>
    <w:rsid w:val="00801903"/>
    <w:rsid w:val="00801D42"/>
    <w:rsid w:val="00801F09"/>
    <w:rsid w:val="00802470"/>
    <w:rsid w:val="0080278B"/>
    <w:rsid w:val="00802D7D"/>
    <w:rsid w:val="008035B7"/>
    <w:rsid w:val="00803D29"/>
    <w:rsid w:val="00804BC7"/>
    <w:rsid w:val="00804E01"/>
    <w:rsid w:val="008052F2"/>
    <w:rsid w:val="0080576C"/>
    <w:rsid w:val="0080594C"/>
    <w:rsid w:val="00805A44"/>
    <w:rsid w:val="00805B8D"/>
    <w:rsid w:val="00805CA1"/>
    <w:rsid w:val="0080613E"/>
    <w:rsid w:val="008062E3"/>
    <w:rsid w:val="00806C12"/>
    <w:rsid w:val="00806D58"/>
    <w:rsid w:val="00806FEC"/>
    <w:rsid w:val="00807094"/>
    <w:rsid w:val="0080718D"/>
    <w:rsid w:val="008073B3"/>
    <w:rsid w:val="00807A93"/>
    <w:rsid w:val="008100FC"/>
    <w:rsid w:val="008107C5"/>
    <w:rsid w:val="00810A19"/>
    <w:rsid w:val="00810B5B"/>
    <w:rsid w:val="00811850"/>
    <w:rsid w:val="00811C5D"/>
    <w:rsid w:val="00811F08"/>
    <w:rsid w:val="0081200B"/>
    <w:rsid w:val="008135B6"/>
    <w:rsid w:val="00813C0A"/>
    <w:rsid w:val="00814120"/>
    <w:rsid w:val="008149E8"/>
    <w:rsid w:val="00814A25"/>
    <w:rsid w:val="0081502C"/>
    <w:rsid w:val="008150C7"/>
    <w:rsid w:val="0081569E"/>
    <w:rsid w:val="008156C7"/>
    <w:rsid w:val="008157CB"/>
    <w:rsid w:val="00815850"/>
    <w:rsid w:val="00815D6C"/>
    <w:rsid w:val="00816E96"/>
    <w:rsid w:val="00817301"/>
    <w:rsid w:val="0081768F"/>
    <w:rsid w:val="00820231"/>
    <w:rsid w:val="00820581"/>
    <w:rsid w:val="008206E2"/>
    <w:rsid w:val="00821B07"/>
    <w:rsid w:val="0082260A"/>
    <w:rsid w:val="00822C22"/>
    <w:rsid w:val="008230AE"/>
    <w:rsid w:val="0082315B"/>
    <w:rsid w:val="008231F1"/>
    <w:rsid w:val="0082339A"/>
    <w:rsid w:val="00823D37"/>
    <w:rsid w:val="00823DA2"/>
    <w:rsid w:val="00823E4E"/>
    <w:rsid w:val="00824968"/>
    <w:rsid w:val="00824D27"/>
    <w:rsid w:val="00824D68"/>
    <w:rsid w:val="00825D22"/>
    <w:rsid w:val="00826151"/>
    <w:rsid w:val="00826196"/>
    <w:rsid w:val="008261A7"/>
    <w:rsid w:val="008267EE"/>
    <w:rsid w:val="00826946"/>
    <w:rsid w:val="008275E2"/>
    <w:rsid w:val="00827EC4"/>
    <w:rsid w:val="00830013"/>
    <w:rsid w:val="008306C4"/>
    <w:rsid w:val="00830A36"/>
    <w:rsid w:val="00830FA1"/>
    <w:rsid w:val="00831027"/>
    <w:rsid w:val="008316AA"/>
    <w:rsid w:val="00831B49"/>
    <w:rsid w:val="00831F08"/>
    <w:rsid w:val="00832133"/>
    <w:rsid w:val="00832D2E"/>
    <w:rsid w:val="008332A1"/>
    <w:rsid w:val="0083370E"/>
    <w:rsid w:val="0083371F"/>
    <w:rsid w:val="00833F5C"/>
    <w:rsid w:val="008341C0"/>
    <w:rsid w:val="00834C85"/>
    <w:rsid w:val="00835609"/>
    <w:rsid w:val="00835890"/>
    <w:rsid w:val="00835AA8"/>
    <w:rsid w:val="00835EAB"/>
    <w:rsid w:val="00835F2C"/>
    <w:rsid w:val="008362AA"/>
    <w:rsid w:val="00836450"/>
    <w:rsid w:val="008365F4"/>
    <w:rsid w:val="0083665D"/>
    <w:rsid w:val="00836C2E"/>
    <w:rsid w:val="008375AC"/>
    <w:rsid w:val="00837BB2"/>
    <w:rsid w:val="0084041F"/>
    <w:rsid w:val="00840C69"/>
    <w:rsid w:val="00840EE4"/>
    <w:rsid w:val="00841394"/>
    <w:rsid w:val="00841698"/>
    <w:rsid w:val="00841FCD"/>
    <w:rsid w:val="00842738"/>
    <w:rsid w:val="00842EC4"/>
    <w:rsid w:val="008430C8"/>
    <w:rsid w:val="0084365E"/>
    <w:rsid w:val="0084395A"/>
    <w:rsid w:val="00843BB3"/>
    <w:rsid w:val="00844191"/>
    <w:rsid w:val="00844EED"/>
    <w:rsid w:val="008450AE"/>
    <w:rsid w:val="008452BE"/>
    <w:rsid w:val="00845843"/>
    <w:rsid w:val="00845E4D"/>
    <w:rsid w:val="008461D0"/>
    <w:rsid w:val="008463E3"/>
    <w:rsid w:val="00846483"/>
    <w:rsid w:val="00846BD9"/>
    <w:rsid w:val="00847486"/>
    <w:rsid w:val="008475AE"/>
    <w:rsid w:val="00847AF2"/>
    <w:rsid w:val="00847B5A"/>
    <w:rsid w:val="00847BED"/>
    <w:rsid w:val="00847F37"/>
    <w:rsid w:val="00847FF5"/>
    <w:rsid w:val="008500E2"/>
    <w:rsid w:val="0085089A"/>
    <w:rsid w:val="00850999"/>
    <w:rsid w:val="008517CE"/>
    <w:rsid w:val="00851E8A"/>
    <w:rsid w:val="00852EA9"/>
    <w:rsid w:val="00853090"/>
    <w:rsid w:val="008533AA"/>
    <w:rsid w:val="00853889"/>
    <w:rsid w:val="0085394A"/>
    <w:rsid w:val="0085412F"/>
    <w:rsid w:val="008545E2"/>
    <w:rsid w:val="008547E7"/>
    <w:rsid w:val="0085506E"/>
    <w:rsid w:val="0085518D"/>
    <w:rsid w:val="008553AA"/>
    <w:rsid w:val="008553BD"/>
    <w:rsid w:val="008556B5"/>
    <w:rsid w:val="0085570A"/>
    <w:rsid w:val="00855DB0"/>
    <w:rsid w:val="008565AC"/>
    <w:rsid w:val="00856BE7"/>
    <w:rsid w:val="00856D79"/>
    <w:rsid w:val="0085781F"/>
    <w:rsid w:val="0086004C"/>
    <w:rsid w:val="00860179"/>
    <w:rsid w:val="008605CB"/>
    <w:rsid w:val="00860E5D"/>
    <w:rsid w:val="00860E85"/>
    <w:rsid w:val="0086156F"/>
    <w:rsid w:val="00861765"/>
    <w:rsid w:val="00861E70"/>
    <w:rsid w:val="008621EF"/>
    <w:rsid w:val="008627E1"/>
    <w:rsid w:val="00863167"/>
    <w:rsid w:val="00863378"/>
    <w:rsid w:val="008648D0"/>
    <w:rsid w:val="008659F7"/>
    <w:rsid w:val="00865C4E"/>
    <w:rsid w:val="00865CF1"/>
    <w:rsid w:val="0086632E"/>
    <w:rsid w:val="0086652B"/>
    <w:rsid w:val="00866970"/>
    <w:rsid w:val="00866BC0"/>
    <w:rsid w:val="00867347"/>
    <w:rsid w:val="008674D2"/>
    <w:rsid w:val="00871113"/>
    <w:rsid w:val="008713FE"/>
    <w:rsid w:val="00871675"/>
    <w:rsid w:val="008718CB"/>
    <w:rsid w:val="0087258E"/>
    <w:rsid w:val="0087299E"/>
    <w:rsid w:val="00872A69"/>
    <w:rsid w:val="00872AAE"/>
    <w:rsid w:val="00872BAC"/>
    <w:rsid w:val="00872D31"/>
    <w:rsid w:val="00872E0D"/>
    <w:rsid w:val="00873299"/>
    <w:rsid w:val="008735C5"/>
    <w:rsid w:val="0087384C"/>
    <w:rsid w:val="00873C90"/>
    <w:rsid w:val="00873D38"/>
    <w:rsid w:val="00873D95"/>
    <w:rsid w:val="00874844"/>
    <w:rsid w:val="00874F09"/>
    <w:rsid w:val="00875425"/>
    <w:rsid w:val="008758E4"/>
    <w:rsid w:val="00875CD4"/>
    <w:rsid w:val="00875D6F"/>
    <w:rsid w:val="008761DC"/>
    <w:rsid w:val="008765DE"/>
    <w:rsid w:val="00876715"/>
    <w:rsid w:val="00877598"/>
    <w:rsid w:val="008775E5"/>
    <w:rsid w:val="00877B54"/>
    <w:rsid w:val="00880082"/>
    <w:rsid w:val="008801ED"/>
    <w:rsid w:val="008802DD"/>
    <w:rsid w:val="008804E0"/>
    <w:rsid w:val="00880803"/>
    <w:rsid w:val="008809A3"/>
    <w:rsid w:val="00881314"/>
    <w:rsid w:val="00881D3F"/>
    <w:rsid w:val="008821A0"/>
    <w:rsid w:val="00882428"/>
    <w:rsid w:val="00882625"/>
    <w:rsid w:val="0088349F"/>
    <w:rsid w:val="00883F40"/>
    <w:rsid w:val="00884459"/>
    <w:rsid w:val="0088534F"/>
    <w:rsid w:val="00885A83"/>
    <w:rsid w:val="008864F9"/>
    <w:rsid w:val="00887890"/>
    <w:rsid w:val="008908C5"/>
    <w:rsid w:val="00890E73"/>
    <w:rsid w:val="0089103A"/>
    <w:rsid w:val="00891160"/>
    <w:rsid w:val="00891CE9"/>
    <w:rsid w:val="00892101"/>
    <w:rsid w:val="0089265B"/>
    <w:rsid w:val="00892A46"/>
    <w:rsid w:val="00892C17"/>
    <w:rsid w:val="00893315"/>
    <w:rsid w:val="00893453"/>
    <w:rsid w:val="008937FB"/>
    <w:rsid w:val="00893AE8"/>
    <w:rsid w:val="00893EAC"/>
    <w:rsid w:val="00894606"/>
    <w:rsid w:val="0089482F"/>
    <w:rsid w:val="00894CFD"/>
    <w:rsid w:val="0089502E"/>
    <w:rsid w:val="0089560F"/>
    <w:rsid w:val="00895A36"/>
    <w:rsid w:val="00895BA4"/>
    <w:rsid w:val="00895E11"/>
    <w:rsid w:val="008961EF"/>
    <w:rsid w:val="00896A6C"/>
    <w:rsid w:val="00896AB0"/>
    <w:rsid w:val="00896BF8"/>
    <w:rsid w:val="00896F2E"/>
    <w:rsid w:val="00897640"/>
    <w:rsid w:val="00897917"/>
    <w:rsid w:val="00897ABB"/>
    <w:rsid w:val="008A0111"/>
    <w:rsid w:val="008A094C"/>
    <w:rsid w:val="008A0D65"/>
    <w:rsid w:val="008A0ECF"/>
    <w:rsid w:val="008A23BF"/>
    <w:rsid w:val="008A23C7"/>
    <w:rsid w:val="008A2AB4"/>
    <w:rsid w:val="008A2C42"/>
    <w:rsid w:val="008A331A"/>
    <w:rsid w:val="008A3D7F"/>
    <w:rsid w:val="008A437E"/>
    <w:rsid w:val="008A4757"/>
    <w:rsid w:val="008A4C0E"/>
    <w:rsid w:val="008A542D"/>
    <w:rsid w:val="008A5468"/>
    <w:rsid w:val="008A5770"/>
    <w:rsid w:val="008A582B"/>
    <w:rsid w:val="008A6B12"/>
    <w:rsid w:val="008A70B1"/>
    <w:rsid w:val="008A7534"/>
    <w:rsid w:val="008A769A"/>
    <w:rsid w:val="008A7797"/>
    <w:rsid w:val="008A7814"/>
    <w:rsid w:val="008A78C7"/>
    <w:rsid w:val="008A7BB7"/>
    <w:rsid w:val="008B0000"/>
    <w:rsid w:val="008B0763"/>
    <w:rsid w:val="008B07DE"/>
    <w:rsid w:val="008B098E"/>
    <w:rsid w:val="008B1068"/>
    <w:rsid w:val="008B1372"/>
    <w:rsid w:val="008B13C4"/>
    <w:rsid w:val="008B2C5C"/>
    <w:rsid w:val="008B2E00"/>
    <w:rsid w:val="008B2FB8"/>
    <w:rsid w:val="008B3123"/>
    <w:rsid w:val="008B39ED"/>
    <w:rsid w:val="008B3B7A"/>
    <w:rsid w:val="008B3E42"/>
    <w:rsid w:val="008B4054"/>
    <w:rsid w:val="008B41F7"/>
    <w:rsid w:val="008B46D3"/>
    <w:rsid w:val="008B4A66"/>
    <w:rsid w:val="008B4C29"/>
    <w:rsid w:val="008B4D49"/>
    <w:rsid w:val="008B4E91"/>
    <w:rsid w:val="008B536C"/>
    <w:rsid w:val="008B58E0"/>
    <w:rsid w:val="008B6441"/>
    <w:rsid w:val="008B695A"/>
    <w:rsid w:val="008B72CB"/>
    <w:rsid w:val="008B745E"/>
    <w:rsid w:val="008B7BB3"/>
    <w:rsid w:val="008B7E87"/>
    <w:rsid w:val="008C0048"/>
    <w:rsid w:val="008C04FE"/>
    <w:rsid w:val="008C0503"/>
    <w:rsid w:val="008C17E5"/>
    <w:rsid w:val="008C18CA"/>
    <w:rsid w:val="008C2454"/>
    <w:rsid w:val="008C2490"/>
    <w:rsid w:val="008C2B8D"/>
    <w:rsid w:val="008C2D51"/>
    <w:rsid w:val="008C37EA"/>
    <w:rsid w:val="008C39B6"/>
    <w:rsid w:val="008C4511"/>
    <w:rsid w:val="008C46CA"/>
    <w:rsid w:val="008C46F0"/>
    <w:rsid w:val="008C4798"/>
    <w:rsid w:val="008C47D2"/>
    <w:rsid w:val="008C4DB3"/>
    <w:rsid w:val="008C52D2"/>
    <w:rsid w:val="008C5946"/>
    <w:rsid w:val="008C5A96"/>
    <w:rsid w:val="008C5BF8"/>
    <w:rsid w:val="008C60B8"/>
    <w:rsid w:val="008C67A0"/>
    <w:rsid w:val="008C6DF8"/>
    <w:rsid w:val="008C723B"/>
    <w:rsid w:val="008C7656"/>
    <w:rsid w:val="008D0275"/>
    <w:rsid w:val="008D02DC"/>
    <w:rsid w:val="008D03CF"/>
    <w:rsid w:val="008D0765"/>
    <w:rsid w:val="008D0A15"/>
    <w:rsid w:val="008D0C18"/>
    <w:rsid w:val="008D0CCB"/>
    <w:rsid w:val="008D0F8E"/>
    <w:rsid w:val="008D1538"/>
    <w:rsid w:val="008D1558"/>
    <w:rsid w:val="008D20C5"/>
    <w:rsid w:val="008D2D2D"/>
    <w:rsid w:val="008D3261"/>
    <w:rsid w:val="008D3CD8"/>
    <w:rsid w:val="008D3DB2"/>
    <w:rsid w:val="008D42CB"/>
    <w:rsid w:val="008D466D"/>
    <w:rsid w:val="008D4C6D"/>
    <w:rsid w:val="008D4F13"/>
    <w:rsid w:val="008D5120"/>
    <w:rsid w:val="008D5352"/>
    <w:rsid w:val="008D584E"/>
    <w:rsid w:val="008D5B45"/>
    <w:rsid w:val="008D5CE7"/>
    <w:rsid w:val="008D5D80"/>
    <w:rsid w:val="008D60D7"/>
    <w:rsid w:val="008D6B8E"/>
    <w:rsid w:val="008E0044"/>
    <w:rsid w:val="008E12F1"/>
    <w:rsid w:val="008E13C8"/>
    <w:rsid w:val="008E1B9C"/>
    <w:rsid w:val="008E20E3"/>
    <w:rsid w:val="008E23A4"/>
    <w:rsid w:val="008E2A0D"/>
    <w:rsid w:val="008E2B74"/>
    <w:rsid w:val="008E2E77"/>
    <w:rsid w:val="008E34CE"/>
    <w:rsid w:val="008E4B3B"/>
    <w:rsid w:val="008E4DEC"/>
    <w:rsid w:val="008E5106"/>
    <w:rsid w:val="008E5569"/>
    <w:rsid w:val="008E62F0"/>
    <w:rsid w:val="008E6AF9"/>
    <w:rsid w:val="008E6B7A"/>
    <w:rsid w:val="008E6E62"/>
    <w:rsid w:val="008E6E73"/>
    <w:rsid w:val="008E711E"/>
    <w:rsid w:val="008E715C"/>
    <w:rsid w:val="008E75A8"/>
    <w:rsid w:val="008E7900"/>
    <w:rsid w:val="008E79EC"/>
    <w:rsid w:val="008F0407"/>
    <w:rsid w:val="008F07F3"/>
    <w:rsid w:val="008F14CF"/>
    <w:rsid w:val="008F1A5E"/>
    <w:rsid w:val="008F1BDB"/>
    <w:rsid w:val="008F1C51"/>
    <w:rsid w:val="008F21B0"/>
    <w:rsid w:val="008F3110"/>
    <w:rsid w:val="008F3AE9"/>
    <w:rsid w:val="008F3B83"/>
    <w:rsid w:val="008F4411"/>
    <w:rsid w:val="008F44F4"/>
    <w:rsid w:val="008F4572"/>
    <w:rsid w:val="008F4D18"/>
    <w:rsid w:val="008F5521"/>
    <w:rsid w:val="008F5617"/>
    <w:rsid w:val="008F5E37"/>
    <w:rsid w:val="008F6E7B"/>
    <w:rsid w:val="008F6EF3"/>
    <w:rsid w:val="008F7BB9"/>
    <w:rsid w:val="008F7D4F"/>
    <w:rsid w:val="008F7D87"/>
    <w:rsid w:val="008F7F88"/>
    <w:rsid w:val="00900615"/>
    <w:rsid w:val="00900624"/>
    <w:rsid w:val="00900760"/>
    <w:rsid w:val="00900C8C"/>
    <w:rsid w:val="00900CE9"/>
    <w:rsid w:val="0090116F"/>
    <w:rsid w:val="009016C6"/>
    <w:rsid w:val="00901FA8"/>
    <w:rsid w:val="00902469"/>
    <w:rsid w:val="0090251E"/>
    <w:rsid w:val="00902A18"/>
    <w:rsid w:val="00902F9D"/>
    <w:rsid w:val="00903132"/>
    <w:rsid w:val="00903645"/>
    <w:rsid w:val="00903ADC"/>
    <w:rsid w:val="00904143"/>
    <w:rsid w:val="0090459B"/>
    <w:rsid w:val="009045E4"/>
    <w:rsid w:val="0090461B"/>
    <w:rsid w:val="0090476D"/>
    <w:rsid w:val="00904786"/>
    <w:rsid w:val="00904901"/>
    <w:rsid w:val="00904906"/>
    <w:rsid w:val="00904FEF"/>
    <w:rsid w:val="00905884"/>
    <w:rsid w:val="00905A1E"/>
    <w:rsid w:val="00905A27"/>
    <w:rsid w:val="00905B5D"/>
    <w:rsid w:val="00905B84"/>
    <w:rsid w:val="00905B9C"/>
    <w:rsid w:val="00905BB6"/>
    <w:rsid w:val="0090613A"/>
    <w:rsid w:val="009065D1"/>
    <w:rsid w:val="00906848"/>
    <w:rsid w:val="00906D57"/>
    <w:rsid w:val="00906FE3"/>
    <w:rsid w:val="00907193"/>
    <w:rsid w:val="00907415"/>
    <w:rsid w:val="00907616"/>
    <w:rsid w:val="009104E9"/>
    <w:rsid w:val="00910701"/>
    <w:rsid w:val="00910942"/>
    <w:rsid w:val="00910D14"/>
    <w:rsid w:val="0091257A"/>
    <w:rsid w:val="00912752"/>
    <w:rsid w:val="00912F35"/>
    <w:rsid w:val="00912F69"/>
    <w:rsid w:val="009131A7"/>
    <w:rsid w:val="00913265"/>
    <w:rsid w:val="009138E4"/>
    <w:rsid w:val="00913A8B"/>
    <w:rsid w:val="00913DEF"/>
    <w:rsid w:val="009140DB"/>
    <w:rsid w:val="00915A2C"/>
    <w:rsid w:val="00915BCC"/>
    <w:rsid w:val="00915CF4"/>
    <w:rsid w:val="00915DAC"/>
    <w:rsid w:val="00915E5C"/>
    <w:rsid w:val="00915EA3"/>
    <w:rsid w:val="00916118"/>
    <w:rsid w:val="009169CE"/>
    <w:rsid w:val="00916BB1"/>
    <w:rsid w:val="00916C86"/>
    <w:rsid w:val="00917475"/>
    <w:rsid w:val="00917765"/>
    <w:rsid w:val="00920134"/>
    <w:rsid w:val="009202E4"/>
    <w:rsid w:val="00920334"/>
    <w:rsid w:val="0092071B"/>
    <w:rsid w:val="00920913"/>
    <w:rsid w:val="0092109D"/>
    <w:rsid w:val="00921103"/>
    <w:rsid w:val="0092112C"/>
    <w:rsid w:val="00921219"/>
    <w:rsid w:val="00921490"/>
    <w:rsid w:val="0092241F"/>
    <w:rsid w:val="009227BB"/>
    <w:rsid w:val="009229E8"/>
    <w:rsid w:val="00923109"/>
    <w:rsid w:val="00923369"/>
    <w:rsid w:val="009243FC"/>
    <w:rsid w:val="009248F6"/>
    <w:rsid w:val="00924BAB"/>
    <w:rsid w:val="0092562D"/>
    <w:rsid w:val="00925B31"/>
    <w:rsid w:val="00926FB0"/>
    <w:rsid w:val="009270CF"/>
    <w:rsid w:val="00927787"/>
    <w:rsid w:val="00927E57"/>
    <w:rsid w:val="00930107"/>
    <w:rsid w:val="009301B8"/>
    <w:rsid w:val="009304C3"/>
    <w:rsid w:val="00930C68"/>
    <w:rsid w:val="00931221"/>
    <w:rsid w:val="009318FD"/>
    <w:rsid w:val="009319A6"/>
    <w:rsid w:val="00931DE1"/>
    <w:rsid w:val="009321CF"/>
    <w:rsid w:val="00932A03"/>
    <w:rsid w:val="00932A8E"/>
    <w:rsid w:val="00932CA4"/>
    <w:rsid w:val="00932D46"/>
    <w:rsid w:val="009331BF"/>
    <w:rsid w:val="00933753"/>
    <w:rsid w:val="0093412C"/>
    <w:rsid w:val="0093426F"/>
    <w:rsid w:val="00934906"/>
    <w:rsid w:val="00934ACD"/>
    <w:rsid w:val="00934D21"/>
    <w:rsid w:val="00934D81"/>
    <w:rsid w:val="00934E9E"/>
    <w:rsid w:val="00935249"/>
    <w:rsid w:val="009352A4"/>
    <w:rsid w:val="009353C7"/>
    <w:rsid w:val="0093557B"/>
    <w:rsid w:val="00935E6C"/>
    <w:rsid w:val="0093692E"/>
    <w:rsid w:val="00936E0D"/>
    <w:rsid w:val="0093749A"/>
    <w:rsid w:val="009403AB"/>
    <w:rsid w:val="0094119F"/>
    <w:rsid w:val="009415AF"/>
    <w:rsid w:val="00941708"/>
    <w:rsid w:val="00941718"/>
    <w:rsid w:val="00941847"/>
    <w:rsid w:val="00941907"/>
    <w:rsid w:val="00941DAC"/>
    <w:rsid w:val="00942614"/>
    <w:rsid w:val="0094290B"/>
    <w:rsid w:val="00942C01"/>
    <w:rsid w:val="00942D9A"/>
    <w:rsid w:val="00943A20"/>
    <w:rsid w:val="00943C96"/>
    <w:rsid w:val="009442F7"/>
    <w:rsid w:val="00945B36"/>
    <w:rsid w:val="00946319"/>
    <w:rsid w:val="00946994"/>
    <w:rsid w:val="009471D3"/>
    <w:rsid w:val="00947591"/>
    <w:rsid w:val="00947745"/>
    <w:rsid w:val="00947894"/>
    <w:rsid w:val="00947AD9"/>
    <w:rsid w:val="009502AB"/>
    <w:rsid w:val="00950302"/>
    <w:rsid w:val="0095033A"/>
    <w:rsid w:val="00950D93"/>
    <w:rsid w:val="00951297"/>
    <w:rsid w:val="00951897"/>
    <w:rsid w:val="00951E81"/>
    <w:rsid w:val="00952609"/>
    <w:rsid w:val="00952999"/>
    <w:rsid w:val="00952AB2"/>
    <w:rsid w:val="00952C5C"/>
    <w:rsid w:val="00952EB8"/>
    <w:rsid w:val="00953663"/>
    <w:rsid w:val="009536CA"/>
    <w:rsid w:val="0095385E"/>
    <w:rsid w:val="0095489F"/>
    <w:rsid w:val="00955B67"/>
    <w:rsid w:val="00955BA4"/>
    <w:rsid w:val="00956C85"/>
    <w:rsid w:val="00956CAC"/>
    <w:rsid w:val="00956D92"/>
    <w:rsid w:val="00957310"/>
    <w:rsid w:val="00957454"/>
    <w:rsid w:val="0095756C"/>
    <w:rsid w:val="009575B2"/>
    <w:rsid w:val="00957E62"/>
    <w:rsid w:val="00957EF1"/>
    <w:rsid w:val="009610CE"/>
    <w:rsid w:val="00961373"/>
    <w:rsid w:val="00961841"/>
    <w:rsid w:val="0096283B"/>
    <w:rsid w:val="0096297E"/>
    <w:rsid w:val="00963311"/>
    <w:rsid w:val="00963578"/>
    <w:rsid w:val="009635FF"/>
    <w:rsid w:val="00964A51"/>
    <w:rsid w:val="00964D06"/>
    <w:rsid w:val="00965729"/>
    <w:rsid w:val="009661D1"/>
    <w:rsid w:val="0096645F"/>
    <w:rsid w:val="0096678D"/>
    <w:rsid w:val="00966B99"/>
    <w:rsid w:val="0096702B"/>
    <w:rsid w:val="009674B4"/>
    <w:rsid w:val="009674B7"/>
    <w:rsid w:val="009674DE"/>
    <w:rsid w:val="00967B72"/>
    <w:rsid w:val="00967D1A"/>
    <w:rsid w:val="00970DE6"/>
    <w:rsid w:val="00970ED2"/>
    <w:rsid w:val="00971668"/>
    <w:rsid w:val="009721AB"/>
    <w:rsid w:val="00972B0A"/>
    <w:rsid w:val="00972F3C"/>
    <w:rsid w:val="00973BDC"/>
    <w:rsid w:val="00974744"/>
    <w:rsid w:val="00975579"/>
    <w:rsid w:val="009770FF"/>
    <w:rsid w:val="0097725B"/>
    <w:rsid w:val="0097743A"/>
    <w:rsid w:val="0097757F"/>
    <w:rsid w:val="00977968"/>
    <w:rsid w:val="00977A98"/>
    <w:rsid w:val="00980012"/>
    <w:rsid w:val="009801D1"/>
    <w:rsid w:val="009808C9"/>
    <w:rsid w:val="00980F4E"/>
    <w:rsid w:val="009812DB"/>
    <w:rsid w:val="00982048"/>
    <w:rsid w:val="009822CD"/>
    <w:rsid w:val="009825F2"/>
    <w:rsid w:val="00982C74"/>
    <w:rsid w:val="00982F6A"/>
    <w:rsid w:val="00983E79"/>
    <w:rsid w:val="0098454B"/>
    <w:rsid w:val="0098481C"/>
    <w:rsid w:val="00984C75"/>
    <w:rsid w:val="0098538C"/>
    <w:rsid w:val="00985A4C"/>
    <w:rsid w:val="009860CB"/>
    <w:rsid w:val="00986D2B"/>
    <w:rsid w:val="00986E21"/>
    <w:rsid w:val="00986FE7"/>
    <w:rsid w:val="009873C9"/>
    <w:rsid w:val="00987EAD"/>
    <w:rsid w:val="00987EF4"/>
    <w:rsid w:val="00990BDA"/>
    <w:rsid w:val="0099109A"/>
    <w:rsid w:val="009910D3"/>
    <w:rsid w:val="00991239"/>
    <w:rsid w:val="0099183C"/>
    <w:rsid w:val="00992707"/>
    <w:rsid w:val="00992917"/>
    <w:rsid w:val="00992BC7"/>
    <w:rsid w:val="00992DC7"/>
    <w:rsid w:val="00993129"/>
    <w:rsid w:val="00993DA1"/>
    <w:rsid w:val="0099486F"/>
    <w:rsid w:val="00994EE9"/>
    <w:rsid w:val="00995166"/>
    <w:rsid w:val="0099520B"/>
    <w:rsid w:val="0099567A"/>
    <w:rsid w:val="0099578B"/>
    <w:rsid w:val="0099670F"/>
    <w:rsid w:val="0099695A"/>
    <w:rsid w:val="009969EE"/>
    <w:rsid w:val="00996DB7"/>
    <w:rsid w:val="00996F40"/>
    <w:rsid w:val="00996F5E"/>
    <w:rsid w:val="009A02D2"/>
    <w:rsid w:val="009A07EA"/>
    <w:rsid w:val="009A0C9B"/>
    <w:rsid w:val="009A0F19"/>
    <w:rsid w:val="009A18D1"/>
    <w:rsid w:val="009A1935"/>
    <w:rsid w:val="009A19E3"/>
    <w:rsid w:val="009A1AD7"/>
    <w:rsid w:val="009A22A9"/>
    <w:rsid w:val="009A2944"/>
    <w:rsid w:val="009A2A51"/>
    <w:rsid w:val="009A36EB"/>
    <w:rsid w:val="009A3B2D"/>
    <w:rsid w:val="009A3CD2"/>
    <w:rsid w:val="009A400D"/>
    <w:rsid w:val="009A42FD"/>
    <w:rsid w:val="009A4464"/>
    <w:rsid w:val="009A4DA9"/>
    <w:rsid w:val="009A4EBF"/>
    <w:rsid w:val="009A5387"/>
    <w:rsid w:val="009A5594"/>
    <w:rsid w:val="009A57EC"/>
    <w:rsid w:val="009A6557"/>
    <w:rsid w:val="009A6DAC"/>
    <w:rsid w:val="009A7000"/>
    <w:rsid w:val="009A7356"/>
    <w:rsid w:val="009A736D"/>
    <w:rsid w:val="009A7726"/>
    <w:rsid w:val="009B07E3"/>
    <w:rsid w:val="009B0B5D"/>
    <w:rsid w:val="009B13CE"/>
    <w:rsid w:val="009B1B49"/>
    <w:rsid w:val="009B1D46"/>
    <w:rsid w:val="009B255C"/>
    <w:rsid w:val="009B2662"/>
    <w:rsid w:val="009B31A5"/>
    <w:rsid w:val="009B31C2"/>
    <w:rsid w:val="009B3876"/>
    <w:rsid w:val="009B48CC"/>
    <w:rsid w:val="009B4CB6"/>
    <w:rsid w:val="009B5427"/>
    <w:rsid w:val="009B54EC"/>
    <w:rsid w:val="009B5FBC"/>
    <w:rsid w:val="009B5FDE"/>
    <w:rsid w:val="009B627B"/>
    <w:rsid w:val="009B71E7"/>
    <w:rsid w:val="009B73DE"/>
    <w:rsid w:val="009B78FE"/>
    <w:rsid w:val="009C09A8"/>
    <w:rsid w:val="009C0D84"/>
    <w:rsid w:val="009C11E2"/>
    <w:rsid w:val="009C1783"/>
    <w:rsid w:val="009C2002"/>
    <w:rsid w:val="009C2BE2"/>
    <w:rsid w:val="009C3678"/>
    <w:rsid w:val="009C3897"/>
    <w:rsid w:val="009C3A71"/>
    <w:rsid w:val="009C3BE7"/>
    <w:rsid w:val="009C3E14"/>
    <w:rsid w:val="009C41AA"/>
    <w:rsid w:val="009C4A12"/>
    <w:rsid w:val="009C4A55"/>
    <w:rsid w:val="009C4FFC"/>
    <w:rsid w:val="009C6799"/>
    <w:rsid w:val="009C6E85"/>
    <w:rsid w:val="009C735F"/>
    <w:rsid w:val="009D0050"/>
    <w:rsid w:val="009D0640"/>
    <w:rsid w:val="009D0690"/>
    <w:rsid w:val="009D09E0"/>
    <w:rsid w:val="009D1700"/>
    <w:rsid w:val="009D1BD1"/>
    <w:rsid w:val="009D20A4"/>
    <w:rsid w:val="009D2475"/>
    <w:rsid w:val="009D287D"/>
    <w:rsid w:val="009D5E94"/>
    <w:rsid w:val="009D647F"/>
    <w:rsid w:val="009D6A48"/>
    <w:rsid w:val="009D6D39"/>
    <w:rsid w:val="009D75CD"/>
    <w:rsid w:val="009D7828"/>
    <w:rsid w:val="009E0016"/>
    <w:rsid w:val="009E055E"/>
    <w:rsid w:val="009E06AD"/>
    <w:rsid w:val="009E0918"/>
    <w:rsid w:val="009E13BE"/>
    <w:rsid w:val="009E1520"/>
    <w:rsid w:val="009E189F"/>
    <w:rsid w:val="009E1EF6"/>
    <w:rsid w:val="009E2080"/>
    <w:rsid w:val="009E20E7"/>
    <w:rsid w:val="009E218A"/>
    <w:rsid w:val="009E2259"/>
    <w:rsid w:val="009E22F9"/>
    <w:rsid w:val="009E232F"/>
    <w:rsid w:val="009E278C"/>
    <w:rsid w:val="009E2CC5"/>
    <w:rsid w:val="009E2FE7"/>
    <w:rsid w:val="009E37B9"/>
    <w:rsid w:val="009E3992"/>
    <w:rsid w:val="009E3D6A"/>
    <w:rsid w:val="009E420B"/>
    <w:rsid w:val="009E4B68"/>
    <w:rsid w:val="009E4B9B"/>
    <w:rsid w:val="009E4F3A"/>
    <w:rsid w:val="009E4F50"/>
    <w:rsid w:val="009E56D7"/>
    <w:rsid w:val="009E5985"/>
    <w:rsid w:val="009E5A67"/>
    <w:rsid w:val="009E6116"/>
    <w:rsid w:val="009E6679"/>
    <w:rsid w:val="009E66C9"/>
    <w:rsid w:val="009E77DC"/>
    <w:rsid w:val="009E79FD"/>
    <w:rsid w:val="009E7FC3"/>
    <w:rsid w:val="009F065B"/>
    <w:rsid w:val="009F0A46"/>
    <w:rsid w:val="009F0C5B"/>
    <w:rsid w:val="009F0FBA"/>
    <w:rsid w:val="009F378C"/>
    <w:rsid w:val="009F3A63"/>
    <w:rsid w:val="009F4A7E"/>
    <w:rsid w:val="009F4DC5"/>
    <w:rsid w:val="009F4F36"/>
    <w:rsid w:val="009F54E7"/>
    <w:rsid w:val="009F5C3B"/>
    <w:rsid w:val="009F6154"/>
    <w:rsid w:val="009F6A5F"/>
    <w:rsid w:val="009F6CF4"/>
    <w:rsid w:val="009F7057"/>
    <w:rsid w:val="009F7C9D"/>
    <w:rsid w:val="00A000D5"/>
    <w:rsid w:val="00A0060B"/>
    <w:rsid w:val="00A00937"/>
    <w:rsid w:val="00A00AC7"/>
    <w:rsid w:val="00A01333"/>
    <w:rsid w:val="00A02318"/>
    <w:rsid w:val="00A02442"/>
    <w:rsid w:val="00A02477"/>
    <w:rsid w:val="00A0247D"/>
    <w:rsid w:val="00A026F4"/>
    <w:rsid w:val="00A027E7"/>
    <w:rsid w:val="00A02FFA"/>
    <w:rsid w:val="00A03E41"/>
    <w:rsid w:val="00A0462D"/>
    <w:rsid w:val="00A054C4"/>
    <w:rsid w:val="00A056C1"/>
    <w:rsid w:val="00A067C9"/>
    <w:rsid w:val="00A07649"/>
    <w:rsid w:val="00A07DC9"/>
    <w:rsid w:val="00A101D0"/>
    <w:rsid w:val="00A10CE5"/>
    <w:rsid w:val="00A10D37"/>
    <w:rsid w:val="00A10DEC"/>
    <w:rsid w:val="00A10ECB"/>
    <w:rsid w:val="00A113D0"/>
    <w:rsid w:val="00A1178A"/>
    <w:rsid w:val="00A1189B"/>
    <w:rsid w:val="00A11EE3"/>
    <w:rsid w:val="00A11F97"/>
    <w:rsid w:val="00A12044"/>
    <w:rsid w:val="00A12A11"/>
    <w:rsid w:val="00A12D29"/>
    <w:rsid w:val="00A13433"/>
    <w:rsid w:val="00A13759"/>
    <w:rsid w:val="00A1377F"/>
    <w:rsid w:val="00A139F9"/>
    <w:rsid w:val="00A14662"/>
    <w:rsid w:val="00A15078"/>
    <w:rsid w:val="00A15121"/>
    <w:rsid w:val="00A153F8"/>
    <w:rsid w:val="00A156FD"/>
    <w:rsid w:val="00A15984"/>
    <w:rsid w:val="00A15B23"/>
    <w:rsid w:val="00A15D53"/>
    <w:rsid w:val="00A15F32"/>
    <w:rsid w:val="00A16571"/>
    <w:rsid w:val="00A16ACA"/>
    <w:rsid w:val="00A16E0A"/>
    <w:rsid w:val="00A171BB"/>
    <w:rsid w:val="00A17B6F"/>
    <w:rsid w:val="00A20C58"/>
    <w:rsid w:val="00A20DF6"/>
    <w:rsid w:val="00A21298"/>
    <w:rsid w:val="00A21A01"/>
    <w:rsid w:val="00A2203A"/>
    <w:rsid w:val="00A221FB"/>
    <w:rsid w:val="00A22200"/>
    <w:rsid w:val="00A22408"/>
    <w:rsid w:val="00A230A1"/>
    <w:rsid w:val="00A238D3"/>
    <w:rsid w:val="00A23BAF"/>
    <w:rsid w:val="00A248DE"/>
    <w:rsid w:val="00A24E53"/>
    <w:rsid w:val="00A250A0"/>
    <w:rsid w:val="00A25253"/>
    <w:rsid w:val="00A25596"/>
    <w:rsid w:val="00A25E7E"/>
    <w:rsid w:val="00A26501"/>
    <w:rsid w:val="00A268EC"/>
    <w:rsid w:val="00A26AA2"/>
    <w:rsid w:val="00A271CB"/>
    <w:rsid w:val="00A27537"/>
    <w:rsid w:val="00A27594"/>
    <w:rsid w:val="00A30B70"/>
    <w:rsid w:val="00A31B00"/>
    <w:rsid w:val="00A33FD3"/>
    <w:rsid w:val="00A3415F"/>
    <w:rsid w:val="00A35904"/>
    <w:rsid w:val="00A35F96"/>
    <w:rsid w:val="00A3640E"/>
    <w:rsid w:val="00A3782A"/>
    <w:rsid w:val="00A41149"/>
    <w:rsid w:val="00A416DF"/>
    <w:rsid w:val="00A41A4C"/>
    <w:rsid w:val="00A41B14"/>
    <w:rsid w:val="00A41C41"/>
    <w:rsid w:val="00A41F47"/>
    <w:rsid w:val="00A4294B"/>
    <w:rsid w:val="00A4305B"/>
    <w:rsid w:val="00A431E4"/>
    <w:rsid w:val="00A439C7"/>
    <w:rsid w:val="00A43B17"/>
    <w:rsid w:val="00A43B2F"/>
    <w:rsid w:val="00A4404F"/>
    <w:rsid w:val="00A44085"/>
    <w:rsid w:val="00A44BB6"/>
    <w:rsid w:val="00A44C6E"/>
    <w:rsid w:val="00A476F7"/>
    <w:rsid w:val="00A477A7"/>
    <w:rsid w:val="00A47C2F"/>
    <w:rsid w:val="00A47C3F"/>
    <w:rsid w:val="00A47F4C"/>
    <w:rsid w:val="00A50136"/>
    <w:rsid w:val="00A50298"/>
    <w:rsid w:val="00A506B1"/>
    <w:rsid w:val="00A50FBB"/>
    <w:rsid w:val="00A510C7"/>
    <w:rsid w:val="00A51340"/>
    <w:rsid w:val="00A51394"/>
    <w:rsid w:val="00A516DD"/>
    <w:rsid w:val="00A517C1"/>
    <w:rsid w:val="00A5240B"/>
    <w:rsid w:val="00A526C7"/>
    <w:rsid w:val="00A52A03"/>
    <w:rsid w:val="00A534E8"/>
    <w:rsid w:val="00A53CAB"/>
    <w:rsid w:val="00A53D75"/>
    <w:rsid w:val="00A54857"/>
    <w:rsid w:val="00A54D22"/>
    <w:rsid w:val="00A54D9E"/>
    <w:rsid w:val="00A54DD4"/>
    <w:rsid w:val="00A54EB3"/>
    <w:rsid w:val="00A550A8"/>
    <w:rsid w:val="00A5544D"/>
    <w:rsid w:val="00A55715"/>
    <w:rsid w:val="00A560E5"/>
    <w:rsid w:val="00A56280"/>
    <w:rsid w:val="00A563A2"/>
    <w:rsid w:val="00A56923"/>
    <w:rsid w:val="00A56ABE"/>
    <w:rsid w:val="00A56BE7"/>
    <w:rsid w:val="00A56DB3"/>
    <w:rsid w:val="00A573A0"/>
    <w:rsid w:val="00A57403"/>
    <w:rsid w:val="00A57677"/>
    <w:rsid w:val="00A57E83"/>
    <w:rsid w:val="00A60178"/>
    <w:rsid w:val="00A602B6"/>
    <w:rsid w:val="00A60F9F"/>
    <w:rsid w:val="00A61B40"/>
    <w:rsid w:val="00A61DBC"/>
    <w:rsid w:val="00A6218A"/>
    <w:rsid w:val="00A63057"/>
    <w:rsid w:val="00A63320"/>
    <w:rsid w:val="00A6379B"/>
    <w:rsid w:val="00A63A40"/>
    <w:rsid w:val="00A648C1"/>
    <w:rsid w:val="00A64C4F"/>
    <w:rsid w:val="00A64D0E"/>
    <w:rsid w:val="00A64E54"/>
    <w:rsid w:val="00A65296"/>
    <w:rsid w:val="00A658CA"/>
    <w:rsid w:val="00A65D08"/>
    <w:rsid w:val="00A66040"/>
    <w:rsid w:val="00A668D8"/>
    <w:rsid w:val="00A6765A"/>
    <w:rsid w:val="00A678C6"/>
    <w:rsid w:val="00A67FB1"/>
    <w:rsid w:val="00A7027E"/>
    <w:rsid w:val="00A70290"/>
    <w:rsid w:val="00A70E0C"/>
    <w:rsid w:val="00A7133D"/>
    <w:rsid w:val="00A71F5A"/>
    <w:rsid w:val="00A7252A"/>
    <w:rsid w:val="00A728EF"/>
    <w:rsid w:val="00A7366F"/>
    <w:rsid w:val="00A738B8"/>
    <w:rsid w:val="00A73956"/>
    <w:rsid w:val="00A73CF4"/>
    <w:rsid w:val="00A73F06"/>
    <w:rsid w:val="00A746E5"/>
    <w:rsid w:val="00A748E6"/>
    <w:rsid w:val="00A749DD"/>
    <w:rsid w:val="00A74C87"/>
    <w:rsid w:val="00A758AF"/>
    <w:rsid w:val="00A759D1"/>
    <w:rsid w:val="00A76868"/>
    <w:rsid w:val="00A77029"/>
    <w:rsid w:val="00A779A9"/>
    <w:rsid w:val="00A77DFC"/>
    <w:rsid w:val="00A80243"/>
    <w:rsid w:val="00A802B0"/>
    <w:rsid w:val="00A8051C"/>
    <w:rsid w:val="00A8083E"/>
    <w:rsid w:val="00A80CFF"/>
    <w:rsid w:val="00A8174F"/>
    <w:rsid w:val="00A82161"/>
    <w:rsid w:val="00A8223F"/>
    <w:rsid w:val="00A82CE5"/>
    <w:rsid w:val="00A83503"/>
    <w:rsid w:val="00A84815"/>
    <w:rsid w:val="00A84972"/>
    <w:rsid w:val="00A84EEF"/>
    <w:rsid w:val="00A85027"/>
    <w:rsid w:val="00A8503B"/>
    <w:rsid w:val="00A85943"/>
    <w:rsid w:val="00A85C49"/>
    <w:rsid w:val="00A85F2A"/>
    <w:rsid w:val="00A861A1"/>
    <w:rsid w:val="00A865D5"/>
    <w:rsid w:val="00A8676B"/>
    <w:rsid w:val="00A86F17"/>
    <w:rsid w:val="00A8716D"/>
    <w:rsid w:val="00A87821"/>
    <w:rsid w:val="00A8787E"/>
    <w:rsid w:val="00A90080"/>
    <w:rsid w:val="00A90481"/>
    <w:rsid w:val="00A908E4"/>
    <w:rsid w:val="00A90A96"/>
    <w:rsid w:val="00A915DA"/>
    <w:rsid w:val="00A91A85"/>
    <w:rsid w:val="00A91B26"/>
    <w:rsid w:val="00A9202D"/>
    <w:rsid w:val="00A9274B"/>
    <w:rsid w:val="00A933CE"/>
    <w:rsid w:val="00A9347C"/>
    <w:rsid w:val="00A93CAA"/>
    <w:rsid w:val="00A94C3B"/>
    <w:rsid w:val="00A95236"/>
    <w:rsid w:val="00A95447"/>
    <w:rsid w:val="00A954EE"/>
    <w:rsid w:val="00A96564"/>
    <w:rsid w:val="00A9678D"/>
    <w:rsid w:val="00AA0016"/>
    <w:rsid w:val="00AA0255"/>
    <w:rsid w:val="00AA05CE"/>
    <w:rsid w:val="00AA07BA"/>
    <w:rsid w:val="00AA0AD7"/>
    <w:rsid w:val="00AA0AD8"/>
    <w:rsid w:val="00AA130F"/>
    <w:rsid w:val="00AA1FB8"/>
    <w:rsid w:val="00AA26C2"/>
    <w:rsid w:val="00AA26FC"/>
    <w:rsid w:val="00AA35AD"/>
    <w:rsid w:val="00AA3992"/>
    <w:rsid w:val="00AA39BD"/>
    <w:rsid w:val="00AA3C7D"/>
    <w:rsid w:val="00AA4131"/>
    <w:rsid w:val="00AA44FC"/>
    <w:rsid w:val="00AA45A9"/>
    <w:rsid w:val="00AA49A9"/>
    <w:rsid w:val="00AA4FA7"/>
    <w:rsid w:val="00AA5185"/>
    <w:rsid w:val="00AA5602"/>
    <w:rsid w:val="00AA56D5"/>
    <w:rsid w:val="00AA58EE"/>
    <w:rsid w:val="00AA6BC1"/>
    <w:rsid w:val="00AA6FE4"/>
    <w:rsid w:val="00AA7131"/>
    <w:rsid w:val="00AA79ED"/>
    <w:rsid w:val="00AA7FEF"/>
    <w:rsid w:val="00AB036C"/>
    <w:rsid w:val="00AB0B64"/>
    <w:rsid w:val="00AB0C46"/>
    <w:rsid w:val="00AB0E6D"/>
    <w:rsid w:val="00AB0EAA"/>
    <w:rsid w:val="00AB17BA"/>
    <w:rsid w:val="00AB19EA"/>
    <w:rsid w:val="00AB20FF"/>
    <w:rsid w:val="00AB2616"/>
    <w:rsid w:val="00AB2D40"/>
    <w:rsid w:val="00AB31C7"/>
    <w:rsid w:val="00AB397D"/>
    <w:rsid w:val="00AB3DEF"/>
    <w:rsid w:val="00AB4CCA"/>
    <w:rsid w:val="00AB4E55"/>
    <w:rsid w:val="00AB52B3"/>
    <w:rsid w:val="00AB557D"/>
    <w:rsid w:val="00AB6093"/>
    <w:rsid w:val="00AB6581"/>
    <w:rsid w:val="00AB6C05"/>
    <w:rsid w:val="00AB72C0"/>
    <w:rsid w:val="00AB77CF"/>
    <w:rsid w:val="00AB7ED8"/>
    <w:rsid w:val="00AB7EEB"/>
    <w:rsid w:val="00AC069E"/>
    <w:rsid w:val="00AC072F"/>
    <w:rsid w:val="00AC0E53"/>
    <w:rsid w:val="00AC12E9"/>
    <w:rsid w:val="00AC14A0"/>
    <w:rsid w:val="00AC1CF9"/>
    <w:rsid w:val="00AC1D38"/>
    <w:rsid w:val="00AC1DD2"/>
    <w:rsid w:val="00AC25F2"/>
    <w:rsid w:val="00AC273B"/>
    <w:rsid w:val="00AC2A3B"/>
    <w:rsid w:val="00AC2FF0"/>
    <w:rsid w:val="00AC31BA"/>
    <w:rsid w:val="00AC3F82"/>
    <w:rsid w:val="00AC47EE"/>
    <w:rsid w:val="00AC485C"/>
    <w:rsid w:val="00AC5474"/>
    <w:rsid w:val="00AC6175"/>
    <w:rsid w:val="00AC6EFA"/>
    <w:rsid w:val="00AC72F9"/>
    <w:rsid w:val="00AC7845"/>
    <w:rsid w:val="00AC797B"/>
    <w:rsid w:val="00AC7CE5"/>
    <w:rsid w:val="00AD04FA"/>
    <w:rsid w:val="00AD0683"/>
    <w:rsid w:val="00AD09F7"/>
    <w:rsid w:val="00AD108A"/>
    <w:rsid w:val="00AD12AC"/>
    <w:rsid w:val="00AD1485"/>
    <w:rsid w:val="00AD15AB"/>
    <w:rsid w:val="00AD1ACD"/>
    <w:rsid w:val="00AD1E42"/>
    <w:rsid w:val="00AD1ECC"/>
    <w:rsid w:val="00AD2B10"/>
    <w:rsid w:val="00AD30DB"/>
    <w:rsid w:val="00AD33E3"/>
    <w:rsid w:val="00AD340D"/>
    <w:rsid w:val="00AD35FE"/>
    <w:rsid w:val="00AD3A2B"/>
    <w:rsid w:val="00AD3E7E"/>
    <w:rsid w:val="00AD4035"/>
    <w:rsid w:val="00AD4624"/>
    <w:rsid w:val="00AD46CD"/>
    <w:rsid w:val="00AD57AA"/>
    <w:rsid w:val="00AD5EA9"/>
    <w:rsid w:val="00AD5F77"/>
    <w:rsid w:val="00AD63FB"/>
    <w:rsid w:val="00AD67C1"/>
    <w:rsid w:val="00AD6CBD"/>
    <w:rsid w:val="00AD6E5F"/>
    <w:rsid w:val="00AD7552"/>
    <w:rsid w:val="00AD774E"/>
    <w:rsid w:val="00AD7D97"/>
    <w:rsid w:val="00AD7DD9"/>
    <w:rsid w:val="00AD7FE6"/>
    <w:rsid w:val="00AE009E"/>
    <w:rsid w:val="00AE03EB"/>
    <w:rsid w:val="00AE0A33"/>
    <w:rsid w:val="00AE0FC6"/>
    <w:rsid w:val="00AE15A4"/>
    <w:rsid w:val="00AE1683"/>
    <w:rsid w:val="00AE2422"/>
    <w:rsid w:val="00AE2F91"/>
    <w:rsid w:val="00AE2FCB"/>
    <w:rsid w:val="00AE310B"/>
    <w:rsid w:val="00AE32F4"/>
    <w:rsid w:val="00AE36B9"/>
    <w:rsid w:val="00AE36EF"/>
    <w:rsid w:val="00AE4D9E"/>
    <w:rsid w:val="00AE4EA1"/>
    <w:rsid w:val="00AE5245"/>
    <w:rsid w:val="00AE5329"/>
    <w:rsid w:val="00AE67C4"/>
    <w:rsid w:val="00AE7D2F"/>
    <w:rsid w:val="00AF0185"/>
    <w:rsid w:val="00AF034A"/>
    <w:rsid w:val="00AF0D9C"/>
    <w:rsid w:val="00AF10CE"/>
    <w:rsid w:val="00AF1601"/>
    <w:rsid w:val="00AF1625"/>
    <w:rsid w:val="00AF1D4C"/>
    <w:rsid w:val="00AF1D79"/>
    <w:rsid w:val="00AF2475"/>
    <w:rsid w:val="00AF27D9"/>
    <w:rsid w:val="00AF2C03"/>
    <w:rsid w:val="00AF2CE9"/>
    <w:rsid w:val="00AF3884"/>
    <w:rsid w:val="00AF39DC"/>
    <w:rsid w:val="00AF4068"/>
    <w:rsid w:val="00AF4619"/>
    <w:rsid w:val="00AF4CC3"/>
    <w:rsid w:val="00AF5075"/>
    <w:rsid w:val="00AF5289"/>
    <w:rsid w:val="00AF5352"/>
    <w:rsid w:val="00AF5D38"/>
    <w:rsid w:val="00AF5EF2"/>
    <w:rsid w:val="00AF6129"/>
    <w:rsid w:val="00AF622B"/>
    <w:rsid w:val="00AF6482"/>
    <w:rsid w:val="00AF65FC"/>
    <w:rsid w:val="00AF7310"/>
    <w:rsid w:val="00AF7B58"/>
    <w:rsid w:val="00B008A9"/>
    <w:rsid w:val="00B00A9D"/>
    <w:rsid w:val="00B00B23"/>
    <w:rsid w:val="00B020D8"/>
    <w:rsid w:val="00B02BB8"/>
    <w:rsid w:val="00B031EF"/>
    <w:rsid w:val="00B03A93"/>
    <w:rsid w:val="00B03C2B"/>
    <w:rsid w:val="00B03E33"/>
    <w:rsid w:val="00B04194"/>
    <w:rsid w:val="00B043BF"/>
    <w:rsid w:val="00B047A5"/>
    <w:rsid w:val="00B04AD0"/>
    <w:rsid w:val="00B04D7E"/>
    <w:rsid w:val="00B04DA2"/>
    <w:rsid w:val="00B04E4E"/>
    <w:rsid w:val="00B04EA2"/>
    <w:rsid w:val="00B05B88"/>
    <w:rsid w:val="00B05C1B"/>
    <w:rsid w:val="00B05C55"/>
    <w:rsid w:val="00B05CAC"/>
    <w:rsid w:val="00B05E15"/>
    <w:rsid w:val="00B05FA8"/>
    <w:rsid w:val="00B065EE"/>
    <w:rsid w:val="00B06813"/>
    <w:rsid w:val="00B0694F"/>
    <w:rsid w:val="00B06AFF"/>
    <w:rsid w:val="00B06CE4"/>
    <w:rsid w:val="00B06DE6"/>
    <w:rsid w:val="00B06E55"/>
    <w:rsid w:val="00B07A5A"/>
    <w:rsid w:val="00B07BCA"/>
    <w:rsid w:val="00B07BCB"/>
    <w:rsid w:val="00B07EA2"/>
    <w:rsid w:val="00B10082"/>
    <w:rsid w:val="00B10337"/>
    <w:rsid w:val="00B107F5"/>
    <w:rsid w:val="00B10A48"/>
    <w:rsid w:val="00B1101D"/>
    <w:rsid w:val="00B119D7"/>
    <w:rsid w:val="00B11BBA"/>
    <w:rsid w:val="00B11D5E"/>
    <w:rsid w:val="00B12532"/>
    <w:rsid w:val="00B125AF"/>
    <w:rsid w:val="00B12BEB"/>
    <w:rsid w:val="00B12EE6"/>
    <w:rsid w:val="00B1310F"/>
    <w:rsid w:val="00B137AE"/>
    <w:rsid w:val="00B13918"/>
    <w:rsid w:val="00B13AB7"/>
    <w:rsid w:val="00B13D59"/>
    <w:rsid w:val="00B1421B"/>
    <w:rsid w:val="00B144BC"/>
    <w:rsid w:val="00B14969"/>
    <w:rsid w:val="00B14B92"/>
    <w:rsid w:val="00B14C95"/>
    <w:rsid w:val="00B14D7A"/>
    <w:rsid w:val="00B15284"/>
    <w:rsid w:val="00B15579"/>
    <w:rsid w:val="00B15D08"/>
    <w:rsid w:val="00B15F84"/>
    <w:rsid w:val="00B16050"/>
    <w:rsid w:val="00B1612E"/>
    <w:rsid w:val="00B1678D"/>
    <w:rsid w:val="00B1735B"/>
    <w:rsid w:val="00B175E8"/>
    <w:rsid w:val="00B20026"/>
    <w:rsid w:val="00B203B3"/>
    <w:rsid w:val="00B2090C"/>
    <w:rsid w:val="00B2098F"/>
    <w:rsid w:val="00B20A99"/>
    <w:rsid w:val="00B21362"/>
    <w:rsid w:val="00B216EC"/>
    <w:rsid w:val="00B21821"/>
    <w:rsid w:val="00B219DD"/>
    <w:rsid w:val="00B21BFD"/>
    <w:rsid w:val="00B21EBB"/>
    <w:rsid w:val="00B22027"/>
    <w:rsid w:val="00B2264A"/>
    <w:rsid w:val="00B2398D"/>
    <w:rsid w:val="00B2440B"/>
    <w:rsid w:val="00B2466D"/>
    <w:rsid w:val="00B24CD4"/>
    <w:rsid w:val="00B24FD0"/>
    <w:rsid w:val="00B2509C"/>
    <w:rsid w:val="00B251A8"/>
    <w:rsid w:val="00B2539B"/>
    <w:rsid w:val="00B25426"/>
    <w:rsid w:val="00B25479"/>
    <w:rsid w:val="00B25748"/>
    <w:rsid w:val="00B2662D"/>
    <w:rsid w:val="00B26E3F"/>
    <w:rsid w:val="00B27178"/>
    <w:rsid w:val="00B274DA"/>
    <w:rsid w:val="00B279E5"/>
    <w:rsid w:val="00B30987"/>
    <w:rsid w:val="00B30B86"/>
    <w:rsid w:val="00B3159F"/>
    <w:rsid w:val="00B31678"/>
    <w:rsid w:val="00B31D9E"/>
    <w:rsid w:val="00B31EDB"/>
    <w:rsid w:val="00B3272F"/>
    <w:rsid w:val="00B32E60"/>
    <w:rsid w:val="00B32EF7"/>
    <w:rsid w:val="00B336C1"/>
    <w:rsid w:val="00B33722"/>
    <w:rsid w:val="00B33ABA"/>
    <w:rsid w:val="00B3485E"/>
    <w:rsid w:val="00B34ECC"/>
    <w:rsid w:val="00B3536D"/>
    <w:rsid w:val="00B363D7"/>
    <w:rsid w:val="00B36E9D"/>
    <w:rsid w:val="00B37C46"/>
    <w:rsid w:val="00B37E06"/>
    <w:rsid w:val="00B37FB2"/>
    <w:rsid w:val="00B40873"/>
    <w:rsid w:val="00B40974"/>
    <w:rsid w:val="00B40E49"/>
    <w:rsid w:val="00B41001"/>
    <w:rsid w:val="00B416E2"/>
    <w:rsid w:val="00B41845"/>
    <w:rsid w:val="00B41AFB"/>
    <w:rsid w:val="00B41D53"/>
    <w:rsid w:val="00B42585"/>
    <w:rsid w:val="00B4269E"/>
    <w:rsid w:val="00B42830"/>
    <w:rsid w:val="00B42864"/>
    <w:rsid w:val="00B4289B"/>
    <w:rsid w:val="00B42DB6"/>
    <w:rsid w:val="00B43C8E"/>
    <w:rsid w:val="00B443AD"/>
    <w:rsid w:val="00B4445F"/>
    <w:rsid w:val="00B4502B"/>
    <w:rsid w:val="00B4546F"/>
    <w:rsid w:val="00B454C2"/>
    <w:rsid w:val="00B456F7"/>
    <w:rsid w:val="00B45BC1"/>
    <w:rsid w:val="00B46539"/>
    <w:rsid w:val="00B4670D"/>
    <w:rsid w:val="00B4747D"/>
    <w:rsid w:val="00B476E1"/>
    <w:rsid w:val="00B47724"/>
    <w:rsid w:val="00B47E15"/>
    <w:rsid w:val="00B47E21"/>
    <w:rsid w:val="00B47F9A"/>
    <w:rsid w:val="00B5000B"/>
    <w:rsid w:val="00B500F3"/>
    <w:rsid w:val="00B512CC"/>
    <w:rsid w:val="00B515E6"/>
    <w:rsid w:val="00B517AF"/>
    <w:rsid w:val="00B51978"/>
    <w:rsid w:val="00B529B8"/>
    <w:rsid w:val="00B530D6"/>
    <w:rsid w:val="00B530DC"/>
    <w:rsid w:val="00B531AC"/>
    <w:rsid w:val="00B5325C"/>
    <w:rsid w:val="00B53621"/>
    <w:rsid w:val="00B537F7"/>
    <w:rsid w:val="00B53EE3"/>
    <w:rsid w:val="00B54062"/>
    <w:rsid w:val="00B54CBC"/>
    <w:rsid w:val="00B5559E"/>
    <w:rsid w:val="00B557A9"/>
    <w:rsid w:val="00B55ACA"/>
    <w:rsid w:val="00B55ACB"/>
    <w:rsid w:val="00B55EE5"/>
    <w:rsid w:val="00B56026"/>
    <w:rsid w:val="00B564B0"/>
    <w:rsid w:val="00B56B67"/>
    <w:rsid w:val="00B571E0"/>
    <w:rsid w:val="00B57310"/>
    <w:rsid w:val="00B600AE"/>
    <w:rsid w:val="00B6054A"/>
    <w:rsid w:val="00B608C7"/>
    <w:rsid w:val="00B60A40"/>
    <w:rsid w:val="00B61002"/>
    <w:rsid w:val="00B61018"/>
    <w:rsid w:val="00B61247"/>
    <w:rsid w:val="00B6178B"/>
    <w:rsid w:val="00B6184E"/>
    <w:rsid w:val="00B623F0"/>
    <w:rsid w:val="00B62AD7"/>
    <w:rsid w:val="00B62C24"/>
    <w:rsid w:val="00B62C6B"/>
    <w:rsid w:val="00B62CDE"/>
    <w:rsid w:val="00B63B95"/>
    <w:rsid w:val="00B63E2A"/>
    <w:rsid w:val="00B63E49"/>
    <w:rsid w:val="00B64311"/>
    <w:rsid w:val="00B64682"/>
    <w:rsid w:val="00B647BF"/>
    <w:rsid w:val="00B6590F"/>
    <w:rsid w:val="00B65970"/>
    <w:rsid w:val="00B66022"/>
    <w:rsid w:val="00B660F0"/>
    <w:rsid w:val="00B66B60"/>
    <w:rsid w:val="00B66EA1"/>
    <w:rsid w:val="00B6713A"/>
    <w:rsid w:val="00B676CA"/>
    <w:rsid w:val="00B67F2B"/>
    <w:rsid w:val="00B70F6A"/>
    <w:rsid w:val="00B71127"/>
    <w:rsid w:val="00B7167F"/>
    <w:rsid w:val="00B71760"/>
    <w:rsid w:val="00B71845"/>
    <w:rsid w:val="00B71AC4"/>
    <w:rsid w:val="00B71E43"/>
    <w:rsid w:val="00B727B2"/>
    <w:rsid w:val="00B72EF3"/>
    <w:rsid w:val="00B739D2"/>
    <w:rsid w:val="00B746CC"/>
    <w:rsid w:val="00B749FE"/>
    <w:rsid w:val="00B74B9A"/>
    <w:rsid w:val="00B74C1D"/>
    <w:rsid w:val="00B74D2C"/>
    <w:rsid w:val="00B7502B"/>
    <w:rsid w:val="00B75DE1"/>
    <w:rsid w:val="00B75F23"/>
    <w:rsid w:val="00B75F2D"/>
    <w:rsid w:val="00B75FA0"/>
    <w:rsid w:val="00B76150"/>
    <w:rsid w:val="00B76750"/>
    <w:rsid w:val="00B76CD0"/>
    <w:rsid w:val="00B77044"/>
    <w:rsid w:val="00B77EB4"/>
    <w:rsid w:val="00B77EC6"/>
    <w:rsid w:val="00B8056D"/>
    <w:rsid w:val="00B80720"/>
    <w:rsid w:val="00B80E02"/>
    <w:rsid w:val="00B80F1D"/>
    <w:rsid w:val="00B81710"/>
    <w:rsid w:val="00B8290C"/>
    <w:rsid w:val="00B82D66"/>
    <w:rsid w:val="00B82FA0"/>
    <w:rsid w:val="00B83077"/>
    <w:rsid w:val="00B833BE"/>
    <w:rsid w:val="00B836A1"/>
    <w:rsid w:val="00B84FDA"/>
    <w:rsid w:val="00B85737"/>
    <w:rsid w:val="00B85A07"/>
    <w:rsid w:val="00B85EB3"/>
    <w:rsid w:val="00B869B1"/>
    <w:rsid w:val="00B86AD4"/>
    <w:rsid w:val="00B878D5"/>
    <w:rsid w:val="00B903A0"/>
    <w:rsid w:val="00B90904"/>
    <w:rsid w:val="00B914B9"/>
    <w:rsid w:val="00B91532"/>
    <w:rsid w:val="00B917B0"/>
    <w:rsid w:val="00B9186E"/>
    <w:rsid w:val="00B91A0D"/>
    <w:rsid w:val="00B91BD8"/>
    <w:rsid w:val="00B9212D"/>
    <w:rsid w:val="00B92B3D"/>
    <w:rsid w:val="00B92DF4"/>
    <w:rsid w:val="00B934B2"/>
    <w:rsid w:val="00B9399A"/>
    <w:rsid w:val="00B93F07"/>
    <w:rsid w:val="00B93F1F"/>
    <w:rsid w:val="00B9420D"/>
    <w:rsid w:val="00B9438A"/>
    <w:rsid w:val="00B95069"/>
    <w:rsid w:val="00B95933"/>
    <w:rsid w:val="00B95B43"/>
    <w:rsid w:val="00B95D05"/>
    <w:rsid w:val="00B961FE"/>
    <w:rsid w:val="00B96B62"/>
    <w:rsid w:val="00B97471"/>
    <w:rsid w:val="00B9773A"/>
    <w:rsid w:val="00B977AB"/>
    <w:rsid w:val="00B97A0A"/>
    <w:rsid w:val="00B97E95"/>
    <w:rsid w:val="00BA0534"/>
    <w:rsid w:val="00BA07FE"/>
    <w:rsid w:val="00BA0C36"/>
    <w:rsid w:val="00BA0D49"/>
    <w:rsid w:val="00BA0F90"/>
    <w:rsid w:val="00BA11D2"/>
    <w:rsid w:val="00BA1273"/>
    <w:rsid w:val="00BA17F6"/>
    <w:rsid w:val="00BA1B74"/>
    <w:rsid w:val="00BA264D"/>
    <w:rsid w:val="00BA27FA"/>
    <w:rsid w:val="00BA3EE3"/>
    <w:rsid w:val="00BA40DC"/>
    <w:rsid w:val="00BA4EB9"/>
    <w:rsid w:val="00BA52E6"/>
    <w:rsid w:val="00BA557D"/>
    <w:rsid w:val="00BA58C2"/>
    <w:rsid w:val="00BA59A1"/>
    <w:rsid w:val="00BA5A12"/>
    <w:rsid w:val="00BA5C0C"/>
    <w:rsid w:val="00BA5C16"/>
    <w:rsid w:val="00BA6853"/>
    <w:rsid w:val="00BA714B"/>
    <w:rsid w:val="00BA7194"/>
    <w:rsid w:val="00BA76FA"/>
    <w:rsid w:val="00BA792D"/>
    <w:rsid w:val="00BA7E37"/>
    <w:rsid w:val="00BA7F4C"/>
    <w:rsid w:val="00BA7FD6"/>
    <w:rsid w:val="00BB0008"/>
    <w:rsid w:val="00BB07FB"/>
    <w:rsid w:val="00BB0B99"/>
    <w:rsid w:val="00BB0F07"/>
    <w:rsid w:val="00BB10AB"/>
    <w:rsid w:val="00BB128C"/>
    <w:rsid w:val="00BB13C2"/>
    <w:rsid w:val="00BB1816"/>
    <w:rsid w:val="00BB1879"/>
    <w:rsid w:val="00BB1C44"/>
    <w:rsid w:val="00BB2B49"/>
    <w:rsid w:val="00BB31E7"/>
    <w:rsid w:val="00BB42D6"/>
    <w:rsid w:val="00BB438D"/>
    <w:rsid w:val="00BB51BD"/>
    <w:rsid w:val="00BB550F"/>
    <w:rsid w:val="00BB6516"/>
    <w:rsid w:val="00BB65D9"/>
    <w:rsid w:val="00BB69FE"/>
    <w:rsid w:val="00BB70F1"/>
    <w:rsid w:val="00BB729C"/>
    <w:rsid w:val="00BB745C"/>
    <w:rsid w:val="00BB74FB"/>
    <w:rsid w:val="00BB7CFE"/>
    <w:rsid w:val="00BC00EA"/>
    <w:rsid w:val="00BC024A"/>
    <w:rsid w:val="00BC0B31"/>
    <w:rsid w:val="00BC13FD"/>
    <w:rsid w:val="00BC1896"/>
    <w:rsid w:val="00BC21A8"/>
    <w:rsid w:val="00BC22F9"/>
    <w:rsid w:val="00BC23F4"/>
    <w:rsid w:val="00BC2C81"/>
    <w:rsid w:val="00BC31DF"/>
    <w:rsid w:val="00BC3978"/>
    <w:rsid w:val="00BC39CC"/>
    <w:rsid w:val="00BC3BE7"/>
    <w:rsid w:val="00BC3C51"/>
    <w:rsid w:val="00BC3EAA"/>
    <w:rsid w:val="00BC406A"/>
    <w:rsid w:val="00BC45E4"/>
    <w:rsid w:val="00BC472D"/>
    <w:rsid w:val="00BC56A4"/>
    <w:rsid w:val="00BC5ED5"/>
    <w:rsid w:val="00BC62FF"/>
    <w:rsid w:val="00BC634B"/>
    <w:rsid w:val="00BC6EDC"/>
    <w:rsid w:val="00BC7088"/>
    <w:rsid w:val="00BC788E"/>
    <w:rsid w:val="00BC7BA5"/>
    <w:rsid w:val="00BD041D"/>
    <w:rsid w:val="00BD0535"/>
    <w:rsid w:val="00BD06A0"/>
    <w:rsid w:val="00BD091E"/>
    <w:rsid w:val="00BD1896"/>
    <w:rsid w:val="00BD21A8"/>
    <w:rsid w:val="00BD222B"/>
    <w:rsid w:val="00BD2DD0"/>
    <w:rsid w:val="00BD3527"/>
    <w:rsid w:val="00BD37BF"/>
    <w:rsid w:val="00BD48EF"/>
    <w:rsid w:val="00BD5187"/>
    <w:rsid w:val="00BD5226"/>
    <w:rsid w:val="00BD6123"/>
    <w:rsid w:val="00BD656F"/>
    <w:rsid w:val="00BD6918"/>
    <w:rsid w:val="00BD6B5E"/>
    <w:rsid w:val="00BD7143"/>
    <w:rsid w:val="00BD7210"/>
    <w:rsid w:val="00BD7269"/>
    <w:rsid w:val="00BD7584"/>
    <w:rsid w:val="00BD7855"/>
    <w:rsid w:val="00BE0165"/>
    <w:rsid w:val="00BE039D"/>
    <w:rsid w:val="00BE055A"/>
    <w:rsid w:val="00BE0780"/>
    <w:rsid w:val="00BE090B"/>
    <w:rsid w:val="00BE0C9A"/>
    <w:rsid w:val="00BE1189"/>
    <w:rsid w:val="00BE1627"/>
    <w:rsid w:val="00BE16FD"/>
    <w:rsid w:val="00BE1843"/>
    <w:rsid w:val="00BE1CE7"/>
    <w:rsid w:val="00BE1E42"/>
    <w:rsid w:val="00BE260F"/>
    <w:rsid w:val="00BE3103"/>
    <w:rsid w:val="00BE3316"/>
    <w:rsid w:val="00BE3E2E"/>
    <w:rsid w:val="00BE4E82"/>
    <w:rsid w:val="00BE5409"/>
    <w:rsid w:val="00BE58C7"/>
    <w:rsid w:val="00BE68B7"/>
    <w:rsid w:val="00BE6A2F"/>
    <w:rsid w:val="00BE6B1B"/>
    <w:rsid w:val="00BE6DBC"/>
    <w:rsid w:val="00BE70FB"/>
    <w:rsid w:val="00BE714D"/>
    <w:rsid w:val="00BE73EF"/>
    <w:rsid w:val="00BE7489"/>
    <w:rsid w:val="00BE74AB"/>
    <w:rsid w:val="00BE7F70"/>
    <w:rsid w:val="00BF05CB"/>
    <w:rsid w:val="00BF0809"/>
    <w:rsid w:val="00BF0CF2"/>
    <w:rsid w:val="00BF0E07"/>
    <w:rsid w:val="00BF18C5"/>
    <w:rsid w:val="00BF1D5C"/>
    <w:rsid w:val="00BF1E7F"/>
    <w:rsid w:val="00BF3771"/>
    <w:rsid w:val="00BF3839"/>
    <w:rsid w:val="00BF3970"/>
    <w:rsid w:val="00BF3DEC"/>
    <w:rsid w:val="00BF409A"/>
    <w:rsid w:val="00BF45AD"/>
    <w:rsid w:val="00BF4A85"/>
    <w:rsid w:val="00BF4F42"/>
    <w:rsid w:val="00BF5C27"/>
    <w:rsid w:val="00BF5FCD"/>
    <w:rsid w:val="00BF61DF"/>
    <w:rsid w:val="00BF65DB"/>
    <w:rsid w:val="00BF6E2A"/>
    <w:rsid w:val="00BF6FF3"/>
    <w:rsid w:val="00BF725F"/>
    <w:rsid w:val="00C0028B"/>
    <w:rsid w:val="00C0041E"/>
    <w:rsid w:val="00C01233"/>
    <w:rsid w:val="00C013E0"/>
    <w:rsid w:val="00C0140C"/>
    <w:rsid w:val="00C01611"/>
    <w:rsid w:val="00C016F9"/>
    <w:rsid w:val="00C02A4E"/>
    <w:rsid w:val="00C02CE5"/>
    <w:rsid w:val="00C02DEE"/>
    <w:rsid w:val="00C03249"/>
    <w:rsid w:val="00C033A4"/>
    <w:rsid w:val="00C03C61"/>
    <w:rsid w:val="00C04355"/>
    <w:rsid w:val="00C0444A"/>
    <w:rsid w:val="00C04964"/>
    <w:rsid w:val="00C04AB3"/>
    <w:rsid w:val="00C04AFF"/>
    <w:rsid w:val="00C04F0D"/>
    <w:rsid w:val="00C051D4"/>
    <w:rsid w:val="00C05901"/>
    <w:rsid w:val="00C059CE"/>
    <w:rsid w:val="00C0633B"/>
    <w:rsid w:val="00C06E05"/>
    <w:rsid w:val="00C07585"/>
    <w:rsid w:val="00C075EE"/>
    <w:rsid w:val="00C0760F"/>
    <w:rsid w:val="00C076E8"/>
    <w:rsid w:val="00C10701"/>
    <w:rsid w:val="00C107FA"/>
    <w:rsid w:val="00C10E17"/>
    <w:rsid w:val="00C11F42"/>
    <w:rsid w:val="00C11F7D"/>
    <w:rsid w:val="00C1217C"/>
    <w:rsid w:val="00C122BD"/>
    <w:rsid w:val="00C124EC"/>
    <w:rsid w:val="00C125FE"/>
    <w:rsid w:val="00C126BF"/>
    <w:rsid w:val="00C1283A"/>
    <w:rsid w:val="00C1372A"/>
    <w:rsid w:val="00C13C28"/>
    <w:rsid w:val="00C14269"/>
    <w:rsid w:val="00C14672"/>
    <w:rsid w:val="00C14DC7"/>
    <w:rsid w:val="00C159D0"/>
    <w:rsid w:val="00C15B02"/>
    <w:rsid w:val="00C15CC0"/>
    <w:rsid w:val="00C15EA5"/>
    <w:rsid w:val="00C166EA"/>
    <w:rsid w:val="00C17A7C"/>
    <w:rsid w:val="00C17C8A"/>
    <w:rsid w:val="00C204B3"/>
    <w:rsid w:val="00C2099E"/>
    <w:rsid w:val="00C2218F"/>
    <w:rsid w:val="00C221FE"/>
    <w:rsid w:val="00C22440"/>
    <w:rsid w:val="00C227A8"/>
    <w:rsid w:val="00C22D20"/>
    <w:rsid w:val="00C2317D"/>
    <w:rsid w:val="00C23612"/>
    <w:rsid w:val="00C23DA6"/>
    <w:rsid w:val="00C23EB0"/>
    <w:rsid w:val="00C245D6"/>
    <w:rsid w:val="00C248EE"/>
    <w:rsid w:val="00C24CF3"/>
    <w:rsid w:val="00C24D08"/>
    <w:rsid w:val="00C2508C"/>
    <w:rsid w:val="00C2513E"/>
    <w:rsid w:val="00C257F1"/>
    <w:rsid w:val="00C25FF4"/>
    <w:rsid w:val="00C26A02"/>
    <w:rsid w:val="00C26B15"/>
    <w:rsid w:val="00C26E1B"/>
    <w:rsid w:val="00C27ECE"/>
    <w:rsid w:val="00C30105"/>
    <w:rsid w:val="00C301AC"/>
    <w:rsid w:val="00C30338"/>
    <w:rsid w:val="00C306B4"/>
    <w:rsid w:val="00C30E25"/>
    <w:rsid w:val="00C31591"/>
    <w:rsid w:val="00C31673"/>
    <w:rsid w:val="00C31B10"/>
    <w:rsid w:val="00C31EF7"/>
    <w:rsid w:val="00C32551"/>
    <w:rsid w:val="00C32985"/>
    <w:rsid w:val="00C32C27"/>
    <w:rsid w:val="00C32C51"/>
    <w:rsid w:val="00C32DEE"/>
    <w:rsid w:val="00C32E63"/>
    <w:rsid w:val="00C3301E"/>
    <w:rsid w:val="00C332FB"/>
    <w:rsid w:val="00C34001"/>
    <w:rsid w:val="00C3400F"/>
    <w:rsid w:val="00C3424E"/>
    <w:rsid w:val="00C34642"/>
    <w:rsid w:val="00C3487E"/>
    <w:rsid w:val="00C3490A"/>
    <w:rsid w:val="00C35498"/>
    <w:rsid w:val="00C355A9"/>
    <w:rsid w:val="00C355B6"/>
    <w:rsid w:val="00C35CEE"/>
    <w:rsid w:val="00C36000"/>
    <w:rsid w:val="00C36224"/>
    <w:rsid w:val="00C364AF"/>
    <w:rsid w:val="00C36578"/>
    <w:rsid w:val="00C365D1"/>
    <w:rsid w:val="00C365FB"/>
    <w:rsid w:val="00C3677F"/>
    <w:rsid w:val="00C36A8A"/>
    <w:rsid w:val="00C36AB1"/>
    <w:rsid w:val="00C37126"/>
    <w:rsid w:val="00C3716F"/>
    <w:rsid w:val="00C376BF"/>
    <w:rsid w:val="00C377AA"/>
    <w:rsid w:val="00C37A8C"/>
    <w:rsid w:val="00C400C9"/>
    <w:rsid w:val="00C400CC"/>
    <w:rsid w:val="00C4071B"/>
    <w:rsid w:val="00C4083A"/>
    <w:rsid w:val="00C40B94"/>
    <w:rsid w:val="00C40C95"/>
    <w:rsid w:val="00C40D68"/>
    <w:rsid w:val="00C40D7C"/>
    <w:rsid w:val="00C41115"/>
    <w:rsid w:val="00C41605"/>
    <w:rsid w:val="00C4196B"/>
    <w:rsid w:val="00C419C7"/>
    <w:rsid w:val="00C42584"/>
    <w:rsid w:val="00C42D96"/>
    <w:rsid w:val="00C43F29"/>
    <w:rsid w:val="00C4411C"/>
    <w:rsid w:val="00C44C96"/>
    <w:rsid w:val="00C45253"/>
    <w:rsid w:val="00C45713"/>
    <w:rsid w:val="00C4599E"/>
    <w:rsid w:val="00C45C9B"/>
    <w:rsid w:val="00C45EB3"/>
    <w:rsid w:val="00C45EE1"/>
    <w:rsid w:val="00C474E2"/>
    <w:rsid w:val="00C50390"/>
    <w:rsid w:val="00C5087E"/>
    <w:rsid w:val="00C51362"/>
    <w:rsid w:val="00C52104"/>
    <w:rsid w:val="00C52125"/>
    <w:rsid w:val="00C523B6"/>
    <w:rsid w:val="00C52FAE"/>
    <w:rsid w:val="00C52FFC"/>
    <w:rsid w:val="00C545BA"/>
    <w:rsid w:val="00C54630"/>
    <w:rsid w:val="00C54FAC"/>
    <w:rsid w:val="00C55222"/>
    <w:rsid w:val="00C55BC8"/>
    <w:rsid w:val="00C55E81"/>
    <w:rsid w:val="00C55F4E"/>
    <w:rsid w:val="00C55FC1"/>
    <w:rsid w:val="00C567E1"/>
    <w:rsid w:val="00C5684C"/>
    <w:rsid w:val="00C570C8"/>
    <w:rsid w:val="00C573A8"/>
    <w:rsid w:val="00C5769D"/>
    <w:rsid w:val="00C60207"/>
    <w:rsid w:val="00C60A9C"/>
    <w:rsid w:val="00C60BD3"/>
    <w:rsid w:val="00C60C0C"/>
    <w:rsid w:val="00C60C95"/>
    <w:rsid w:val="00C60E21"/>
    <w:rsid w:val="00C61426"/>
    <w:rsid w:val="00C61873"/>
    <w:rsid w:val="00C61EAD"/>
    <w:rsid w:val="00C633AD"/>
    <w:rsid w:val="00C63732"/>
    <w:rsid w:val="00C63871"/>
    <w:rsid w:val="00C63EFC"/>
    <w:rsid w:val="00C64366"/>
    <w:rsid w:val="00C64456"/>
    <w:rsid w:val="00C64761"/>
    <w:rsid w:val="00C65455"/>
    <w:rsid w:val="00C655CA"/>
    <w:rsid w:val="00C656AE"/>
    <w:rsid w:val="00C65A29"/>
    <w:rsid w:val="00C65A5B"/>
    <w:rsid w:val="00C66042"/>
    <w:rsid w:val="00C660C9"/>
    <w:rsid w:val="00C66872"/>
    <w:rsid w:val="00C668EB"/>
    <w:rsid w:val="00C66AB2"/>
    <w:rsid w:val="00C66B19"/>
    <w:rsid w:val="00C67428"/>
    <w:rsid w:val="00C67509"/>
    <w:rsid w:val="00C6759D"/>
    <w:rsid w:val="00C67691"/>
    <w:rsid w:val="00C67A50"/>
    <w:rsid w:val="00C70D3D"/>
    <w:rsid w:val="00C70DA6"/>
    <w:rsid w:val="00C713EE"/>
    <w:rsid w:val="00C7166E"/>
    <w:rsid w:val="00C728F3"/>
    <w:rsid w:val="00C72E87"/>
    <w:rsid w:val="00C73649"/>
    <w:rsid w:val="00C737F8"/>
    <w:rsid w:val="00C73E13"/>
    <w:rsid w:val="00C73E30"/>
    <w:rsid w:val="00C73F14"/>
    <w:rsid w:val="00C747F9"/>
    <w:rsid w:val="00C749FE"/>
    <w:rsid w:val="00C74C13"/>
    <w:rsid w:val="00C74D99"/>
    <w:rsid w:val="00C758D3"/>
    <w:rsid w:val="00C75C8A"/>
    <w:rsid w:val="00C76B2D"/>
    <w:rsid w:val="00C7716F"/>
    <w:rsid w:val="00C77452"/>
    <w:rsid w:val="00C77B04"/>
    <w:rsid w:val="00C77E5E"/>
    <w:rsid w:val="00C80448"/>
    <w:rsid w:val="00C805C8"/>
    <w:rsid w:val="00C81664"/>
    <w:rsid w:val="00C81AD2"/>
    <w:rsid w:val="00C82C4D"/>
    <w:rsid w:val="00C83116"/>
    <w:rsid w:val="00C833D4"/>
    <w:rsid w:val="00C8438F"/>
    <w:rsid w:val="00C84446"/>
    <w:rsid w:val="00C8449B"/>
    <w:rsid w:val="00C848DD"/>
    <w:rsid w:val="00C852F2"/>
    <w:rsid w:val="00C85480"/>
    <w:rsid w:val="00C85A87"/>
    <w:rsid w:val="00C85B12"/>
    <w:rsid w:val="00C85C6A"/>
    <w:rsid w:val="00C85CF5"/>
    <w:rsid w:val="00C85D10"/>
    <w:rsid w:val="00C85DC8"/>
    <w:rsid w:val="00C86011"/>
    <w:rsid w:val="00C860A6"/>
    <w:rsid w:val="00C864AC"/>
    <w:rsid w:val="00C8747E"/>
    <w:rsid w:val="00C878C9"/>
    <w:rsid w:val="00C90816"/>
    <w:rsid w:val="00C90B7E"/>
    <w:rsid w:val="00C911C9"/>
    <w:rsid w:val="00C91249"/>
    <w:rsid w:val="00C916AE"/>
    <w:rsid w:val="00C919E4"/>
    <w:rsid w:val="00C9254B"/>
    <w:rsid w:val="00C930CF"/>
    <w:rsid w:val="00C9312B"/>
    <w:rsid w:val="00C94680"/>
    <w:rsid w:val="00C9469A"/>
    <w:rsid w:val="00C94744"/>
    <w:rsid w:val="00C94992"/>
    <w:rsid w:val="00C94D49"/>
    <w:rsid w:val="00C95039"/>
    <w:rsid w:val="00C95077"/>
    <w:rsid w:val="00C956C8"/>
    <w:rsid w:val="00C959E7"/>
    <w:rsid w:val="00C961B3"/>
    <w:rsid w:val="00C96655"/>
    <w:rsid w:val="00C974DB"/>
    <w:rsid w:val="00C974E6"/>
    <w:rsid w:val="00C9776F"/>
    <w:rsid w:val="00CA04F6"/>
    <w:rsid w:val="00CA064D"/>
    <w:rsid w:val="00CA0700"/>
    <w:rsid w:val="00CA079F"/>
    <w:rsid w:val="00CA0BE5"/>
    <w:rsid w:val="00CA0FD6"/>
    <w:rsid w:val="00CA11D3"/>
    <w:rsid w:val="00CA18DA"/>
    <w:rsid w:val="00CA1D18"/>
    <w:rsid w:val="00CA267C"/>
    <w:rsid w:val="00CA2BC6"/>
    <w:rsid w:val="00CA2D7D"/>
    <w:rsid w:val="00CA37B6"/>
    <w:rsid w:val="00CA3A36"/>
    <w:rsid w:val="00CA3BCF"/>
    <w:rsid w:val="00CA4130"/>
    <w:rsid w:val="00CA4254"/>
    <w:rsid w:val="00CA48C4"/>
    <w:rsid w:val="00CA4B15"/>
    <w:rsid w:val="00CA5742"/>
    <w:rsid w:val="00CA5FDC"/>
    <w:rsid w:val="00CA5FED"/>
    <w:rsid w:val="00CA6B4B"/>
    <w:rsid w:val="00CA6D04"/>
    <w:rsid w:val="00CA6D9F"/>
    <w:rsid w:val="00CA6F23"/>
    <w:rsid w:val="00CA770A"/>
    <w:rsid w:val="00CA7718"/>
    <w:rsid w:val="00CA7B2F"/>
    <w:rsid w:val="00CA7E59"/>
    <w:rsid w:val="00CA7FC7"/>
    <w:rsid w:val="00CB03D7"/>
    <w:rsid w:val="00CB08E7"/>
    <w:rsid w:val="00CB0EA2"/>
    <w:rsid w:val="00CB0F67"/>
    <w:rsid w:val="00CB1266"/>
    <w:rsid w:val="00CB152F"/>
    <w:rsid w:val="00CB19D2"/>
    <w:rsid w:val="00CB1A58"/>
    <w:rsid w:val="00CB1D18"/>
    <w:rsid w:val="00CB1E4B"/>
    <w:rsid w:val="00CB1FE7"/>
    <w:rsid w:val="00CB2333"/>
    <w:rsid w:val="00CB23D0"/>
    <w:rsid w:val="00CB23F7"/>
    <w:rsid w:val="00CB273D"/>
    <w:rsid w:val="00CB2FF9"/>
    <w:rsid w:val="00CB3B2B"/>
    <w:rsid w:val="00CB41DF"/>
    <w:rsid w:val="00CB46D0"/>
    <w:rsid w:val="00CB4EBE"/>
    <w:rsid w:val="00CB5135"/>
    <w:rsid w:val="00CB5821"/>
    <w:rsid w:val="00CB6087"/>
    <w:rsid w:val="00CB6324"/>
    <w:rsid w:val="00CB6354"/>
    <w:rsid w:val="00CB6570"/>
    <w:rsid w:val="00CB6805"/>
    <w:rsid w:val="00CB69F6"/>
    <w:rsid w:val="00CB7CBB"/>
    <w:rsid w:val="00CC055C"/>
    <w:rsid w:val="00CC0E02"/>
    <w:rsid w:val="00CC0F01"/>
    <w:rsid w:val="00CC1618"/>
    <w:rsid w:val="00CC1B04"/>
    <w:rsid w:val="00CC24B9"/>
    <w:rsid w:val="00CC253B"/>
    <w:rsid w:val="00CC2A4B"/>
    <w:rsid w:val="00CC2E93"/>
    <w:rsid w:val="00CC35B3"/>
    <w:rsid w:val="00CC3618"/>
    <w:rsid w:val="00CC3CE6"/>
    <w:rsid w:val="00CC4011"/>
    <w:rsid w:val="00CC424B"/>
    <w:rsid w:val="00CC4B01"/>
    <w:rsid w:val="00CC535D"/>
    <w:rsid w:val="00CC54C8"/>
    <w:rsid w:val="00CC55C5"/>
    <w:rsid w:val="00CC5785"/>
    <w:rsid w:val="00CC5FF6"/>
    <w:rsid w:val="00CC67EA"/>
    <w:rsid w:val="00CC68A2"/>
    <w:rsid w:val="00CC7018"/>
    <w:rsid w:val="00CC73EE"/>
    <w:rsid w:val="00CC75A6"/>
    <w:rsid w:val="00CC7FEC"/>
    <w:rsid w:val="00CD0B5F"/>
    <w:rsid w:val="00CD0E36"/>
    <w:rsid w:val="00CD0E85"/>
    <w:rsid w:val="00CD0F7C"/>
    <w:rsid w:val="00CD1E8C"/>
    <w:rsid w:val="00CD20E3"/>
    <w:rsid w:val="00CD26C4"/>
    <w:rsid w:val="00CD2A9E"/>
    <w:rsid w:val="00CD2C47"/>
    <w:rsid w:val="00CD360C"/>
    <w:rsid w:val="00CD3A58"/>
    <w:rsid w:val="00CD3E3D"/>
    <w:rsid w:val="00CD51A1"/>
    <w:rsid w:val="00CD5804"/>
    <w:rsid w:val="00CD5DD0"/>
    <w:rsid w:val="00CD61AB"/>
    <w:rsid w:val="00CD6271"/>
    <w:rsid w:val="00CD66E1"/>
    <w:rsid w:val="00CD727E"/>
    <w:rsid w:val="00CD72F9"/>
    <w:rsid w:val="00CD756F"/>
    <w:rsid w:val="00CD7A38"/>
    <w:rsid w:val="00CE0080"/>
    <w:rsid w:val="00CE060A"/>
    <w:rsid w:val="00CE097D"/>
    <w:rsid w:val="00CE0F62"/>
    <w:rsid w:val="00CE1031"/>
    <w:rsid w:val="00CE110C"/>
    <w:rsid w:val="00CE1190"/>
    <w:rsid w:val="00CE13B9"/>
    <w:rsid w:val="00CE165F"/>
    <w:rsid w:val="00CE1A2C"/>
    <w:rsid w:val="00CE2A44"/>
    <w:rsid w:val="00CE2C88"/>
    <w:rsid w:val="00CE2EFC"/>
    <w:rsid w:val="00CE36C0"/>
    <w:rsid w:val="00CE373D"/>
    <w:rsid w:val="00CE3B02"/>
    <w:rsid w:val="00CE3B4B"/>
    <w:rsid w:val="00CE3C06"/>
    <w:rsid w:val="00CE3C60"/>
    <w:rsid w:val="00CE3E15"/>
    <w:rsid w:val="00CE4348"/>
    <w:rsid w:val="00CE4995"/>
    <w:rsid w:val="00CE5156"/>
    <w:rsid w:val="00CE55BF"/>
    <w:rsid w:val="00CE562A"/>
    <w:rsid w:val="00CE5688"/>
    <w:rsid w:val="00CE57C9"/>
    <w:rsid w:val="00CE6335"/>
    <w:rsid w:val="00CE66EF"/>
    <w:rsid w:val="00CE6779"/>
    <w:rsid w:val="00CE69AA"/>
    <w:rsid w:val="00CE70FE"/>
    <w:rsid w:val="00CE7137"/>
    <w:rsid w:val="00CE77AA"/>
    <w:rsid w:val="00CE793E"/>
    <w:rsid w:val="00CE7F72"/>
    <w:rsid w:val="00CE7FB1"/>
    <w:rsid w:val="00CF005C"/>
    <w:rsid w:val="00CF066D"/>
    <w:rsid w:val="00CF0781"/>
    <w:rsid w:val="00CF0E8F"/>
    <w:rsid w:val="00CF1130"/>
    <w:rsid w:val="00CF1281"/>
    <w:rsid w:val="00CF14D3"/>
    <w:rsid w:val="00CF14DE"/>
    <w:rsid w:val="00CF1F25"/>
    <w:rsid w:val="00CF1F74"/>
    <w:rsid w:val="00CF248B"/>
    <w:rsid w:val="00CF257C"/>
    <w:rsid w:val="00CF2594"/>
    <w:rsid w:val="00CF28A1"/>
    <w:rsid w:val="00CF2B3C"/>
    <w:rsid w:val="00CF431F"/>
    <w:rsid w:val="00CF4874"/>
    <w:rsid w:val="00CF4B7E"/>
    <w:rsid w:val="00CF5628"/>
    <w:rsid w:val="00CF5C9C"/>
    <w:rsid w:val="00CF5CFF"/>
    <w:rsid w:val="00CF65D2"/>
    <w:rsid w:val="00CF674C"/>
    <w:rsid w:val="00CF6845"/>
    <w:rsid w:val="00CF6ED3"/>
    <w:rsid w:val="00CF729B"/>
    <w:rsid w:val="00CF7323"/>
    <w:rsid w:val="00D00A8B"/>
    <w:rsid w:val="00D00E81"/>
    <w:rsid w:val="00D00E8A"/>
    <w:rsid w:val="00D00EBF"/>
    <w:rsid w:val="00D013A7"/>
    <w:rsid w:val="00D0152F"/>
    <w:rsid w:val="00D01BF0"/>
    <w:rsid w:val="00D0271B"/>
    <w:rsid w:val="00D027F8"/>
    <w:rsid w:val="00D02BCB"/>
    <w:rsid w:val="00D02ECB"/>
    <w:rsid w:val="00D03A30"/>
    <w:rsid w:val="00D03C66"/>
    <w:rsid w:val="00D04292"/>
    <w:rsid w:val="00D04B17"/>
    <w:rsid w:val="00D04BE4"/>
    <w:rsid w:val="00D04C79"/>
    <w:rsid w:val="00D04C94"/>
    <w:rsid w:val="00D04CAB"/>
    <w:rsid w:val="00D04CC2"/>
    <w:rsid w:val="00D04DC0"/>
    <w:rsid w:val="00D0506D"/>
    <w:rsid w:val="00D05BAA"/>
    <w:rsid w:val="00D05C0A"/>
    <w:rsid w:val="00D05C5F"/>
    <w:rsid w:val="00D06249"/>
    <w:rsid w:val="00D06F3B"/>
    <w:rsid w:val="00D0700F"/>
    <w:rsid w:val="00D07784"/>
    <w:rsid w:val="00D07DE6"/>
    <w:rsid w:val="00D07E89"/>
    <w:rsid w:val="00D07F69"/>
    <w:rsid w:val="00D100C0"/>
    <w:rsid w:val="00D102EF"/>
    <w:rsid w:val="00D10B0C"/>
    <w:rsid w:val="00D110A9"/>
    <w:rsid w:val="00D126BC"/>
    <w:rsid w:val="00D12DA1"/>
    <w:rsid w:val="00D12DF8"/>
    <w:rsid w:val="00D12E8E"/>
    <w:rsid w:val="00D1370C"/>
    <w:rsid w:val="00D1520E"/>
    <w:rsid w:val="00D15B2F"/>
    <w:rsid w:val="00D15D7C"/>
    <w:rsid w:val="00D15E89"/>
    <w:rsid w:val="00D161B8"/>
    <w:rsid w:val="00D162E2"/>
    <w:rsid w:val="00D165A9"/>
    <w:rsid w:val="00D16646"/>
    <w:rsid w:val="00D166F4"/>
    <w:rsid w:val="00D1673E"/>
    <w:rsid w:val="00D16C73"/>
    <w:rsid w:val="00D171E3"/>
    <w:rsid w:val="00D173DD"/>
    <w:rsid w:val="00D177B9"/>
    <w:rsid w:val="00D17A38"/>
    <w:rsid w:val="00D17BED"/>
    <w:rsid w:val="00D20413"/>
    <w:rsid w:val="00D206B5"/>
    <w:rsid w:val="00D2119F"/>
    <w:rsid w:val="00D21C37"/>
    <w:rsid w:val="00D21F21"/>
    <w:rsid w:val="00D2236C"/>
    <w:rsid w:val="00D22491"/>
    <w:rsid w:val="00D22ED1"/>
    <w:rsid w:val="00D232AA"/>
    <w:rsid w:val="00D2351E"/>
    <w:rsid w:val="00D23AD3"/>
    <w:rsid w:val="00D2449B"/>
    <w:rsid w:val="00D24933"/>
    <w:rsid w:val="00D24ACE"/>
    <w:rsid w:val="00D24EC0"/>
    <w:rsid w:val="00D2519B"/>
    <w:rsid w:val="00D25CC4"/>
    <w:rsid w:val="00D26065"/>
    <w:rsid w:val="00D260E5"/>
    <w:rsid w:val="00D264CC"/>
    <w:rsid w:val="00D26681"/>
    <w:rsid w:val="00D266E3"/>
    <w:rsid w:val="00D26887"/>
    <w:rsid w:val="00D26DDD"/>
    <w:rsid w:val="00D278B8"/>
    <w:rsid w:val="00D27AFD"/>
    <w:rsid w:val="00D30151"/>
    <w:rsid w:val="00D30B2F"/>
    <w:rsid w:val="00D30FEB"/>
    <w:rsid w:val="00D3195B"/>
    <w:rsid w:val="00D31A44"/>
    <w:rsid w:val="00D3268C"/>
    <w:rsid w:val="00D3270C"/>
    <w:rsid w:val="00D32F51"/>
    <w:rsid w:val="00D33538"/>
    <w:rsid w:val="00D33D10"/>
    <w:rsid w:val="00D33D3C"/>
    <w:rsid w:val="00D33E68"/>
    <w:rsid w:val="00D33EA8"/>
    <w:rsid w:val="00D346F8"/>
    <w:rsid w:val="00D35221"/>
    <w:rsid w:val="00D35534"/>
    <w:rsid w:val="00D355F9"/>
    <w:rsid w:val="00D360C4"/>
    <w:rsid w:val="00D3694D"/>
    <w:rsid w:val="00D36CA7"/>
    <w:rsid w:val="00D371D7"/>
    <w:rsid w:val="00D37B18"/>
    <w:rsid w:val="00D409EF"/>
    <w:rsid w:val="00D410BB"/>
    <w:rsid w:val="00D41292"/>
    <w:rsid w:val="00D42D92"/>
    <w:rsid w:val="00D42F63"/>
    <w:rsid w:val="00D43268"/>
    <w:rsid w:val="00D4498F"/>
    <w:rsid w:val="00D44EB6"/>
    <w:rsid w:val="00D45241"/>
    <w:rsid w:val="00D45672"/>
    <w:rsid w:val="00D4573E"/>
    <w:rsid w:val="00D45DF5"/>
    <w:rsid w:val="00D45F7E"/>
    <w:rsid w:val="00D45F84"/>
    <w:rsid w:val="00D46444"/>
    <w:rsid w:val="00D473CC"/>
    <w:rsid w:val="00D473D3"/>
    <w:rsid w:val="00D47638"/>
    <w:rsid w:val="00D50218"/>
    <w:rsid w:val="00D50C20"/>
    <w:rsid w:val="00D50EA1"/>
    <w:rsid w:val="00D51419"/>
    <w:rsid w:val="00D51A2B"/>
    <w:rsid w:val="00D51F4C"/>
    <w:rsid w:val="00D5288A"/>
    <w:rsid w:val="00D52A1A"/>
    <w:rsid w:val="00D52A1B"/>
    <w:rsid w:val="00D53F97"/>
    <w:rsid w:val="00D5414F"/>
    <w:rsid w:val="00D547E7"/>
    <w:rsid w:val="00D557A0"/>
    <w:rsid w:val="00D55A96"/>
    <w:rsid w:val="00D55E6E"/>
    <w:rsid w:val="00D56368"/>
    <w:rsid w:val="00D568E5"/>
    <w:rsid w:val="00D5703F"/>
    <w:rsid w:val="00D571E9"/>
    <w:rsid w:val="00D57B85"/>
    <w:rsid w:val="00D60196"/>
    <w:rsid w:val="00D60E3F"/>
    <w:rsid w:val="00D60FFA"/>
    <w:rsid w:val="00D61265"/>
    <w:rsid w:val="00D61657"/>
    <w:rsid w:val="00D6215B"/>
    <w:rsid w:val="00D62D8C"/>
    <w:rsid w:val="00D6329D"/>
    <w:rsid w:val="00D642A5"/>
    <w:rsid w:val="00D643C1"/>
    <w:rsid w:val="00D645AC"/>
    <w:rsid w:val="00D64E2D"/>
    <w:rsid w:val="00D64EE9"/>
    <w:rsid w:val="00D65190"/>
    <w:rsid w:val="00D655B9"/>
    <w:rsid w:val="00D656F6"/>
    <w:rsid w:val="00D6575E"/>
    <w:rsid w:val="00D65A9C"/>
    <w:rsid w:val="00D66035"/>
    <w:rsid w:val="00D663A7"/>
    <w:rsid w:val="00D66773"/>
    <w:rsid w:val="00D66EE8"/>
    <w:rsid w:val="00D67D6A"/>
    <w:rsid w:val="00D701F4"/>
    <w:rsid w:val="00D705B4"/>
    <w:rsid w:val="00D708F3"/>
    <w:rsid w:val="00D7123F"/>
    <w:rsid w:val="00D71815"/>
    <w:rsid w:val="00D71C6A"/>
    <w:rsid w:val="00D71F6C"/>
    <w:rsid w:val="00D727BA"/>
    <w:rsid w:val="00D72E48"/>
    <w:rsid w:val="00D73109"/>
    <w:rsid w:val="00D73903"/>
    <w:rsid w:val="00D74004"/>
    <w:rsid w:val="00D74541"/>
    <w:rsid w:val="00D74E42"/>
    <w:rsid w:val="00D74F39"/>
    <w:rsid w:val="00D74F62"/>
    <w:rsid w:val="00D74FD4"/>
    <w:rsid w:val="00D75354"/>
    <w:rsid w:val="00D75412"/>
    <w:rsid w:val="00D7591C"/>
    <w:rsid w:val="00D75AAD"/>
    <w:rsid w:val="00D75B2C"/>
    <w:rsid w:val="00D76021"/>
    <w:rsid w:val="00D763EE"/>
    <w:rsid w:val="00D76571"/>
    <w:rsid w:val="00D76657"/>
    <w:rsid w:val="00D7681F"/>
    <w:rsid w:val="00D76854"/>
    <w:rsid w:val="00D769BD"/>
    <w:rsid w:val="00D778F0"/>
    <w:rsid w:val="00D77BC2"/>
    <w:rsid w:val="00D800A0"/>
    <w:rsid w:val="00D80619"/>
    <w:rsid w:val="00D80A23"/>
    <w:rsid w:val="00D80F72"/>
    <w:rsid w:val="00D811A9"/>
    <w:rsid w:val="00D81525"/>
    <w:rsid w:val="00D81DE1"/>
    <w:rsid w:val="00D81E4F"/>
    <w:rsid w:val="00D81E92"/>
    <w:rsid w:val="00D823DF"/>
    <w:rsid w:val="00D82416"/>
    <w:rsid w:val="00D82632"/>
    <w:rsid w:val="00D82696"/>
    <w:rsid w:val="00D82701"/>
    <w:rsid w:val="00D82722"/>
    <w:rsid w:val="00D82A0E"/>
    <w:rsid w:val="00D830AF"/>
    <w:rsid w:val="00D830ED"/>
    <w:rsid w:val="00D832D0"/>
    <w:rsid w:val="00D8372B"/>
    <w:rsid w:val="00D84091"/>
    <w:rsid w:val="00D84137"/>
    <w:rsid w:val="00D84763"/>
    <w:rsid w:val="00D847C9"/>
    <w:rsid w:val="00D84C5E"/>
    <w:rsid w:val="00D85193"/>
    <w:rsid w:val="00D8535C"/>
    <w:rsid w:val="00D8542F"/>
    <w:rsid w:val="00D85C89"/>
    <w:rsid w:val="00D8610B"/>
    <w:rsid w:val="00D86434"/>
    <w:rsid w:val="00D86478"/>
    <w:rsid w:val="00D86504"/>
    <w:rsid w:val="00D86B1C"/>
    <w:rsid w:val="00D86C6A"/>
    <w:rsid w:val="00D86EF8"/>
    <w:rsid w:val="00D871A8"/>
    <w:rsid w:val="00D878E3"/>
    <w:rsid w:val="00D90256"/>
    <w:rsid w:val="00D9067C"/>
    <w:rsid w:val="00D90A2D"/>
    <w:rsid w:val="00D90C8F"/>
    <w:rsid w:val="00D9128E"/>
    <w:rsid w:val="00D915A9"/>
    <w:rsid w:val="00D91761"/>
    <w:rsid w:val="00D917DB"/>
    <w:rsid w:val="00D920DC"/>
    <w:rsid w:val="00D922DF"/>
    <w:rsid w:val="00D9238B"/>
    <w:rsid w:val="00D92673"/>
    <w:rsid w:val="00D92D13"/>
    <w:rsid w:val="00D9309F"/>
    <w:rsid w:val="00D93440"/>
    <w:rsid w:val="00D93854"/>
    <w:rsid w:val="00D93B2B"/>
    <w:rsid w:val="00D93D0D"/>
    <w:rsid w:val="00D94443"/>
    <w:rsid w:val="00D94B87"/>
    <w:rsid w:val="00D94BBB"/>
    <w:rsid w:val="00D94FF1"/>
    <w:rsid w:val="00D95276"/>
    <w:rsid w:val="00D95687"/>
    <w:rsid w:val="00D95ABD"/>
    <w:rsid w:val="00D95E9D"/>
    <w:rsid w:val="00D962A3"/>
    <w:rsid w:val="00D96363"/>
    <w:rsid w:val="00D96432"/>
    <w:rsid w:val="00D96960"/>
    <w:rsid w:val="00D96BD1"/>
    <w:rsid w:val="00D96DF0"/>
    <w:rsid w:val="00D97579"/>
    <w:rsid w:val="00D975A5"/>
    <w:rsid w:val="00D9791B"/>
    <w:rsid w:val="00D97E5B"/>
    <w:rsid w:val="00D97FC2"/>
    <w:rsid w:val="00DA013A"/>
    <w:rsid w:val="00DA0D5A"/>
    <w:rsid w:val="00DA1C51"/>
    <w:rsid w:val="00DA2B98"/>
    <w:rsid w:val="00DA2C76"/>
    <w:rsid w:val="00DA3525"/>
    <w:rsid w:val="00DA37C2"/>
    <w:rsid w:val="00DA3BA5"/>
    <w:rsid w:val="00DA3E69"/>
    <w:rsid w:val="00DA4379"/>
    <w:rsid w:val="00DA47AF"/>
    <w:rsid w:val="00DA5044"/>
    <w:rsid w:val="00DA571A"/>
    <w:rsid w:val="00DA5A57"/>
    <w:rsid w:val="00DA63C8"/>
    <w:rsid w:val="00DA658E"/>
    <w:rsid w:val="00DA69A6"/>
    <w:rsid w:val="00DA75EF"/>
    <w:rsid w:val="00DA77E8"/>
    <w:rsid w:val="00DA7A22"/>
    <w:rsid w:val="00DA7BA4"/>
    <w:rsid w:val="00DA7D83"/>
    <w:rsid w:val="00DA7DA2"/>
    <w:rsid w:val="00DA7EA6"/>
    <w:rsid w:val="00DB0217"/>
    <w:rsid w:val="00DB04BE"/>
    <w:rsid w:val="00DB1627"/>
    <w:rsid w:val="00DB163F"/>
    <w:rsid w:val="00DB1DC5"/>
    <w:rsid w:val="00DB1E3F"/>
    <w:rsid w:val="00DB2740"/>
    <w:rsid w:val="00DB281A"/>
    <w:rsid w:val="00DB32F9"/>
    <w:rsid w:val="00DB3661"/>
    <w:rsid w:val="00DB3A1B"/>
    <w:rsid w:val="00DB3D20"/>
    <w:rsid w:val="00DB4396"/>
    <w:rsid w:val="00DB45C6"/>
    <w:rsid w:val="00DB47A2"/>
    <w:rsid w:val="00DB4A0D"/>
    <w:rsid w:val="00DB4B07"/>
    <w:rsid w:val="00DB50A6"/>
    <w:rsid w:val="00DB6CD3"/>
    <w:rsid w:val="00DB755A"/>
    <w:rsid w:val="00DB7999"/>
    <w:rsid w:val="00DC020A"/>
    <w:rsid w:val="00DC0453"/>
    <w:rsid w:val="00DC136D"/>
    <w:rsid w:val="00DC1937"/>
    <w:rsid w:val="00DC1F7F"/>
    <w:rsid w:val="00DC210C"/>
    <w:rsid w:val="00DC21BC"/>
    <w:rsid w:val="00DC2810"/>
    <w:rsid w:val="00DC2886"/>
    <w:rsid w:val="00DC28FC"/>
    <w:rsid w:val="00DC31CE"/>
    <w:rsid w:val="00DC3555"/>
    <w:rsid w:val="00DC3765"/>
    <w:rsid w:val="00DC3C15"/>
    <w:rsid w:val="00DC3D52"/>
    <w:rsid w:val="00DC4A6F"/>
    <w:rsid w:val="00DC4C73"/>
    <w:rsid w:val="00DC4C8D"/>
    <w:rsid w:val="00DC54C9"/>
    <w:rsid w:val="00DC5766"/>
    <w:rsid w:val="00DC5A19"/>
    <w:rsid w:val="00DC6098"/>
    <w:rsid w:val="00DC66A2"/>
    <w:rsid w:val="00DC69D9"/>
    <w:rsid w:val="00DC72C7"/>
    <w:rsid w:val="00DC798F"/>
    <w:rsid w:val="00DD01DC"/>
    <w:rsid w:val="00DD01FC"/>
    <w:rsid w:val="00DD071D"/>
    <w:rsid w:val="00DD09F5"/>
    <w:rsid w:val="00DD107B"/>
    <w:rsid w:val="00DD1148"/>
    <w:rsid w:val="00DD1171"/>
    <w:rsid w:val="00DD14DD"/>
    <w:rsid w:val="00DD171C"/>
    <w:rsid w:val="00DD1ED1"/>
    <w:rsid w:val="00DD21B3"/>
    <w:rsid w:val="00DD21BA"/>
    <w:rsid w:val="00DD25BA"/>
    <w:rsid w:val="00DD297B"/>
    <w:rsid w:val="00DD2AFA"/>
    <w:rsid w:val="00DD2D94"/>
    <w:rsid w:val="00DD319C"/>
    <w:rsid w:val="00DD32B8"/>
    <w:rsid w:val="00DD3622"/>
    <w:rsid w:val="00DD3E7B"/>
    <w:rsid w:val="00DD4001"/>
    <w:rsid w:val="00DD4311"/>
    <w:rsid w:val="00DD45C9"/>
    <w:rsid w:val="00DD4AE1"/>
    <w:rsid w:val="00DD54C4"/>
    <w:rsid w:val="00DD66C3"/>
    <w:rsid w:val="00DD68BD"/>
    <w:rsid w:val="00DD6D66"/>
    <w:rsid w:val="00DD6EFD"/>
    <w:rsid w:val="00DD6F1D"/>
    <w:rsid w:val="00DD78CD"/>
    <w:rsid w:val="00DD79FC"/>
    <w:rsid w:val="00DD7D45"/>
    <w:rsid w:val="00DE0D77"/>
    <w:rsid w:val="00DE1376"/>
    <w:rsid w:val="00DE3593"/>
    <w:rsid w:val="00DE3B9B"/>
    <w:rsid w:val="00DE3DDB"/>
    <w:rsid w:val="00DE3FDE"/>
    <w:rsid w:val="00DE454C"/>
    <w:rsid w:val="00DE4926"/>
    <w:rsid w:val="00DE4DA3"/>
    <w:rsid w:val="00DE54D0"/>
    <w:rsid w:val="00DE55EE"/>
    <w:rsid w:val="00DE5782"/>
    <w:rsid w:val="00DE5C0B"/>
    <w:rsid w:val="00DE6A2E"/>
    <w:rsid w:val="00DE6DDB"/>
    <w:rsid w:val="00DE6F6D"/>
    <w:rsid w:val="00DE719A"/>
    <w:rsid w:val="00DE77B1"/>
    <w:rsid w:val="00DE7C09"/>
    <w:rsid w:val="00DF069A"/>
    <w:rsid w:val="00DF12E8"/>
    <w:rsid w:val="00DF15C0"/>
    <w:rsid w:val="00DF17BB"/>
    <w:rsid w:val="00DF1BCC"/>
    <w:rsid w:val="00DF25C2"/>
    <w:rsid w:val="00DF2DCE"/>
    <w:rsid w:val="00DF33A4"/>
    <w:rsid w:val="00DF33C9"/>
    <w:rsid w:val="00DF440A"/>
    <w:rsid w:val="00DF4626"/>
    <w:rsid w:val="00DF49BF"/>
    <w:rsid w:val="00DF4D7B"/>
    <w:rsid w:val="00DF4F57"/>
    <w:rsid w:val="00DF5056"/>
    <w:rsid w:val="00DF5384"/>
    <w:rsid w:val="00DF54C3"/>
    <w:rsid w:val="00DF5AD4"/>
    <w:rsid w:val="00DF5F50"/>
    <w:rsid w:val="00DF5FD4"/>
    <w:rsid w:val="00DF6181"/>
    <w:rsid w:val="00DF6374"/>
    <w:rsid w:val="00DF73A5"/>
    <w:rsid w:val="00DF73CD"/>
    <w:rsid w:val="00DF7CD8"/>
    <w:rsid w:val="00E001B3"/>
    <w:rsid w:val="00E0032B"/>
    <w:rsid w:val="00E003CA"/>
    <w:rsid w:val="00E005B3"/>
    <w:rsid w:val="00E01835"/>
    <w:rsid w:val="00E01872"/>
    <w:rsid w:val="00E018D2"/>
    <w:rsid w:val="00E01921"/>
    <w:rsid w:val="00E01995"/>
    <w:rsid w:val="00E01DC0"/>
    <w:rsid w:val="00E024F2"/>
    <w:rsid w:val="00E029A8"/>
    <w:rsid w:val="00E02DE9"/>
    <w:rsid w:val="00E02EF6"/>
    <w:rsid w:val="00E03E11"/>
    <w:rsid w:val="00E042A8"/>
    <w:rsid w:val="00E04415"/>
    <w:rsid w:val="00E04509"/>
    <w:rsid w:val="00E06104"/>
    <w:rsid w:val="00E06C98"/>
    <w:rsid w:val="00E07019"/>
    <w:rsid w:val="00E07521"/>
    <w:rsid w:val="00E07678"/>
    <w:rsid w:val="00E07F39"/>
    <w:rsid w:val="00E10150"/>
    <w:rsid w:val="00E101D2"/>
    <w:rsid w:val="00E10641"/>
    <w:rsid w:val="00E10EF1"/>
    <w:rsid w:val="00E11058"/>
    <w:rsid w:val="00E119E0"/>
    <w:rsid w:val="00E11AFC"/>
    <w:rsid w:val="00E11DC0"/>
    <w:rsid w:val="00E12ACF"/>
    <w:rsid w:val="00E14373"/>
    <w:rsid w:val="00E145EF"/>
    <w:rsid w:val="00E14FBE"/>
    <w:rsid w:val="00E14FE6"/>
    <w:rsid w:val="00E153BE"/>
    <w:rsid w:val="00E15E7D"/>
    <w:rsid w:val="00E16246"/>
    <w:rsid w:val="00E17502"/>
    <w:rsid w:val="00E17C44"/>
    <w:rsid w:val="00E202E4"/>
    <w:rsid w:val="00E20371"/>
    <w:rsid w:val="00E207B0"/>
    <w:rsid w:val="00E20B18"/>
    <w:rsid w:val="00E21DB0"/>
    <w:rsid w:val="00E22A0D"/>
    <w:rsid w:val="00E22FD8"/>
    <w:rsid w:val="00E23735"/>
    <w:rsid w:val="00E245CB"/>
    <w:rsid w:val="00E24D59"/>
    <w:rsid w:val="00E253CA"/>
    <w:rsid w:val="00E25945"/>
    <w:rsid w:val="00E2640E"/>
    <w:rsid w:val="00E267B4"/>
    <w:rsid w:val="00E26887"/>
    <w:rsid w:val="00E30158"/>
    <w:rsid w:val="00E31A9B"/>
    <w:rsid w:val="00E3265D"/>
    <w:rsid w:val="00E32C6B"/>
    <w:rsid w:val="00E32C88"/>
    <w:rsid w:val="00E32CBD"/>
    <w:rsid w:val="00E32E66"/>
    <w:rsid w:val="00E33135"/>
    <w:rsid w:val="00E33296"/>
    <w:rsid w:val="00E336A9"/>
    <w:rsid w:val="00E33AFC"/>
    <w:rsid w:val="00E33C32"/>
    <w:rsid w:val="00E33DD7"/>
    <w:rsid w:val="00E3417C"/>
    <w:rsid w:val="00E3447D"/>
    <w:rsid w:val="00E34FC5"/>
    <w:rsid w:val="00E3500E"/>
    <w:rsid w:val="00E351FF"/>
    <w:rsid w:val="00E352C0"/>
    <w:rsid w:val="00E35A6B"/>
    <w:rsid w:val="00E35ECF"/>
    <w:rsid w:val="00E36649"/>
    <w:rsid w:val="00E36A0F"/>
    <w:rsid w:val="00E36A81"/>
    <w:rsid w:val="00E36CDF"/>
    <w:rsid w:val="00E371B0"/>
    <w:rsid w:val="00E37C0D"/>
    <w:rsid w:val="00E37C3D"/>
    <w:rsid w:val="00E40071"/>
    <w:rsid w:val="00E40650"/>
    <w:rsid w:val="00E4065B"/>
    <w:rsid w:val="00E40A89"/>
    <w:rsid w:val="00E413EB"/>
    <w:rsid w:val="00E41FDC"/>
    <w:rsid w:val="00E428C6"/>
    <w:rsid w:val="00E43201"/>
    <w:rsid w:val="00E4355F"/>
    <w:rsid w:val="00E43675"/>
    <w:rsid w:val="00E4399F"/>
    <w:rsid w:val="00E439E9"/>
    <w:rsid w:val="00E43A89"/>
    <w:rsid w:val="00E43E79"/>
    <w:rsid w:val="00E43F1B"/>
    <w:rsid w:val="00E4486B"/>
    <w:rsid w:val="00E44A34"/>
    <w:rsid w:val="00E44A9E"/>
    <w:rsid w:val="00E44B50"/>
    <w:rsid w:val="00E44C85"/>
    <w:rsid w:val="00E44E62"/>
    <w:rsid w:val="00E45C1A"/>
    <w:rsid w:val="00E45EB9"/>
    <w:rsid w:val="00E460CF"/>
    <w:rsid w:val="00E460E6"/>
    <w:rsid w:val="00E46145"/>
    <w:rsid w:val="00E4629E"/>
    <w:rsid w:val="00E467B2"/>
    <w:rsid w:val="00E46A3F"/>
    <w:rsid w:val="00E46DAA"/>
    <w:rsid w:val="00E47373"/>
    <w:rsid w:val="00E479DC"/>
    <w:rsid w:val="00E50A18"/>
    <w:rsid w:val="00E50B2F"/>
    <w:rsid w:val="00E51105"/>
    <w:rsid w:val="00E511FC"/>
    <w:rsid w:val="00E51382"/>
    <w:rsid w:val="00E51629"/>
    <w:rsid w:val="00E52B00"/>
    <w:rsid w:val="00E52FA3"/>
    <w:rsid w:val="00E534BE"/>
    <w:rsid w:val="00E53895"/>
    <w:rsid w:val="00E53F35"/>
    <w:rsid w:val="00E53F5C"/>
    <w:rsid w:val="00E541F8"/>
    <w:rsid w:val="00E54B14"/>
    <w:rsid w:val="00E54CD8"/>
    <w:rsid w:val="00E556C1"/>
    <w:rsid w:val="00E5593A"/>
    <w:rsid w:val="00E55CB8"/>
    <w:rsid w:val="00E55D7B"/>
    <w:rsid w:val="00E55D93"/>
    <w:rsid w:val="00E55DF0"/>
    <w:rsid w:val="00E55E4B"/>
    <w:rsid w:val="00E56136"/>
    <w:rsid w:val="00E56268"/>
    <w:rsid w:val="00E563C3"/>
    <w:rsid w:val="00E56ACC"/>
    <w:rsid w:val="00E57141"/>
    <w:rsid w:val="00E572CA"/>
    <w:rsid w:val="00E57457"/>
    <w:rsid w:val="00E578B8"/>
    <w:rsid w:val="00E57DB6"/>
    <w:rsid w:val="00E60107"/>
    <w:rsid w:val="00E60835"/>
    <w:rsid w:val="00E616D1"/>
    <w:rsid w:val="00E6292B"/>
    <w:rsid w:val="00E635F5"/>
    <w:rsid w:val="00E638DA"/>
    <w:rsid w:val="00E63BB5"/>
    <w:rsid w:val="00E63FA0"/>
    <w:rsid w:val="00E64542"/>
    <w:rsid w:val="00E648EB"/>
    <w:rsid w:val="00E6492B"/>
    <w:rsid w:val="00E64C7F"/>
    <w:rsid w:val="00E64CDF"/>
    <w:rsid w:val="00E64D1D"/>
    <w:rsid w:val="00E652A8"/>
    <w:rsid w:val="00E65AF1"/>
    <w:rsid w:val="00E6603E"/>
    <w:rsid w:val="00E66382"/>
    <w:rsid w:val="00E663E0"/>
    <w:rsid w:val="00E6667F"/>
    <w:rsid w:val="00E66F33"/>
    <w:rsid w:val="00E670AA"/>
    <w:rsid w:val="00E6779F"/>
    <w:rsid w:val="00E67AF4"/>
    <w:rsid w:val="00E67C7B"/>
    <w:rsid w:val="00E70781"/>
    <w:rsid w:val="00E7097E"/>
    <w:rsid w:val="00E70FA4"/>
    <w:rsid w:val="00E7100C"/>
    <w:rsid w:val="00E7136C"/>
    <w:rsid w:val="00E71528"/>
    <w:rsid w:val="00E72303"/>
    <w:rsid w:val="00E73A43"/>
    <w:rsid w:val="00E73DD3"/>
    <w:rsid w:val="00E73E4D"/>
    <w:rsid w:val="00E73F20"/>
    <w:rsid w:val="00E748A9"/>
    <w:rsid w:val="00E74B97"/>
    <w:rsid w:val="00E761A7"/>
    <w:rsid w:val="00E762A3"/>
    <w:rsid w:val="00E77177"/>
    <w:rsid w:val="00E77E32"/>
    <w:rsid w:val="00E77EBE"/>
    <w:rsid w:val="00E805DF"/>
    <w:rsid w:val="00E81AC5"/>
    <w:rsid w:val="00E82227"/>
    <w:rsid w:val="00E82596"/>
    <w:rsid w:val="00E8314E"/>
    <w:rsid w:val="00E83CE9"/>
    <w:rsid w:val="00E84489"/>
    <w:rsid w:val="00E8476E"/>
    <w:rsid w:val="00E8571A"/>
    <w:rsid w:val="00E857F3"/>
    <w:rsid w:val="00E858FE"/>
    <w:rsid w:val="00E85968"/>
    <w:rsid w:val="00E85A2A"/>
    <w:rsid w:val="00E85A4F"/>
    <w:rsid w:val="00E861AD"/>
    <w:rsid w:val="00E862E3"/>
    <w:rsid w:val="00E8696F"/>
    <w:rsid w:val="00E869D1"/>
    <w:rsid w:val="00E87028"/>
    <w:rsid w:val="00E878A9"/>
    <w:rsid w:val="00E87DF7"/>
    <w:rsid w:val="00E904A8"/>
    <w:rsid w:val="00E907F4"/>
    <w:rsid w:val="00E90D67"/>
    <w:rsid w:val="00E910DF"/>
    <w:rsid w:val="00E915A4"/>
    <w:rsid w:val="00E91FEF"/>
    <w:rsid w:val="00E92448"/>
    <w:rsid w:val="00E92CBD"/>
    <w:rsid w:val="00E92F3F"/>
    <w:rsid w:val="00E92F9C"/>
    <w:rsid w:val="00E93B36"/>
    <w:rsid w:val="00E94192"/>
    <w:rsid w:val="00E943EC"/>
    <w:rsid w:val="00E94604"/>
    <w:rsid w:val="00E94FC2"/>
    <w:rsid w:val="00E9566C"/>
    <w:rsid w:val="00E95790"/>
    <w:rsid w:val="00E95D7B"/>
    <w:rsid w:val="00E962CE"/>
    <w:rsid w:val="00E963E2"/>
    <w:rsid w:val="00E96BDB"/>
    <w:rsid w:val="00E97119"/>
    <w:rsid w:val="00E9733B"/>
    <w:rsid w:val="00E976DC"/>
    <w:rsid w:val="00E97D1A"/>
    <w:rsid w:val="00E97D6B"/>
    <w:rsid w:val="00EA1496"/>
    <w:rsid w:val="00EA14CB"/>
    <w:rsid w:val="00EA17EF"/>
    <w:rsid w:val="00EA18F2"/>
    <w:rsid w:val="00EA1B98"/>
    <w:rsid w:val="00EA2A40"/>
    <w:rsid w:val="00EA32CC"/>
    <w:rsid w:val="00EA355C"/>
    <w:rsid w:val="00EA3B57"/>
    <w:rsid w:val="00EA3C13"/>
    <w:rsid w:val="00EA4076"/>
    <w:rsid w:val="00EA4530"/>
    <w:rsid w:val="00EA45C9"/>
    <w:rsid w:val="00EA48FC"/>
    <w:rsid w:val="00EA4D08"/>
    <w:rsid w:val="00EA5016"/>
    <w:rsid w:val="00EA577F"/>
    <w:rsid w:val="00EA57F1"/>
    <w:rsid w:val="00EA5A98"/>
    <w:rsid w:val="00EA5E1A"/>
    <w:rsid w:val="00EA5E48"/>
    <w:rsid w:val="00EA5E9A"/>
    <w:rsid w:val="00EA625F"/>
    <w:rsid w:val="00EA6768"/>
    <w:rsid w:val="00EA68E6"/>
    <w:rsid w:val="00EA6BD3"/>
    <w:rsid w:val="00EA7C95"/>
    <w:rsid w:val="00EA7CF5"/>
    <w:rsid w:val="00EA7D38"/>
    <w:rsid w:val="00EA7E5A"/>
    <w:rsid w:val="00EA7E8F"/>
    <w:rsid w:val="00EB01B6"/>
    <w:rsid w:val="00EB0239"/>
    <w:rsid w:val="00EB04F9"/>
    <w:rsid w:val="00EB0A3C"/>
    <w:rsid w:val="00EB0E95"/>
    <w:rsid w:val="00EB0E9A"/>
    <w:rsid w:val="00EB16ED"/>
    <w:rsid w:val="00EB1F6D"/>
    <w:rsid w:val="00EB28B1"/>
    <w:rsid w:val="00EB2B78"/>
    <w:rsid w:val="00EB2F9D"/>
    <w:rsid w:val="00EB2FDB"/>
    <w:rsid w:val="00EB341C"/>
    <w:rsid w:val="00EB3A71"/>
    <w:rsid w:val="00EB3DDD"/>
    <w:rsid w:val="00EB3EE5"/>
    <w:rsid w:val="00EB445D"/>
    <w:rsid w:val="00EB45D2"/>
    <w:rsid w:val="00EB467A"/>
    <w:rsid w:val="00EB4A43"/>
    <w:rsid w:val="00EB4E7B"/>
    <w:rsid w:val="00EB528A"/>
    <w:rsid w:val="00EB5A6E"/>
    <w:rsid w:val="00EB6267"/>
    <w:rsid w:val="00EB6572"/>
    <w:rsid w:val="00EB6957"/>
    <w:rsid w:val="00EB6A37"/>
    <w:rsid w:val="00EB7212"/>
    <w:rsid w:val="00EB7BA6"/>
    <w:rsid w:val="00EC1339"/>
    <w:rsid w:val="00EC1453"/>
    <w:rsid w:val="00EC1C49"/>
    <w:rsid w:val="00EC1D18"/>
    <w:rsid w:val="00EC22EB"/>
    <w:rsid w:val="00EC2766"/>
    <w:rsid w:val="00EC2AE5"/>
    <w:rsid w:val="00EC2BCE"/>
    <w:rsid w:val="00EC2CE5"/>
    <w:rsid w:val="00EC2EBA"/>
    <w:rsid w:val="00EC2F18"/>
    <w:rsid w:val="00EC4A0C"/>
    <w:rsid w:val="00EC4AA9"/>
    <w:rsid w:val="00EC4BA7"/>
    <w:rsid w:val="00EC4EA3"/>
    <w:rsid w:val="00EC4F04"/>
    <w:rsid w:val="00EC4FDE"/>
    <w:rsid w:val="00EC5065"/>
    <w:rsid w:val="00EC511E"/>
    <w:rsid w:val="00EC5376"/>
    <w:rsid w:val="00EC5A8E"/>
    <w:rsid w:val="00EC5A9A"/>
    <w:rsid w:val="00EC5F2C"/>
    <w:rsid w:val="00EC6C20"/>
    <w:rsid w:val="00EC6DF0"/>
    <w:rsid w:val="00EC760B"/>
    <w:rsid w:val="00EC7A16"/>
    <w:rsid w:val="00ED05C6"/>
    <w:rsid w:val="00ED0B05"/>
    <w:rsid w:val="00ED0CD6"/>
    <w:rsid w:val="00ED0FCF"/>
    <w:rsid w:val="00ED0FF7"/>
    <w:rsid w:val="00ED1027"/>
    <w:rsid w:val="00ED1416"/>
    <w:rsid w:val="00ED14D9"/>
    <w:rsid w:val="00ED19B6"/>
    <w:rsid w:val="00ED1B45"/>
    <w:rsid w:val="00ED1E1D"/>
    <w:rsid w:val="00ED2205"/>
    <w:rsid w:val="00ED2C33"/>
    <w:rsid w:val="00ED3434"/>
    <w:rsid w:val="00ED36F4"/>
    <w:rsid w:val="00ED3B33"/>
    <w:rsid w:val="00ED3DB6"/>
    <w:rsid w:val="00ED424F"/>
    <w:rsid w:val="00ED44BB"/>
    <w:rsid w:val="00ED4E3D"/>
    <w:rsid w:val="00ED52FB"/>
    <w:rsid w:val="00ED5455"/>
    <w:rsid w:val="00ED577E"/>
    <w:rsid w:val="00ED5CEE"/>
    <w:rsid w:val="00ED5DEF"/>
    <w:rsid w:val="00ED6665"/>
    <w:rsid w:val="00ED73E2"/>
    <w:rsid w:val="00ED745B"/>
    <w:rsid w:val="00ED761E"/>
    <w:rsid w:val="00ED7886"/>
    <w:rsid w:val="00ED7F70"/>
    <w:rsid w:val="00EE0090"/>
    <w:rsid w:val="00EE0140"/>
    <w:rsid w:val="00EE01FB"/>
    <w:rsid w:val="00EE06D9"/>
    <w:rsid w:val="00EE0FDE"/>
    <w:rsid w:val="00EE22E0"/>
    <w:rsid w:val="00EE2990"/>
    <w:rsid w:val="00EE2F03"/>
    <w:rsid w:val="00EE31A9"/>
    <w:rsid w:val="00EE4022"/>
    <w:rsid w:val="00EE4B02"/>
    <w:rsid w:val="00EE4CC2"/>
    <w:rsid w:val="00EE5365"/>
    <w:rsid w:val="00EE585F"/>
    <w:rsid w:val="00EE6248"/>
    <w:rsid w:val="00EE6374"/>
    <w:rsid w:val="00EE67F6"/>
    <w:rsid w:val="00EE6A58"/>
    <w:rsid w:val="00EE6AAD"/>
    <w:rsid w:val="00EE6BC7"/>
    <w:rsid w:val="00EE6C2B"/>
    <w:rsid w:val="00EE72A4"/>
    <w:rsid w:val="00EE7CA4"/>
    <w:rsid w:val="00EF0130"/>
    <w:rsid w:val="00EF03BA"/>
    <w:rsid w:val="00EF0788"/>
    <w:rsid w:val="00EF0E5A"/>
    <w:rsid w:val="00EF13B6"/>
    <w:rsid w:val="00EF16C1"/>
    <w:rsid w:val="00EF1CA8"/>
    <w:rsid w:val="00EF20C4"/>
    <w:rsid w:val="00EF2821"/>
    <w:rsid w:val="00EF2B49"/>
    <w:rsid w:val="00EF2E59"/>
    <w:rsid w:val="00EF373F"/>
    <w:rsid w:val="00EF3FAC"/>
    <w:rsid w:val="00EF43F4"/>
    <w:rsid w:val="00EF445A"/>
    <w:rsid w:val="00EF466C"/>
    <w:rsid w:val="00EF4D95"/>
    <w:rsid w:val="00EF4DE0"/>
    <w:rsid w:val="00EF5321"/>
    <w:rsid w:val="00EF5404"/>
    <w:rsid w:val="00EF546B"/>
    <w:rsid w:val="00EF551B"/>
    <w:rsid w:val="00EF5616"/>
    <w:rsid w:val="00EF581B"/>
    <w:rsid w:val="00EF5B9D"/>
    <w:rsid w:val="00EF5FD4"/>
    <w:rsid w:val="00EF6264"/>
    <w:rsid w:val="00EF6FA0"/>
    <w:rsid w:val="00EF7B70"/>
    <w:rsid w:val="00EF7B7C"/>
    <w:rsid w:val="00EF7F7B"/>
    <w:rsid w:val="00F00A0F"/>
    <w:rsid w:val="00F00CB1"/>
    <w:rsid w:val="00F00E34"/>
    <w:rsid w:val="00F00EF4"/>
    <w:rsid w:val="00F01142"/>
    <w:rsid w:val="00F011B8"/>
    <w:rsid w:val="00F0149C"/>
    <w:rsid w:val="00F014E3"/>
    <w:rsid w:val="00F0182A"/>
    <w:rsid w:val="00F01871"/>
    <w:rsid w:val="00F01A3C"/>
    <w:rsid w:val="00F01D93"/>
    <w:rsid w:val="00F01EED"/>
    <w:rsid w:val="00F01FD5"/>
    <w:rsid w:val="00F0203C"/>
    <w:rsid w:val="00F02141"/>
    <w:rsid w:val="00F02353"/>
    <w:rsid w:val="00F03686"/>
    <w:rsid w:val="00F037DE"/>
    <w:rsid w:val="00F039A6"/>
    <w:rsid w:val="00F043FE"/>
    <w:rsid w:val="00F04562"/>
    <w:rsid w:val="00F04856"/>
    <w:rsid w:val="00F04F72"/>
    <w:rsid w:val="00F04FC4"/>
    <w:rsid w:val="00F0508A"/>
    <w:rsid w:val="00F05821"/>
    <w:rsid w:val="00F05A45"/>
    <w:rsid w:val="00F05AB2"/>
    <w:rsid w:val="00F05B36"/>
    <w:rsid w:val="00F05C99"/>
    <w:rsid w:val="00F0639B"/>
    <w:rsid w:val="00F07026"/>
    <w:rsid w:val="00F070A6"/>
    <w:rsid w:val="00F0787C"/>
    <w:rsid w:val="00F07ACD"/>
    <w:rsid w:val="00F102F0"/>
    <w:rsid w:val="00F10543"/>
    <w:rsid w:val="00F10649"/>
    <w:rsid w:val="00F10EA6"/>
    <w:rsid w:val="00F116CD"/>
    <w:rsid w:val="00F1176C"/>
    <w:rsid w:val="00F11E0A"/>
    <w:rsid w:val="00F13493"/>
    <w:rsid w:val="00F139DD"/>
    <w:rsid w:val="00F13F07"/>
    <w:rsid w:val="00F1404B"/>
    <w:rsid w:val="00F14251"/>
    <w:rsid w:val="00F14AC9"/>
    <w:rsid w:val="00F15665"/>
    <w:rsid w:val="00F16132"/>
    <w:rsid w:val="00F16299"/>
    <w:rsid w:val="00F1630F"/>
    <w:rsid w:val="00F17717"/>
    <w:rsid w:val="00F17FB7"/>
    <w:rsid w:val="00F20287"/>
    <w:rsid w:val="00F202A4"/>
    <w:rsid w:val="00F206D7"/>
    <w:rsid w:val="00F207DE"/>
    <w:rsid w:val="00F21118"/>
    <w:rsid w:val="00F211D0"/>
    <w:rsid w:val="00F21235"/>
    <w:rsid w:val="00F21808"/>
    <w:rsid w:val="00F21952"/>
    <w:rsid w:val="00F21B1B"/>
    <w:rsid w:val="00F21F7D"/>
    <w:rsid w:val="00F22299"/>
    <w:rsid w:val="00F22430"/>
    <w:rsid w:val="00F224E6"/>
    <w:rsid w:val="00F224FF"/>
    <w:rsid w:val="00F22CAF"/>
    <w:rsid w:val="00F234E0"/>
    <w:rsid w:val="00F23A64"/>
    <w:rsid w:val="00F23C4F"/>
    <w:rsid w:val="00F24553"/>
    <w:rsid w:val="00F24F24"/>
    <w:rsid w:val="00F253C0"/>
    <w:rsid w:val="00F2540A"/>
    <w:rsid w:val="00F25603"/>
    <w:rsid w:val="00F257D3"/>
    <w:rsid w:val="00F25E17"/>
    <w:rsid w:val="00F263C8"/>
    <w:rsid w:val="00F26B92"/>
    <w:rsid w:val="00F26EB8"/>
    <w:rsid w:val="00F27046"/>
    <w:rsid w:val="00F274D3"/>
    <w:rsid w:val="00F301F5"/>
    <w:rsid w:val="00F3124D"/>
    <w:rsid w:val="00F31312"/>
    <w:rsid w:val="00F3146E"/>
    <w:rsid w:val="00F31FF3"/>
    <w:rsid w:val="00F325BC"/>
    <w:rsid w:val="00F32A6C"/>
    <w:rsid w:val="00F32C3A"/>
    <w:rsid w:val="00F32CD3"/>
    <w:rsid w:val="00F32F59"/>
    <w:rsid w:val="00F33240"/>
    <w:rsid w:val="00F33AE6"/>
    <w:rsid w:val="00F33C4C"/>
    <w:rsid w:val="00F35386"/>
    <w:rsid w:val="00F35EF2"/>
    <w:rsid w:val="00F36068"/>
    <w:rsid w:val="00F36639"/>
    <w:rsid w:val="00F36774"/>
    <w:rsid w:val="00F36A96"/>
    <w:rsid w:val="00F3752B"/>
    <w:rsid w:val="00F37A7A"/>
    <w:rsid w:val="00F37AC5"/>
    <w:rsid w:val="00F37CDF"/>
    <w:rsid w:val="00F37FF9"/>
    <w:rsid w:val="00F41518"/>
    <w:rsid w:val="00F41726"/>
    <w:rsid w:val="00F41C75"/>
    <w:rsid w:val="00F43487"/>
    <w:rsid w:val="00F438B2"/>
    <w:rsid w:val="00F43B3D"/>
    <w:rsid w:val="00F43D83"/>
    <w:rsid w:val="00F4429F"/>
    <w:rsid w:val="00F44473"/>
    <w:rsid w:val="00F45D12"/>
    <w:rsid w:val="00F46449"/>
    <w:rsid w:val="00F46510"/>
    <w:rsid w:val="00F46A96"/>
    <w:rsid w:val="00F46E5D"/>
    <w:rsid w:val="00F46E7A"/>
    <w:rsid w:val="00F504C1"/>
    <w:rsid w:val="00F508D4"/>
    <w:rsid w:val="00F520A3"/>
    <w:rsid w:val="00F52669"/>
    <w:rsid w:val="00F52814"/>
    <w:rsid w:val="00F52DEA"/>
    <w:rsid w:val="00F52E1D"/>
    <w:rsid w:val="00F53396"/>
    <w:rsid w:val="00F535A6"/>
    <w:rsid w:val="00F53E01"/>
    <w:rsid w:val="00F54372"/>
    <w:rsid w:val="00F54426"/>
    <w:rsid w:val="00F54BD1"/>
    <w:rsid w:val="00F54CD9"/>
    <w:rsid w:val="00F54CE3"/>
    <w:rsid w:val="00F54CE7"/>
    <w:rsid w:val="00F54F62"/>
    <w:rsid w:val="00F55211"/>
    <w:rsid w:val="00F558FE"/>
    <w:rsid w:val="00F559BC"/>
    <w:rsid w:val="00F5607C"/>
    <w:rsid w:val="00F56560"/>
    <w:rsid w:val="00F565FD"/>
    <w:rsid w:val="00F56CC8"/>
    <w:rsid w:val="00F571AC"/>
    <w:rsid w:val="00F573EA"/>
    <w:rsid w:val="00F5761E"/>
    <w:rsid w:val="00F5777E"/>
    <w:rsid w:val="00F57877"/>
    <w:rsid w:val="00F57E85"/>
    <w:rsid w:val="00F602A9"/>
    <w:rsid w:val="00F60862"/>
    <w:rsid w:val="00F6096B"/>
    <w:rsid w:val="00F60C24"/>
    <w:rsid w:val="00F60D0A"/>
    <w:rsid w:val="00F614AB"/>
    <w:rsid w:val="00F623F5"/>
    <w:rsid w:val="00F624B4"/>
    <w:rsid w:val="00F62D34"/>
    <w:rsid w:val="00F62DBA"/>
    <w:rsid w:val="00F634E1"/>
    <w:rsid w:val="00F64690"/>
    <w:rsid w:val="00F6470D"/>
    <w:rsid w:val="00F65013"/>
    <w:rsid w:val="00F6572F"/>
    <w:rsid w:val="00F659C6"/>
    <w:rsid w:val="00F65E47"/>
    <w:rsid w:val="00F66282"/>
    <w:rsid w:val="00F66CDC"/>
    <w:rsid w:val="00F66D4B"/>
    <w:rsid w:val="00F66F64"/>
    <w:rsid w:val="00F670EB"/>
    <w:rsid w:val="00F678EE"/>
    <w:rsid w:val="00F67968"/>
    <w:rsid w:val="00F67A26"/>
    <w:rsid w:val="00F67C30"/>
    <w:rsid w:val="00F67D63"/>
    <w:rsid w:val="00F70960"/>
    <w:rsid w:val="00F7174F"/>
    <w:rsid w:val="00F7176C"/>
    <w:rsid w:val="00F72303"/>
    <w:rsid w:val="00F72316"/>
    <w:rsid w:val="00F72BB1"/>
    <w:rsid w:val="00F72CCE"/>
    <w:rsid w:val="00F72ED0"/>
    <w:rsid w:val="00F73237"/>
    <w:rsid w:val="00F738BA"/>
    <w:rsid w:val="00F739CA"/>
    <w:rsid w:val="00F73AB5"/>
    <w:rsid w:val="00F73EE0"/>
    <w:rsid w:val="00F74398"/>
    <w:rsid w:val="00F74A91"/>
    <w:rsid w:val="00F755DB"/>
    <w:rsid w:val="00F7649E"/>
    <w:rsid w:val="00F766DA"/>
    <w:rsid w:val="00F76A71"/>
    <w:rsid w:val="00F76D05"/>
    <w:rsid w:val="00F777E9"/>
    <w:rsid w:val="00F7797C"/>
    <w:rsid w:val="00F77E77"/>
    <w:rsid w:val="00F801CD"/>
    <w:rsid w:val="00F80339"/>
    <w:rsid w:val="00F809E7"/>
    <w:rsid w:val="00F810C5"/>
    <w:rsid w:val="00F81451"/>
    <w:rsid w:val="00F81B4B"/>
    <w:rsid w:val="00F81FFB"/>
    <w:rsid w:val="00F82127"/>
    <w:rsid w:val="00F82165"/>
    <w:rsid w:val="00F82D25"/>
    <w:rsid w:val="00F82ECE"/>
    <w:rsid w:val="00F8332A"/>
    <w:rsid w:val="00F83EE2"/>
    <w:rsid w:val="00F8425E"/>
    <w:rsid w:val="00F847B0"/>
    <w:rsid w:val="00F85C92"/>
    <w:rsid w:val="00F85D0B"/>
    <w:rsid w:val="00F86767"/>
    <w:rsid w:val="00F86BA4"/>
    <w:rsid w:val="00F872ED"/>
    <w:rsid w:val="00F87871"/>
    <w:rsid w:val="00F87C2B"/>
    <w:rsid w:val="00F87F26"/>
    <w:rsid w:val="00F87F85"/>
    <w:rsid w:val="00F907A4"/>
    <w:rsid w:val="00F909CB"/>
    <w:rsid w:val="00F912E9"/>
    <w:rsid w:val="00F912EA"/>
    <w:rsid w:val="00F915E4"/>
    <w:rsid w:val="00F915F2"/>
    <w:rsid w:val="00F91933"/>
    <w:rsid w:val="00F91E21"/>
    <w:rsid w:val="00F924B7"/>
    <w:rsid w:val="00F92E72"/>
    <w:rsid w:val="00F93509"/>
    <w:rsid w:val="00F9388F"/>
    <w:rsid w:val="00F93DFD"/>
    <w:rsid w:val="00F93F4A"/>
    <w:rsid w:val="00F94C28"/>
    <w:rsid w:val="00F95226"/>
    <w:rsid w:val="00F953B8"/>
    <w:rsid w:val="00F95582"/>
    <w:rsid w:val="00F959AB"/>
    <w:rsid w:val="00F95F94"/>
    <w:rsid w:val="00F966DF"/>
    <w:rsid w:val="00F96990"/>
    <w:rsid w:val="00F96C3E"/>
    <w:rsid w:val="00F96D57"/>
    <w:rsid w:val="00F96DAB"/>
    <w:rsid w:val="00F97086"/>
    <w:rsid w:val="00F978AB"/>
    <w:rsid w:val="00FA01F6"/>
    <w:rsid w:val="00FA041C"/>
    <w:rsid w:val="00FA07B1"/>
    <w:rsid w:val="00FA0E22"/>
    <w:rsid w:val="00FA1C80"/>
    <w:rsid w:val="00FA1D83"/>
    <w:rsid w:val="00FA20FE"/>
    <w:rsid w:val="00FA2563"/>
    <w:rsid w:val="00FA29D8"/>
    <w:rsid w:val="00FA2AA9"/>
    <w:rsid w:val="00FA2DCD"/>
    <w:rsid w:val="00FA2E22"/>
    <w:rsid w:val="00FA3163"/>
    <w:rsid w:val="00FA4397"/>
    <w:rsid w:val="00FA4D3D"/>
    <w:rsid w:val="00FA4D42"/>
    <w:rsid w:val="00FA5576"/>
    <w:rsid w:val="00FA6053"/>
    <w:rsid w:val="00FA6054"/>
    <w:rsid w:val="00FA60D3"/>
    <w:rsid w:val="00FA62BD"/>
    <w:rsid w:val="00FA69F5"/>
    <w:rsid w:val="00FA6A2D"/>
    <w:rsid w:val="00FA6AB3"/>
    <w:rsid w:val="00FA6E26"/>
    <w:rsid w:val="00FA7C28"/>
    <w:rsid w:val="00FB0031"/>
    <w:rsid w:val="00FB0D12"/>
    <w:rsid w:val="00FB0E33"/>
    <w:rsid w:val="00FB1362"/>
    <w:rsid w:val="00FB13D1"/>
    <w:rsid w:val="00FB15F6"/>
    <w:rsid w:val="00FB20AC"/>
    <w:rsid w:val="00FB24FE"/>
    <w:rsid w:val="00FB32F9"/>
    <w:rsid w:val="00FB3559"/>
    <w:rsid w:val="00FB3EB7"/>
    <w:rsid w:val="00FB41A9"/>
    <w:rsid w:val="00FB4249"/>
    <w:rsid w:val="00FB51A0"/>
    <w:rsid w:val="00FB64C3"/>
    <w:rsid w:val="00FC0808"/>
    <w:rsid w:val="00FC0A1B"/>
    <w:rsid w:val="00FC0B3A"/>
    <w:rsid w:val="00FC0D35"/>
    <w:rsid w:val="00FC1580"/>
    <w:rsid w:val="00FC1899"/>
    <w:rsid w:val="00FC19A8"/>
    <w:rsid w:val="00FC2018"/>
    <w:rsid w:val="00FC2608"/>
    <w:rsid w:val="00FC2C27"/>
    <w:rsid w:val="00FC2D30"/>
    <w:rsid w:val="00FC3249"/>
    <w:rsid w:val="00FC338F"/>
    <w:rsid w:val="00FC3926"/>
    <w:rsid w:val="00FC423D"/>
    <w:rsid w:val="00FC47EA"/>
    <w:rsid w:val="00FC48D1"/>
    <w:rsid w:val="00FC4CC0"/>
    <w:rsid w:val="00FC5580"/>
    <w:rsid w:val="00FC5CD1"/>
    <w:rsid w:val="00FC5EDD"/>
    <w:rsid w:val="00FC5F03"/>
    <w:rsid w:val="00FC608B"/>
    <w:rsid w:val="00FC6C9C"/>
    <w:rsid w:val="00FC7D1E"/>
    <w:rsid w:val="00FD16B6"/>
    <w:rsid w:val="00FD1884"/>
    <w:rsid w:val="00FD2350"/>
    <w:rsid w:val="00FD2C33"/>
    <w:rsid w:val="00FD2E2A"/>
    <w:rsid w:val="00FD2E53"/>
    <w:rsid w:val="00FD2FFF"/>
    <w:rsid w:val="00FD30F6"/>
    <w:rsid w:val="00FD382E"/>
    <w:rsid w:val="00FD3995"/>
    <w:rsid w:val="00FD3C35"/>
    <w:rsid w:val="00FD3CDD"/>
    <w:rsid w:val="00FD3F53"/>
    <w:rsid w:val="00FD43A9"/>
    <w:rsid w:val="00FD4427"/>
    <w:rsid w:val="00FD4795"/>
    <w:rsid w:val="00FD5219"/>
    <w:rsid w:val="00FD5565"/>
    <w:rsid w:val="00FD5D40"/>
    <w:rsid w:val="00FD5F89"/>
    <w:rsid w:val="00FD740C"/>
    <w:rsid w:val="00FD7834"/>
    <w:rsid w:val="00FD7A22"/>
    <w:rsid w:val="00FD7B1D"/>
    <w:rsid w:val="00FE0101"/>
    <w:rsid w:val="00FE0581"/>
    <w:rsid w:val="00FE07AB"/>
    <w:rsid w:val="00FE08AE"/>
    <w:rsid w:val="00FE08E0"/>
    <w:rsid w:val="00FE1256"/>
    <w:rsid w:val="00FE166F"/>
    <w:rsid w:val="00FE16AD"/>
    <w:rsid w:val="00FE1781"/>
    <w:rsid w:val="00FE1F54"/>
    <w:rsid w:val="00FE373E"/>
    <w:rsid w:val="00FE383A"/>
    <w:rsid w:val="00FE4043"/>
    <w:rsid w:val="00FE4652"/>
    <w:rsid w:val="00FE4974"/>
    <w:rsid w:val="00FE4DB0"/>
    <w:rsid w:val="00FE531D"/>
    <w:rsid w:val="00FE58FD"/>
    <w:rsid w:val="00FE5C37"/>
    <w:rsid w:val="00FE6990"/>
    <w:rsid w:val="00FE6A41"/>
    <w:rsid w:val="00FE6F9B"/>
    <w:rsid w:val="00FE720C"/>
    <w:rsid w:val="00FE78A8"/>
    <w:rsid w:val="00FE7A2A"/>
    <w:rsid w:val="00FE7FD2"/>
    <w:rsid w:val="00FF0D2B"/>
    <w:rsid w:val="00FF0E94"/>
    <w:rsid w:val="00FF0FFA"/>
    <w:rsid w:val="00FF12A2"/>
    <w:rsid w:val="00FF1A96"/>
    <w:rsid w:val="00FF318F"/>
    <w:rsid w:val="00FF3B84"/>
    <w:rsid w:val="00FF3E08"/>
    <w:rsid w:val="00FF4174"/>
    <w:rsid w:val="00FF4A60"/>
    <w:rsid w:val="00FF5220"/>
    <w:rsid w:val="00FF5472"/>
    <w:rsid w:val="00FF6CDB"/>
    <w:rsid w:val="00FF6F7C"/>
    <w:rsid w:val="00FF71EB"/>
    <w:rsid w:val="00FF7205"/>
    <w:rsid w:val="00FF791B"/>
    <w:rsid w:val="00FF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8881F18"/>
  <w15:docId w15:val="{EBF8492F-908A-4B03-AC39-8E3E7187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toa heading" w:semiHidden="1" w:unhideWhenUsed="1"/>
    <w:lsdException w:name="Lis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57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31DC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431DC4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31DC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31DC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31DC4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31DC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31DC4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31DC4"/>
    <w:rPr>
      <w:rFonts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431DC4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431DC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636B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F10CE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31DC4"/>
    <w:rPr>
      <w:rFonts w:ascii="Arial" w:hAnsi="Arial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31DC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431DC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E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E14FE6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431DC4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31DC4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613A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B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492C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387" w:hanging="540"/>
      <w:jc w:val="both"/>
    </w:pPr>
    <w:rPr>
      <w:rFonts w:ascii="Angsana New" w:hAnsi="Angsana New"/>
      <w:b/>
      <w:b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uiPriority w:val="99"/>
    <w:rsid w:val="00492CA7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customStyle="1" w:styleId="a2">
    <w:name w:val="ข้อความ"/>
    <w:basedOn w:val="Normal"/>
    <w:rsid w:val="00875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a3">
    <w:name w:val="???"/>
    <w:basedOn w:val="Normal"/>
    <w:uiPriority w:val="99"/>
    <w:rsid w:val="00D731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4505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C7088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EB6267"/>
    <w:rPr>
      <w:rFonts w:ascii="Arial" w:hAnsi="Arial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0336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EC14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EC1453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D00E8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D3270C"/>
    <w:rPr>
      <w:i/>
      <w:iCs/>
    </w:rPr>
  </w:style>
  <w:style w:type="paragraph" w:customStyle="1" w:styleId="10">
    <w:name w:val="10"/>
    <w:basedOn w:val="Normal"/>
    <w:rsid w:val="005237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character" w:styleId="CommentReference">
    <w:name w:val="annotation reference"/>
    <w:uiPriority w:val="99"/>
    <w:rsid w:val="002A38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A38D9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A38D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A38D9"/>
    <w:rPr>
      <w:b/>
      <w:bCs/>
    </w:rPr>
  </w:style>
  <w:style w:type="character" w:customStyle="1" w:styleId="CommentSubjectChar">
    <w:name w:val="Comment Subject Char"/>
    <w:link w:val="CommentSubject"/>
    <w:rsid w:val="002A38D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38D9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6E32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EB626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EB6267"/>
    <w:rPr>
      <w:rFonts w:ascii="Calibri" w:hAnsi="Calibri" w:cs="Cordia New"/>
      <w:sz w:val="22"/>
      <w:szCs w:val="22"/>
      <w:lang w:bidi="ar-SA"/>
    </w:rPr>
  </w:style>
  <w:style w:type="paragraph" w:customStyle="1" w:styleId="a4">
    <w:name w:val="Åº"/>
    <w:basedOn w:val="Normal"/>
    <w:uiPriority w:val="99"/>
    <w:rsid w:val="008A78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D65190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6519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blockChar">
    <w:name w:val="block Char"/>
    <w:aliases w:val="b Char"/>
    <w:locked/>
    <w:rsid w:val="005970BE"/>
    <w:rPr>
      <w:rFonts w:ascii="Times New Roman" w:hAnsi="Times New Roman"/>
      <w:sz w:val="22"/>
      <w:lang w:eastAsia="en-US" w:bidi="ar-SA"/>
    </w:rPr>
  </w:style>
  <w:style w:type="character" w:customStyle="1" w:styleId="Heading1Char1">
    <w:name w:val="Heading 1 Char1"/>
    <w:basedOn w:val="DefaultParagraphFont"/>
    <w:rsid w:val="000A56D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0A56D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0A56D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0A56D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0A56D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A56D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0A56D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0A56D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0A56D4"/>
    <w:rPr>
      <w:rFonts w:ascii="Book Antiqua" w:eastAsia="Times New Roman" w:hAnsi="Book Antiqua" w:cs="Times New Roman"/>
      <w:szCs w:val="22"/>
    </w:rPr>
  </w:style>
  <w:style w:type="paragraph" w:customStyle="1" w:styleId="a5">
    <w:name w:val="??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rsid w:val="000A56D4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0A56D4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0A56D4"/>
    <w:rPr>
      <w:rFonts w:ascii="Arial" w:hAnsi="Arial"/>
      <w:sz w:val="18"/>
      <w:szCs w:val="22"/>
    </w:rPr>
  </w:style>
  <w:style w:type="paragraph" w:styleId="Signature">
    <w:name w:val="Signature"/>
    <w:basedOn w:val="Normal"/>
    <w:link w:val="SignatureChar1"/>
    <w:rsid w:val="000A56D4"/>
    <w:pPr>
      <w:spacing w:line="240" w:lineRule="auto"/>
    </w:pPr>
    <w:rPr>
      <w:rFonts w:cs="Times New Roman"/>
    </w:rPr>
  </w:style>
  <w:style w:type="character" w:customStyle="1" w:styleId="SignatureChar1">
    <w:name w:val="Signature Char1"/>
    <w:basedOn w:val="DefaultParagraphFont"/>
    <w:link w:val="Signature"/>
    <w:rsid w:val="000A56D4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0A56D4"/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A56D4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0A56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56D4"/>
    <w:pPr>
      <w:spacing w:after="0"/>
    </w:pPr>
  </w:style>
  <w:style w:type="paragraph" w:customStyle="1" w:styleId="acctdividends">
    <w:name w:val="acct dividends"/>
    <w:aliases w:val="a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A56D4"/>
    <w:pPr>
      <w:spacing w:after="0"/>
    </w:pPr>
  </w:style>
  <w:style w:type="paragraph" w:customStyle="1" w:styleId="acctindent">
    <w:name w:val="acct indent"/>
    <w:aliases w:val="ai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A56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56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A56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56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A56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A56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block2nospaceafter">
    <w:name w:val="block2 no space after"/>
    <w:aliases w:val="b2n,block2 no sp"/>
    <w:basedOn w:val="block2"/>
    <w:rsid w:val="000A56D4"/>
    <w:pPr>
      <w:spacing w:after="0"/>
    </w:pPr>
  </w:style>
  <w:style w:type="paragraph" w:customStyle="1" w:styleId="List1a">
    <w:name w:val="List 1a"/>
    <w:aliases w:val="1a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0A56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0A56D4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0A56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A56D4"/>
  </w:style>
  <w:style w:type="paragraph" w:customStyle="1" w:styleId="zreportaddinfo">
    <w:name w:val="zreport addinfo"/>
    <w:basedOn w:val="Normal"/>
    <w:rsid w:val="000A56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A56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A56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A56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0A56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A56D4"/>
    <w:rPr>
      <w:b/>
      <w:bCs/>
    </w:rPr>
  </w:style>
  <w:style w:type="paragraph" w:customStyle="1" w:styleId="nineptbodytext">
    <w:name w:val="nine pt body text"/>
    <w:aliases w:val="9bt"/>
    <w:basedOn w:val="nineptnormal"/>
    <w:rsid w:val="000A56D4"/>
    <w:pPr>
      <w:spacing w:after="220"/>
    </w:pPr>
  </w:style>
  <w:style w:type="paragraph" w:customStyle="1" w:styleId="nineptnormal">
    <w:name w:val="nine pt normal"/>
    <w:aliases w:val="9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A56D4"/>
    <w:pPr>
      <w:jc w:val="center"/>
    </w:pPr>
  </w:style>
  <w:style w:type="paragraph" w:customStyle="1" w:styleId="heading">
    <w:name w:val="heading"/>
    <w:aliases w:val="h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0A56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56D4"/>
  </w:style>
  <w:style w:type="paragraph" w:customStyle="1" w:styleId="nineptheadingcentredbold">
    <w:name w:val="nine pt heading centred bold"/>
    <w:aliases w:val="9hc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56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56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56D4"/>
    <w:rPr>
      <w:b/>
    </w:rPr>
  </w:style>
  <w:style w:type="paragraph" w:customStyle="1" w:styleId="nineptcolumntab1">
    <w:name w:val="nine pt column tab1"/>
    <w:aliases w:val="a91"/>
    <w:basedOn w:val="nineptnormal"/>
    <w:rsid w:val="000A56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A56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56D4"/>
    <w:pPr>
      <w:jc w:val="center"/>
    </w:pPr>
  </w:style>
  <w:style w:type="paragraph" w:customStyle="1" w:styleId="Normalheading">
    <w:name w:val="Normal heading"/>
    <w:aliases w:val="nh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A56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A56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A56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56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A56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A56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56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56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A56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56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56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0A56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Normal"/>
    <w:rsid w:val="000A56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70" w:after="260" w:line="260" w:lineRule="atLeast"/>
      <w:ind w:left="567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headingitalicnosp">
    <w:name w:val="block heading italic no sp"/>
    <w:aliases w:val="bhin"/>
    <w:basedOn w:val="blockheadingitalic"/>
    <w:rsid w:val="000A56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56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56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56D4"/>
    <w:pPr>
      <w:spacing w:after="0"/>
    </w:pPr>
  </w:style>
  <w:style w:type="paragraph" w:customStyle="1" w:styleId="smallreturn">
    <w:name w:val="small return"/>
    <w:aliases w:val="sr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56D4"/>
    <w:pPr>
      <w:spacing w:after="0"/>
    </w:pPr>
  </w:style>
  <w:style w:type="paragraph" w:customStyle="1" w:styleId="headingbolditalic">
    <w:name w:val="heading bold italic"/>
    <w:aliases w:val="hbi"/>
    <w:basedOn w:val="heading"/>
    <w:rsid w:val="000A56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A56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A56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56D4"/>
    <w:pPr>
      <w:spacing w:after="0"/>
    </w:pPr>
  </w:style>
  <w:style w:type="paragraph" w:customStyle="1" w:styleId="blockbullet">
    <w:name w:val="block bullet"/>
    <w:aliases w:val="bb"/>
    <w:basedOn w:val="Normal"/>
    <w:rsid w:val="000A56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907"/>
      </w:tabs>
      <w:spacing w:after="260" w:line="260" w:lineRule="atLeast"/>
      <w:ind w:left="90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fourfigureslongernumber3">
    <w:name w:val="acct four figures longer number3"/>
    <w:aliases w:val="a4+3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A56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56D4"/>
    <w:pPr>
      <w:spacing w:after="0"/>
    </w:pPr>
  </w:style>
  <w:style w:type="paragraph" w:customStyle="1" w:styleId="eightptnormal">
    <w:name w:val="eight pt normal"/>
    <w:aliases w:val="8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A56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56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56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56D4"/>
    <w:rPr>
      <w:b/>
      <w:bCs/>
    </w:rPr>
  </w:style>
  <w:style w:type="paragraph" w:customStyle="1" w:styleId="eightptbodytext">
    <w:name w:val="eight pt body text"/>
    <w:aliases w:val="8bt"/>
    <w:basedOn w:val="eightptnormal"/>
    <w:rsid w:val="000A56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56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56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56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56D4"/>
    <w:pPr>
      <w:spacing w:after="0"/>
    </w:pPr>
  </w:style>
  <w:style w:type="paragraph" w:customStyle="1" w:styleId="eightptblock">
    <w:name w:val="eight pt block"/>
    <w:aliases w:val="8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56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56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56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A56D4"/>
    <w:pPr>
      <w:spacing w:after="0"/>
    </w:pPr>
  </w:style>
  <w:style w:type="paragraph" w:customStyle="1" w:styleId="blockindent">
    <w:name w:val="block indent"/>
    <w:aliases w:val="bi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737" w:hanging="17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nineptnormalcentred">
    <w:name w:val="nine pt normal centred"/>
    <w:aliases w:val="9nc"/>
    <w:basedOn w:val="nineptnormal"/>
    <w:rsid w:val="000A56D4"/>
    <w:pPr>
      <w:jc w:val="center"/>
    </w:pPr>
  </w:style>
  <w:style w:type="paragraph" w:customStyle="1" w:styleId="nineptcol">
    <w:name w:val="nine pt %col"/>
    <w:aliases w:val="9%"/>
    <w:basedOn w:val="nineptnormal"/>
    <w:rsid w:val="000A56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56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56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56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56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56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56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56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56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56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56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56D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56D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56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56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56D4"/>
    <w:pPr>
      <w:spacing w:after="80"/>
    </w:pPr>
  </w:style>
  <w:style w:type="paragraph" w:customStyle="1" w:styleId="nineptratecol">
    <w:name w:val="nine pt rate col"/>
    <w:aliases w:val="a9r"/>
    <w:basedOn w:val="nineptnormal"/>
    <w:rsid w:val="000A56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56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56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56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56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A56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56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56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56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56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56D4"/>
    <w:pPr>
      <w:ind w:left="425" w:hanging="425"/>
    </w:pPr>
  </w:style>
  <w:style w:type="paragraph" w:customStyle="1" w:styleId="blockind">
    <w:name w:val="block *ind"/>
    <w:aliases w:val="b*,block star ind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90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List3i">
    <w:name w:val="List 3i"/>
    <w:aliases w:val="3i"/>
    <w:basedOn w:val="List2i"/>
    <w:rsid w:val="000A56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56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56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56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56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56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56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56D4"/>
    <w:pPr>
      <w:spacing w:after="80"/>
    </w:pPr>
  </w:style>
  <w:style w:type="paragraph" w:customStyle="1" w:styleId="blockbullet2">
    <w:name w:val="block bullet 2"/>
    <w:aliases w:val="bb2"/>
    <w:basedOn w:val="BodyText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56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56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basedOn w:val="DefaultParagraphFont"/>
    <w:link w:val="AccPolicysubhead"/>
    <w:rsid w:val="000A56D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A56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56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0A56D4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56D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A56D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0A56D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0A56D4"/>
  </w:style>
  <w:style w:type="paragraph" w:styleId="PlainText">
    <w:name w:val="Plain Text"/>
    <w:basedOn w:val="Normal"/>
    <w:link w:val="PlainTextChar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0A56D4"/>
    <w:rPr>
      <w:rFonts w:ascii="Consolas" w:hAnsi="Consolas"/>
      <w:sz w:val="21"/>
      <w:szCs w:val="26"/>
    </w:rPr>
  </w:style>
  <w:style w:type="character" w:customStyle="1" w:styleId="hps">
    <w:name w:val="hps"/>
    <w:basedOn w:val="DefaultParagraphFont"/>
    <w:uiPriority w:val="99"/>
    <w:rsid w:val="000A56D4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0A56D4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A56D4"/>
    <w:rPr>
      <w:rFonts w:cs="Times New Roman"/>
    </w:rPr>
  </w:style>
  <w:style w:type="character" w:customStyle="1" w:styleId="CharChar22">
    <w:name w:val="Char Char22"/>
    <w:basedOn w:val="DefaultParagraphFont"/>
    <w:rsid w:val="000A56D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0A56D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0A56D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A56D4"/>
  </w:style>
  <w:style w:type="character" w:customStyle="1" w:styleId="st1">
    <w:name w:val="st1"/>
    <w:basedOn w:val="DefaultParagraphFont"/>
    <w:rsid w:val="000A56D4"/>
  </w:style>
  <w:style w:type="character" w:styleId="Hyperlink">
    <w:name w:val="Hyperlink"/>
    <w:basedOn w:val="DefaultParagraphFont"/>
    <w:uiPriority w:val="99"/>
    <w:unhideWhenUsed/>
    <w:rsid w:val="000A56D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0A56D4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A56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A56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56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56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56D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56D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56D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A56D4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A56D4"/>
  </w:style>
  <w:style w:type="paragraph" w:customStyle="1" w:styleId="TableParagraph">
    <w:name w:val="Table Paragraph"/>
    <w:basedOn w:val="Normal"/>
    <w:uiPriority w:val="1"/>
    <w:qFormat/>
    <w:rsid w:val="000A56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A56D4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0A56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2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7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63A9B-226C-4DF7-B892-19B605642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7</Pages>
  <Words>1714</Words>
  <Characters>9774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11466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creator>AA</dc:creator>
  <cp:lastModifiedBy>Virut, Thongkumpla</cp:lastModifiedBy>
  <cp:revision>7</cp:revision>
  <cp:lastPrinted>2021-02-23T10:15:00Z</cp:lastPrinted>
  <dcterms:created xsi:type="dcterms:W3CDTF">2021-02-24T02:23:00Z</dcterms:created>
  <dcterms:modified xsi:type="dcterms:W3CDTF">2021-02-24T03:02:00Z</dcterms:modified>
</cp:coreProperties>
</file>