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479"/>
        <w:gridCol w:w="7854"/>
      </w:tblGrid>
      <w:tr w:rsidR="00145251" w:rsidRPr="00824968" w14:paraId="048E07AB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5D8F35D" w14:textId="73A085DE" w:rsidR="00145251" w:rsidRPr="00B3167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EFD2B27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716D2E16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63057" w:rsidRPr="00824968" w14:paraId="693041E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6499118" w14:textId="77777777" w:rsidR="00A63057" w:rsidRPr="001F0B17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9" w:type="dxa"/>
          </w:tcPr>
          <w:p w14:paraId="0F502B66" w14:textId="77777777" w:rsidR="00A63057" w:rsidRPr="00824968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19DAE31" w14:textId="77777777" w:rsidR="00A63057" w:rsidRPr="00824968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5251" w:rsidRPr="00824968" w14:paraId="4F5A470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395C977" w14:textId="77777777" w:rsidR="00145251" w:rsidRPr="001F0B17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79" w:type="dxa"/>
          </w:tcPr>
          <w:p w14:paraId="145EAA7B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EBEF8C5" w14:textId="77777777" w:rsidR="00145251" w:rsidRPr="00824968" w:rsidRDefault="00C523B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45251"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45251" w:rsidRPr="00824968" w14:paraId="765B2A3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562B5FF" w14:textId="77777777" w:rsidR="00145251" w:rsidRPr="001F0B17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46ECE029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8606DA6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E32CBD" w:rsidRPr="00824968" w14:paraId="4B6BBB6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2700ABA" w14:textId="77777777" w:rsidR="00E32CBD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3F584D9F" w14:textId="77777777" w:rsidR="00E32CBD" w:rsidRPr="00824968" w:rsidRDefault="00E32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9A6B49D" w14:textId="18876A6D" w:rsidR="00E32CBD" w:rsidRPr="00991239" w:rsidRDefault="00530274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6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7A7617" w:rsidRPr="00824968" w14:paraId="585F08F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F026757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1A436287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6279A81" w14:textId="1E0AA91F" w:rsidR="007A7617" w:rsidRPr="00991239" w:rsidRDefault="00C5087E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6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A7617" w:rsidRPr="00824968" w14:paraId="277BBDAE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0E7340F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50C4FEDC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722ED7" w14:textId="1A06D5B8" w:rsidR="007A7617" w:rsidRPr="00991239" w:rsidRDefault="00C5087E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6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7076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2019 (COVID-19)</w:t>
            </w:r>
          </w:p>
        </w:tc>
      </w:tr>
      <w:tr w:rsidR="007A7617" w:rsidRPr="00824968" w14:paraId="4501A7B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128924E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1C8188DD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6C478D" w14:textId="1341A3F3" w:rsidR="007A7617" w:rsidRPr="00824968" w:rsidRDefault="00C5087E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027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A7617" w:rsidRPr="00824968" w14:paraId="7B02B96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6B8BF9DC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73FD59B7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967B7CB" w14:textId="583B6C48" w:rsidR="007A7617" w:rsidRPr="00824968" w:rsidRDefault="00C5087E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A7617" w:rsidRPr="00824968" w14:paraId="770BF38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8F1895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14:paraId="36AECB4B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6AB9DACE" w14:textId="7AB5D92C" w:rsidR="007A7617" w:rsidRPr="00824968" w:rsidRDefault="00C5087E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</w:tr>
      <w:tr w:rsidR="007A7617" w:rsidRPr="00824968" w14:paraId="0EBDC67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089F143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79" w:type="dxa"/>
          </w:tcPr>
          <w:p w14:paraId="66F956CD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683F0E9" w14:textId="5C3A0B1D" w:rsidR="007A7617" w:rsidRPr="00824968" w:rsidRDefault="00C5087E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  <w:r w:rsidR="002868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</w:tr>
      <w:tr w:rsidR="007A7617" w:rsidRPr="00824968" w14:paraId="1E823F85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1741A21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7E1B155D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54" w:type="dxa"/>
          </w:tcPr>
          <w:p w14:paraId="700F8585" w14:textId="39C93100" w:rsidR="007A7617" w:rsidRPr="00824968" w:rsidRDefault="00C5087E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7A7617" w:rsidRPr="00824968" w14:paraId="1EA4FD8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5CBA311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79" w:type="dxa"/>
          </w:tcPr>
          <w:p w14:paraId="703B7D2B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53DCB17" w14:textId="7669A231" w:rsidR="007A7617" w:rsidRPr="00824968" w:rsidRDefault="00C5087E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7A7617" w:rsidRPr="00824968" w14:paraId="057A735D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AA02660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79" w:type="dxa"/>
          </w:tcPr>
          <w:p w14:paraId="2CECF908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A1A7EAD" w14:textId="4D801FCC" w:rsidR="007A7617" w:rsidRPr="00824968" w:rsidRDefault="00C5087E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</w:tr>
      <w:tr w:rsidR="007A7617" w:rsidRPr="00824968" w14:paraId="159F9FD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5A87952" w14:textId="77777777" w:rsidR="007A7617" w:rsidRPr="001F0B17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79" w:type="dxa"/>
          </w:tcPr>
          <w:p w14:paraId="6B432404" w14:textId="77777777" w:rsidR="007A7617" w:rsidRPr="00824968" w:rsidRDefault="007A761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9C99682" w14:textId="4750A176" w:rsidR="007A7617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2B3CBD" w:rsidRPr="00824968" w14:paraId="3957DC6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6A613BE" w14:textId="7B4F0939" w:rsidR="002B3CBD" w:rsidRPr="001F0B17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C7656"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7C500B41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5CCB566" w14:textId="2221DC59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B3CBD" w:rsidRPr="00824968" w14:paraId="6053CEA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0106342" w14:textId="080F19ED" w:rsidR="002B3CBD" w:rsidRPr="001F0B17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C7656"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7FBC9A5D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17AD541" w14:textId="46625989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2B3CBD" w:rsidRPr="00824968" w14:paraId="2BD8AAC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2B53FB" w14:textId="4611BEB3" w:rsidR="002B3CBD" w:rsidRPr="001F0B17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C7656"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3B41806D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AE8B0EF" w14:textId="31CDC261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="002B3CBD"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B3CBD" w:rsidRPr="00824968" w14:paraId="3DB9D9D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1C41A0" w14:textId="3DA6C58D" w:rsidR="002B3CBD" w:rsidRPr="001F0B17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C7656"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010E6CD9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1726C84" w14:textId="41F5828C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B3CBD" w:rsidRPr="00824968" w14:paraId="0647C3F2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DE638C7" w14:textId="029E03EA" w:rsidR="002B3CBD" w:rsidRPr="001F0B17" w:rsidRDefault="008C765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479" w:type="dxa"/>
          </w:tcPr>
          <w:p w14:paraId="241CE03E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2D37BF9" w14:textId="0308CD53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ทุนสำรองตามกฎหมาย</w:t>
            </w: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B3CBD" w:rsidRPr="00824968" w14:paraId="6882B4C9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34CF25" w14:textId="03B9AE2B" w:rsidR="002B3CBD" w:rsidRPr="001F0B17" w:rsidRDefault="008C765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479" w:type="dxa"/>
          </w:tcPr>
          <w:p w14:paraId="26FB79B4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878AC9D" w14:textId="055B56E6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B3CBD" w:rsidRPr="00824968" w14:paraId="233CF54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7CDF137" w14:textId="1C217902" w:rsidR="002B3CBD" w:rsidRPr="001F0B17" w:rsidRDefault="008C765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479" w:type="dxa"/>
          </w:tcPr>
          <w:p w14:paraId="42ABA7E4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4E54B8A8" w14:textId="4B2BF802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B3CBD" w:rsidRPr="00824968" w14:paraId="53ED871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49A5C03" w14:textId="70D63AB4" w:rsidR="002B3CBD" w:rsidRPr="001F0B17" w:rsidRDefault="008C765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479" w:type="dxa"/>
          </w:tcPr>
          <w:p w14:paraId="60C8DA45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46A7A96" w14:textId="659708F8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B3CBD" w:rsidRPr="00824968" w14:paraId="64667C38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A64327A" w14:textId="6E3FFC6A" w:rsidR="002B3CBD" w:rsidRPr="001F0B17" w:rsidRDefault="008C765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479" w:type="dxa"/>
          </w:tcPr>
          <w:p w14:paraId="50F16A34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8843EB5" w14:textId="27C3650C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B3CBD" w:rsidRPr="00824968" w14:paraId="2A12C63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AB861B6" w14:textId="0E083EA0" w:rsidR="002B3CBD" w:rsidRPr="001F0B17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 w:rsidR="008C7656"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1E895624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5BA6073" w14:textId="6D573B9E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B3CBD" w:rsidRPr="00824968" w14:paraId="09ACDE1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D49F1EF" w14:textId="4696FEC7" w:rsidR="002B3CBD" w:rsidRPr="001F0B17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 w:rsidR="008C7656"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08D33724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9F72756" w14:textId="29B9052A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B3CBD" w:rsidRPr="00824968" w14:paraId="2B6E56C4" w14:textId="77777777" w:rsidTr="00547C25">
        <w:trPr>
          <w:trHeight w:val="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7D1F080" w14:textId="3A07F32D" w:rsidR="002B3CBD" w:rsidRPr="001F0B17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 w:rsidR="008C7656"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C0442E7" w14:textId="77777777" w:rsidR="002B3CBD" w:rsidRPr="00824968" w:rsidRDefault="002B3CBD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2A87810B" w14:textId="5E08D3CC" w:rsidR="002B3CBD" w:rsidRPr="00824968" w:rsidRDefault="00835AA8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B4AF9" w:rsidRPr="00824968" w14:paraId="5D189E0C" w14:textId="77777777" w:rsidTr="00547C25">
        <w:trPr>
          <w:trHeight w:val="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0FE0F07" w14:textId="47FE61AC" w:rsidR="002B4AF9" w:rsidRPr="001F0B17" w:rsidRDefault="002B4AF9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0D937136" w14:textId="77777777" w:rsidR="002B4AF9" w:rsidRPr="00824968" w:rsidRDefault="002B4AF9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6C6AED25" w14:textId="04F5E8DE" w:rsidR="002B4AF9" w:rsidRPr="002B4AF9" w:rsidRDefault="002B4AF9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AF9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156C7" w:rsidRPr="00824968" w14:paraId="3AF6AC89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5D0C393" w14:textId="1E3E81DE" w:rsidR="008156C7" w:rsidRPr="001F0B17" w:rsidRDefault="008C7656" w:rsidP="008156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2B4A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4EB96AC" w14:textId="77777777" w:rsidR="008156C7" w:rsidRPr="00824968" w:rsidRDefault="008156C7" w:rsidP="008156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6D002E21" w14:textId="77777777" w:rsidR="008156C7" w:rsidRPr="00824968" w:rsidRDefault="00835AA8" w:rsidP="008156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8156C7" w:rsidRPr="00824968" w14:paraId="3BBC714F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445EA0C" w14:textId="5F08F5B7" w:rsidR="008156C7" w:rsidRPr="001F0B17" w:rsidRDefault="008C7656" w:rsidP="008156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2B4A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2930A5E1" w14:textId="77777777" w:rsidR="008156C7" w:rsidRPr="00824968" w:rsidRDefault="008156C7" w:rsidP="008156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4A586235" w14:textId="77777777" w:rsidR="008156C7" w:rsidRPr="00824968" w:rsidRDefault="00835AA8" w:rsidP="008156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703E5" w:rsidRPr="00824968" w14:paraId="7A7F060F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1C5B548" w14:textId="71F59CCD" w:rsidR="000703E5" w:rsidRPr="001F0B17" w:rsidRDefault="000703E5" w:rsidP="008156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38C84C58" w14:textId="77777777" w:rsidR="000703E5" w:rsidRPr="00824968" w:rsidRDefault="000703E5" w:rsidP="008156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7725A6DB" w14:textId="3144E633" w:rsidR="000703E5" w:rsidRPr="000703E5" w:rsidRDefault="000703E5" w:rsidP="0007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3E5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4753A64F" w14:textId="77777777" w:rsidR="00B42830" w:rsidRPr="002B2CB2" w:rsidRDefault="007E273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b/>
          <w:bCs/>
        </w:rPr>
        <w:br w:type="page"/>
      </w:r>
      <w:r w:rsidR="00B42830" w:rsidRPr="002B2CB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F2010E5" w14:textId="77777777" w:rsidR="00B42830" w:rsidRPr="002B2CB2" w:rsidRDefault="00B4283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061F" w14:textId="272E1CE5" w:rsidR="00F20287" w:rsidRPr="002B2CB2" w:rsidRDefault="00EC2AE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B42830" w:rsidRPr="002B2CB2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ติ</w:t>
      </w:r>
      <w:r w:rsidR="004024DE" w:rsidRPr="002B2CB2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จาก</w:t>
      </w:r>
      <w:r w:rsidR="00F93509" w:rsidRPr="002B2CB2">
        <w:rPr>
          <w:rFonts w:asciiTheme="majorBidi" w:hAnsiTheme="majorBidi" w:cstheme="majorBidi"/>
          <w:sz w:val="30"/>
          <w:szCs w:val="30"/>
          <w:cs/>
        </w:rPr>
        <w:t>คณะ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AB72C0">
        <w:rPr>
          <w:rFonts w:asciiTheme="majorBidi" w:hAnsiTheme="majorBidi" w:cstheme="majorBidi"/>
          <w:sz w:val="30"/>
          <w:szCs w:val="30"/>
        </w:rPr>
        <w:t xml:space="preserve"> </w:t>
      </w:r>
      <w:r w:rsidR="0098481C">
        <w:rPr>
          <w:rFonts w:asciiTheme="majorBidi" w:hAnsiTheme="majorBidi" w:cstheme="majorBidi"/>
          <w:sz w:val="30"/>
          <w:szCs w:val="30"/>
        </w:rPr>
        <w:t>24</w:t>
      </w:r>
      <w:r w:rsidR="00AB72C0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AB72C0">
        <w:rPr>
          <w:rFonts w:asciiTheme="majorBidi" w:hAnsiTheme="majorBidi" w:cstheme="majorBidi"/>
          <w:sz w:val="30"/>
          <w:szCs w:val="30"/>
        </w:rPr>
        <w:t>2564</w:t>
      </w:r>
    </w:p>
    <w:p w14:paraId="5938A083" w14:textId="77777777" w:rsidR="00B274DA" w:rsidRPr="002B2CB2" w:rsidRDefault="00B274D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2A5D7" w14:textId="77777777" w:rsidR="003B1575" w:rsidRPr="002B2CB2" w:rsidRDefault="00F2028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2B2CB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B1575" w:rsidRPr="002B2C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C523B6" w:rsidRPr="00547C25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2F3DDB" w:rsidRPr="00547C25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05512AA9" w14:textId="77777777" w:rsidR="005912C9" w:rsidRPr="002B2CB2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DE4B1F" w14:textId="28B42AC8" w:rsidR="005912C9" w:rsidRPr="00C7716F" w:rsidRDefault="005912C9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 ภัทรลิสซิ่ง จำกัด 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(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 w:bidi="th-TH"/>
        </w:rPr>
        <w:t>มหาชน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)</w:t>
      </w:r>
      <w:r w:rsidR="003A2F1F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“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”</w:t>
      </w:r>
      <w:r w:rsidR="00204880"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เป็นนิติ</w:t>
      </w:r>
      <w:r w:rsidR="003A2F1F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และจดทะเบียนกับ</w:t>
      </w:r>
      <w:r w:rsidR="00E02E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                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ตลาดหลักทรัพย์แห่งประเทศไทยเมื่อวันที่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15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สิงหาคม </w:t>
      </w:r>
      <w:r w:rsidR="002B2CB2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2539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โดย</w:t>
      </w:r>
      <w:r w:rsidR="00A668D8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มี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ที่อยู่จดทะเบียน</w:t>
      </w:r>
      <w:r w:rsidR="006062D3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ของ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ตั้งอยู่เลขที่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252/6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E02E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อาคารสำนักงานเม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ืองไทยภัทรคอมเพล็กซ์ ชั้น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29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ถนนรัชดา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ภิเษก เขตห้วยขวาง กรุงเทพฯ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10320</w:t>
      </w:r>
    </w:p>
    <w:p w14:paraId="0BF4A0CF" w14:textId="77777777" w:rsidR="005912C9" w:rsidRPr="00C7716F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C9CFAF" w14:textId="55621AAA" w:rsidR="00044541" w:rsidRPr="00C7716F" w:rsidRDefault="00044541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="00AA05CE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เมืองไทยประกันชีวิต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จำกัด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</w:rPr>
        <w:t>(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bidi="th-TH"/>
        </w:rPr>
        <w:t>มหาชน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</w:rPr>
        <w:t>)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(ถือหุ้นร้อยละ </w:t>
      </w:r>
      <w:r w:rsidR="00B32E60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ซึ่งเป็นนิติบุคคล</w:t>
      </w:r>
      <w:r w:rsidRPr="00C7716F">
        <w:rPr>
          <w:rFonts w:asciiTheme="majorBidi" w:hAnsiTheme="majorBidi" w:cstheme="majorBidi"/>
          <w:sz w:val="30"/>
          <w:szCs w:val="30"/>
          <w:cs/>
          <w:lang w:bidi="th-TH"/>
        </w:rPr>
        <w:t>ที่จัดตั้งขึ้นในประเทศไทย</w:t>
      </w:r>
    </w:p>
    <w:p w14:paraId="5331460A" w14:textId="77777777" w:rsidR="003F3D5D" w:rsidRPr="00C7716F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458C2D4" w14:textId="77777777" w:rsidR="003F3D5D" w:rsidRPr="002B2CB2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7716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7C3706A5" w14:textId="77777777" w:rsidR="009140DB" w:rsidRPr="002B2CB2" w:rsidRDefault="009140DB" w:rsidP="00B4269E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606DAA8" w14:textId="77777777" w:rsidR="003B1575" w:rsidRPr="002B2CB2" w:rsidRDefault="00B4283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2B2CB2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3B1575" w:rsidRPr="002B2C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3DDB" w:rsidRPr="00547C2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2FFF3C78" w14:textId="77777777" w:rsidR="00BC7088" w:rsidRPr="002B2CB2" w:rsidRDefault="00BC708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DBF8E79" w14:textId="77777777" w:rsidR="00BC7088" w:rsidRPr="002B2CB2" w:rsidRDefault="00BC7088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68C9B1B7" w14:textId="77777777" w:rsidR="00F02353" w:rsidRPr="00B64682" w:rsidRDefault="00F02353" w:rsidP="0021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399C4" w14:textId="2FA5BC75" w:rsidR="00F02353" w:rsidRPr="00547C25" w:rsidRDefault="00F02353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47C2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</w:t>
      </w:r>
      <w:r w:rsidR="00EF5321" w:rsidRPr="00547C25">
        <w:rPr>
          <w:rFonts w:ascii="Angsana New" w:hAnsi="Angsana New"/>
          <w:sz w:val="30"/>
          <w:szCs w:val="30"/>
          <w:cs/>
        </w:rPr>
        <w:t>รายงานทางการเงิน</w:t>
      </w:r>
      <w:r w:rsidR="00B41D53">
        <w:rPr>
          <w:rFonts w:ascii="Angsana New" w:hAnsi="Angsana New"/>
          <w:sz w:val="30"/>
          <w:szCs w:val="30"/>
        </w:rPr>
        <w:t xml:space="preserve"> </w:t>
      </w:r>
      <w:r w:rsidRPr="00547C2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81525" w:rsidRPr="00547C25">
        <w:rPr>
          <w:rFonts w:ascii="Angsana New" w:hAnsi="Angsana New"/>
          <w:sz w:val="30"/>
          <w:szCs w:val="30"/>
          <w:cs/>
        </w:rPr>
        <w:br/>
      </w:r>
      <w:r w:rsidRPr="00547C25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547C25">
        <w:rPr>
          <w:rFonts w:ascii="Angsana New" w:hAnsi="Angsana New"/>
          <w:sz w:val="30"/>
          <w:szCs w:val="30"/>
        </w:rPr>
        <w:t xml:space="preserve"> </w:t>
      </w:r>
      <w:r w:rsidRPr="00547C2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47C25">
        <w:rPr>
          <w:rFonts w:ascii="Angsana New" w:hAnsi="Angsana New"/>
          <w:sz w:val="30"/>
          <w:szCs w:val="30"/>
        </w:rPr>
        <w:t xml:space="preserve"> </w:t>
      </w:r>
    </w:p>
    <w:p w14:paraId="311EB757" w14:textId="77777777" w:rsidR="00F02353" w:rsidRPr="00547C25" w:rsidRDefault="00F0235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26C54DC" w14:textId="043BA009" w:rsidR="008156C7" w:rsidRPr="00547C25" w:rsidRDefault="008156C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47C25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547C25">
        <w:rPr>
          <w:rFonts w:ascii="Angsana New" w:hAnsi="Angsana New"/>
          <w:sz w:val="30"/>
          <w:szCs w:val="30"/>
        </w:rPr>
        <w:t xml:space="preserve"> 1 </w:t>
      </w:r>
      <w:r w:rsidRPr="00547C25">
        <w:rPr>
          <w:rFonts w:ascii="Angsana New" w:hAnsi="Angsana New"/>
          <w:sz w:val="30"/>
          <w:szCs w:val="30"/>
          <w:cs/>
        </w:rPr>
        <w:t xml:space="preserve">มกราคม </w:t>
      </w:r>
      <w:r w:rsidRPr="00547C25">
        <w:rPr>
          <w:rFonts w:ascii="Angsana New" w:hAnsi="Angsana New"/>
          <w:sz w:val="30"/>
          <w:szCs w:val="30"/>
        </w:rPr>
        <w:t xml:space="preserve">2563 </w:t>
      </w:r>
      <w:r w:rsidRPr="00547C25">
        <w:rPr>
          <w:rFonts w:ascii="Angsana New" w:hAnsi="Angsana New"/>
          <w:sz w:val="30"/>
          <w:szCs w:val="30"/>
          <w:cs/>
        </w:rPr>
        <w:t>การถือปฏิบัติตามมาตรฐานการรายงานทางการเงินที่ออกและ</w:t>
      </w:r>
      <w:r w:rsidR="00B41D53">
        <w:rPr>
          <w:rFonts w:ascii="Angsana New" w:hAnsi="Angsana New"/>
          <w:sz w:val="30"/>
          <w:szCs w:val="30"/>
        </w:rPr>
        <w:br/>
      </w:r>
      <w:r w:rsidRPr="00547C25">
        <w:rPr>
          <w:rFonts w:ascii="Angsana New" w:hAnsi="Angsana New"/>
          <w:sz w:val="30"/>
          <w:szCs w:val="30"/>
          <w:cs/>
        </w:rPr>
        <w:t>ปรับปรุงใหม่นั้น มีผลให้เกิดการเปลี่ยนแปลงนโยบายการบัญชีของ</w:t>
      </w:r>
      <w:r w:rsidR="00DA5044" w:rsidRPr="00547C25">
        <w:rPr>
          <w:rFonts w:ascii="Angsana New" w:hAnsi="Angsana New"/>
          <w:sz w:val="30"/>
          <w:szCs w:val="30"/>
          <w:cs/>
        </w:rPr>
        <w:t>บริษัท</w:t>
      </w:r>
    </w:p>
    <w:p w14:paraId="11001DA5" w14:textId="77777777" w:rsidR="00DA5044" w:rsidRDefault="00DA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Theme="majorBidi" w:hAnsiTheme="majorBidi"/>
          <w:sz w:val="30"/>
          <w:szCs w:val="30"/>
        </w:rPr>
      </w:pPr>
    </w:p>
    <w:p w14:paraId="3439290B" w14:textId="6D95672B" w:rsidR="00B64682" w:rsidRDefault="00B64682" w:rsidP="00B64682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</w:t>
      </w:r>
      <w:r w:rsidR="000D7E80">
        <w:rPr>
          <w:rFonts w:ascii="Angsana New" w:hAnsi="Angsana New" w:hint="cs"/>
          <w:sz w:val="30"/>
          <w:szCs w:val="30"/>
          <w:cs/>
        </w:rPr>
        <w:t xml:space="preserve"> </w:t>
      </w:r>
      <w:r w:rsidR="00E02EF6">
        <w:rPr>
          <w:rFonts w:ascii="Angsana New" w:hAnsi="Angsana New" w:hint="cs"/>
          <w:sz w:val="30"/>
          <w:szCs w:val="30"/>
          <w:cs/>
        </w:rPr>
        <w:t>ซึ่งประกอบด้วยมาตรฐาน</w:t>
      </w:r>
      <w:r w:rsidR="00C75C8A">
        <w:rPr>
          <w:rFonts w:ascii="Angsana New" w:hAnsi="Angsana New"/>
          <w:sz w:val="30"/>
          <w:szCs w:val="30"/>
        </w:rPr>
        <w:br/>
      </w:r>
      <w:r w:rsidR="00E02EF6"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 ฉบับที่ </w:t>
      </w:r>
      <w:r w:rsidR="00E02EF6">
        <w:rPr>
          <w:rFonts w:ascii="Angsana New" w:hAnsi="Angsana New"/>
          <w:sz w:val="30"/>
          <w:szCs w:val="30"/>
        </w:rPr>
        <w:t>9</w:t>
      </w:r>
      <w:r w:rsidR="00E02EF6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E02EF6" w:rsidRPr="00547C2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="00E02EF6" w:rsidRPr="00E02EF6">
        <w:rPr>
          <w:rFonts w:ascii="Angsana New" w:hAnsi="Angsana New"/>
          <w:sz w:val="30"/>
          <w:szCs w:val="30"/>
          <w:cs/>
        </w:rPr>
        <w:t xml:space="preserve"> (</w:t>
      </w:r>
      <w:r w:rsidR="00E02EF6" w:rsidRPr="00E02EF6">
        <w:rPr>
          <w:rFonts w:ascii="Angsana New" w:hAnsi="Angsana New"/>
          <w:sz w:val="30"/>
          <w:szCs w:val="30"/>
        </w:rPr>
        <w:t xml:space="preserve">TFRS </w:t>
      </w:r>
      <w:r w:rsidR="00A63057">
        <w:rPr>
          <w:rFonts w:ascii="Angsana New" w:hAnsi="Angsana New"/>
          <w:sz w:val="30"/>
          <w:szCs w:val="30"/>
        </w:rPr>
        <w:t>9</w:t>
      </w:r>
      <w:r w:rsidR="00E02EF6" w:rsidRPr="00E02EF6">
        <w:rPr>
          <w:rFonts w:ascii="Angsana New" w:hAnsi="Angsana New"/>
          <w:sz w:val="30"/>
          <w:szCs w:val="30"/>
          <w:cs/>
        </w:rPr>
        <w:t>) รวมถึงมาตรฐานและการตีความมาตรฐานที่เกี่ยวข้อง</w:t>
      </w:r>
      <w:r w:rsidR="00E02E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และมาตรฐานการรายงานทางการเงินฉบับที่ </w:t>
      </w:r>
      <w:r>
        <w:rPr>
          <w:rFonts w:ascii="Angsana New" w:hAnsi="Angsana New" w:hint="cs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(TFRS</w:t>
      </w:r>
      <w:r w:rsidR="00A6305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16) </w:t>
      </w:r>
      <w:r>
        <w:rPr>
          <w:rFonts w:ascii="Angsana New" w:hAnsi="Angsana New" w:hint="cs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>
        <w:rPr>
          <w:rFonts w:ascii="Angsana New" w:hAnsi="Angsana New" w:hint="cs"/>
          <w:sz w:val="30"/>
          <w:szCs w:val="30"/>
        </w:rPr>
        <w:t>3</w:t>
      </w:r>
    </w:p>
    <w:p w14:paraId="0FE8516F" w14:textId="77777777" w:rsidR="00B64682" w:rsidRDefault="00B64682" w:rsidP="00B64682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18CC65B" w14:textId="0FF18A01" w:rsidR="00B64682" w:rsidRDefault="00B64682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บริษัทได้ประเมินผลกระทบที่อาจเกิดขึ้น</w:t>
      </w:r>
      <w:r w:rsidR="00A6305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ต่องบการเงินจากการถือปฏิบัติตามมาตรฐานการรายงานทางการเงินที่ออกและปรับปรุงใหม่เหล่านี้ </w:t>
      </w:r>
      <w:r w:rsidR="00A6305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15728CDB" w14:textId="77777777" w:rsidR="00EF5321" w:rsidRPr="002B2CB2" w:rsidRDefault="00EF53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925E56" w14:textId="77777777" w:rsidR="001C4CEB" w:rsidRPr="002B2CB2" w:rsidRDefault="0095033A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B3CBD" w:rsidRPr="002B2CB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1C4CEB" w:rsidRPr="002B2CB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1C4CEB" w:rsidRPr="002B2CB2">
        <w:rPr>
          <w:rFonts w:asciiTheme="majorBidi" w:hAnsiTheme="majorBidi" w:cstheme="majorBidi"/>
          <w:sz w:val="30"/>
          <w:szCs w:val="30"/>
          <w:cs/>
        </w:rPr>
        <w:tab/>
      </w:r>
      <w:r w:rsidR="004138A3" w:rsidRPr="002B2CB2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</w:t>
      </w:r>
      <w:r w:rsidR="001C4CEB" w:rsidRPr="002B2C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นำเสนองบการเงิน </w:t>
      </w:r>
    </w:p>
    <w:p w14:paraId="1839EC9A" w14:textId="77777777" w:rsidR="001C4CEB" w:rsidRPr="002B2CB2" w:rsidRDefault="001C4CE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367DE1" w14:textId="02D7D5A3" w:rsidR="001C4CEB" w:rsidRPr="002B2CB2" w:rsidRDefault="000336C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B2CB2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</w:t>
      </w:r>
      <w:r w:rsidR="001C4CEB" w:rsidRPr="002B2CB2">
        <w:rPr>
          <w:rFonts w:asciiTheme="majorBidi" w:hAnsiTheme="majorBidi" w:cstheme="majorBidi"/>
          <w:spacing w:val="2"/>
          <w:sz w:val="30"/>
          <w:szCs w:val="30"/>
          <w:cs/>
        </w:rPr>
        <w:t>นี้</w:t>
      </w:r>
      <w:r w:rsidR="00865CF1">
        <w:rPr>
          <w:rFonts w:asciiTheme="majorBidi" w:hAnsiTheme="majorBidi" w:cstheme="majorBidi" w:hint="cs"/>
          <w:spacing w:val="2"/>
          <w:sz w:val="30"/>
          <w:szCs w:val="30"/>
          <w:cs/>
        </w:rPr>
        <w:t>นำเสนอ</w:t>
      </w:r>
      <w:r w:rsidR="001C4CEB" w:rsidRPr="002B2CB2">
        <w:rPr>
          <w:rFonts w:asciiTheme="majorBidi" w:hAnsiTheme="majorBidi" w:cstheme="majorBidi"/>
          <w:spacing w:val="2"/>
          <w:sz w:val="30"/>
          <w:szCs w:val="30"/>
          <w:cs/>
        </w:rPr>
        <w:t>เป็นเงินบาท</w:t>
      </w:r>
      <w:r w:rsidR="002A0C52" w:rsidRPr="002B2CB2">
        <w:rPr>
          <w:rFonts w:asciiTheme="majorBidi" w:hAnsiTheme="majorBidi" w:cstheme="majorBidi"/>
          <w:spacing w:val="2"/>
          <w:sz w:val="30"/>
          <w:szCs w:val="30"/>
          <w:cs/>
        </w:rPr>
        <w:t>ซึ่ง</w:t>
      </w:r>
      <w:r w:rsidR="004138A3" w:rsidRPr="002B2CB2">
        <w:rPr>
          <w:rFonts w:asciiTheme="majorBidi" w:hAnsiTheme="majorBidi" w:cstheme="majorBidi"/>
          <w:sz w:val="30"/>
          <w:szCs w:val="30"/>
          <w:cs/>
        </w:rPr>
        <w:t>เป็นสกุลเงินที่ใช้ในการดำเนินงานของบริษัท</w:t>
      </w:r>
      <w:r w:rsidR="001C4CEB" w:rsidRPr="002B2CB2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F7301" w:rsidRPr="002B2CB2">
        <w:rPr>
          <w:rFonts w:asciiTheme="majorBidi" w:hAnsiTheme="majorBidi" w:cstheme="majorBidi"/>
          <w:spacing w:val="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  <w:r w:rsidR="002B3CBD" w:rsidRPr="002B2CB2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</w:p>
    <w:p w14:paraId="2287E17A" w14:textId="77777777" w:rsidR="008C17E5" w:rsidRPr="002B2CB2" w:rsidRDefault="008C17E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51E1DCC3" w14:textId="77777777" w:rsidR="000336CE" w:rsidRPr="00492C3A" w:rsidRDefault="0095033A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92C3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B3CBD" w:rsidRPr="00492C3A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="000336CE" w:rsidRPr="00492C3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0336CE" w:rsidRPr="00492C3A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</w:t>
      </w:r>
      <w:r w:rsidR="00B15D08" w:rsidRPr="00492C3A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ใช้วิจารณญาณและ</w:t>
      </w:r>
      <w:r w:rsidR="00170A42" w:rsidRPr="00492C3A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336CE" w:rsidRPr="00492C3A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  <w:r w:rsidR="000336CE" w:rsidRPr="00492C3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0DF0934" w14:textId="77777777" w:rsidR="000336CE" w:rsidRPr="00492C3A" w:rsidRDefault="000336C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77108AC" w14:textId="3F20799D" w:rsidR="00003E0A" w:rsidRPr="00492C3A" w:rsidRDefault="003D025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</w:t>
      </w:r>
      <w:r w:rsidR="000A10E2" w:rsidRPr="00492C3A">
        <w:rPr>
          <w:rFonts w:asciiTheme="majorBidi" w:hAnsiTheme="majorBidi" w:cstheme="majorBidi"/>
          <w:spacing w:val="2"/>
          <w:sz w:val="30"/>
          <w:szCs w:val="30"/>
          <w:cs/>
        </w:rPr>
        <w:t>ให้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 การประมาณ</w:t>
      </w:r>
      <w:r w:rsidR="00DA658E" w:rsidRPr="00492C3A">
        <w:rPr>
          <w:rFonts w:asciiTheme="majorBidi" w:hAnsiTheme="majorBidi" w:cstheme="majorBidi"/>
          <w:spacing w:val="2"/>
          <w:sz w:val="30"/>
          <w:szCs w:val="30"/>
          <w:cs/>
        </w:rPr>
        <w:t>การ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และข้อสมมติหลายประการ ซึ่งมีผลกระทบต่อการ</w:t>
      </w:r>
      <w:r w:rsidR="002B3CBD" w:rsidRPr="00492C3A">
        <w:rPr>
          <w:rFonts w:asciiTheme="majorBidi" w:hAnsiTheme="majorBidi" w:cstheme="majorBidi"/>
          <w:spacing w:val="2"/>
          <w:sz w:val="30"/>
          <w:szCs w:val="30"/>
          <w:cs/>
        </w:rPr>
        <w:t>ปฏิบัติตาม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นโยบายการบัญชี</w:t>
      </w:r>
      <w:r w:rsidR="00445C8B" w:rsidRPr="00492C3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ของบริษัท </w:t>
      </w:r>
      <w:r w:rsidR="00003E0A" w:rsidRPr="00492C3A">
        <w:rPr>
          <w:rFonts w:asciiTheme="majorBidi" w:hAnsiTheme="majorBidi" w:cstheme="majorBidi"/>
          <w:spacing w:val="2"/>
          <w:sz w:val="30"/>
          <w:szCs w:val="30"/>
          <w:cs/>
        </w:rPr>
        <w:t>ทั้งนี้</w:t>
      </w:r>
      <w:r w:rsidR="00170A42" w:rsidRPr="00492C3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03E0A" w:rsidRPr="00492C3A">
        <w:rPr>
          <w:rFonts w:asciiTheme="majorBidi" w:hAnsiTheme="majorBidi" w:cstheme="majorBidi"/>
          <w:spacing w:val="2"/>
          <w:sz w:val="30"/>
          <w:szCs w:val="30"/>
          <w:cs/>
        </w:rPr>
        <w:t>ผลที่เกิดขึ้นจริงอาจแตกต่างจากที่ประมาณ</w:t>
      </w:r>
      <w:r w:rsidR="000A7849">
        <w:rPr>
          <w:rFonts w:asciiTheme="majorBidi" w:hAnsiTheme="majorBidi" w:cstheme="majorBidi" w:hint="cs"/>
          <w:spacing w:val="2"/>
          <w:sz w:val="30"/>
          <w:szCs w:val="30"/>
          <w:cs/>
        </w:rPr>
        <w:t>การ</w:t>
      </w:r>
      <w:r w:rsidR="00003E0A" w:rsidRPr="00492C3A">
        <w:rPr>
          <w:rFonts w:asciiTheme="majorBidi" w:hAnsiTheme="majorBidi" w:cstheme="majorBidi"/>
          <w:spacing w:val="2"/>
          <w:sz w:val="30"/>
          <w:szCs w:val="30"/>
          <w:cs/>
        </w:rPr>
        <w:t>ไว้</w:t>
      </w:r>
      <w:r w:rsidR="00170A42" w:rsidRPr="00492C3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03E0A" w:rsidRPr="00492C3A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666A731" w14:textId="4A7D6151" w:rsidR="003D025E" w:rsidRPr="00492C3A" w:rsidRDefault="003D025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2DAAF" w14:textId="10016D86" w:rsidR="00D65190" w:rsidRPr="00547C25" w:rsidRDefault="00D65190" w:rsidP="005F08F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47C25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1BBC5694" w14:textId="77777777" w:rsidR="00D65190" w:rsidRPr="00547C25" w:rsidRDefault="00D65190" w:rsidP="00D6519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3521E92" w14:textId="5151DFFC" w:rsidR="00D65190" w:rsidRPr="00547C25" w:rsidRDefault="00D65190" w:rsidP="00547C25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7C25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tbl>
      <w:tblPr>
        <w:tblpPr w:leftFromText="180" w:rightFromText="180" w:vertAnchor="text" w:horzAnchor="margin" w:tblpXSpec="right" w:tblpY="285"/>
        <w:tblW w:w="9180" w:type="dxa"/>
        <w:tblLook w:val="04A0" w:firstRow="1" w:lastRow="0" w:firstColumn="1" w:lastColumn="0" w:noHBand="0" w:noVBand="1"/>
      </w:tblPr>
      <w:tblGrid>
        <w:gridCol w:w="2610"/>
        <w:gridCol w:w="6570"/>
      </w:tblGrid>
      <w:tr w:rsidR="00030D6D" w:rsidRPr="00492C3A" w14:paraId="5429E47B" w14:textId="77777777" w:rsidTr="00030D6D">
        <w:tc>
          <w:tcPr>
            <w:tcW w:w="2610" w:type="dxa"/>
            <w:hideMark/>
          </w:tcPr>
          <w:p w14:paraId="3F589F7C" w14:textId="77777777" w:rsidR="00030D6D" w:rsidRPr="00547C25" w:rsidRDefault="00030D6D" w:rsidP="001647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0" w:firstLine="1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4(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ซ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570" w:type="dxa"/>
            <w:hideMark/>
          </w:tcPr>
          <w:p w14:paraId="45EB1E68" w14:textId="77777777" w:rsidR="00030D6D" w:rsidRPr="00547C25" w:rsidRDefault="00030D6D" w:rsidP="00030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547C2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สัญญาเช่า</w:t>
            </w:r>
          </w:p>
          <w:p w14:paraId="67FA44C2" w14:textId="77777777" w:rsidR="00030D6D" w:rsidRPr="00547C25" w:rsidRDefault="00030D6D" w:rsidP="005F08F2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547C2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การประเมินว่าข้อตกลงประกอบด้วยสัญญาเช่าหรือไม่</w:t>
            </w:r>
          </w:p>
          <w:p w14:paraId="072CC389" w14:textId="70BCAEC1" w:rsidR="00030D6D" w:rsidRPr="00547C25" w:rsidRDefault="00030D6D" w:rsidP="00E6420B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547C2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บริษัทพิจารณาถึงความแน่นอนอย่างสมเหตุสมผลที่จะใช้สิทธิต่ออายุสัญญา</w:t>
            </w:r>
            <w:r w:rsidR="00D42F63">
              <w:rPr>
                <w:rFonts w:asciiTheme="majorBidi" w:hAnsiTheme="majorBidi"/>
                <w:sz w:val="30"/>
                <w:szCs w:val="30"/>
                <w:lang w:val="en-GB" w:eastAsia="en-GB"/>
              </w:rPr>
              <w:tab/>
            </w:r>
            <w:r w:rsidRPr="00547C2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เช่าหรือไม่</w:t>
            </w:r>
          </w:p>
          <w:p w14:paraId="5B561850" w14:textId="77777777" w:rsidR="00030D6D" w:rsidRPr="00547C25" w:rsidRDefault="00030D6D" w:rsidP="005F08F2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547C2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บริษัทจะใช้สิทธิยกเลิกสัญญาเช่าหรือไม่</w:t>
            </w:r>
          </w:p>
          <w:p w14:paraId="10EFA216" w14:textId="282BC9A6" w:rsidR="00030D6D" w:rsidRPr="00547C25" w:rsidRDefault="00030D6D" w:rsidP="00E6420B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7C2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บริษัทได้โอนความเสี่ยงและผลตอบแทนเกือบทั้งหมดของสินทรัพย์ที่ผู้เป็น</w:t>
            </w:r>
            <w:r w:rsidR="00D42F63">
              <w:rPr>
                <w:rFonts w:asciiTheme="majorBidi" w:hAnsiTheme="majorBidi"/>
                <w:sz w:val="30"/>
                <w:szCs w:val="30"/>
                <w:lang w:val="en-GB" w:eastAsia="en-GB"/>
              </w:rPr>
              <w:tab/>
            </w:r>
            <w:r w:rsidRPr="00547C2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เจ้าของพึงได้รับให้กับผู้เช่าหรือไม่</w:t>
            </w:r>
          </w:p>
        </w:tc>
      </w:tr>
      <w:tr w:rsidR="00030D6D" w:rsidRPr="00492C3A" w14:paraId="6F9E48BF" w14:textId="77777777" w:rsidTr="00030D6D">
        <w:tc>
          <w:tcPr>
            <w:tcW w:w="2610" w:type="dxa"/>
          </w:tcPr>
          <w:p w14:paraId="662F2F41" w14:textId="6B12506C" w:rsidR="00030D6D" w:rsidRDefault="00030D6D" w:rsidP="001647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431"/>
              <w:jc w:val="thaiDistribute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570" w:type="dxa"/>
          </w:tcPr>
          <w:p w14:paraId="3B34B205" w14:textId="77777777" w:rsidR="00030D6D" w:rsidRPr="000930F9" w:rsidRDefault="00030D6D" w:rsidP="00030D6D">
            <w:pPr>
              <w:pStyle w:val="index"/>
              <w:tabs>
                <w:tab w:val="left" w:pos="72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</w:pPr>
            <w:r w:rsidRPr="00541404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 xml:space="preserve">ผลกระทบจากการแพร่ระบาดของโรคติดเชื้อไวรัสโคโรนา </w:t>
            </w:r>
            <w:r w:rsidRPr="00541404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2019 (COVID-19)</w:t>
            </w:r>
          </w:p>
        </w:tc>
      </w:tr>
    </w:tbl>
    <w:p w14:paraId="206B805D" w14:textId="77777777" w:rsidR="00D65190" w:rsidRPr="00547C25" w:rsidRDefault="00D65190" w:rsidP="00D6519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BE7A931" w14:textId="77777777" w:rsidR="00760F32" w:rsidRDefault="00760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0" w:name="_Hlk31810007"/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42567D" w14:textId="23B0422E" w:rsidR="00D65190" w:rsidRPr="00547C25" w:rsidRDefault="00D65190" w:rsidP="005F08F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47C25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38FCBBCC" w14:textId="77777777" w:rsidR="00D65190" w:rsidRPr="00547C25" w:rsidRDefault="00D65190" w:rsidP="00D6519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2BD5866" w14:textId="74EB2F90" w:rsidR="00D65190" w:rsidRPr="00547C25" w:rsidRDefault="00D65190" w:rsidP="00547C25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547C25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Pr="00547C25">
        <w:rPr>
          <w:rFonts w:asciiTheme="majorBidi" w:hAnsiTheme="majorBidi" w:cstheme="majorBidi"/>
          <w:sz w:val="30"/>
          <w:szCs w:val="30"/>
        </w:rPr>
        <w:t xml:space="preserve">31 </w:t>
      </w:r>
      <w:r w:rsidRPr="00547C2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47C25">
        <w:rPr>
          <w:rFonts w:asciiTheme="majorBidi" w:hAnsiTheme="majorBidi" w:cstheme="majorBidi"/>
          <w:sz w:val="30"/>
          <w:szCs w:val="30"/>
        </w:rPr>
        <w:t xml:space="preserve">2563 </w:t>
      </w:r>
      <w:r w:rsidRPr="00547C25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5F00CB">
        <w:rPr>
          <w:rFonts w:asciiTheme="majorBidi" w:hAnsiTheme="majorBidi" w:cstheme="majorBidi"/>
          <w:sz w:val="30"/>
          <w:szCs w:val="30"/>
        </w:rPr>
        <w:t xml:space="preserve">     </w:t>
      </w:r>
      <w:r w:rsidRPr="00547C25">
        <w:rPr>
          <w:rFonts w:asciiTheme="majorBidi" w:hAnsiTheme="majorBidi" w:cstheme="majorBidi"/>
          <w:sz w:val="30"/>
          <w:szCs w:val="30"/>
          <w:cs/>
        </w:rPr>
        <w:t>ในปีบัญชีถัดไป</w:t>
      </w:r>
      <w:r w:rsidRPr="00547C25">
        <w:rPr>
          <w:rFonts w:asciiTheme="majorBidi" w:hAnsiTheme="majorBidi" w:cs="Times New Roman"/>
          <w:sz w:val="30"/>
          <w:szCs w:val="30"/>
          <w:rtl/>
          <w:lang w:bidi="ar-SA"/>
        </w:rPr>
        <w:t xml:space="preserve"> </w:t>
      </w:r>
      <w:r w:rsidRPr="00547C25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bookmarkEnd w:id="0"/>
    <w:p w14:paraId="4D3A4825" w14:textId="77777777" w:rsidR="00594FCC" w:rsidRPr="0087258E" w:rsidRDefault="00594FCC" w:rsidP="00B4269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2160"/>
        <w:gridCol w:w="6930"/>
      </w:tblGrid>
      <w:tr w:rsidR="005F00CB" w:rsidRPr="0087258E" w14:paraId="1D9D8862" w14:textId="77777777" w:rsidTr="00547C25">
        <w:tc>
          <w:tcPr>
            <w:tcW w:w="2160" w:type="dxa"/>
          </w:tcPr>
          <w:p w14:paraId="781ECC00" w14:textId="3B982369" w:rsidR="005F00CB" w:rsidRDefault="001A5F42" w:rsidP="00905A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A426D" w:rsidRPr="001A42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</w:t>
            </w:r>
            <w:r w:rsidR="001A426D" w:rsidRPr="001A426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6930" w:type="dxa"/>
          </w:tcPr>
          <w:p w14:paraId="50851C5A" w14:textId="18BB4E85" w:rsidR="005F00CB" w:rsidRPr="0087258E" w:rsidRDefault="001A426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C24D08" w:rsidRPr="0087258E" w14:paraId="06168500" w14:textId="77777777" w:rsidTr="00547C25">
        <w:tc>
          <w:tcPr>
            <w:tcW w:w="2160" w:type="dxa"/>
          </w:tcPr>
          <w:p w14:paraId="10E616E5" w14:textId="051EAC02" w:rsidR="00C24D08" w:rsidRPr="0087258E" w:rsidDel="005F00CB" w:rsidRDefault="00C24D08" w:rsidP="00905A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930" w:type="dxa"/>
          </w:tcPr>
          <w:p w14:paraId="66091925" w14:textId="59674676" w:rsidR="00C24D08" w:rsidRPr="0087258E" w:rsidRDefault="00C24D0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2019 (COVID-19)</w:t>
            </w:r>
          </w:p>
        </w:tc>
      </w:tr>
      <w:tr w:rsidR="0080613E" w:rsidRPr="0087258E" w14:paraId="0CFB6BB5" w14:textId="77777777" w:rsidTr="00547C25">
        <w:tc>
          <w:tcPr>
            <w:tcW w:w="2160" w:type="dxa"/>
          </w:tcPr>
          <w:p w14:paraId="4FEE9080" w14:textId="71E5A0B8" w:rsidR="0080613E" w:rsidRPr="0087258E" w:rsidRDefault="009661D1" w:rsidP="00905A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 w:firstLine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58E">
              <w:rPr>
                <w:rFonts w:asciiTheme="majorBidi" w:hAnsiTheme="majorBidi" w:cstheme="majorBidi"/>
                <w:sz w:val="30"/>
                <w:szCs w:val="30"/>
              </w:rPr>
              <w:t>8, 9</w:t>
            </w:r>
            <w:r w:rsidR="00C24D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87258E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930" w:type="dxa"/>
          </w:tcPr>
          <w:p w14:paraId="0E2A6F45" w14:textId="569353CD" w:rsidR="0080613E" w:rsidRPr="0087258E" w:rsidRDefault="0080613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7258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การวัดมูลค่า</w:t>
            </w:r>
            <w:r w:rsidR="00274FE7" w:rsidRPr="0087258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ค่าเผื่อ</w:t>
            </w:r>
            <w:r w:rsidR="00D65190" w:rsidRPr="0087258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ผลขาดทุนจากการด้อยค่า</w:t>
            </w:r>
            <w:r w:rsidR="00C24D0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ของลูกหนี้</w:t>
            </w:r>
          </w:p>
        </w:tc>
      </w:tr>
      <w:tr w:rsidR="00274FE7" w:rsidRPr="0087258E" w14:paraId="0512DDA4" w14:textId="77777777" w:rsidTr="00547C25">
        <w:tc>
          <w:tcPr>
            <w:tcW w:w="2160" w:type="dxa"/>
          </w:tcPr>
          <w:p w14:paraId="245FB6BA" w14:textId="1F8B9063" w:rsidR="00274FE7" w:rsidRPr="0087258E" w:rsidRDefault="009661D1" w:rsidP="00905A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 w:firstLine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58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6930" w:type="dxa"/>
          </w:tcPr>
          <w:p w14:paraId="06F1CB5A" w14:textId="77777777" w:rsidR="00274FE7" w:rsidRPr="0087258E" w:rsidRDefault="00274FE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87258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การวัดมูลค่าค่าเผื่อการปรับมูลค่าสินค้าคงเหลือ</w:t>
            </w:r>
          </w:p>
        </w:tc>
      </w:tr>
      <w:tr w:rsidR="007A7AF1" w:rsidRPr="0087258E" w14:paraId="0B7E6A64" w14:textId="77777777" w:rsidTr="00547C25">
        <w:tc>
          <w:tcPr>
            <w:tcW w:w="2160" w:type="dxa"/>
          </w:tcPr>
          <w:p w14:paraId="33BD5F3E" w14:textId="024442A9" w:rsidR="007A7AF1" w:rsidRPr="0087258E" w:rsidDel="007A7AF1" w:rsidRDefault="007A7AF1" w:rsidP="00905A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 w:firstLine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930" w:type="dxa"/>
          </w:tcPr>
          <w:p w14:paraId="02FBA891" w14:textId="19D3751B" w:rsidR="007A7AF1" w:rsidRPr="0087258E" w:rsidRDefault="007A7AF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  <w:r w:rsidR="00D42F63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และ</w:t>
            </w:r>
          </w:p>
        </w:tc>
      </w:tr>
      <w:tr w:rsidR="00274FE7" w:rsidRPr="002B2CB2" w14:paraId="67E8F803" w14:textId="77777777" w:rsidTr="00547C25">
        <w:tc>
          <w:tcPr>
            <w:tcW w:w="2160" w:type="dxa"/>
          </w:tcPr>
          <w:p w14:paraId="3FCD9AEB" w14:textId="6D02C573" w:rsidR="00274FE7" w:rsidRPr="0087258E" w:rsidRDefault="009661D1" w:rsidP="00905A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5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6AF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930" w:type="dxa"/>
          </w:tcPr>
          <w:p w14:paraId="4DBD0801" w14:textId="57D703B5" w:rsidR="00274FE7" w:rsidRPr="002B2CB2" w:rsidRDefault="00274FE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9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87258E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="0094290B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 xml:space="preserve">                      </w:t>
            </w:r>
            <w:r w:rsidRPr="0087258E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ผลแตกต่างชั่วคราวที่ใช้หักภาษีและขาดทุนทางภาษีไปใช้ประโยชน์</w:t>
            </w:r>
            <w:r w:rsidRPr="002B2CB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</w:tr>
    </w:tbl>
    <w:p w14:paraId="781C1E60" w14:textId="77777777" w:rsidR="00DF54C3" w:rsidRPr="002B2CB2" w:rsidRDefault="00DF54C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C64075" w14:textId="77777777" w:rsidR="009661D1" w:rsidRDefault="004866E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b/>
          <w:bCs/>
          <w:sz w:val="30"/>
          <w:szCs w:val="30"/>
        </w:rPr>
      </w:pPr>
      <w:r w:rsidRPr="00547C2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05FDE" w:rsidRPr="00547C25">
        <w:rPr>
          <w:rFonts w:asciiTheme="majorBidi" w:hAnsiTheme="majorBidi" w:cstheme="majorBidi"/>
          <w:b/>
          <w:bCs/>
          <w:sz w:val="30"/>
          <w:szCs w:val="30"/>
        </w:rPr>
        <w:tab/>
      </w:r>
      <w:r w:rsidR="009661D1" w:rsidRPr="00547C25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75A3C4CF" w14:textId="77777777" w:rsidR="00EB6267" w:rsidRDefault="00EB626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3C540DB" w14:textId="77777777" w:rsidR="00740870" w:rsidRDefault="00EB6267" w:rsidP="00EB6267">
      <w:pPr>
        <w:pStyle w:val="BodyText2"/>
        <w:ind w:left="540"/>
        <w:jc w:val="thaiDistribute"/>
        <w:rPr>
          <w:rFonts w:asciiTheme="majorBidi" w:hAnsiTheme="majorBidi" w:cstheme="majorBidi"/>
        </w:rPr>
      </w:pPr>
      <w:r w:rsidRPr="00A84D62">
        <w:rPr>
          <w:rFonts w:asciiTheme="majorBidi" w:hAnsiTheme="majorBidi" w:cstheme="majorBidi"/>
          <w:cs/>
        </w:rPr>
        <w:t xml:space="preserve">ตั้งแต่วันที่ </w:t>
      </w:r>
      <w:r>
        <w:rPr>
          <w:rFonts w:asciiTheme="majorBidi" w:hAnsiTheme="majorBidi" w:cstheme="majorBidi"/>
        </w:rPr>
        <w:t>1</w:t>
      </w:r>
      <w:r w:rsidRPr="00A84D62">
        <w:rPr>
          <w:rFonts w:asciiTheme="majorBidi" w:hAnsiTheme="majorBidi" w:cstheme="majorBidi"/>
        </w:rPr>
        <w:t xml:space="preserve"> </w:t>
      </w:r>
      <w:r w:rsidRPr="00A84D62">
        <w:rPr>
          <w:rFonts w:asciiTheme="majorBidi" w:hAnsiTheme="majorBidi" w:cstheme="majorBidi"/>
          <w:cs/>
        </w:rPr>
        <w:t xml:space="preserve">มกราคม </w:t>
      </w:r>
      <w:r w:rsidRPr="00A84D62">
        <w:rPr>
          <w:rFonts w:asciiTheme="majorBidi" w:hAnsiTheme="majorBidi" w:cstheme="majorBidi"/>
        </w:rPr>
        <w:t xml:space="preserve">2563 </w:t>
      </w:r>
      <w:r>
        <w:rPr>
          <w:rFonts w:asciiTheme="majorBidi" w:hAnsiTheme="majorBidi" w:cstheme="majorBidi" w:hint="cs"/>
          <w:cs/>
        </w:rPr>
        <w:t>บริษัท</w:t>
      </w:r>
      <w:r w:rsidRPr="00A84D62">
        <w:rPr>
          <w:rFonts w:asciiTheme="majorBidi" w:hAnsiTheme="majorBidi" w:cstheme="majorBidi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A84D62">
        <w:rPr>
          <w:rFonts w:asciiTheme="majorBidi" w:hAnsiTheme="majorBidi" w:cstheme="majorBidi"/>
        </w:rPr>
        <w:t xml:space="preserve">TFRS 16 </w:t>
      </w:r>
      <w:r w:rsidRPr="00A84D62">
        <w:rPr>
          <w:rFonts w:asciiTheme="majorBidi" w:hAnsiTheme="majorBidi" w:cstheme="majorBidi"/>
          <w:cs/>
        </w:rPr>
        <w:t xml:space="preserve">เป็นครั้งแรก </w:t>
      </w:r>
    </w:p>
    <w:p w14:paraId="005841D4" w14:textId="77777777" w:rsidR="00EB6267" w:rsidRPr="00146CA6" w:rsidRDefault="00EB6267" w:rsidP="00EB6267">
      <w:pPr>
        <w:pStyle w:val="BodyText2"/>
        <w:ind w:left="540"/>
        <w:jc w:val="thaiDistribute"/>
        <w:rPr>
          <w:rFonts w:asciiTheme="majorBidi" w:hAnsiTheme="majorBidi" w:cstheme="majorBidi"/>
        </w:rPr>
      </w:pPr>
    </w:p>
    <w:tbl>
      <w:tblPr>
        <w:tblW w:w="91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1520"/>
      </w:tblGrid>
      <w:tr w:rsidR="00EB6267" w:rsidRPr="004C402C" w14:paraId="4D203FCC" w14:textId="77777777" w:rsidTr="001647C4">
        <w:trPr>
          <w:cantSplit/>
          <w:trHeight w:val="80"/>
          <w:tblHeader/>
        </w:trPr>
        <w:tc>
          <w:tcPr>
            <w:tcW w:w="6480" w:type="dxa"/>
            <w:vAlign w:val="bottom"/>
          </w:tcPr>
          <w:p w14:paraId="54E20455" w14:textId="56821B75" w:rsidR="00EB6267" w:rsidRPr="004C402C" w:rsidRDefault="00A63057" w:rsidP="00C545BA">
            <w:pPr>
              <w:pStyle w:val="a"/>
              <w:ind w:firstLine="9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highlight w:val="cyan"/>
                <w:cs/>
              </w:rPr>
            </w:pPr>
            <w:r w:rsidRPr="00547C2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ผลกระทบจากการเปลี่ยนแปลงนโยบายการบัญชี </w:t>
            </w:r>
          </w:p>
        </w:tc>
        <w:tc>
          <w:tcPr>
            <w:tcW w:w="1170" w:type="dxa"/>
          </w:tcPr>
          <w:p w14:paraId="7DCD120F" w14:textId="77777777" w:rsidR="00EB6267" w:rsidRPr="004C402C" w:rsidRDefault="00EB6267" w:rsidP="00547C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3F3AC83A" w14:textId="77777777" w:rsidR="00EB6267" w:rsidRPr="004C402C" w:rsidRDefault="00EB6267" w:rsidP="0070760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EB6267" w:rsidRPr="004C402C" w14:paraId="29CA5164" w14:textId="77777777" w:rsidTr="001647C4">
        <w:trPr>
          <w:cantSplit/>
          <w:trHeight w:val="19"/>
          <w:tblHeader/>
        </w:trPr>
        <w:tc>
          <w:tcPr>
            <w:tcW w:w="6480" w:type="dxa"/>
            <w:vAlign w:val="bottom"/>
          </w:tcPr>
          <w:p w14:paraId="693C5012" w14:textId="77777777" w:rsidR="00EB6267" w:rsidRPr="004C402C" w:rsidRDefault="00EB6267" w:rsidP="00905A1E">
            <w:pPr>
              <w:spacing w:line="240" w:lineRule="auto"/>
              <w:ind w:left="175" w:right="8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49D8B002" w14:textId="77777777" w:rsidR="00EB6267" w:rsidRPr="004C402C" w:rsidRDefault="00EB6267" w:rsidP="007076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20" w:type="dxa"/>
            <w:vAlign w:val="bottom"/>
          </w:tcPr>
          <w:p w14:paraId="18E52508" w14:textId="77777777" w:rsidR="00EB6267" w:rsidRPr="004C402C" w:rsidRDefault="00EB6267" w:rsidP="0070760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2F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6267" w:rsidRPr="004C402C" w14:paraId="62AAC62F" w14:textId="77777777" w:rsidTr="001647C4">
        <w:trPr>
          <w:cantSplit/>
          <w:trHeight w:val="19"/>
        </w:trPr>
        <w:tc>
          <w:tcPr>
            <w:tcW w:w="6480" w:type="dxa"/>
          </w:tcPr>
          <w:p w14:paraId="51A1269E" w14:textId="77777777" w:rsidR="00EB6267" w:rsidRPr="005901B2" w:rsidRDefault="00EB6267" w:rsidP="00C545BA">
            <w:pPr>
              <w:spacing w:line="240" w:lineRule="auto"/>
              <w:ind w:left="175" w:hanging="85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70" w:type="dxa"/>
            <w:vAlign w:val="bottom"/>
          </w:tcPr>
          <w:p w14:paraId="2E536B91" w14:textId="77777777" w:rsidR="00EB6267" w:rsidRPr="005901B2" w:rsidRDefault="00EB6267" w:rsidP="007076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0" w:type="dxa"/>
            <w:vAlign w:val="bottom"/>
          </w:tcPr>
          <w:p w14:paraId="5152704B" w14:textId="77777777" w:rsidR="00EB6267" w:rsidRPr="004C402C" w:rsidRDefault="00EB6267" w:rsidP="00B13AB7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,598</w:t>
            </w:r>
          </w:p>
        </w:tc>
      </w:tr>
      <w:tr w:rsidR="00EB6267" w:rsidRPr="004C402C" w14:paraId="1210993C" w14:textId="77777777" w:rsidTr="001647C4">
        <w:trPr>
          <w:cantSplit/>
          <w:trHeight w:val="249"/>
        </w:trPr>
        <w:tc>
          <w:tcPr>
            <w:tcW w:w="6480" w:type="dxa"/>
          </w:tcPr>
          <w:p w14:paraId="4C81EA37" w14:textId="77777777" w:rsidR="00EB6267" w:rsidRPr="005901B2" w:rsidRDefault="00EB6267" w:rsidP="00C545BA">
            <w:pPr>
              <w:spacing w:line="240" w:lineRule="auto"/>
              <w:ind w:left="175" w:right="8" w:hanging="8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170" w:type="dxa"/>
            <w:vAlign w:val="bottom"/>
          </w:tcPr>
          <w:p w14:paraId="2F032476" w14:textId="77777777" w:rsidR="00EB6267" w:rsidRPr="005901B2" w:rsidRDefault="00EB6267" w:rsidP="007076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0" w:type="dxa"/>
            <w:vAlign w:val="bottom"/>
          </w:tcPr>
          <w:p w14:paraId="269A8C99" w14:textId="77777777" w:rsidR="00EB6267" w:rsidRPr="004C402C" w:rsidRDefault="00EB6267" w:rsidP="00707607">
            <w:pPr>
              <w:pStyle w:val="acctfourfigures"/>
              <w:tabs>
                <w:tab w:val="clear" w:pos="765"/>
                <w:tab w:val="decimal" w:pos="15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6267" w:rsidRPr="004C402C" w14:paraId="4FB7C3B0" w14:textId="77777777" w:rsidTr="001647C4">
        <w:trPr>
          <w:cantSplit/>
          <w:trHeight w:val="249"/>
        </w:trPr>
        <w:tc>
          <w:tcPr>
            <w:tcW w:w="6480" w:type="dxa"/>
          </w:tcPr>
          <w:p w14:paraId="21D3497F" w14:textId="25D4A386" w:rsidR="00EB6267" w:rsidRPr="005901B2" w:rsidRDefault="00EB6267" w:rsidP="001647C4">
            <w:pPr>
              <w:tabs>
                <w:tab w:val="clear" w:pos="227"/>
              </w:tabs>
              <w:spacing w:line="240" w:lineRule="auto"/>
              <w:ind w:left="188" w:right="8" w:hanging="85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170" w:type="dxa"/>
            <w:vAlign w:val="bottom"/>
          </w:tcPr>
          <w:p w14:paraId="41B7578A" w14:textId="77777777" w:rsidR="00EB6267" w:rsidRPr="001647C4" w:rsidRDefault="00EB6267" w:rsidP="007076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31A63122" w14:textId="77777777" w:rsidR="00EB6267" w:rsidRPr="004C402C" w:rsidRDefault="00EB6267" w:rsidP="00707607">
            <w:pPr>
              <w:pStyle w:val="acctfourfigures"/>
              <w:tabs>
                <w:tab w:val="clear" w:pos="765"/>
                <w:tab w:val="decimal" w:pos="15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6267" w:rsidRPr="00150F68" w14:paraId="479696D7" w14:textId="77777777" w:rsidTr="001647C4">
        <w:trPr>
          <w:cantSplit/>
          <w:trHeight w:val="19"/>
        </w:trPr>
        <w:tc>
          <w:tcPr>
            <w:tcW w:w="6480" w:type="dxa"/>
          </w:tcPr>
          <w:p w14:paraId="57DB04B6" w14:textId="77777777" w:rsidR="00EB6267" w:rsidRPr="005901B2" w:rsidRDefault="00EB6267" w:rsidP="00C5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8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1170" w:type="dxa"/>
            <w:vAlign w:val="bottom"/>
          </w:tcPr>
          <w:p w14:paraId="0850A8CA" w14:textId="1E5DAEC9" w:rsidR="00EB6267" w:rsidRPr="005901B2" w:rsidRDefault="00EB6267" w:rsidP="007076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C001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20" w:type="dxa"/>
            <w:vAlign w:val="bottom"/>
          </w:tcPr>
          <w:p w14:paraId="19680BBA" w14:textId="77777777" w:rsidR="00EB6267" w:rsidRPr="004C402C" w:rsidRDefault="00EB6267" w:rsidP="00707607">
            <w:pPr>
              <w:pStyle w:val="acctfourfigures"/>
              <w:tabs>
                <w:tab w:val="clear" w:pos="765"/>
                <w:tab w:val="decimal" w:pos="506"/>
                <w:tab w:val="decimal" w:pos="1170"/>
              </w:tabs>
              <w:spacing w:line="240" w:lineRule="auto"/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6267" w:rsidRPr="004C402C" w14:paraId="36BD160F" w14:textId="77777777" w:rsidTr="001647C4">
        <w:trPr>
          <w:cantSplit/>
          <w:trHeight w:val="19"/>
        </w:trPr>
        <w:tc>
          <w:tcPr>
            <w:tcW w:w="6480" w:type="dxa"/>
          </w:tcPr>
          <w:p w14:paraId="77259FC0" w14:textId="77777777" w:rsidR="00EB6267" w:rsidRPr="005901B2" w:rsidRDefault="00EB6267" w:rsidP="00C5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85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96E8D4C" w14:textId="0B071EFA" w:rsidR="00EB6267" w:rsidRPr="005901B2" w:rsidRDefault="00EB6267" w:rsidP="007076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C001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20" w:type="dxa"/>
            <w:vAlign w:val="bottom"/>
          </w:tcPr>
          <w:p w14:paraId="212F82E4" w14:textId="5F119C0B" w:rsidR="00EB6267" w:rsidRPr="004C402C" w:rsidRDefault="00EB6267" w:rsidP="00547C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447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(23,073)</w:t>
            </w:r>
          </w:p>
        </w:tc>
      </w:tr>
      <w:tr w:rsidR="00EB6267" w:rsidRPr="004C402C" w14:paraId="1F634B4F" w14:textId="77777777" w:rsidTr="001647C4">
        <w:trPr>
          <w:cantSplit/>
          <w:trHeight w:val="19"/>
        </w:trPr>
        <w:tc>
          <w:tcPr>
            <w:tcW w:w="6480" w:type="dxa"/>
          </w:tcPr>
          <w:p w14:paraId="0F03FDE4" w14:textId="77777777" w:rsidR="00EB6267" w:rsidRPr="005901B2" w:rsidRDefault="00EB6267" w:rsidP="0016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170" w:type="dxa"/>
            <w:vAlign w:val="bottom"/>
          </w:tcPr>
          <w:p w14:paraId="272FCF66" w14:textId="77777777" w:rsidR="00EB6267" w:rsidRPr="005901B2" w:rsidRDefault="00EB6267" w:rsidP="007076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0" w:type="dxa"/>
            <w:vAlign w:val="bottom"/>
          </w:tcPr>
          <w:p w14:paraId="70343F0A" w14:textId="77777777" w:rsidR="00EB6267" w:rsidRPr="004C402C" w:rsidRDefault="00EB6267" w:rsidP="00547C25">
            <w:pPr>
              <w:pStyle w:val="acctfourfigures"/>
              <w:tabs>
                <w:tab w:val="decimal" w:pos="912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4,615</w:t>
            </w:r>
          </w:p>
        </w:tc>
      </w:tr>
      <w:tr w:rsidR="00EB6267" w:rsidRPr="004C402C" w14:paraId="75003FBE" w14:textId="77777777" w:rsidTr="001647C4">
        <w:trPr>
          <w:cantSplit/>
          <w:trHeight w:val="19"/>
        </w:trPr>
        <w:tc>
          <w:tcPr>
            <w:tcW w:w="6480" w:type="dxa"/>
          </w:tcPr>
          <w:p w14:paraId="3F4CE619" w14:textId="78323574" w:rsidR="00EB6267" w:rsidRPr="005901B2" w:rsidRDefault="00905A1E" w:rsidP="00C5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 w:hanging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EB6267" w:rsidRPr="003A61C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="00EB6267" w:rsidRPr="003A61CD">
              <w:rPr>
                <w:rFonts w:asciiTheme="majorBidi" w:hAnsiTheme="majorBidi" w:cstheme="majorBidi"/>
                <w:sz w:val="30"/>
                <w:szCs w:val="30"/>
              </w:rPr>
              <w:t xml:space="preserve"> TFRS 16</w:t>
            </w:r>
            <w:r w:rsidR="00EB6267" w:rsidRPr="003A6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170" w:type="dxa"/>
            <w:vAlign w:val="bottom"/>
          </w:tcPr>
          <w:p w14:paraId="0424231B" w14:textId="77777777" w:rsidR="00EB6267" w:rsidRPr="005901B2" w:rsidRDefault="00EB6267" w:rsidP="007076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520" w:type="dxa"/>
            <w:vAlign w:val="bottom"/>
          </w:tcPr>
          <w:p w14:paraId="79636400" w14:textId="77777777" w:rsidR="00EB6267" w:rsidRDefault="00EB6267" w:rsidP="00707607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uto"/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6267" w:rsidRPr="004C402C" w14:paraId="2B5357B7" w14:textId="77777777" w:rsidTr="001647C4">
        <w:trPr>
          <w:cantSplit/>
          <w:trHeight w:val="19"/>
        </w:trPr>
        <w:tc>
          <w:tcPr>
            <w:tcW w:w="6480" w:type="dxa"/>
          </w:tcPr>
          <w:p w14:paraId="259A6405" w14:textId="77777777" w:rsidR="00EB6267" w:rsidRPr="005901B2" w:rsidRDefault="00EB6267" w:rsidP="00C545BA">
            <w:pPr>
              <w:spacing w:line="240" w:lineRule="auto"/>
              <w:ind w:left="178" w:right="8" w:hanging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70" w:type="dxa"/>
            <w:vAlign w:val="bottom"/>
          </w:tcPr>
          <w:p w14:paraId="2EFBE15E" w14:textId="77777777" w:rsidR="00EB6267" w:rsidRPr="005901B2" w:rsidRDefault="00EB6267" w:rsidP="007076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1ACEA" w14:textId="77777777" w:rsidR="00EB6267" w:rsidRPr="004C402C" w:rsidRDefault="00EB6267" w:rsidP="00547C25">
            <w:pPr>
              <w:pStyle w:val="acctfourfigures"/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1,712,140</w:t>
            </w:r>
          </w:p>
        </w:tc>
      </w:tr>
    </w:tbl>
    <w:p w14:paraId="3758BEA1" w14:textId="0C4285DB" w:rsidR="001647C4" w:rsidRDefault="001647C4" w:rsidP="00EB62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6F15D8CE" w14:textId="77777777" w:rsidR="001647C4" w:rsidRDefault="00164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br w:type="page"/>
      </w:r>
    </w:p>
    <w:p w14:paraId="6295F456" w14:textId="332D6487" w:rsidR="00EB6267" w:rsidRDefault="00EB6267" w:rsidP="005F08F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47C2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6F764D75" w14:textId="77777777" w:rsidR="008775E5" w:rsidRPr="00547C25" w:rsidRDefault="008775E5" w:rsidP="008775E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7282A451" w14:textId="07E8A56F" w:rsidR="00EB6267" w:rsidRPr="00553F61" w:rsidRDefault="00EB6267" w:rsidP="00553F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C25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547C25">
        <w:rPr>
          <w:rFonts w:asciiTheme="majorBidi" w:hAnsiTheme="majorBidi" w:cstheme="majorBidi"/>
          <w:sz w:val="30"/>
          <w:szCs w:val="30"/>
        </w:rPr>
        <w:t xml:space="preserve">1 </w:t>
      </w:r>
      <w:r w:rsidRPr="00547C2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47C25">
        <w:rPr>
          <w:rFonts w:asciiTheme="majorBidi" w:hAnsiTheme="majorBidi" w:cstheme="majorBidi"/>
          <w:sz w:val="30"/>
          <w:szCs w:val="30"/>
        </w:rPr>
        <w:t xml:space="preserve">2563 </w:t>
      </w:r>
      <w:r w:rsidRPr="00547C25">
        <w:rPr>
          <w:rFonts w:asciiTheme="majorBidi" w:hAnsiTheme="majorBidi" w:cstheme="majorBidi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547C25">
        <w:rPr>
          <w:rFonts w:asciiTheme="majorBidi" w:hAnsiTheme="majorBidi" w:cstheme="majorBidi"/>
          <w:sz w:val="30"/>
          <w:szCs w:val="30"/>
        </w:rPr>
        <w:t xml:space="preserve"> 2562</w:t>
      </w:r>
      <w:r w:rsidR="00D24ACE" w:rsidRPr="00547C25">
        <w:rPr>
          <w:rFonts w:asciiTheme="majorBidi" w:hAnsiTheme="majorBidi" w:cstheme="majorBidi"/>
          <w:sz w:val="30"/>
          <w:szCs w:val="30"/>
        </w:rPr>
        <w:t xml:space="preserve"> </w:t>
      </w:r>
      <w:r w:rsidR="00D24ACE" w:rsidRPr="00547C25">
        <w:rPr>
          <w:rFonts w:asciiTheme="majorBidi" w:hAnsiTheme="majorBidi" w:cstheme="majorBidi"/>
          <w:sz w:val="30"/>
          <w:szCs w:val="30"/>
          <w:cs/>
        </w:rPr>
        <w:t>และไม่น</w:t>
      </w:r>
      <w:r w:rsidR="00553F61">
        <w:rPr>
          <w:rFonts w:asciiTheme="majorBidi" w:hAnsiTheme="majorBidi" w:cstheme="majorBidi" w:hint="cs"/>
          <w:sz w:val="30"/>
          <w:szCs w:val="30"/>
          <w:cs/>
        </w:rPr>
        <w:t>ำข้อกำหนด</w:t>
      </w:r>
      <w:r w:rsidR="00D24ACE" w:rsidRPr="00553F61">
        <w:rPr>
          <w:rFonts w:asciiTheme="majorBidi" w:hAnsiTheme="majorBidi" w:cstheme="majorBidi"/>
          <w:sz w:val="30"/>
          <w:szCs w:val="30"/>
          <w:cs/>
        </w:rPr>
        <w:t>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18E6BCCD" w14:textId="77777777" w:rsidR="00EB6267" w:rsidRPr="00B31678" w:rsidRDefault="00EB6267" w:rsidP="00EB6267">
      <w:pPr>
        <w:pStyle w:val="BodyText2"/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</w:rPr>
      </w:pPr>
    </w:p>
    <w:p w14:paraId="66E5C43C" w14:textId="6046E926" w:rsidR="00EB6267" w:rsidRPr="00547C25" w:rsidRDefault="00EB6267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547C2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</w:t>
      </w:r>
      <w:r w:rsidR="00234D1B" w:rsidRPr="00547C25">
        <w:rPr>
          <w:rFonts w:asciiTheme="majorBidi" w:hAnsiTheme="majorBidi" w:cstheme="majorBidi"/>
          <w:sz w:val="30"/>
          <w:szCs w:val="30"/>
          <w:cs/>
        </w:rPr>
        <w:t>ร</w:t>
      </w:r>
      <w:r w:rsidR="00E43675" w:rsidRPr="00547C25">
        <w:rPr>
          <w:rFonts w:asciiTheme="majorBidi" w:hAnsiTheme="majorBidi" w:cstheme="majorBidi"/>
          <w:sz w:val="30"/>
          <w:szCs w:val="30"/>
        </w:rPr>
        <w:t xml:space="preserve"> </w:t>
      </w:r>
      <w:r w:rsidR="00D878E3" w:rsidRPr="00B31678">
        <w:rPr>
          <w:rFonts w:asciiTheme="majorBidi" w:hAnsiTheme="majorBidi" w:cstheme="majorBidi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="00D878E3" w:rsidRPr="00435213">
        <w:rPr>
          <w:rFonts w:asciiTheme="majorBidi" w:hAnsiTheme="majorBidi" w:cstheme="majorBidi"/>
          <w:sz w:val="30"/>
          <w:szCs w:val="30"/>
        </w:rPr>
        <w:t>4(</w:t>
      </w:r>
      <w:r w:rsidR="0099486F" w:rsidRPr="00B31678">
        <w:rPr>
          <w:rFonts w:asciiTheme="majorBidi" w:hAnsiTheme="majorBidi" w:cstheme="majorBidi"/>
          <w:sz w:val="30"/>
          <w:szCs w:val="30"/>
          <w:cs/>
        </w:rPr>
        <w:t>ก</w:t>
      </w:r>
      <w:r w:rsidR="00D878E3" w:rsidRPr="00B31678">
        <w:rPr>
          <w:rFonts w:asciiTheme="majorBidi" w:hAnsiTheme="majorBidi" w:cstheme="majorBidi"/>
          <w:sz w:val="30"/>
          <w:szCs w:val="30"/>
          <w:cs/>
        </w:rPr>
        <w:t xml:space="preserve">) และข้อ </w:t>
      </w:r>
      <w:r w:rsidR="00D878E3" w:rsidRPr="00435213">
        <w:rPr>
          <w:rFonts w:asciiTheme="majorBidi" w:hAnsiTheme="majorBidi" w:cstheme="majorBidi"/>
          <w:sz w:val="30"/>
          <w:szCs w:val="30"/>
        </w:rPr>
        <w:t>4(</w:t>
      </w:r>
      <w:r w:rsidR="00F21808">
        <w:rPr>
          <w:rFonts w:asciiTheme="majorBidi" w:hAnsiTheme="majorBidi" w:cstheme="majorBidi" w:hint="cs"/>
          <w:sz w:val="30"/>
          <w:szCs w:val="30"/>
          <w:cs/>
        </w:rPr>
        <w:t>ฌ</w:t>
      </w:r>
      <w:r w:rsidR="00D878E3" w:rsidRPr="00B31678">
        <w:rPr>
          <w:rFonts w:asciiTheme="majorBidi" w:hAnsiTheme="majorBidi" w:cstheme="majorBidi"/>
          <w:sz w:val="30"/>
          <w:szCs w:val="30"/>
          <w:cs/>
        </w:rPr>
        <w:t>)</w:t>
      </w:r>
      <w:r w:rsidR="00D878E3"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547C25">
        <w:rPr>
          <w:rFonts w:asciiTheme="majorBidi" w:hAnsiTheme="majorBidi" w:cstheme="majorBidi"/>
          <w:sz w:val="30"/>
          <w:szCs w:val="30"/>
          <w:cs/>
        </w:rPr>
        <w:t xml:space="preserve">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715C327D" w14:textId="0797CB08" w:rsidR="00320E19" w:rsidRPr="00B31678" w:rsidRDefault="00482CC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43"/>
        </w:tabs>
        <w:spacing w:line="240" w:lineRule="auto"/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17A621BE" w14:textId="77777777" w:rsidR="00EB6267" w:rsidRPr="00547C25" w:rsidRDefault="00EB6267" w:rsidP="005F08F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47C25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B6937BC" w14:textId="77777777" w:rsidR="00EB6267" w:rsidRPr="00547C25" w:rsidRDefault="00EB6267" w:rsidP="00EB626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E8C0C99" w14:textId="65C0681F" w:rsidR="00EB6267" w:rsidRPr="00547C25" w:rsidRDefault="00EB62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59036989"/>
      <w:r w:rsidRPr="00547C25">
        <w:rPr>
          <w:rFonts w:asciiTheme="majorBidi" w:hAnsiTheme="majorBidi" w:cstheme="majorBidi"/>
          <w:sz w:val="30"/>
          <w:szCs w:val="30"/>
        </w:rPr>
        <w:t xml:space="preserve">TFRS 9 </w:t>
      </w:r>
      <w:r w:rsidR="006B2C42" w:rsidRPr="00547C25">
        <w:rPr>
          <w:rFonts w:asciiTheme="majorBidi" w:hAnsiTheme="majorBidi" w:cstheme="majorBidi"/>
          <w:sz w:val="30"/>
          <w:szCs w:val="30"/>
          <w:cs/>
        </w:rPr>
        <w:t>กำหนดการ</w:t>
      </w:r>
      <w:r w:rsidRPr="00547C25">
        <w:rPr>
          <w:rFonts w:asciiTheme="majorBidi" w:hAnsiTheme="majorBidi" w:cstheme="majorBidi"/>
          <w:sz w:val="30"/>
          <w:szCs w:val="30"/>
          <w:cs/>
        </w:rPr>
        <w:t>จัดประเภท</w:t>
      </w:r>
      <w:bookmarkEnd w:id="1"/>
      <w:r w:rsidRPr="00547C2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สินทรัพย์ทางการเงินเป็น </w:t>
      </w:r>
      <w:r w:rsidRPr="00547C25">
        <w:rPr>
          <w:rFonts w:asciiTheme="majorBidi" w:hAnsiTheme="majorBidi" w:cstheme="majorBidi"/>
          <w:sz w:val="30"/>
          <w:szCs w:val="30"/>
        </w:rPr>
        <w:t xml:space="preserve">3 </w:t>
      </w:r>
      <w:r w:rsidRPr="00547C25">
        <w:rPr>
          <w:rFonts w:asciiTheme="majorBidi" w:hAnsiTheme="majorBidi" w:cstheme="majorBidi"/>
          <w:sz w:val="30"/>
          <w:szCs w:val="30"/>
          <w:cs/>
        </w:rPr>
        <w:t>ประเภทได้แก่</w:t>
      </w:r>
      <w:r w:rsidRPr="00547C25">
        <w:rPr>
          <w:rFonts w:asciiTheme="majorBidi" w:hAnsiTheme="majorBidi" w:cstheme="majorBidi"/>
          <w:sz w:val="30"/>
          <w:szCs w:val="30"/>
        </w:rPr>
        <w:t xml:space="preserve"> </w:t>
      </w:r>
      <w:r w:rsidRPr="00547C25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</w:t>
      </w:r>
      <w:r w:rsidR="00F207DE">
        <w:rPr>
          <w:rFonts w:asciiTheme="majorBidi" w:hAnsiTheme="majorBidi" w:cstheme="majorBidi"/>
          <w:sz w:val="30"/>
          <w:szCs w:val="30"/>
        </w:rPr>
        <w:br/>
      </w:r>
      <w:r w:rsidRPr="00547C25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547C25">
        <w:rPr>
          <w:rFonts w:asciiTheme="majorBidi" w:hAnsiTheme="majorBidi" w:cstheme="majorBidi"/>
          <w:sz w:val="30"/>
          <w:szCs w:val="30"/>
        </w:rPr>
        <w:t>(FVOCI)</w:t>
      </w:r>
      <w:r w:rsidRPr="00547C25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547C25">
        <w:rPr>
          <w:rFonts w:asciiTheme="majorBidi" w:hAnsiTheme="majorBidi" w:cstheme="majorBidi"/>
          <w:sz w:val="30"/>
          <w:szCs w:val="30"/>
        </w:rPr>
        <w:t xml:space="preserve"> (FVTPL) </w:t>
      </w:r>
      <w:r w:rsidR="004846E0">
        <w:rPr>
          <w:rFonts w:asciiTheme="majorBidi" w:hAnsiTheme="majorBidi" w:cstheme="majorBidi"/>
          <w:sz w:val="30"/>
          <w:szCs w:val="30"/>
          <w:cs/>
        </w:rPr>
        <w:br/>
      </w:r>
      <w:r w:rsidRPr="00547C25">
        <w:rPr>
          <w:rFonts w:asciiTheme="majorBidi" w:hAnsiTheme="majorBidi" w:cstheme="majorBidi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โดยจัดประเภทตามลักษณะของกระแสเงินสดของสินทรัพย์ทางการเงินและโมเดลธุรกิจของกิจการ</w:t>
      </w:r>
      <w:r w:rsidR="00F207DE">
        <w:rPr>
          <w:rFonts w:asciiTheme="majorBidi" w:hAnsiTheme="majorBidi" w:cstheme="majorBidi"/>
          <w:sz w:val="30"/>
          <w:szCs w:val="30"/>
        </w:rPr>
        <w:br/>
      </w:r>
      <w:r w:rsidRPr="00547C25">
        <w:rPr>
          <w:rFonts w:asciiTheme="majorBidi" w:hAnsiTheme="majorBidi" w:cstheme="majorBidi"/>
          <w:sz w:val="30"/>
          <w:szCs w:val="30"/>
          <w:cs/>
        </w:rPr>
        <w:t xml:space="preserve">ในการบริหารจัดการสินทรัพย์ทางการเงินนั้น </w:t>
      </w:r>
      <w:r w:rsidR="006B2C42" w:rsidRPr="00547C25">
        <w:rPr>
          <w:rFonts w:asciiTheme="majorBidi" w:hAnsiTheme="majorBidi"/>
          <w:sz w:val="30"/>
          <w:szCs w:val="30"/>
          <w:cs/>
        </w:rPr>
        <w:t xml:space="preserve">อย่างไรก็ตา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="00E4486B" w:rsidRPr="00547C25">
        <w:rPr>
          <w:rFonts w:asciiTheme="majorBidi" w:hAnsiTheme="majorBidi" w:cstheme="majorBidi"/>
          <w:sz w:val="30"/>
          <w:szCs w:val="30"/>
        </w:rPr>
        <w:t xml:space="preserve">TFRS 9 </w:t>
      </w:r>
      <w:r w:rsidRPr="00547C25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Pr="00547C25">
        <w:rPr>
          <w:rFonts w:asciiTheme="majorBidi" w:hAnsiTheme="majorBidi" w:cstheme="majorBidi"/>
          <w:sz w:val="30"/>
          <w:szCs w:val="30"/>
        </w:rPr>
        <w:t>105</w:t>
      </w:r>
      <w:r w:rsidR="006B2C42" w:rsidRPr="00547C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2C42" w:rsidRPr="00547C25">
        <w:rPr>
          <w:rFonts w:asciiTheme="majorBidi" w:hAnsiTheme="majorBidi" w:cstheme="majorBidi"/>
          <w:sz w:val="30"/>
          <w:szCs w:val="30"/>
        </w:rPr>
        <w:t>(TAS</w:t>
      </w:r>
      <w:r w:rsidR="00A63057" w:rsidRPr="00547C25">
        <w:rPr>
          <w:rFonts w:asciiTheme="majorBidi" w:hAnsiTheme="majorBidi" w:cstheme="majorBidi"/>
          <w:sz w:val="30"/>
          <w:szCs w:val="30"/>
        </w:rPr>
        <w:t xml:space="preserve"> </w:t>
      </w:r>
      <w:r w:rsidR="006B2C42" w:rsidRPr="00547C25">
        <w:rPr>
          <w:rFonts w:asciiTheme="majorBidi" w:hAnsiTheme="majorBidi" w:cstheme="majorBidi"/>
          <w:sz w:val="30"/>
          <w:szCs w:val="30"/>
        </w:rPr>
        <w:t>105)</w:t>
      </w:r>
    </w:p>
    <w:p w14:paraId="006A51F0" w14:textId="77777777" w:rsidR="00547C25" w:rsidRPr="00B31678" w:rsidRDefault="00547C25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A91B3" w14:textId="77777777" w:rsidR="00EB6267" w:rsidRPr="00B31678" w:rsidRDefault="00EB62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5"/>
        <w:jc w:val="thaiDistribute"/>
        <w:rPr>
          <w:rFonts w:asciiTheme="majorBidi" w:hAnsiTheme="majorBidi"/>
          <w:sz w:val="30"/>
          <w:szCs w:val="30"/>
        </w:rPr>
      </w:pPr>
      <w:r w:rsidRPr="00547C25">
        <w:rPr>
          <w:rFonts w:asciiTheme="majorBidi" w:hAnsiTheme="majorBidi"/>
          <w:sz w:val="30"/>
          <w:szCs w:val="30"/>
          <w:cs/>
        </w:rPr>
        <w:t xml:space="preserve">ตาม </w:t>
      </w:r>
      <w:r w:rsidRPr="00547C25">
        <w:rPr>
          <w:rFonts w:asciiTheme="majorBidi" w:hAnsiTheme="majorBidi" w:cstheme="majorBidi"/>
          <w:sz w:val="30"/>
          <w:szCs w:val="30"/>
        </w:rPr>
        <w:t xml:space="preserve">TFRS 9 </w:t>
      </w:r>
      <w:r w:rsidRPr="00547C25">
        <w:rPr>
          <w:rFonts w:asciiTheme="majorBidi" w:hAnsiTheme="majorBidi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</w:p>
    <w:p w14:paraId="5E7BC852" w14:textId="0D1218CC" w:rsidR="00CE7FB1" w:rsidRDefault="00CE7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05589D14" w14:textId="21676287" w:rsidR="00CE7FB1" w:rsidRPr="00B31678" w:rsidRDefault="00CE7F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530"/>
        </w:tabs>
        <w:spacing w:line="240" w:lineRule="auto"/>
        <w:ind w:left="900" w:right="-295"/>
        <w:jc w:val="thaiDistribute"/>
        <w:rPr>
          <w:rFonts w:asciiTheme="majorBidi" w:hAnsiTheme="majorBidi"/>
          <w:sz w:val="30"/>
          <w:szCs w:val="30"/>
        </w:rPr>
      </w:pPr>
      <w:r w:rsidRPr="00CE7FB1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ตารางดังต่อไปนี้แสดงเปรียบเทียบการจัดประเภทและการวัดมูลค่า</w:t>
      </w:r>
      <w:r w:rsidR="00F5777E">
        <w:rPr>
          <w:rFonts w:asciiTheme="majorBidi" w:hAnsiTheme="majorBidi" w:hint="cs"/>
          <w:sz w:val="30"/>
          <w:szCs w:val="30"/>
          <w:cs/>
        </w:rPr>
        <w:t>เดิม</w:t>
      </w:r>
      <w:r w:rsidRPr="00CE7FB1">
        <w:rPr>
          <w:rFonts w:asciiTheme="majorBidi" w:hAnsiTheme="majorBidi"/>
          <w:sz w:val="30"/>
          <w:szCs w:val="30"/>
          <w:cs/>
        </w:rPr>
        <w:t xml:space="preserve">ตาม </w:t>
      </w:r>
      <w:r w:rsidRPr="00CE7FB1">
        <w:rPr>
          <w:rFonts w:asciiTheme="majorBidi" w:hAnsiTheme="majorBidi"/>
          <w:sz w:val="30"/>
          <w:szCs w:val="30"/>
        </w:rPr>
        <w:t xml:space="preserve">TAS 105 </w:t>
      </w:r>
      <w:r w:rsidRPr="00CE7FB1">
        <w:rPr>
          <w:rFonts w:asciiTheme="majorBidi" w:hAnsiTheme="majorBidi"/>
          <w:sz w:val="30"/>
          <w:szCs w:val="30"/>
          <w:cs/>
        </w:rPr>
        <w:t xml:space="preserve">และ </w:t>
      </w:r>
      <w:r w:rsidR="00F5777E">
        <w:rPr>
          <w:rFonts w:asciiTheme="majorBidi" w:hAnsiTheme="majorBidi" w:hint="cs"/>
          <w:sz w:val="30"/>
          <w:szCs w:val="30"/>
          <w:cs/>
        </w:rPr>
        <w:t xml:space="preserve">การวัดมูลค่าใหม่ตาม </w:t>
      </w:r>
      <w:r w:rsidRPr="00CE7FB1">
        <w:rPr>
          <w:rFonts w:asciiTheme="majorBidi" w:hAnsiTheme="majorBidi"/>
          <w:sz w:val="30"/>
          <w:szCs w:val="30"/>
        </w:rPr>
        <w:t>TFRS 9</w:t>
      </w:r>
    </w:p>
    <w:p w14:paraId="78E62A6F" w14:textId="77777777" w:rsidR="00CE7FB1" w:rsidRPr="00547C25" w:rsidRDefault="00CE7FB1" w:rsidP="00EB62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2070"/>
        <w:gridCol w:w="270"/>
        <w:gridCol w:w="2070"/>
      </w:tblGrid>
      <w:tr w:rsidR="00EB6267" w:rsidRPr="00547C25" w14:paraId="284FBD64" w14:textId="77777777" w:rsidTr="00B31678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75D72C6" w14:textId="77777777" w:rsidR="00EB6267" w:rsidRPr="00547C25" w:rsidRDefault="00EB6267" w:rsidP="00707607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8C31C" w14:textId="326E250B" w:rsidR="00EB6267" w:rsidRPr="00547C25" w:rsidRDefault="00EB6267" w:rsidP="00707607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การจัดประเภทตาม</w:t>
            </w:r>
            <w:r w:rsidR="007F1606"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="007F1606" w:rsidRPr="00547C25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      TAS 105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ณ วันที่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 </w:t>
            </w:r>
            <w:r w:rsidR="007F1606" w:rsidRPr="00547C25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        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631F752" w14:textId="77777777" w:rsidR="00EB6267" w:rsidRPr="00547C25" w:rsidRDefault="00EB6267" w:rsidP="0070760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5E9B8DD" w14:textId="77777777" w:rsidR="00EB6267" w:rsidRPr="00547C25" w:rsidRDefault="00EB6267" w:rsidP="00707607">
            <w:pPr>
              <w:pStyle w:val="NoSpacing"/>
              <w:spacing w:line="240" w:lineRule="atLeast"/>
              <w:ind w:left="-110" w:right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 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</w:p>
          <w:p w14:paraId="5265D957" w14:textId="77777777" w:rsidR="00EB6267" w:rsidRPr="00547C25" w:rsidRDefault="00EB6267" w:rsidP="00707607">
            <w:pPr>
              <w:pStyle w:val="NoSpacing"/>
              <w:spacing w:line="240" w:lineRule="atLeast"/>
              <w:ind w:left="-110" w:right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มกราคม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EB6267" w:rsidRPr="00547C25" w14:paraId="480C3593" w14:textId="77777777" w:rsidTr="00B31678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621768E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DD52B" w14:textId="77777777" w:rsidR="00EB6267" w:rsidRPr="00547C25" w:rsidRDefault="00EB6267" w:rsidP="00707607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F779336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957481F" w14:textId="77777777" w:rsidR="00EB6267" w:rsidRPr="00547C25" w:rsidRDefault="00EB6267" w:rsidP="00707607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3476AE5F" w14:textId="77777777" w:rsidR="00EB6267" w:rsidRPr="00547C25" w:rsidRDefault="00EB6267" w:rsidP="00707607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จำหน่าย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EB6267" w:rsidRPr="00547C25" w14:paraId="159FCBB8" w14:textId="77777777" w:rsidTr="00B31678">
        <w:trPr>
          <w:tblHeader/>
        </w:trPr>
        <w:tc>
          <w:tcPr>
            <w:tcW w:w="4680" w:type="dxa"/>
            <w:shd w:val="clear" w:color="auto" w:fill="auto"/>
          </w:tcPr>
          <w:p w14:paraId="177011AF" w14:textId="77777777" w:rsidR="00EB6267" w:rsidRPr="00547C25" w:rsidRDefault="00EB6267" w:rsidP="0070760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416332C7" w14:textId="77777777" w:rsidR="00EB6267" w:rsidRPr="00547C25" w:rsidRDefault="00EB6267" w:rsidP="00707607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6267" w:rsidRPr="00547C25" w14:paraId="212BD67D" w14:textId="77777777" w:rsidTr="00B31678">
        <w:tc>
          <w:tcPr>
            <w:tcW w:w="4680" w:type="dxa"/>
            <w:shd w:val="clear" w:color="auto" w:fill="auto"/>
          </w:tcPr>
          <w:p w14:paraId="2E571A00" w14:textId="77777777" w:rsidR="00EB6267" w:rsidRPr="00547C25" w:rsidRDefault="00EB6267" w:rsidP="0070760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8D48C4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D2D6E14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</w:tcPr>
          <w:p w14:paraId="02E4DE2B" w14:textId="77777777" w:rsidR="00EB6267" w:rsidRPr="00547C25" w:rsidRDefault="00EB6267" w:rsidP="0070760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EB6267" w:rsidRPr="00547C25" w14:paraId="11473F2E" w14:textId="77777777" w:rsidTr="00B31678">
        <w:tc>
          <w:tcPr>
            <w:tcW w:w="4680" w:type="dxa"/>
            <w:shd w:val="clear" w:color="auto" w:fill="auto"/>
          </w:tcPr>
          <w:p w14:paraId="29D03C1A" w14:textId="77777777" w:rsidR="00EB6267" w:rsidRPr="00547C25" w:rsidRDefault="00EB6267" w:rsidP="0070760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49E6EE3" w14:textId="77777777" w:rsidR="00EB6267" w:rsidRPr="00547C25" w:rsidRDefault="00EB6267" w:rsidP="00707607">
            <w:pPr>
              <w:pStyle w:val="NoSpacing"/>
              <w:tabs>
                <w:tab w:val="decimal" w:pos="1691"/>
              </w:tabs>
              <w:spacing w:line="240" w:lineRule="atLeast"/>
              <w:ind w:left="-110" w:right="-19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140,355</w:t>
            </w:r>
          </w:p>
        </w:tc>
        <w:tc>
          <w:tcPr>
            <w:tcW w:w="270" w:type="dxa"/>
            <w:shd w:val="clear" w:color="auto" w:fill="auto"/>
          </w:tcPr>
          <w:p w14:paraId="3D10D235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5D09A1" w14:textId="77777777" w:rsidR="00EB6267" w:rsidRPr="00547C25" w:rsidRDefault="00EB6267" w:rsidP="00707607">
            <w:pPr>
              <w:pStyle w:val="NoSpacing"/>
              <w:tabs>
                <w:tab w:val="decimal" w:pos="970"/>
              </w:tabs>
              <w:spacing w:line="240" w:lineRule="atLeast"/>
              <w:ind w:left="-9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140,355</w:t>
            </w:r>
          </w:p>
        </w:tc>
      </w:tr>
      <w:tr w:rsidR="00EB6267" w:rsidRPr="00547C25" w14:paraId="6B6529FF" w14:textId="77777777" w:rsidTr="00B31678">
        <w:tc>
          <w:tcPr>
            <w:tcW w:w="4680" w:type="dxa"/>
            <w:shd w:val="clear" w:color="auto" w:fill="auto"/>
          </w:tcPr>
          <w:p w14:paraId="754F8B71" w14:textId="77777777" w:rsidR="00EB6267" w:rsidRPr="00547C25" w:rsidRDefault="00EB6267" w:rsidP="0070760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A5760D" w14:textId="77777777" w:rsidR="00EB6267" w:rsidRPr="00547C25" w:rsidRDefault="00EB6267" w:rsidP="00707607">
            <w:pPr>
              <w:pStyle w:val="NoSpacing"/>
              <w:tabs>
                <w:tab w:val="decimal" w:pos="1691"/>
              </w:tabs>
              <w:spacing w:line="240" w:lineRule="atLeast"/>
              <w:ind w:left="-110" w:right="-19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484,313</w:t>
            </w:r>
          </w:p>
        </w:tc>
        <w:tc>
          <w:tcPr>
            <w:tcW w:w="270" w:type="dxa"/>
            <w:shd w:val="clear" w:color="auto" w:fill="auto"/>
          </w:tcPr>
          <w:p w14:paraId="71AE77E8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D3AFF68" w14:textId="77777777" w:rsidR="00EB6267" w:rsidRPr="00547C25" w:rsidRDefault="00EB6267" w:rsidP="00707607">
            <w:pPr>
              <w:pStyle w:val="NoSpacing"/>
              <w:tabs>
                <w:tab w:val="decimal" w:pos="970"/>
              </w:tabs>
              <w:spacing w:line="240" w:lineRule="atLeast"/>
              <w:ind w:left="-9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484,313</w:t>
            </w:r>
          </w:p>
        </w:tc>
      </w:tr>
      <w:tr w:rsidR="00EB6267" w:rsidRPr="00547C25" w14:paraId="4DE7216B" w14:textId="77777777" w:rsidTr="00B31678">
        <w:tc>
          <w:tcPr>
            <w:tcW w:w="4680" w:type="dxa"/>
            <w:shd w:val="clear" w:color="auto" w:fill="auto"/>
          </w:tcPr>
          <w:p w14:paraId="23090716" w14:textId="77777777" w:rsidR="00EB6267" w:rsidRPr="00547C25" w:rsidRDefault="00EB6267" w:rsidP="0070760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19CC0" w14:textId="77777777" w:rsidR="00EB6267" w:rsidRPr="00547C25" w:rsidRDefault="00EB6267" w:rsidP="00707607">
            <w:pPr>
              <w:pStyle w:val="NoSpacing"/>
              <w:tabs>
                <w:tab w:val="decimal" w:pos="1691"/>
              </w:tabs>
              <w:spacing w:line="240" w:lineRule="atLeast"/>
              <w:ind w:left="-110" w:right="-1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624,668</w:t>
            </w:r>
          </w:p>
        </w:tc>
        <w:tc>
          <w:tcPr>
            <w:tcW w:w="270" w:type="dxa"/>
            <w:shd w:val="clear" w:color="auto" w:fill="auto"/>
          </w:tcPr>
          <w:p w14:paraId="37C74FB6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9CA69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624,668</w:t>
            </w:r>
          </w:p>
        </w:tc>
      </w:tr>
      <w:tr w:rsidR="00EB6267" w:rsidRPr="00547C25" w14:paraId="087B2091" w14:textId="77777777" w:rsidTr="00B31678">
        <w:trPr>
          <w:trHeight w:val="206"/>
        </w:trPr>
        <w:tc>
          <w:tcPr>
            <w:tcW w:w="4680" w:type="dxa"/>
            <w:shd w:val="clear" w:color="auto" w:fill="auto"/>
          </w:tcPr>
          <w:p w14:paraId="36F9E8B4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10B45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FA33A7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169C627D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EB6267" w:rsidRPr="00547C25" w14:paraId="0B94FA7D" w14:textId="77777777" w:rsidTr="00B31678">
        <w:tc>
          <w:tcPr>
            <w:tcW w:w="4680" w:type="dxa"/>
            <w:shd w:val="clear" w:color="auto" w:fill="auto"/>
          </w:tcPr>
          <w:p w14:paraId="769D1544" w14:textId="77777777" w:rsidR="00EB6267" w:rsidRPr="00547C25" w:rsidRDefault="00EB6267" w:rsidP="0070760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47C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45D38F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D1C02F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vAlign w:val="bottom"/>
          </w:tcPr>
          <w:p w14:paraId="11C69D80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EB6267" w:rsidRPr="00547C25" w14:paraId="2D65303C" w14:textId="77777777" w:rsidTr="00B31678">
        <w:tc>
          <w:tcPr>
            <w:tcW w:w="4680" w:type="dxa"/>
            <w:shd w:val="clear" w:color="auto" w:fill="auto"/>
          </w:tcPr>
          <w:p w14:paraId="6D5A4FB8" w14:textId="77777777" w:rsidR="00EB6267" w:rsidRPr="00547C25" w:rsidRDefault="00EB6267" w:rsidP="00547C25">
            <w:pPr>
              <w:pStyle w:val="NoSpacing"/>
              <w:spacing w:line="240" w:lineRule="atLeast"/>
              <w:ind w:left="168" w:right="-115" w:hanging="18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B13C88" w14:textId="77777777" w:rsidR="00EB6267" w:rsidRPr="00547C25" w:rsidRDefault="00EB6267" w:rsidP="00707607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718,868</w:t>
            </w:r>
          </w:p>
        </w:tc>
        <w:tc>
          <w:tcPr>
            <w:tcW w:w="270" w:type="dxa"/>
            <w:shd w:val="clear" w:color="auto" w:fill="auto"/>
          </w:tcPr>
          <w:p w14:paraId="766BFC74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7C0E02F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718,868</w:t>
            </w:r>
          </w:p>
        </w:tc>
      </w:tr>
      <w:tr w:rsidR="00EB6267" w:rsidRPr="00547C25" w14:paraId="75847775" w14:textId="77777777" w:rsidTr="00B31678">
        <w:tc>
          <w:tcPr>
            <w:tcW w:w="4680" w:type="dxa"/>
            <w:shd w:val="clear" w:color="auto" w:fill="auto"/>
          </w:tcPr>
          <w:p w14:paraId="1DF83A60" w14:textId="77777777" w:rsidR="00EB6267" w:rsidRPr="00547C25" w:rsidRDefault="00EB6267" w:rsidP="0070760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7C2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6E440C7" w14:textId="77777777" w:rsidR="00EB6267" w:rsidRPr="00547C25" w:rsidRDefault="00EB6267" w:rsidP="00707607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123,496</w:t>
            </w:r>
          </w:p>
        </w:tc>
        <w:tc>
          <w:tcPr>
            <w:tcW w:w="270" w:type="dxa"/>
            <w:shd w:val="clear" w:color="auto" w:fill="auto"/>
          </w:tcPr>
          <w:p w14:paraId="0D95EC36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B9385E5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123,496</w:t>
            </w:r>
          </w:p>
        </w:tc>
      </w:tr>
      <w:tr w:rsidR="00EB6267" w:rsidRPr="00547C25" w14:paraId="7ABD7135" w14:textId="77777777" w:rsidTr="00B31678">
        <w:tc>
          <w:tcPr>
            <w:tcW w:w="4680" w:type="dxa"/>
            <w:shd w:val="clear" w:color="auto" w:fill="auto"/>
          </w:tcPr>
          <w:p w14:paraId="75E7B877" w14:textId="77777777" w:rsidR="00EB6267" w:rsidRPr="00547C25" w:rsidRDefault="00EB6267" w:rsidP="0070760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7C2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59C9BE6" w14:textId="77777777" w:rsidR="00EB6267" w:rsidRPr="00547C25" w:rsidRDefault="00EB6267" w:rsidP="00707607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232,992</w:t>
            </w:r>
          </w:p>
        </w:tc>
        <w:tc>
          <w:tcPr>
            <w:tcW w:w="270" w:type="dxa"/>
            <w:shd w:val="clear" w:color="auto" w:fill="auto"/>
          </w:tcPr>
          <w:p w14:paraId="7415AB55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5AC17A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232,992</w:t>
            </w:r>
          </w:p>
        </w:tc>
      </w:tr>
      <w:tr w:rsidR="00EB6267" w:rsidRPr="00547C25" w14:paraId="44934709" w14:textId="77777777" w:rsidTr="00B31678">
        <w:tc>
          <w:tcPr>
            <w:tcW w:w="4680" w:type="dxa"/>
            <w:shd w:val="clear" w:color="auto" w:fill="auto"/>
          </w:tcPr>
          <w:p w14:paraId="50AD0340" w14:textId="77777777" w:rsidR="00EB6267" w:rsidRPr="00547C25" w:rsidRDefault="00EB6267" w:rsidP="0070760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7C2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6297FA" w14:textId="77777777" w:rsidR="00EB6267" w:rsidRPr="00547C25" w:rsidRDefault="00EB6267" w:rsidP="00707607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7,346,115</w:t>
            </w:r>
          </w:p>
        </w:tc>
        <w:tc>
          <w:tcPr>
            <w:tcW w:w="270" w:type="dxa"/>
            <w:shd w:val="clear" w:color="auto" w:fill="auto"/>
          </w:tcPr>
          <w:p w14:paraId="196D109D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82312C2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7,346,115</w:t>
            </w:r>
          </w:p>
        </w:tc>
      </w:tr>
      <w:tr w:rsidR="00EB6267" w:rsidRPr="00547C25" w14:paraId="2CC31008" w14:textId="77777777" w:rsidTr="00B31678">
        <w:tc>
          <w:tcPr>
            <w:tcW w:w="4680" w:type="dxa"/>
            <w:shd w:val="clear" w:color="auto" w:fill="auto"/>
          </w:tcPr>
          <w:p w14:paraId="611904B3" w14:textId="77777777" w:rsidR="00EB6267" w:rsidRPr="00547C25" w:rsidRDefault="00EB6267" w:rsidP="0070760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D63E77" w14:textId="77777777" w:rsidR="00EB6267" w:rsidRPr="00547C25" w:rsidRDefault="00EB6267" w:rsidP="00707607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1,479,150</w:t>
            </w:r>
          </w:p>
        </w:tc>
        <w:tc>
          <w:tcPr>
            <w:tcW w:w="270" w:type="dxa"/>
            <w:shd w:val="clear" w:color="auto" w:fill="auto"/>
          </w:tcPr>
          <w:p w14:paraId="1127233D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57FA3FE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1,479,150</w:t>
            </w:r>
          </w:p>
        </w:tc>
      </w:tr>
      <w:tr w:rsidR="00EB6267" w:rsidRPr="00547C25" w14:paraId="7DF5522E" w14:textId="77777777" w:rsidTr="00B31678">
        <w:tc>
          <w:tcPr>
            <w:tcW w:w="4680" w:type="dxa"/>
            <w:shd w:val="clear" w:color="auto" w:fill="auto"/>
          </w:tcPr>
          <w:p w14:paraId="524AC4B1" w14:textId="77777777" w:rsidR="00EB6267" w:rsidRPr="00547C25" w:rsidRDefault="00EB6267" w:rsidP="0070760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8A693" w14:textId="77777777" w:rsidR="00EB6267" w:rsidRPr="00547C25" w:rsidRDefault="00EB6267" w:rsidP="00707607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9,900,621</w:t>
            </w:r>
          </w:p>
        </w:tc>
        <w:tc>
          <w:tcPr>
            <w:tcW w:w="270" w:type="dxa"/>
            <w:shd w:val="clear" w:color="auto" w:fill="auto"/>
          </w:tcPr>
          <w:p w14:paraId="5ECB1AEF" w14:textId="77777777" w:rsidR="00EB6267" w:rsidRPr="00547C25" w:rsidRDefault="00EB6267" w:rsidP="00707607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5323E" w14:textId="77777777" w:rsidR="00EB6267" w:rsidRPr="00547C25" w:rsidRDefault="00EB6267" w:rsidP="00707607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47C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9,900,621</w:t>
            </w:r>
          </w:p>
        </w:tc>
      </w:tr>
    </w:tbl>
    <w:p w14:paraId="790B345A" w14:textId="77777777" w:rsidR="00320E19" w:rsidRPr="00547C25" w:rsidRDefault="00320E19" w:rsidP="00EB62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16B3D565" w14:textId="77777777" w:rsidR="00EB6267" w:rsidRPr="00B31678" w:rsidRDefault="00EB62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5"/>
        <w:jc w:val="thaiDistribute"/>
        <w:rPr>
          <w:rFonts w:asciiTheme="majorBidi" w:hAnsiTheme="majorBidi"/>
          <w:sz w:val="30"/>
          <w:szCs w:val="30"/>
        </w:rPr>
      </w:pPr>
      <w:r w:rsidRPr="00547C25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 และลูกหนี้อื่นถูกจัดประเภทด้วยวิธีราคาทุนตัดจำหน่าย เนื่องจาก</w:t>
      </w:r>
      <w:r w:rsidRPr="00547C25">
        <w:rPr>
          <w:rFonts w:asciiTheme="majorBidi" w:hAnsiTheme="majorBidi"/>
          <w:sz w:val="30"/>
          <w:szCs w:val="30"/>
        </w:rPr>
        <w:br/>
      </w:r>
      <w:r w:rsidRPr="00547C25">
        <w:rPr>
          <w:rFonts w:asciiTheme="majorBidi" w:hAnsiTheme="majorBidi"/>
          <w:sz w:val="30"/>
          <w:szCs w:val="30"/>
          <w:cs/>
        </w:rPr>
        <w:t>เข้าเงื่อนไขดังต่อไปนี้</w:t>
      </w:r>
    </w:p>
    <w:p w14:paraId="1A920556" w14:textId="0DB4FCC5" w:rsidR="00EB6267" w:rsidRPr="00B31678" w:rsidRDefault="00EB6267" w:rsidP="00963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080" w:right="-295" w:hanging="180"/>
        <w:jc w:val="thaiDistribute"/>
        <w:rPr>
          <w:rFonts w:asciiTheme="majorBidi" w:hAnsiTheme="majorBidi"/>
          <w:sz w:val="30"/>
          <w:szCs w:val="30"/>
        </w:rPr>
      </w:pPr>
      <w:r w:rsidRPr="00547C25">
        <w:rPr>
          <w:rFonts w:asciiTheme="majorBidi" w:hAnsiTheme="majorBidi" w:cstheme="majorBidi"/>
          <w:sz w:val="30"/>
          <w:szCs w:val="30"/>
        </w:rPr>
        <w:t xml:space="preserve">- </w:t>
      </w:r>
      <w:r w:rsidRPr="00547C25">
        <w:rPr>
          <w:rFonts w:asciiTheme="majorBidi" w:hAnsiTheme="majorBidi" w:cstheme="majorBidi"/>
          <w:sz w:val="30"/>
          <w:szCs w:val="30"/>
        </w:rPr>
        <w:tab/>
      </w:r>
      <w:r w:rsidRPr="00547C25">
        <w:rPr>
          <w:rFonts w:asciiTheme="majorBidi" w:hAnsiTheme="majorBidi"/>
          <w:sz w:val="30"/>
          <w:szCs w:val="30"/>
          <w:cs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</w:t>
      </w:r>
      <w:r w:rsidR="00D42F63">
        <w:rPr>
          <w:rFonts w:asciiTheme="majorBidi" w:hAnsiTheme="majorBidi"/>
          <w:sz w:val="30"/>
          <w:szCs w:val="30"/>
          <w:cs/>
        </w:rPr>
        <w:br/>
      </w:r>
      <w:r w:rsidRPr="00547C25">
        <w:rPr>
          <w:rFonts w:asciiTheme="majorBidi" w:hAnsiTheme="majorBidi"/>
          <w:sz w:val="30"/>
          <w:szCs w:val="30"/>
          <w:cs/>
        </w:rPr>
        <w:t>เพื่อรับกระแสเงินสดตามสัญญา และ</w:t>
      </w:r>
    </w:p>
    <w:p w14:paraId="6EE37188" w14:textId="77777777" w:rsidR="00EB6267" w:rsidRPr="00B31678" w:rsidRDefault="00EB62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080" w:right="-295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47C25">
        <w:rPr>
          <w:rFonts w:asciiTheme="majorBidi" w:hAnsiTheme="majorBidi" w:cstheme="majorBidi"/>
          <w:sz w:val="30"/>
          <w:szCs w:val="30"/>
        </w:rPr>
        <w:t xml:space="preserve">- </w:t>
      </w:r>
      <w:r w:rsidRPr="00547C25">
        <w:rPr>
          <w:rFonts w:asciiTheme="majorBidi" w:hAnsiTheme="majorBidi" w:cstheme="majorBidi"/>
          <w:sz w:val="30"/>
          <w:szCs w:val="30"/>
        </w:rPr>
        <w:tab/>
      </w:r>
      <w:r w:rsidRPr="00547C25">
        <w:rPr>
          <w:rFonts w:asciiTheme="majorBidi" w:hAnsiTheme="majorBidi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6875E93" w14:textId="46D4E431" w:rsidR="00BF3DEC" w:rsidRDefault="00BF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C4BA326" w14:textId="77777777" w:rsidR="00EB6267" w:rsidRPr="00B917B0" w:rsidRDefault="00EB6267" w:rsidP="005F08F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17B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4CBEA75F" w14:textId="77777777" w:rsidR="00EB6267" w:rsidRPr="00B917B0" w:rsidRDefault="00EB6267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7B4B0" w14:textId="7351D479" w:rsidR="00EB6267" w:rsidRDefault="00EB6267" w:rsidP="00FA1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17B0">
        <w:rPr>
          <w:rFonts w:asciiTheme="majorBidi" w:hAnsiTheme="majorBidi" w:cstheme="majorBidi"/>
          <w:sz w:val="30"/>
          <w:szCs w:val="30"/>
        </w:rPr>
        <w:t xml:space="preserve">TFRS 9 </w:t>
      </w:r>
      <w:r w:rsidRPr="00B917B0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ในขณะที่เดิมบริษัทประมาณการค่าเผื่อหนี้สงสัยจะสูญโดยการวิเคราะห์ประวัติการชำระหนี้ และ</w:t>
      </w:r>
      <w:r w:rsidRPr="00B917B0">
        <w:rPr>
          <w:rFonts w:asciiTheme="majorBidi" w:hAnsiTheme="majorBidi" w:cstheme="majorBidi"/>
          <w:sz w:val="30"/>
          <w:szCs w:val="30"/>
        </w:rPr>
        <w:br/>
      </w:r>
      <w:r w:rsidRPr="00B917B0">
        <w:rPr>
          <w:rFonts w:asciiTheme="majorBidi" w:hAnsiTheme="majorBidi" w:cstheme="majorBidi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B917B0">
        <w:rPr>
          <w:rFonts w:asciiTheme="majorBidi" w:hAnsiTheme="majorBidi" w:cstheme="majorBidi"/>
          <w:sz w:val="30"/>
          <w:szCs w:val="30"/>
        </w:rPr>
        <w:t xml:space="preserve">TFRS 9 </w:t>
      </w:r>
      <w:r w:rsidRPr="00B917B0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</w:t>
      </w:r>
      <w:r w:rsidR="00800188">
        <w:rPr>
          <w:rFonts w:asciiTheme="majorBidi" w:hAnsiTheme="majorBidi" w:cstheme="majorBidi"/>
          <w:sz w:val="30"/>
          <w:szCs w:val="30"/>
        </w:rPr>
        <w:br/>
      </w:r>
      <w:r w:rsidRPr="00B917B0">
        <w:rPr>
          <w:rFonts w:asciiTheme="majorBidi" w:hAnsiTheme="majorBidi" w:cstheme="majorBidi"/>
          <w:sz w:val="30"/>
          <w:szCs w:val="30"/>
          <w:cs/>
        </w:rPr>
        <w:t>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B917B0">
        <w:rPr>
          <w:rFonts w:asciiTheme="majorBidi" w:hAnsiTheme="majorBidi" w:cstheme="majorBidi"/>
          <w:sz w:val="30"/>
          <w:szCs w:val="30"/>
        </w:rPr>
        <w:t xml:space="preserve"> </w:t>
      </w:r>
      <w:r w:rsidRPr="00B917B0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B917B0">
        <w:rPr>
          <w:rFonts w:asciiTheme="majorBidi" w:hAnsiTheme="majorBidi" w:cstheme="majorBidi"/>
          <w:sz w:val="30"/>
          <w:szCs w:val="30"/>
        </w:rPr>
        <w:t xml:space="preserve"> </w:t>
      </w:r>
      <w:r w:rsidRPr="00B917B0">
        <w:rPr>
          <w:rFonts w:asciiTheme="majorBidi" w:hAnsiTheme="majorBidi" w:cstheme="majorBidi"/>
          <w:sz w:val="30"/>
          <w:szCs w:val="30"/>
          <w:cs/>
        </w:rPr>
        <w:t xml:space="preserve">และลูกหนี้ตามสัญญาเช่า </w:t>
      </w:r>
    </w:p>
    <w:p w14:paraId="25E0F148" w14:textId="41950F47" w:rsidR="00CE7FB1" w:rsidRDefault="00CE7F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7F282" w14:textId="6892894B" w:rsidR="00CE7FB1" w:rsidRDefault="00CE7FB1" w:rsidP="00FA1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บริษัทได้ประเมินการด้อยค่าตาม </w:t>
      </w:r>
      <w:r w:rsidRPr="00B31678">
        <w:rPr>
          <w:rFonts w:asciiTheme="majorBidi" w:hAnsiTheme="majorBidi" w:cstheme="majorBidi"/>
          <w:sz w:val="30"/>
          <w:szCs w:val="30"/>
        </w:rPr>
        <w:t xml:space="preserve">TFRS 9 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31678">
        <w:rPr>
          <w:rFonts w:asciiTheme="majorBidi" w:hAnsiTheme="majorBidi" w:cstheme="majorBidi"/>
          <w:sz w:val="30"/>
          <w:szCs w:val="30"/>
        </w:rPr>
        <w:t xml:space="preserve">1 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31678">
        <w:rPr>
          <w:rFonts w:asciiTheme="majorBidi" w:hAnsiTheme="majorBidi" w:cstheme="majorBidi"/>
          <w:sz w:val="30"/>
          <w:szCs w:val="30"/>
        </w:rPr>
        <w:t xml:space="preserve">2563 </w:t>
      </w:r>
      <w:r w:rsidRPr="00B31678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</w:t>
      </w:r>
      <w:r w:rsidR="006A14F2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ด้อยค่าเพิ่มขึ้น ดังนี้</w:t>
      </w:r>
    </w:p>
    <w:p w14:paraId="2D8E9D83" w14:textId="77777777" w:rsidR="00CE7FB1" w:rsidRPr="00B65B52" w:rsidRDefault="00CE7FB1" w:rsidP="00CE7F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2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0"/>
        <w:gridCol w:w="180"/>
        <w:gridCol w:w="1530"/>
        <w:gridCol w:w="180"/>
        <w:gridCol w:w="1711"/>
      </w:tblGrid>
      <w:tr w:rsidR="00CE7FB1" w:rsidRPr="005901B2" w14:paraId="10C016E8" w14:textId="77777777" w:rsidTr="00B31678">
        <w:trPr>
          <w:cantSplit/>
          <w:trHeight w:val="260"/>
          <w:tblHeader/>
        </w:trPr>
        <w:tc>
          <w:tcPr>
            <w:tcW w:w="3510" w:type="dxa"/>
            <w:shd w:val="clear" w:color="auto" w:fill="auto"/>
            <w:vAlign w:val="bottom"/>
          </w:tcPr>
          <w:p w14:paraId="533D84BA" w14:textId="77777777" w:rsidR="00CE7FB1" w:rsidRPr="005901B2" w:rsidRDefault="00CE7FB1" w:rsidP="0099486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19C11D" w14:textId="77777777" w:rsidR="00CE7FB1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  <w:p w14:paraId="491264CE" w14:textId="77777777" w:rsidR="00CE7FB1" w:rsidRPr="009953F3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ค่าเผื่อผลขาดทุนจากการด้อยค่า ณ วันที่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1B202A2" w14:textId="77777777" w:rsidR="00CE7FB1" w:rsidRPr="005901B2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051BEBDA" w14:textId="77777777" w:rsidR="00CE7FB1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C17E6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ผลขาดทุนจากการด้อยค่าที่รับรู้เพิ่มเติม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ณ วันที่ </w:t>
            </w:r>
          </w:p>
          <w:p w14:paraId="1B33CC5C" w14:textId="77777777" w:rsidR="00CE7FB1" w:rsidRPr="00FC21D9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D33A7CF" w14:textId="77777777" w:rsidR="00CE7FB1" w:rsidRPr="009953F3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31B9877E" w14:textId="77777777" w:rsidR="00CE7FB1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  <w:p w14:paraId="358FB7B4" w14:textId="77777777" w:rsidR="00CE7FB1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ค่าเผื่อผลขาดทุนจากการด้อยค่า ณ วันที่ </w:t>
            </w:r>
          </w:p>
          <w:p w14:paraId="65874071" w14:textId="77777777" w:rsidR="00CE7FB1" w:rsidRPr="005901B2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CE7FB1" w:rsidRPr="005901B2" w14:paraId="1D8A1DF9" w14:textId="77777777" w:rsidTr="00B31678">
        <w:trPr>
          <w:cantSplit/>
          <w:trHeight w:val="265"/>
          <w:tblHeader/>
        </w:trPr>
        <w:tc>
          <w:tcPr>
            <w:tcW w:w="3510" w:type="dxa"/>
            <w:shd w:val="clear" w:color="auto" w:fill="auto"/>
            <w:vAlign w:val="bottom"/>
          </w:tcPr>
          <w:p w14:paraId="343B6C51" w14:textId="77777777" w:rsidR="00CE7FB1" w:rsidRPr="005901B2" w:rsidRDefault="00CE7FB1" w:rsidP="0099486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11" w:type="dxa"/>
            <w:gridSpan w:val="5"/>
          </w:tcPr>
          <w:p w14:paraId="66B73571" w14:textId="77777777" w:rsidR="00CE7FB1" w:rsidRPr="005901B2" w:rsidRDefault="00CE7FB1" w:rsidP="0099486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901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7FB1" w:rsidRPr="005901B2" w14:paraId="69B96093" w14:textId="77777777" w:rsidTr="00B31678">
        <w:trPr>
          <w:cantSplit/>
          <w:trHeight w:val="117"/>
        </w:trPr>
        <w:tc>
          <w:tcPr>
            <w:tcW w:w="3510" w:type="dxa"/>
          </w:tcPr>
          <w:p w14:paraId="56AC9ED7" w14:textId="77777777" w:rsidR="00CE7FB1" w:rsidRPr="005901B2" w:rsidRDefault="00CE7FB1" w:rsidP="0099486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 w:rsidRPr="005901B2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 w:rsidRPr="00590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710" w:type="dxa"/>
            <w:vAlign w:val="bottom"/>
          </w:tcPr>
          <w:p w14:paraId="37567F97" w14:textId="77777777" w:rsidR="00CE7FB1" w:rsidRDefault="00CE7FB1" w:rsidP="00C545BA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80,415</w:t>
            </w:r>
          </w:p>
        </w:tc>
        <w:tc>
          <w:tcPr>
            <w:tcW w:w="180" w:type="dxa"/>
            <w:vAlign w:val="bottom"/>
          </w:tcPr>
          <w:p w14:paraId="0C698366" w14:textId="77777777" w:rsidR="00CE7FB1" w:rsidRDefault="00CE7FB1" w:rsidP="009948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E294BB" w14:textId="10AF0E80" w:rsidR="00CE7FB1" w:rsidRDefault="00CE7FB1" w:rsidP="000703E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(3,303)</w:t>
            </w:r>
          </w:p>
        </w:tc>
        <w:tc>
          <w:tcPr>
            <w:tcW w:w="180" w:type="dxa"/>
            <w:vAlign w:val="bottom"/>
          </w:tcPr>
          <w:p w14:paraId="7D709801" w14:textId="77777777" w:rsidR="00CE7FB1" w:rsidRDefault="00CE7FB1" w:rsidP="009948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38468E7" w14:textId="77777777" w:rsidR="00CE7FB1" w:rsidRPr="005901B2" w:rsidRDefault="00CE7FB1" w:rsidP="00FD7834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77,112</w:t>
            </w:r>
          </w:p>
        </w:tc>
      </w:tr>
      <w:tr w:rsidR="00CE7FB1" w:rsidRPr="005901B2" w14:paraId="10A122A4" w14:textId="77777777" w:rsidTr="00B31678">
        <w:trPr>
          <w:cantSplit/>
          <w:trHeight w:val="117"/>
        </w:trPr>
        <w:tc>
          <w:tcPr>
            <w:tcW w:w="3510" w:type="dxa"/>
          </w:tcPr>
          <w:p w14:paraId="07BACE82" w14:textId="77777777" w:rsidR="00CE7FB1" w:rsidRPr="008E40C5" w:rsidRDefault="00CE7FB1" w:rsidP="0099486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491024E" w14:textId="77777777" w:rsidR="00CE7FB1" w:rsidRPr="000A0538" w:rsidRDefault="00CE7FB1" w:rsidP="00C545BA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A0538">
              <w:rPr>
                <w:rFonts w:asciiTheme="majorBidi" w:hAnsiTheme="majorBidi" w:cstheme="majorBidi"/>
                <w:sz w:val="30"/>
                <w:szCs w:val="30"/>
              </w:rPr>
              <w:t>49,158</w:t>
            </w:r>
          </w:p>
        </w:tc>
        <w:tc>
          <w:tcPr>
            <w:tcW w:w="180" w:type="dxa"/>
          </w:tcPr>
          <w:p w14:paraId="6A124333" w14:textId="77777777" w:rsidR="00CE7FB1" w:rsidRPr="000A0538" w:rsidRDefault="00CE7FB1" w:rsidP="009948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A8E5B3" w14:textId="77777777" w:rsidR="00CE7FB1" w:rsidRPr="000A0538" w:rsidRDefault="00CE7FB1" w:rsidP="000703E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26,376</w:t>
            </w:r>
          </w:p>
        </w:tc>
        <w:tc>
          <w:tcPr>
            <w:tcW w:w="180" w:type="dxa"/>
          </w:tcPr>
          <w:p w14:paraId="3F80ECA1" w14:textId="77777777" w:rsidR="00CE7FB1" w:rsidRDefault="00CE7FB1" w:rsidP="009948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002A5D8" w14:textId="77777777" w:rsidR="00CE7FB1" w:rsidRPr="000A0538" w:rsidRDefault="00CE7FB1" w:rsidP="00FD7834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75,534</w:t>
            </w:r>
          </w:p>
        </w:tc>
      </w:tr>
      <w:tr w:rsidR="00CE7FB1" w:rsidRPr="005901B2" w14:paraId="28F7B39A" w14:textId="77777777" w:rsidTr="00B31678">
        <w:trPr>
          <w:cantSplit/>
          <w:trHeight w:val="117"/>
        </w:trPr>
        <w:tc>
          <w:tcPr>
            <w:tcW w:w="3510" w:type="dxa"/>
          </w:tcPr>
          <w:p w14:paraId="10BAB8E2" w14:textId="77777777" w:rsidR="00CE7FB1" w:rsidRPr="008E40C5" w:rsidRDefault="00CE7FB1" w:rsidP="0099486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40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6537EA1" w14:textId="77777777" w:rsidR="00CE7FB1" w:rsidRPr="005901B2" w:rsidRDefault="00CE7FB1" w:rsidP="00C545BA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129,573</w:t>
            </w:r>
          </w:p>
        </w:tc>
        <w:tc>
          <w:tcPr>
            <w:tcW w:w="180" w:type="dxa"/>
          </w:tcPr>
          <w:p w14:paraId="2C2DE019" w14:textId="77777777" w:rsidR="00CE7FB1" w:rsidRDefault="00CE7FB1" w:rsidP="009948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6FAF15A" w14:textId="77777777" w:rsidR="00CE7FB1" w:rsidRPr="005901B2" w:rsidRDefault="00CE7FB1" w:rsidP="000703E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180" w:type="dxa"/>
          </w:tcPr>
          <w:p w14:paraId="1409F479" w14:textId="77777777" w:rsidR="00CE7FB1" w:rsidRPr="005901B2" w:rsidRDefault="00CE7FB1" w:rsidP="009948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5CF4734A" w14:textId="77777777" w:rsidR="00CE7FB1" w:rsidRPr="005901B2" w:rsidRDefault="00CE7FB1" w:rsidP="00FD7834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152,646</w:t>
            </w:r>
          </w:p>
        </w:tc>
      </w:tr>
    </w:tbl>
    <w:p w14:paraId="09AAFD7B" w14:textId="60AD0037" w:rsidR="00CE7FB1" w:rsidRDefault="00CE7FB1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E211C" w14:textId="25512E07" w:rsidR="00CE7FB1" w:rsidRDefault="00CE7FB1" w:rsidP="00963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E7FB1">
        <w:rPr>
          <w:rFonts w:asciiTheme="majorBidi" w:hAnsiTheme="majorBidi"/>
          <w:sz w:val="30"/>
          <w:szCs w:val="30"/>
          <w:cs/>
        </w:rPr>
        <w:t xml:space="preserve">บริษัทเลือกที่จะรับรู้การเพิ่มขึ้นของผลขาดทุนจากการด้อยค่าโดยปรับปรุงกับกำไรสะสม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Pr="00CE7FB1">
        <w:rPr>
          <w:rFonts w:asciiTheme="majorBidi" w:hAnsiTheme="majorBidi" w:cstheme="majorBidi"/>
          <w:sz w:val="30"/>
          <w:szCs w:val="30"/>
        </w:rPr>
        <w:t xml:space="preserve">1 </w:t>
      </w:r>
      <w:r w:rsidRPr="00CE7FB1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CE7FB1">
        <w:rPr>
          <w:rFonts w:asciiTheme="majorBidi" w:hAnsiTheme="majorBidi" w:cstheme="majorBidi"/>
          <w:sz w:val="30"/>
          <w:szCs w:val="30"/>
        </w:rPr>
        <w:t>2563</w:t>
      </w:r>
    </w:p>
    <w:p w14:paraId="75F312FB" w14:textId="77777777" w:rsidR="00800188" w:rsidRPr="00B31678" w:rsidRDefault="0080018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56036" w14:textId="77777777" w:rsidR="00EB6267" w:rsidRPr="005901B2" w:rsidRDefault="00EB6267" w:rsidP="005F08F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540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4F903E2" w14:textId="77777777" w:rsidR="00EB6267" w:rsidRPr="00B31678" w:rsidRDefault="00EB6267" w:rsidP="00EB6267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6D023" w14:textId="769A86BC" w:rsidR="00EB6267" w:rsidRDefault="00EB6267" w:rsidP="00C54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16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17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D0C2A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</w:rPr>
        <w:t xml:space="preserve">(TAS 17)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4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D0C2A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E40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หรือไม่ </w:t>
      </w:r>
      <w:r w:rsidRPr="005901B2">
        <w:rPr>
          <w:rFonts w:asciiTheme="majorBidi" w:hAnsiTheme="majorBidi" w:cstheme="majorBidi"/>
          <w:sz w:val="30"/>
          <w:szCs w:val="30"/>
        </w:rPr>
        <w:t xml:space="preserve">(TFRIC 4)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5901B2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4195C11" w14:textId="092C2D3C" w:rsidR="00800188" w:rsidRDefault="00800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88CB8CB" w14:textId="061AE54C" w:rsidR="00435213" w:rsidRDefault="007B0790" w:rsidP="00B31678">
      <w:pPr>
        <w:pStyle w:val="Index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B31678">
        <w:rPr>
          <w:rFonts w:asciiTheme="majorBidi" w:hAnsiTheme="majorBidi" w:cstheme="majorBidi"/>
          <w:sz w:val="30"/>
          <w:szCs w:val="30"/>
        </w:rPr>
        <w:t xml:space="preserve"> TFRS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</w:rPr>
        <w:t xml:space="preserve">16 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</w:t>
      </w:r>
      <w:r w:rsidR="00564D72">
        <w:rPr>
          <w:rFonts w:asciiTheme="majorBidi" w:hAnsiTheme="majorBidi" w:cstheme="majorBidi"/>
          <w:sz w:val="30"/>
          <w:szCs w:val="30"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 บริษัทปันส่วนสิ่งตอบแทนที่ต้องจ่าย</w:t>
      </w:r>
      <w:r w:rsidR="00564D72">
        <w:rPr>
          <w:rFonts w:asciiTheme="majorBidi" w:hAnsiTheme="majorBidi" w:cstheme="majorBidi"/>
          <w:sz w:val="30"/>
          <w:szCs w:val="30"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ตามราคาขายที่เป็นเอกเทศ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="00435213" w:rsidRPr="005901B2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="00435213" w:rsidRPr="005901B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435213" w:rsidRPr="005901B2">
        <w:rPr>
          <w:rFonts w:asciiTheme="majorBidi" w:hAnsiTheme="majorBidi" w:cstheme="majorBidi"/>
          <w:sz w:val="30"/>
          <w:szCs w:val="30"/>
        </w:rPr>
        <w:t xml:space="preserve"> 1 </w:t>
      </w:r>
      <w:r w:rsidR="00435213"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35213"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="00435213" w:rsidRPr="005901B2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="00435213"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="00435213" w:rsidRPr="005901B2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</w:t>
      </w:r>
      <w:r w:rsidR="00536A06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="00435213" w:rsidRPr="005901B2">
        <w:rPr>
          <w:rFonts w:asciiTheme="majorBidi" w:hAnsiTheme="majorBidi" w:cstheme="majorBidi"/>
          <w:sz w:val="30"/>
          <w:szCs w:val="30"/>
          <w:cs/>
        </w:rPr>
        <w:t>ค่าเสื่อมราคาของสินทรัพย์สิทธิการใช้และดอกเบี้ยจ่ายของหนี้สินตามสัญญา</w:t>
      </w:r>
      <w:r w:rsidR="00435213"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="00435213"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857D073" w14:textId="77777777" w:rsidR="007B0790" w:rsidRPr="00B31678" w:rsidRDefault="007B0790" w:rsidP="00B31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26955E8E" w14:textId="77777777" w:rsidR="00435213" w:rsidRDefault="007B0790" w:rsidP="00B31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ในการปฏิบัติในช่วงเปลี่ยนแปลง บริษัทได้เลือกใช้ข้อยกเว้นต่อไปนี้</w:t>
      </w:r>
    </w:p>
    <w:p w14:paraId="7640A5CF" w14:textId="4B59228F" w:rsidR="007B0790" w:rsidRPr="00B31678" w:rsidRDefault="007B0790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-25" w:hanging="18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B31678">
        <w:rPr>
          <w:rFonts w:asciiTheme="majorBidi" w:hAnsiTheme="majorBidi" w:cstheme="majorBidi"/>
          <w:sz w:val="30"/>
          <w:szCs w:val="30"/>
          <w:lang w:val="x-none" w:eastAsia="x-none"/>
        </w:rPr>
        <w:t xml:space="preserve">12 </w:t>
      </w:r>
      <w:r w:rsidRPr="00B31678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เดือน </w:t>
      </w:r>
      <w:r w:rsidRPr="00B31678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</w:p>
    <w:p w14:paraId="2925FE6C" w14:textId="77777777" w:rsidR="007B0790" w:rsidRPr="00B31678" w:rsidRDefault="007B0790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-25" w:hanging="18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ใช้ข้อเท็จจริงที่ทราบภายหลังในการกำหนดอายุสัญญาเช่า </w:t>
      </w:r>
      <w:r w:rsidRPr="00B31678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</w:p>
    <w:p w14:paraId="319E3167" w14:textId="77777777" w:rsidR="007B0790" w:rsidRPr="00B31678" w:rsidRDefault="007B0790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-25" w:hanging="18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B31678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</w:p>
    <w:p w14:paraId="1CDA10CA" w14:textId="04B8E31D" w:rsidR="007B0790" w:rsidRPr="00B31678" w:rsidRDefault="007B0790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-25" w:hanging="18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sz w:val="30"/>
          <w:szCs w:val="30"/>
          <w:cs/>
          <w:lang w:val="x-none" w:eastAsia="x-none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4C2DD16" w14:textId="77777777" w:rsidR="007B0790" w:rsidRPr="00B31678" w:rsidRDefault="007B0790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-25" w:hanging="18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sz w:val="30"/>
          <w:szCs w:val="30"/>
          <w:cs/>
          <w:lang w:val="x-none" w:eastAsia="x-none"/>
        </w:rPr>
        <w:t>ไม่รวมต้นทุนทางตรงเริ่มแรกในการวัดมูลค่าสินทรัพย์สิทธิการใช้</w:t>
      </w:r>
      <w:r w:rsidRPr="00B31678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</w:p>
    <w:p w14:paraId="3DE7AD09" w14:textId="77777777" w:rsidR="00EB6267" w:rsidRPr="00B31678" w:rsidRDefault="00EB6267" w:rsidP="00EB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740"/>
        <w:gridCol w:w="1361"/>
      </w:tblGrid>
      <w:tr w:rsidR="00EB6267" w:rsidRPr="004C402C" w14:paraId="13A4FB01" w14:textId="77777777" w:rsidTr="001647C4">
        <w:trPr>
          <w:cantSplit/>
          <w:trHeight w:val="20"/>
          <w:tblHeader/>
        </w:trPr>
        <w:tc>
          <w:tcPr>
            <w:tcW w:w="7740" w:type="dxa"/>
            <w:shd w:val="clear" w:color="auto" w:fill="auto"/>
            <w:vAlign w:val="bottom"/>
          </w:tcPr>
          <w:p w14:paraId="7BE5F780" w14:textId="77777777" w:rsidR="00EB6267" w:rsidRPr="000D0C2A" w:rsidRDefault="00EB6267" w:rsidP="0070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ผลกระทบจากการถือปฏิบัติตาม</w:t>
            </w:r>
            <w:r w:rsidRPr="000D0C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TFRS 16</w:t>
            </w:r>
            <w:r w:rsidRPr="000D0C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4054E369" w14:textId="77777777" w:rsidR="00EB6267" w:rsidRPr="004C402C" w:rsidRDefault="00EB6267" w:rsidP="0070760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6267" w:rsidRPr="004C402C" w14:paraId="16B42BDC" w14:textId="77777777" w:rsidTr="001647C4">
        <w:trPr>
          <w:cantSplit/>
          <w:trHeight w:val="20"/>
          <w:tblHeader/>
        </w:trPr>
        <w:tc>
          <w:tcPr>
            <w:tcW w:w="7740" w:type="dxa"/>
            <w:shd w:val="clear" w:color="auto" w:fill="auto"/>
            <w:vAlign w:val="bottom"/>
          </w:tcPr>
          <w:p w14:paraId="3B3E1042" w14:textId="77777777" w:rsidR="00EB6267" w:rsidRPr="000D0C2A" w:rsidRDefault="00EB6267" w:rsidP="0070760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570284F9" w14:textId="77777777" w:rsidR="00EB6267" w:rsidRPr="00B67584" w:rsidRDefault="00EB6267" w:rsidP="0070760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75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6267" w:rsidRPr="004C402C" w14:paraId="5CF5E7C9" w14:textId="77777777" w:rsidTr="001647C4">
        <w:trPr>
          <w:cantSplit/>
          <w:trHeight w:val="20"/>
          <w:tblHeader/>
        </w:trPr>
        <w:tc>
          <w:tcPr>
            <w:tcW w:w="7740" w:type="dxa"/>
            <w:shd w:val="clear" w:color="auto" w:fill="auto"/>
          </w:tcPr>
          <w:p w14:paraId="190363E0" w14:textId="77777777" w:rsidR="00EB6267" w:rsidRPr="000D0C2A" w:rsidRDefault="00EB6267" w:rsidP="0070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61" w:type="dxa"/>
            <w:vAlign w:val="bottom"/>
          </w:tcPr>
          <w:p w14:paraId="321B50C2" w14:textId="77777777" w:rsidR="00EB6267" w:rsidRPr="004C402C" w:rsidRDefault="00EB6267" w:rsidP="0070760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B6267" w:rsidRPr="004C402C" w14:paraId="0F2F99A1" w14:textId="77777777" w:rsidTr="001647C4">
        <w:trPr>
          <w:cantSplit/>
          <w:trHeight w:val="20"/>
        </w:trPr>
        <w:tc>
          <w:tcPr>
            <w:tcW w:w="7740" w:type="dxa"/>
            <w:vAlign w:val="bottom"/>
          </w:tcPr>
          <w:p w14:paraId="60C9E488" w14:textId="77777777" w:rsidR="00EB6267" w:rsidRPr="000D0C2A" w:rsidRDefault="00EB6267" w:rsidP="007076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สินทรัพย์สิทธิการใช้แสดงเป็นส่วนหนึ่งใน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อาคารและอุปกรณ์เพิ่มขึ้น</w:t>
            </w:r>
          </w:p>
        </w:tc>
        <w:tc>
          <w:tcPr>
            <w:tcW w:w="1361" w:type="dxa"/>
            <w:vAlign w:val="bottom"/>
          </w:tcPr>
          <w:p w14:paraId="3C511F6E" w14:textId="77777777" w:rsidR="00EB6267" w:rsidRPr="004C402C" w:rsidRDefault="00EB6267" w:rsidP="0070760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20,953</w:t>
            </w:r>
          </w:p>
        </w:tc>
      </w:tr>
      <w:tr w:rsidR="00EB6267" w:rsidRPr="004C402C" w14:paraId="02B9D1D7" w14:textId="77777777" w:rsidTr="001647C4">
        <w:trPr>
          <w:cantSplit/>
          <w:trHeight w:val="20"/>
        </w:trPr>
        <w:tc>
          <w:tcPr>
            <w:tcW w:w="7740" w:type="dxa"/>
          </w:tcPr>
          <w:p w14:paraId="302560B9" w14:textId="77777777" w:rsidR="00EB6267" w:rsidRPr="000D0C2A" w:rsidRDefault="00EB6267" w:rsidP="007076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61" w:type="dxa"/>
            <w:vAlign w:val="bottom"/>
          </w:tcPr>
          <w:p w14:paraId="24FC6BA1" w14:textId="77777777" w:rsidR="00EB6267" w:rsidRPr="004C402C" w:rsidRDefault="00EB6267" w:rsidP="0070760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20,953</w:t>
            </w:r>
          </w:p>
        </w:tc>
      </w:tr>
    </w:tbl>
    <w:p w14:paraId="1E9BD66C" w14:textId="0DE7B3F3" w:rsidR="00435213" w:rsidRPr="00B31678" w:rsidRDefault="00435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740"/>
        <w:gridCol w:w="1361"/>
      </w:tblGrid>
      <w:tr w:rsidR="00EB6267" w:rsidRPr="000D0C2A" w14:paraId="419DDFAC" w14:textId="77777777" w:rsidTr="001647C4">
        <w:trPr>
          <w:cantSplit/>
          <w:trHeight w:val="20"/>
          <w:tblHeader/>
        </w:trPr>
        <w:tc>
          <w:tcPr>
            <w:tcW w:w="7740" w:type="dxa"/>
            <w:shd w:val="clear" w:color="auto" w:fill="auto"/>
            <w:vAlign w:val="bottom"/>
          </w:tcPr>
          <w:p w14:paraId="655DD6C3" w14:textId="77777777" w:rsidR="00EB6267" w:rsidRPr="000D0C2A" w:rsidRDefault="00EB6267" w:rsidP="0070760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5C04DCF7" w14:textId="77777777" w:rsidR="00EB6267" w:rsidRPr="000D0C2A" w:rsidRDefault="00EB6267" w:rsidP="001647C4">
            <w:pPr>
              <w:pStyle w:val="acctmergecolhdg"/>
              <w:spacing w:line="240" w:lineRule="auto"/>
              <w:ind w:left="-85" w:right="-79" w:firstLine="3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B6267" w:rsidRPr="000D0C2A" w14:paraId="2C02A745" w14:textId="77777777" w:rsidTr="001647C4">
        <w:trPr>
          <w:cantSplit/>
          <w:trHeight w:val="20"/>
          <w:tblHeader/>
        </w:trPr>
        <w:tc>
          <w:tcPr>
            <w:tcW w:w="7740" w:type="dxa"/>
            <w:shd w:val="clear" w:color="auto" w:fill="auto"/>
            <w:vAlign w:val="bottom"/>
          </w:tcPr>
          <w:p w14:paraId="609AB18F" w14:textId="77777777" w:rsidR="00EB6267" w:rsidRPr="000D0C2A" w:rsidRDefault="00EB6267" w:rsidP="0070760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299AA041" w14:textId="77777777" w:rsidR="00EB6267" w:rsidRPr="000D0C2A" w:rsidRDefault="00EB6267" w:rsidP="00707607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B6267" w:rsidRPr="000D0C2A" w14:paraId="2DC5C525" w14:textId="77777777" w:rsidTr="001647C4">
        <w:trPr>
          <w:cantSplit/>
          <w:trHeight w:val="20"/>
        </w:trPr>
        <w:tc>
          <w:tcPr>
            <w:tcW w:w="7740" w:type="dxa"/>
            <w:vAlign w:val="bottom"/>
          </w:tcPr>
          <w:p w14:paraId="7CD7CABE" w14:textId="77777777" w:rsidR="00EB6267" w:rsidRPr="000D0C2A" w:rsidRDefault="00EB6267" w:rsidP="007076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D89E291" w14:textId="77777777" w:rsidR="00EB6267" w:rsidRPr="00A65C6A" w:rsidRDefault="00EB6267" w:rsidP="0070760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5C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Pr="00A65C6A">
              <w:rPr>
                <w:rFonts w:asciiTheme="majorBidi" w:hAnsiTheme="majorBidi" w:cstheme="majorBidi"/>
                <w:sz w:val="30"/>
                <w:szCs w:val="30"/>
              </w:rPr>
              <w:t>,499</w:t>
            </w:r>
          </w:p>
        </w:tc>
      </w:tr>
      <w:tr w:rsidR="00EB6267" w:rsidRPr="000D0C2A" w14:paraId="0479CB4F" w14:textId="77777777" w:rsidTr="001647C4">
        <w:trPr>
          <w:cantSplit/>
          <w:trHeight w:val="20"/>
        </w:trPr>
        <w:tc>
          <w:tcPr>
            <w:tcW w:w="7740" w:type="dxa"/>
          </w:tcPr>
          <w:p w14:paraId="1728E8A5" w14:textId="77777777" w:rsidR="00EB6267" w:rsidRPr="000D0C2A" w:rsidRDefault="00EB6267" w:rsidP="0070760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771D15E" w14:textId="77777777" w:rsidR="00EB6267" w:rsidRPr="00DC4283" w:rsidRDefault="00EB6267" w:rsidP="0070760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EB6267" w:rsidRPr="000D0C2A" w14:paraId="176144B1" w14:textId="77777777" w:rsidTr="001647C4">
        <w:trPr>
          <w:cantSplit/>
          <w:trHeight w:val="20"/>
        </w:trPr>
        <w:tc>
          <w:tcPr>
            <w:tcW w:w="7740" w:type="dxa"/>
          </w:tcPr>
          <w:p w14:paraId="4F79461A" w14:textId="77777777" w:rsidR="00EB6267" w:rsidRPr="000D0C2A" w:rsidRDefault="00EB6267" w:rsidP="0070760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สัญญาที่ถูกประเมินใหม่เป็นสัญญาเช่า</w:t>
            </w:r>
          </w:p>
        </w:tc>
        <w:tc>
          <w:tcPr>
            <w:tcW w:w="1361" w:type="dxa"/>
            <w:vAlign w:val="bottom"/>
          </w:tcPr>
          <w:p w14:paraId="7A833A52" w14:textId="77777777" w:rsidR="00EB6267" w:rsidRPr="00846B49" w:rsidRDefault="00EB6267" w:rsidP="0070760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</w:tr>
      <w:tr w:rsidR="00EB6267" w:rsidRPr="000D0C2A" w14:paraId="13970881" w14:textId="77777777" w:rsidTr="001647C4">
        <w:trPr>
          <w:cantSplit/>
          <w:trHeight w:val="20"/>
        </w:trPr>
        <w:tc>
          <w:tcPr>
            <w:tcW w:w="7740" w:type="dxa"/>
          </w:tcPr>
          <w:p w14:paraId="0994F92B" w14:textId="77777777" w:rsidR="00EB6267" w:rsidRPr="000D0C2A" w:rsidRDefault="00EB6267" w:rsidP="0070760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61" w:type="dxa"/>
          </w:tcPr>
          <w:p w14:paraId="3327A94F" w14:textId="77777777" w:rsidR="00EB6267" w:rsidRPr="00846B49" w:rsidRDefault="00EB6267" w:rsidP="00707607">
            <w:pPr>
              <w:pStyle w:val="acctfourfigures"/>
              <w:tabs>
                <w:tab w:val="clear" w:pos="765"/>
                <w:tab w:val="decimal" w:pos="833"/>
                <w:tab w:val="decimal" w:pos="922"/>
              </w:tabs>
              <w:spacing w:line="240" w:lineRule="auto"/>
              <w:ind w:left="202" w:right="-82"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(4,631)</w:t>
            </w:r>
          </w:p>
        </w:tc>
      </w:tr>
      <w:tr w:rsidR="00EB6267" w:rsidRPr="000D0C2A" w14:paraId="3BD3F404" w14:textId="77777777" w:rsidTr="001647C4">
        <w:trPr>
          <w:cantSplit/>
          <w:trHeight w:val="20"/>
        </w:trPr>
        <w:tc>
          <w:tcPr>
            <w:tcW w:w="7740" w:type="dxa"/>
          </w:tcPr>
          <w:p w14:paraId="242DF74F" w14:textId="77777777" w:rsidR="00EB6267" w:rsidRPr="000D0C2A" w:rsidRDefault="00EB6267" w:rsidP="0070760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2755F41" w14:textId="77777777" w:rsidR="00EB6267" w:rsidRPr="00846B49" w:rsidRDefault="00EB6267" w:rsidP="00707607">
            <w:pPr>
              <w:pStyle w:val="acctfourfigures"/>
              <w:tabs>
                <w:tab w:val="clear" w:pos="765"/>
                <w:tab w:val="decimal" w:pos="833"/>
                <w:tab w:val="decimal" w:pos="9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9,580</w:t>
            </w:r>
          </w:p>
        </w:tc>
      </w:tr>
      <w:tr w:rsidR="00EB6267" w:rsidRPr="000D0C2A" w14:paraId="57ABA7D8" w14:textId="77777777" w:rsidTr="001647C4">
        <w:trPr>
          <w:cantSplit/>
          <w:trHeight w:val="20"/>
        </w:trPr>
        <w:tc>
          <w:tcPr>
            <w:tcW w:w="7740" w:type="dxa"/>
            <w:vAlign w:val="bottom"/>
          </w:tcPr>
          <w:p w14:paraId="4D450828" w14:textId="77777777" w:rsidR="00EB6267" w:rsidRPr="000D0C2A" w:rsidRDefault="00EB6267" w:rsidP="0070760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6C40A" w14:textId="77777777" w:rsidR="00EB6267" w:rsidRPr="000D0C2A" w:rsidRDefault="00EB6267" w:rsidP="00707607">
            <w:pPr>
              <w:pStyle w:val="acctfourfigures"/>
              <w:tabs>
                <w:tab w:val="clear" w:pos="765"/>
                <w:tab w:val="decimal" w:pos="833"/>
                <w:tab w:val="decimal" w:pos="9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20,953</w:t>
            </w:r>
          </w:p>
        </w:tc>
      </w:tr>
      <w:tr w:rsidR="00EB6267" w:rsidRPr="000D0C2A" w14:paraId="50FD3861" w14:textId="77777777" w:rsidTr="001647C4">
        <w:trPr>
          <w:cantSplit/>
          <w:trHeight w:val="20"/>
        </w:trPr>
        <w:tc>
          <w:tcPr>
            <w:tcW w:w="7740" w:type="dxa"/>
            <w:vAlign w:val="bottom"/>
          </w:tcPr>
          <w:p w14:paraId="6F52FF2E" w14:textId="77777777" w:rsidR="00EB6267" w:rsidRPr="009A73AC" w:rsidRDefault="00EB6267" w:rsidP="0070760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9A73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A73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73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A73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146F43" w14:textId="77777777" w:rsidR="00EB6267" w:rsidRPr="00B62255" w:rsidRDefault="00EB6267" w:rsidP="00707607">
            <w:pPr>
              <w:pStyle w:val="acctfourfigures"/>
              <w:tabs>
                <w:tab w:val="clear" w:pos="765"/>
                <w:tab w:val="decimal" w:pos="833"/>
                <w:tab w:val="decimal" w:pos="9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4.74</w:t>
            </w:r>
          </w:p>
        </w:tc>
      </w:tr>
    </w:tbl>
    <w:p w14:paraId="32C50092" w14:textId="77777777" w:rsidR="00B917B0" w:rsidRPr="00B31678" w:rsidRDefault="00B917B0" w:rsidP="005A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28AA74C7" w14:textId="735B0343" w:rsidR="007336EF" w:rsidRDefault="00EB6267" w:rsidP="001647C4">
      <w:pPr>
        <w:pStyle w:val="a1"/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</w:rPr>
      </w:pPr>
      <w:r w:rsidRPr="000D0C2A">
        <w:rPr>
          <w:rFonts w:asciiTheme="majorBidi" w:hAnsiTheme="majorBidi" w:cstheme="majorBidi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0D0C2A">
        <w:rPr>
          <w:rFonts w:asciiTheme="majorBidi" w:hAnsiTheme="majorBidi" w:cstheme="majorBidi" w:hint="cs"/>
          <w:cs/>
        </w:rPr>
        <w:t>ยานพาหนะทางบก</w:t>
      </w:r>
      <w:r w:rsidRPr="000D0C2A">
        <w:rPr>
          <w:rFonts w:asciiTheme="majorBidi" w:hAnsiTheme="majorBidi"/>
          <w:cs/>
        </w:rPr>
        <w:t xml:space="preserve"> </w:t>
      </w:r>
      <w:r w:rsidRPr="000D0C2A">
        <w:rPr>
          <w:rFonts w:asciiTheme="majorBidi" w:hAnsiTheme="majorBidi" w:cstheme="majorBidi"/>
          <w:cs/>
        </w:rPr>
        <w:t>และส่วนงาน</w:t>
      </w:r>
      <w:r w:rsidRPr="000D0C2A">
        <w:rPr>
          <w:rFonts w:asciiTheme="majorBidi" w:hAnsiTheme="majorBidi" w:cstheme="majorBidi" w:hint="cs"/>
          <w:cs/>
        </w:rPr>
        <w:t>อื่น</w:t>
      </w:r>
      <w:r>
        <w:rPr>
          <w:rFonts w:asciiTheme="majorBidi" w:hAnsiTheme="majorBidi" w:cstheme="majorBidi" w:hint="cs"/>
          <w:cs/>
        </w:rPr>
        <w:t xml:space="preserve"> </w:t>
      </w:r>
      <w:r w:rsidRPr="000D0C2A">
        <w:rPr>
          <w:rFonts w:asciiTheme="majorBidi" w:hAnsiTheme="majorBidi" w:cstheme="majorBidi" w:hint="cs"/>
          <w:cs/>
        </w:rPr>
        <w:t xml:space="preserve">ๆ </w:t>
      </w:r>
      <w:r w:rsidRPr="000D0C2A">
        <w:rPr>
          <w:rFonts w:asciiTheme="majorBidi" w:hAnsiTheme="majorBidi" w:cstheme="majorBidi"/>
          <w:cs/>
        </w:rPr>
        <w:t>ตามลำดับ</w:t>
      </w:r>
    </w:p>
    <w:p w14:paraId="05991C4D" w14:textId="77777777" w:rsidR="00E50A18" w:rsidRPr="00B31678" w:rsidRDefault="00E50A18" w:rsidP="001647C4">
      <w:pPr>
        <w:pStyle w:val="a1"/>
        <w:autoSpaceDE w:val="0"/>
        <w:autoSpaceDN w:val="0"/>
        <w:adjustRightInd w:val="0"/>
        <w:ind w:left="540" w:right="-25"/>
        <w:jc w:val="thaiDistribute"/>
        <w:rPr>
          <w:rFonts w:asciiTheme="majorBidi" w:hAnsiTheme="majorBidi"/>
          <w:i/>
          <w:iCs/>
          <w:highlight w:val="yellow"/>
          <w:cs/>
        </w:rPr>
      </w:pPr>
    </w:p>
    <w:p w14:paraId="20129A54" w14:textId="0DFF67EE" w:rsidR="00682D12" w:rsidRPr="0099486F" w:rsidRDefault="009661D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9486F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B917B0" w:rsidRPr="0099486F">
        <w:rPr>
          <w:rFonts w:asciiTheme="majorBidi" w:hAnsiTheme="majorBidi" w:cstheme="majorBidi"/>
          <w:b/>
          <w:bCs/>
          <w:sz w:val="30"/>
          <w:szCs w:val="30"/>
        </w:rPr>
        <w:tab/>
      </w:r>
      <w:r w:rsidR="003137D3" w:rsidRPr="0099486F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4B740B7" w14:textId="77777777" w:rsidR="00EC1453" w:rsidRPr="0099486F" w:rsidRDefault="00EC145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59EAE9" w14:textId="359CA139" w:rsidR="00EF4D95" w:rsidRPr="0051652B" w:rsidRDefault="00217C03" w:rsidP="00B4269E">
      <w:pPr>
        <w:pStyle w:val="AccPolicyalternative"/>
        <w:rPr>
          <w:rFonts w:asciiTheme="majorBidi" w:hAnsiTheme="majorBidi" w:cstheme="majorBidi"/>
          <w:lang w:val="en-US"/>
        </w:rPr>
      </w:pPr>
      <w:r w:rsidRPr="0099486F">
        <w:rPr>
          <w:rFonts w:asciiTheme="majorBidi" w:hAnsiTheme="majorBidi" w:cstheme="majorBidi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F571AC">
        <w:rPr>
          <w:rFonts w:asciiTheme="majorBidi" w:hAnsiTheme="majorBidi" w:cstheme="majorBidi" w:hint="cs"/>
          <w:cs/>
        </w:rPr>
        <w:t>ยกเว้นที่ได้กล่าวไว</w:t>
      </w:r>
      <w:r w:rsidR="0051652B">
        <w:rPr>
          <w:rFonts w:asciiTheme="majorBidi" w:hAnsiTheme="majorBidi" w:cstheme="majorBidi" w:hint="cs"/>
          <w:cs/>
        </w:rPr>
        <w:t>้ในหมายเหตุข้อ</w:t>
      </w:r>
      <w:r w:rsidR="0051652B">
        <w:rPr>
          <w:rFonts w:asciiTheme="majorBidi" w:hAnsiTheme="majorBidi" w:cstheme="majorBidi"/>
          <w:lang w:val="en-US"/>
        </w:rPr>
        <w:t xml:space="preserve"> 3 </w:t>
      </w:r>
    </w:p>
    <w:p w14:paraId="33C77B6B" w14:textId="77777777" w:rsidR="00EF4D95" w:rsidRPr="00B31678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D67B29" w14:textId="77777777" w:rsidR="00EF4D95" w:rsidRPr="00B31678" w:rsidRDefault="00EF4D9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31533487" w14:textId="3A324384" w:rsidR="00EF4D95" w:rsidRPr="00B31678" w:rsidRDefault="00EF4D95" w:rsidP="00EF4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12F97B" w14:textId="77777777" w:rsidR="00EF4D95" w:rsidRPr="00B31678" w:rsidRDefault="00EF4D95" w:rsidP="00B31678">
      <w:pPr>
        <w:pStyle w:val="BodyText2"/>
        <w:ind w:right="47" w:firstLine="540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  <w:r w:rsidRPr="00B31678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Pr="00B31678">
        <w:rPr>
          <w:rFonts w:asciiTheme="majorBidi" w:eastAsia="EucrosiaUPCBold" w:hAnsiTheme="majorBidi" w:cstheme="majorBidi"/>
          <w:b/>
          <w:bCs/>
          <w:i/>
          <w:iCs/>
        </w:rPr>
        <w:t xml:space="preserve">1 </w:t>
      </w:r>
      <w:r w:rsidRPr="00B31678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มกราคม </w:t>
      </w:r>
      <w:r w:rsidRPr="00B31678">
        <w:rPr>
          <w:rFonts w:asciiTheme="majorBidi" w:eastAsia="EucrosiaUPCBold" w:hAnsiTheme="majorBidi" w:cstheme="majorBidi"/>
          <w:b/>
          <w:bCs/>
          <w:i/>
          <w:iCs/>
        </w:rPr>
        <w:t>2563</w:t>
      </w:r>
    </w:p>
    <w:p w14:paraId="52F9C6BD" w14:textId="77777777" w:rsidR="00EF4D95" w:rsidRPr="00B31678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534A1F72" w14:textId="6FACD4E8" w:rsidR="00EF4D95" w:rsidRPr="00B31678" w:rsidRDefault="00EF4D95" w:rsidP="00B3167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316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B316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</w:t>
      </w:r>
      <w:r w:rsidRPr="00B316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B316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5DA529A3" w14:textId="77777777" w:rsidR="00EF4D95" w:rsidRPr="00B31678" w:rsidRDefault="00EF4D95" w:rsidP="00EF4D95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243B2829" w14:textId="0DA06AB1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ลูกหนี้อื่น และเจ้าหนี้การค้ารับรู้รายการเมื่อ</w:t>
      </w:r>
      <w:r w:rsidRPr="00B31678">
        <w:rPr>
          <w:rFonts w:asciiTheme="majorBidi" w:hAnsiTheme="majorBidi"/>
          <w:color w:val="000000"/>
          <w:sz w:val="30"/>
          <w:szCs w:val="30"/>
          <w:cs/>
        </w:rPr>
        <w:t>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ทั้งหมดรับรู้รายการเมื่อเริ่มแรกเมื่อบริษัทเป็นคู่สัญญา</w:t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ตามข้อกำหนดของเครื่องมือทางการเงินนั้น</w:t>
      </w:r>
      <w:r w:rsidRPr="00B316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C806D7C" w14:textId="77777777" w:rsidR="00EF4D95" w:rsidRPr="00B31678" w:rsidRDefault="00EF4D95" w:rsidP="00EF4D95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11C9BD55" w14:textId="1BD13583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B31678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43FE947E" w14:textId="77777777" w:rsidR="00EF4D95" w:rsidRPr="00B31678" w:rsidRDefault="00EF4D95" w:rsidP="00EF4D95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037128F2" w14:textId="7FBD49FD" w:rsidR="00EF4D95" w:rsidRPr="00B31678" w:rsidRDefault="00EF4D95" w:rsidP="00B3167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B316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B316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</w:t>
      </w:r>
      <w:r w:rsidRPr="00B316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B316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273C6ED5" w14:textId="77777777" w:rsidR="00EF4D95" w:rsidRPr="00B31678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5474AD94" w14:textId="77777777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B3167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B3167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1B33FC8E" w14:textId="77777777" w:rsidR="00EF4D95" w:rsidRPr="00B31678" w:rsidRDefault="00EF4D95" w:rsidP="00EF4D95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346C9BBE" w14:textId="5268E974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534578">
        <w:rPr>
          <w:rFonts w:asciiTheme="majorBidi" w:hAnsiTheme="majorBidi" w:cstheme="majorBidi"/>
          <w:sz w:val="30"/>
          <w:szCs w:val="30"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59F9ECA" w14:textId="77777777" w:rsidR="00EF4D95" w:rsidRPr="00B31678" w:rsidRDefault="00EF4D95" w:rsidP="00EF4D95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179B9243" w14:textId="465CCD65" w:rsidR="006F1991" w:rsidRDefault="00EF4D95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</w:t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แต่บริษัทมีการ</w:t>
      </w:r>
      <w:r w:rsidRPr="00B31678">
        <w:rPr>
          <w:rFonts w:asciiTheme="majorBidi" w:hAnsiTheme="majorBidi" w:cstheme="majorBidi"/>
          <w:sz w:val="30"/>
          <w:szCs w:val="30"/>
          <w:cs/>
        </w:rPr>
        <w:t>เปลี่ยนแปลงโมเดลธุรกิจในการบริหารสินทรัพย์ทางการเงิน ในกรณีดังกล่าวสินทรัพย์ทางการเงินที่</w:t>
      </w:r>
      <w:r w:rsidR="0002340A">
        <w:rPr>
          <w:rFonts w:asciiTheme="majorBidi" w:hAnsiTheme="majorBidi" w:cstheme="majorBidi"/>
          <w:sz w:val="30"/>
          <w:szCs w:val="30"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1407FCB" w14:textId="77777777" w:rsidR="006F1991" w:rsidRDefault="006F1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3392E7" w14:textId="0552504E" w:rsidR="006F1991" w:rsidRDefault="00EF4D95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B31678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0424E100" w14:textId="77777777" w:rsidR="00EF4D95" w:rsidRPr="00B31678" w:rsidRDefault="00EF4D95" w:rsidP="005F08F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5D86371" w14:textId="77777777" w:rsidR="00EF4D95" w:rsidRPr="00B31678" w:rsidRDefault="00EF4D95" w:rsidP="005F08F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1BF84CB" w14:textId="77777777" w:rsidR="00EF4D95" w:rsidRPr="00B31678" w:rsidRDefault="00EF4D95" w:rsidP="00EF4D95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1B564055" w14:textId="0AE5FE57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</w:t>
      </w:r>
      <w:r w:rsidR="00522BF5">
        <w:rPr>
          <w:rFonts w:asciiTheme="majorBidi" w:hAnsiTheme="majorBidi" w:cstheme="majorBidi"/>
          <w:sz w:val="30"/>
          <w:szCs w:val="30"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</w:p>
    <w:p w14:paraId="56EEB586" w14:textId="77777777" w:rsidR="00EF4D95" w:rsidRPr="00B31678" w:rsidRDefault="00EF4D95" w:rsidP="00EF4D95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1EB6BBCF" w14:textId="77777777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B3167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B3167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B3167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634FBDC7" w14:textId="77777777" w:rsidR="00EF4D95" w:rsidRPr="00B31678" w:rsidRDefault="00EF4D95" w:rsidP="00EF4D95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0530635F" w14:textId="297641DF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>บริษัทได้ประเมินโมเดล</w:t>
      </w:r>
      <w:r w:rsidRPr="00B31678">
        <w:rPr>
          <w:rFonts w:asciiTheme="majorBidi" w:hAnsiTheme="majorBidi" w:cstheme="majorBidi"/>
          <w:sz w:val="30"/>
          <w:szCs w:val="30"/>
          <w:cs/>
        </w:rPr>
        <w:t>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1E4215CC" w14:textId="41DF6AD2" w:rsidR="00EF4D95" w:rsidRPr="00B31678" w:rsidRDefault="00EF4D95" w:rsidP="005F08F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เงินสดผ่านการขายสินทรัพย์ทางการเงิน</w:t>
      </w:r>
    </w:p>
    <w:p w14:paraId="684AFBCA" w14:textId="63D59321" w:rsidR="00EF4D95" w:rsidRPr="00B31678" w:rsidRDefault="00EF4D95" w:rsidP="005F08F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</w:t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ของบริษัท</w:t>
      </w:r>
    </w:p>
    <w:p w14:paraId="1FAA5591" w14:textId="77777777" w:rsidR="00EF4D95" w:rsidRPr="00B31678" w:rsidRDefault="00EF4D95" w:rsidP="005F08F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64A165B4" w14:textId="77777777" w:rsidR="00EF4D95" w:rsidRPr="00B31678" w:rsidRDefault="00EF4D95" w:rsidP="005F08F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EC795EA" w14:textId="4A1140F1" w:rsidR="00EF4D95" w:rsidRPr="00B31678" w:rsidRDefault="00EF4D95" w:rsidP="005F08F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69CEFE95" w14:textId="77777777" w:rsidR="00EF4D95" w:rsidRPr="00B31678" w:rsidRDefault="00EF4D95" w:rsidP="00EF4D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098C65" w14:textId="6C2609E4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</w:t>
      </w:r>
      <w:r w:rsidR="00153FB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การขายซึ่งสอดคล้องกับการรับรู้รายการสินทรัพย์อย่าง</w:t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>ต่อเนื่องของบริษัท</w:t>
      </w:r>
    </w:p>
    <w:p w14:paraId="7A8C618B" w14:textId="08917201" w:rsidR="00EF4D95" w:rsidRPr="00B31678" w:rsidRDefault="001721D3" w:rsidP="00667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  <w:r w:rsidR="00EF4D95" w:rsidRPr="00B3167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="00EF4D95" w:rsidRPr="00B3167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="00EF4D95" w:rsidRPr="00B3167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="00EF4D95" w:rsidRPr="00B3167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6870675" w14:textId="77777777" w:rsidR="00EF4D95" w:rsidRPr="00B31678" w:rsidRDefault="00EF4D95" w:rsidP="00EF4D95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350FA52D" w14:textId="77777777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34406DC4" w14:textId="77777777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6BFB772" w14:textId="7A00AEF8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23ED4F95" w14:textId="77777777" w:rsidR="00EF4D95" w:rsidRPr="00B31678" w:rsidRDefault="00EF4D95" w:rsidP="00EF4D95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0BE2F05C" w14:textId="4DF5684E" w:rsidR="003A033D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</w:t>
      </w:r>
      <w:r w:rsidR="003A033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ทำให้ไม่เข้าเงื่อนไขในการประเมิน บริษัทพิจารณาถึง</w:t>
      </w:r>
      <w:r w:rsidRPr="00B316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442B5D6" w14:textId="77777777" w:rsidR="00EF4D95" w:rsidRPr="00B31678" w:rsidRDefault="00EF4D95" w:rsidP="005F08F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0E468EB0" w14:textId="77777777" w:rsidR="00EF4D95" w:rsidRPr="00B31678" w:rsidRDefault="00EF4D95" w:rsidP="005F08F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3DCB567" w14:textId="692066BC" w:rsidR="00EF4D95" w:rsidRPr="00B31678" w:rsidRDefault="00EF4D95" w:rsidP="005F08F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</w:t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ของบริษัทถูก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จำกัดเฉพาะกระแสเงินสดจากสินทรัพย์ตามที่กำหนด </w:t>
      </w:r>
      <w:r w:rsidR="00F94C28">
        <w:rPr>
          <w:rFonts w:asciiTheme="majorBidi" w:hAnsiTheme="majorBidi" w:cstheme="majorBidi"/>
          <w:sz w:val="30"/>
          <w:szCs w:val="30"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(เช่น สินทรัพย์ทางการเงินที่ผู้ให้กู้ไม่มีสิทธิไล่เบี้ย)</w:t>
      </w:r>
    </w:p>
    <w:p w14:paraId="0528047E" w14:textId="77777777" w:rsidR="00EF4D95" w:rsidRPr="00B31678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6B41019B" w14:textId="580E1306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B31678">
        <w:rPr>
          <w:rFonts w:ascii="Angsana New" w:hAnsi="Angsana New"/>
          <w:i/>
          <w:iCs/>
          <w:sz w:val="30"/>
          <w:szCs w:val="30"/>
        </w:rPr>
        <w:t xml:space="preserve">- </w:t>
      </w:r>
      <w:r w:rsidRPr="00B31678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37E77B1D" w14:textId="77777777" w:rsidR="00EF4D95" w:rsidRPr="00B31678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514"/>
      </w:tblGrid>
      <w:tr w:rsidR="00EF4D95" w:rsidRPr="0099486F" w14:paraId="40AC5FBE" w14:textId="77777777" w:rsidTr="001647C4">
        <w:tc>
          <w:tcPr>
            <w:tcW w:w="1980" w:type="dxa"/>
          </w:tcPr>
          <w:p w14:paraId="510B8F00" w14:textId="77777777" w:rsidR="00EF4D95" w:rsidRDefault="00EF4D95" w:rsidP="0099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466ADF47" w14:textId="1CC51D8E" w:rsidR="007313C0" w:rsidRPr="00B31678" w:rsidRDefault="007313C0" w:rsidP="0099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4752C" w14:textId="77777777" w:rsidR="00EF4D95" w:rsidRPr="00B31678" w:rsidRDefault="00EF4D95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7F0FCC4F" w14:textId="3DE7E9C0" w:rsidR="00EF4D95" w:rsidRPr="00B31678" w:rsidRDefault="00EF4D95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1C1DDCCD" w14:textId="77777777" w:rsidR="00EF4D95" w:rsidRPr="00B31678" w:rsidRDefault="00EF4D95" w:rsidP="0099486F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  <w:tr w:rsidR="00EF4D95" w:rsidRPr="0099486F" w14:paraId="31350351" w14:textId="77777777" w:rsidTr="001647C4">
        <w:tc>
          <w:tcPr>
            <w:tcW w:w="1980" w:type="dxa"/>
          </w:tcPr>
          <w:p w14:paraId="2FE1C980" w14:textId="77777777" w:rsidR="00EF4D95" w:rsidRPr="00B31678" w:rsidRDefault="00EF4D95" w:rsidP="0099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03FC064D" w14:textId="77777777" w:rsidR="00EF4D95" w:rsidRPr="00B31678" w:rsidRDefault="00EF4D95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35A25F76" w14:textId="15F5973C" w:rsidR="00EF4D95" w:rsidRPr="00B31678" w:rsidRDefault="00EF4D95" w:rsidP="00B31678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</w:t>
            </w:r>
            <w:r w:rsidR="007313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อัตราดอกเบี้ยที่แท้จริง ราคาทุนตัดจำหน่ายลดลงด้วยผลขาดทุนจากการ</w:t>
            </w:r>
            <w:r w:rsidR="008E6AF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 รายได้ดอกเบี้ย 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99486F" w:rsidRPr="0099486F" w14:paraId="7D6A5EBC" w14:textId="77777777" w:rsidTr="001647C4">
        <w:tc>
          <w:tcPr>
            <w:tcW w:w="1980" w:type="dxa"/>
          </w:tcPr>
          <w:p w14:paraId="33392D02" w14:textId="77777777" w:rsidR="0099486F" w:rsidRPr="0099486F" w:rsidRDefault="0099486F" w:rsidP="0099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806425" w14:textId="77777777" w:rsidR="0099486F" w:rsidRPr="0099486F" w:rsidRDefault="0099486F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3E15187C" w14:textId="77777777" w:rsidR="0099486F" w:rsidRDefault="0099486F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8E9EAE" w14:textId="3B9429D1" w:rsidR="00B65970" w:rsidRPr="0099486F" w:rsidRDefault="00B65970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4D95" w:rsidRPr="0099486F" w14:paraId="1D597221" w14:textId="77777777" w:rsidTr="001647C4">
        <w:tc>
          <w:tcPr>
            <w:tcW w:w="1980" w:type="dxa"/>
          </w:tcPr>
          <w:p w14:paraId="59CCFEE9" w14:textId="77777777" w:rsidR="00EF4D95" w:rsidRPr="00B31678" w:rsidRDefault="00EF4D95" w:rsidP="0099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85C0B3C" w14:textId="77777777" w:rsidR="00EF4D95" w:rsidRPr="00B31678" w:rsidRDefault="00EF4D95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6E27C76C" w14:textId="7D52CF91" w:rsidR="00EF4D95" w:rsidRPr="00B31678" w:rsidRDefault="00EF4D95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</w:t>
            </w:r>
            <w:r w:rsidRPr="00B31678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B316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</w:t>
            </w:r>
            <w:r w:rsidR="00D42F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B316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71A7725" w14:textId="77777777" w:rsidR="00EF4D95" w:rsidRPr="00B31678" w:rsidRDefault="00EF4D95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D95" w:rsidRPr="0099486F" w14:paraId="1FF6E62E" w14:textId="77777777" w:rsidTr="001647C4">
        <w:tc>
          <w:tcPr>
            <w:tcW w:w="1980" w:type="dxa"/>
          </w:tcPr>
          <w:p w14:paraId="0B7C0B7F" w14:textId="77777777" w:rsidR="00EF4D95" w:rsidRPr="00B31678" w:rsidRDefault="00EF4D95" w:rsidP="00994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0D1C0C2" w14:textId="77777777" w:rsidR="00EF4D95" w:rsidRPr="00B31678" w:rsidRDefault="00EF4D95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79DCA019" w14:textId="2D253F3F" w:rsidR="00EF4D95" w:rsidRPr="00B31678" w:rsidRDefault="00EF4D95" w:rsidP="0099486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</w:t>
            </w:r>
            <w:r w:rsidR="003C49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 กำไรและขาดทุนสุทธิอื่นรับรู้ในกำไรขาดทุนเบ็ดเสร็จอื่นและจะ</w:t>
            </w:r>
            <w:r w:rsidR="00F01A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ไม่ถูกจัดประเภทรายการใหม่ไปยังกำไรหรือขาดทุน</w:t>
            </w:r>
          </w:p>
        </w:tc>
      </w:tr>
    </w:tbl>
    <w:p w14:paraId="5DE9395E" w14:textId="77777777" w:rsidR="00EF4D95" w:rsidRPr="00B31678" w:rsidRDefault="00EF4D95" w:rsidP="00EF4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574AB000" w14:textId="77777777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B31678">
        <w:rPr>
          <w:rFonts w:ascii="Angsana New" w:hAnsi="Angsana New"/>
          <w:i/>
          <w:iCs/>
          <w:sz w:val="30"/>
          <w:szCs w:val="30"/>
        </w:rPr>
        <w:t xml:space="preserve">- </w:t>
      </w:r>
      <w:r w:rsidRPr="00B31678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B31678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674EDC92" w14:textId="77777777" w:rsidR="00EF4D95" w:rsidRPr="00B31678" w:rsidRDefault="00EF4D95" w:rsidP="00EF4D95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5770AE72" w14:textId="75E88DFC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</w:t>
      </w:r>
      <w:r w:rsidR="0012176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18E12A5A" w14:textId="77777777" w:rsidR="00EF4D95" w:rsidRPr="00B31678" w:rsidRDefault="00EF4D95" w:rsidP="00EF4D95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1122777F" w14:textId="78660BE0" w:rsidR="00EF4D95" w:rsidRPr="00B31678" w:rsidRDefault="00EF4D95" w:rsidP="00B3167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316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9486F" w:rsidRPr="00B316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</w:t>
      </w:r>
      <w:r w:rsidRPr="00B316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="0099486F">
        <w:rPr>
          <w:rFonts w:asciiTheme="majorBidi" w:eastAsia="EucrosiaUPCBold" w:hAnsiTheme="majorBidi" w:cstheme="majorBidi"/>
          <w:i/>
          <w:iCs/>
          <w:cs/>
        </w:rPr>
        <w:tab/>
      </w:r>
      <w:r w:rsidRPr="00B316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724EEA79" w14:textId="77777777" w:rsidR="00EF4D95" w:rsidRPr="00B31678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58860BA8" w14:textId="77777777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97A14DC" w14:textId="77777777" w:rsidR="00EF4D95" w:rsidRPr="00B31678" w:rsidRDefault="00EF4D95" w:rsidP="00EF4D95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4B7EF3D1" w14:textId="04E90FF5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8913982" w14:textId="6F561BE0" w:rsidR="00EF4D95" w:rsidRDefault="00EF4D95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0A197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ในกรณีนี้ สินทรัพย์ที่โอนจะไม่ถูกตัดรายการออกจากบัญชี</w:t>
      </w:r>
    </w:p>
    <w:p w14:paraId="55785556" w14:textId="77777777" w:rsidR="000A1974" w:rsidRPr="00B31678" w:rsidRDefault="000A1974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196DBF" w14:textId="77777777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4693E9EA" w14:textId="77777777" w:rsidR="00EF4D95" w:rsidRPr="00B31678" w:rsidRDefault="00EF4D95" w:rsidP="00EF4D95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33819252" w14:textId="62144505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B316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CD7253D" w14:textId="77777777" w:rsidR="00EF4D95" w:rsidRPr="00B31678" w:rsidRDefault="00EF4D95" w:rsidP="00EF4D95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34BC59A5" w14:textId="17339F46" w:rsidR="00EF4D95" w:rsidRPr="00B31678" w:rsidRDefault="00EF4D95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</w:t>
      </w:r>
      <w:r w:rsidR="00896F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31678">
        <w:rPr>
          <w:rFonts w:asciiTheme="majorBidi" w:hAnsiTheme="majorBidi" w:cstheme="majorBidi"/>
          <w:color w:val="000000"/>
          <w:sz w:val="30"/>
          <w:szCs w:val="30"/>
          <w:cs/>
        </w:rPr>
        <w:t>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3CC4B963" w14:textId="77777777" w:rsidR="00800188" w:rsidRPr="00B31678" w:rsidRDefault="00800188" w:rsidP="00994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D4441FD" w14:textId="47CB55A3" w:rsidR="0099486F" w:rsidRPr="00E33DD7" w:rsidRDefault="0099486F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  <w:r w:rsidRPr="00B3167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B3167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3167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B3167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3ECC9F00" w14:textId="41D43BC8" w:rsidR="00095EDF" w:rsidRDefault="00095EDF" w:rsidP="0099486F">
      <w:pPr>
        <w:pStyle w:val="Index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309B78" w14:textId="5EA12D13" w:rsidR="00095EDF" w:rsidRPr="00843FBC" w:rsidRDefault="00095EDF" w:rsidP="00B3167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3FBC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ลูกหนี้ค่าเช่าตามสัญญาเช่าดำเนินงาน ลูกหนี้ตามสัญญาเช่า</w:t>
      </w:r>
      <w:r w:rsidR="00E428C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เงินทุน</w:t>
      </w:r>
      <w:r w:rsidRPr="00843F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และลูกหนี้อื่น</w:t>
      </w:r>
    </w:p>
    <w:p w14:paraId="68C918F7" w14:textId="77777777" w:rsidR="00095EDF" w:rsidRPr="00843FBC" w:rsidRDefault="00095EDF" w:rsidP="00B31678">
      <w:pPr>
        <w:pStyle w:val="BodyText2"/>
        <w:ind w:left="540"/>
        <w:jc w:val="thaiDistribute"/>
        <w:rPr>
          <w:rFonts w:asciiTheme="majorBidi" w:hAnsiTheme="majorBidi" w:cstheme="majorBidi"/>
          <w:strike/>
        </w:rPr>
      </w:pPr>
    </w:p>
    <w:p w14:paraId="05CFBBC9" w14:textId="77777777" w:rsidR="00095EDF" w:rsidRPr="00843FBC" w:rsidRDefault="00095EDF" w:rsidP="00B3167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43FBC">
        <w:rPr>
          <w:rFonts w:ascii="Angsana New" w:hAnsi="Angsana New"/>
          <w:sz w:val="30"/>
          <w:szCs w:val="30"/>
          <w:cs/>
        </w:rPr>
        <w:t>ลูกหนี้</w:t>
      </w:r>
      <w:r w:rsidRPr="00843FBC"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843FBC">
        <w:rPr>
          <w:rFonts w:ascii="Angsana New" w:hAnsi="Angsana New"/>
          <w:sz w:val="30"/>
          <w:szCs w:val="30"/>
          <w:cs/>
        </w:rPr>
        <w:t>และลูกหนี้อื่นแสดงในราคาตามใบแจ้งหนี้หักค่าเผื่อหนี้สงสัยจะสูญ</w:t>
      </w:r>
    </w:p>
    <w:p w14:paraId="0D63D1C2" w14:textId="77777777" w:rsidR="00095EDF" w:rsidRPr="00843FBC" w:rsidRDefault="00095EDF" w:rsidP="00B31678">
      <w:pPr>
        <w:pStyle w:val="BodyText2"/>
        <w:spacing w:line="240" w:lineRule="atLeast"/>
        <w:ind w:left="540"/>
        <w:jc w:val="thaiDistribute"/>
        <w:rPr>
          <w:rFonts w:ascii="Angsana New" w:hAnsi="Angsana New" w:cs="Angsana New"/>
          <w:strike/>
        </w:rPr>
      </w:pPr>
    </w:p>
    <w:p w14:paraId="4972BABF" w14:textId="684B0A17" w:rsidR="00095EDF" w:rsidRPr="00843FBC" w:rsidRDefault="00095EDF" w:rsidP="00B3167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43FBC">
        <w:rPr>
          <w:rFonts w:ascii="Angsana New" w:hAnsi="Angsana New"/>
          <w:sz w:val="30"/>
          <w:szCs w:val="30"/>
          <w:cs/>
        </w:rPr>
        <w:t>ลูกหนี้</w:t>
      </w:r>
      <w:r w:rsidRPr="00843FBC">
        <w:rPr>
          <w:rFonts w:ascii="Angsana New" w:hAnsi="Angsana New" w:hint="cs"/>
          <w:sz w:val="30"/>
          <w:szCs w:val="30"/>
          <w:cs/>
        </w:rPr>
        <w:t>ตามสัญญาเช่า</w:t>
      </w:r>
      <w:r w:rsidR="00D15D7C">
        <w:rPr>
          <w:rFonts w:ascii="Angsana New" w:hAnsi="Angsana New" w:hint="cs"/>
          <w:sz w:val="30"/>
          <w:szCs w:val="30"/>
          <w:cs/>
        </w:rPr>
        <w:t>เงินทุน</w:t>
      </w:r>
      <w:r w:rsidRPr="00843FBC">
        <w:rPr>
          <w:rFonts w:ascii="Angsana New" w:hAnsi="Angsana New"/>
          <w:sz w:val="30"/>
          <w:szCs w:val="30"/>
          <w:cs/>
        </w:rPr>
        <w:t>แสดง</w:t>
      </w:r>
      <w:r w:rsidRPr="00843FBC">
        <w:rPr>
          <w:rFonts w:ascii="Angsana New" w:hAnsi="Angsana New" w:hint="cs"/>
          <w:sz w:val="30"/>
          <w:szCs w:val="30"/>
          <w:cs/>
        </w:rPr>
        <w:t>มูลค่ายอดคงค้างสุทธิจากดอกเบี้ยที่ยังไม่ถือเป็นรายได้</w:t>
      </w:r>
      <w:r w:rsidRPr="00843FBC">
        <w:rPr>
          <w:rFonts w:ascii="Angsana New" w:hAnsi="Angsana New"/>
          <w:sz w:val="30"/>
          <w:szCs w:val="30"/>
          <w:cs/>
        </w:rPr>
        <w:t>หักค่าเผื่อหนี้</w:t>
      </w:r>
      <w:r w:rsidRPr="00843FBC">
        <w:rPr>
          <w:rFonts w:ascii="Angsana New" w:hAnsi="Angsana New"/>
          <w:sz w:val="30"/>
          <w:szCs w:val="30"/>
          <w:cs/>
        </w:rPr>
        <w:br/>
        <w:t>สงสัยจะสูญ</w:t>
      </w:r>
    </w:p>
    <w:p w14:paraId="596CE684" w14:textId="77777777" w:rsidR="00095EDF" w:rsidRDefault="00095EDF" w:rsidP="00B31678">
      <w:pPr>
        <w:pStyle w:val="Index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B097C8" w14:textId="4AFCA5AE" w:rsidR="0099486F" w:rsidRPr="00B31678" w:rsidRDefault="0099486F" w:rsidP="00B3167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</w:t>
      </w:r>
    </w:p>
    <w:p w14:paraId="38BBA328" w14:textId="77777777" w:rsidR="0099486F" w:rsidRPr="00B31678" w:rsidRDefault="0099486F" w:rsidP="00FA1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F04A9" w14:textId="77777777" w:rsidR="0099486F" w:rsidRPr="00B31678" w:rsidRDefault="0099486F" w:rsidP="00B3167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cs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เงินลงทุนในตราสารทุนอื่น</w:t>
      </w:r>
    </w:p>
    <w:p w14:paraId="6B1273AD" w14:textId="77777777" w:rsidR="0099486F" w:rsidRPr="00B31678" w:rsidRDefault="0099486F" w:rsidP="00B3167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0"/>
        <w:jc w:val="thaiDistribute"/>
        <w:rPr>
          <w:rFonts w:ascii="Angsana New" w:hAnsi="Angsana New"/>
          <w:sz w:val="30"/>
          <w:szCs w:val="30"/>
        </w:rPr>
      </w:pPr>
    </w:p>
    <w:p w14:paraId="3DEC9B19" w14:textId="21CF0C8B" w:rsidR="0099486F" w:rsidRPr="00B31678" w:rsidRDefault="0099486F" w:rsidP="00B3167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</w:rPr>
      </w:pPr>
      <w:r w:rsidRPr="00B31678">
        <w:rPr>
          <w:rFonts w:ascii="Angsana New" w:hAnsi="Angsana New"/>
          <w:sz w:val="30"/>
          <w:szCs w:val="30"/>
          <w:cs/>
        </w:rPr>
        <w:t xml:space="preserve"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 </w:t>
      </w:r>
    </w:p>
    <w:p w14:paraId="3906F39C" w14:textId="77777777" w:rsidR="0099486F" w:rsidRPr="00B31678" w:rsidRDefault="0099486F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47550A4" w14:textId="77777777" w:rsidR="0045366F" w:rsidRDefault="0045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ABC863B" w14:textId="243C32CB" w:rsidR="0099486F" w:rsidRPr="00B31678" w:rsidRDefault="0099486F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0D76681E" w14:textId="77777777" w:rsidR="0099486F" w:rsidRPr="00B31678" w:rsidRDefault="0099486F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28502D8" w14:textId="77777777" w:rsidR="0099486F" w:rsidRPr="00B31678" w:rsidRDefault="0099486F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</w:rPr>
      </w:pPr>
      <w:r w:rsidRPr="00B31678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                  กำไรหรือขาดทุน</w:t>
      </w:r>
    </w:p>
    <w:p w14:paraId="13CAD7F0" w14:textId="77777777" w:rsidR="0099486F" w:rsidRPr="00B31678" w:rsidRDefault="0099486F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CABFE4" w14:textId="113F24DD" w:rsidR="0099486F" w:rsidRPr="00B31678" w:rsidRDefault="0099486F" w:rsidP="00B3167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</w:rPr>
      </w:pPr>
      <w:r w:rsidRPr="00B31678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E71528">
        <w:rPr>
          <w:rFonts w:ascii="Angsana New" w:hAnsi="Angsana New"/>
          <w:sz w:val="30"/>
          <w:szCs w:val="30"/>
          <w:cs/>
        </w:rPr>
        <w:br/>
      </w:r>
      <w:r w:rsidRPr="00B31678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68308663" w14:textId="77777777" w:rsidR="0099486F" w:rsidRPr="00B31678" w:rsidRDefault="0099486F" w:rsidP="0099486F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4D3DE4" w14:textId="259A95B6" w:rsidR="003137D3" w:rsidRPr="007D30B1" w:rsidRDefault="003137D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24C15EB" w14:textId="77777777" w:rsidR="003B0374" w:rsidRPr="007D30B1" w:rsidRDefault="003B0374" w:rsidP="00B4269E">
      <w:pPr>
        <w:pStyle w:val="BodyText2"/>
        <w:rPr>
          <w:rFonts w:asciiTheme="majorBidi" w:hAnsiTheme="majorBidi" w:cstheme="majorBidi"/>
          <w:strike/>
        </w:rPr>
      </w:pPr>
    </w:p>
    <w:p w14:paraId="0BF193CB" w14:textId="77777777" w:rsidR="003137D3" w:rsidRPr="007D30B1" w:rsidRDefault="003137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E73DD3" w:rsidRPr="007D30B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  <w:r w:rsidRPr="007D30B1">
        <w:rPr>
          <w:rFonts w:asciiTheme="majorBidi" w:hAnsiTheme="majorBidi" w:cstheme="majorBidi"/>
          <w:sz w:val="30"/>
          <w:szCs w:val="30"/>
          <w:cs/>
        </w:rPr>
        <w:t>ประกอบด้วย ยอดเงินสด</w:t>
      </w:r>
      <w:r w:rsidR="00AE32F4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6150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Pr="007D30B1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</w:t>
      </w:r>
      <w:r w:rsidR="00EC7A16" w:rsidRPr="007D30B1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7D30B1">
        <w:rPr>
          <w:rFonts w:asciiTheme="majorBidi" w:hAnsiTheme="majorBidi" w:cstheme="majorBidi"/>
          <w:sz w:val="30"/>
          <w:szCs w:val="30"/>
          <w:cs/>
        </w:rPr>
        <w:t xml:space="preserve">เผื่อเรียก </w:t>
      </w:r>
    </w:p>
    <w:p w14:paraId="7340577D" w14:textId="77777777" w:rsidR="00C35498" w:rsidRPr="007D30B1" w:rsidRDefault="00C3549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14E89" w14:textId="3D5778D8" w:rsidR="002F0B6E" w:rsidRPr="007D30B1" w:rsidRDefault="002F0B6E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3BAEBF1A" w14:textId="77777777" w:rsidR="002F0B6E" w:rsidRPr="007D30B1" w:rsidRDefault="002F0B6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62069" w14:textId="6E82BCE8" w:rsidR="00055246" w:rsidRPr="007D30B1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สินทรัพย์ให้เช่าตามสัญญาเช่าดำเนินงาน</w:t>
      </w:r>
      <w:r w:rsidR="0016539A" w:rsidRPr="007D30B1">
        <w:rPr>
          <w:rFonts w:asciiTheme="majorBidi" w:hAnsiTheme="majorBidi" w:cstheme="majorBidi"/>
          <w:sz w:val="30"/>
          <w:szCs w:val="30"/>
          <w:cs/>
        </w:rPr>
        <w:t>ถูกโอนเป็นสินค้าคงเหลือ</w:t>
      </w:r>
      <w:r w:rsidR="00350B96" w:rsidRPr="007D30B1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Pr="007D30B1">
        <w:rPr>
          <w:rFonts w:asciiTheme="majorBidi" w:hAnsiTheme="majorBidi" w:cstheme="majorBidi"/>
          <w:sz w:val="30"/>
          <w:szCs w:val="30"/>
          <w:cs/>
        </w:rPr>
        <w:t>ที่ได้หยุดการให้เช่าและถือไว้เพื่อขาย</w:t>
      </w:r>
      <w:r w:rsidR="0035497F" w:rsidRPr="007D30B1">
        <w:rPr>
          <w:rFonts w:asciiTheme="majorBidi" w:hAnsiTheme="majorBidi" w:cstheme="majorBidi"/>
          <w:sz w:val="30"/>
          <w:szCs w:val="30"/>
        </w:rPr>
        <w:t xml:space="preserve">   </w:t>
      </w:r>
      <w:r w:rsidR="00047AB1" w:rsidRPr="007D30B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2F0B6E" w:rsidRPr="007D30B1">
        <w:rPr>
          <w:rFonts w:asciiTheme="majorBidi" w:hAnsiTheme="majorBidi" w:cstheme="majorBidi"/>
          <w:sz w:val="30"/>
          <w:szCs w:val="30"/>
          <w:cs/>
        </w:rPr>
        <w:t>ราคา</w:t>
      </w:r>
      <w:r w:rsidRPr="007D30B1">
        <w:rPr>
          <w:rFonts w:asciiTheme="majorBidi" w:hAnsiTheme="majorBidi" w:cstheme="majorBidi"/>
          <w:sz w:val="30"/>
          <w:szCs w:val="30"/>
          <w:cs/>
        </w:rPr>
        <w:t>ตามบัญชี ณ วันที่สินทรัพย์ดังกล่าว</w:t>
      </w:r>
      <w:r w:rsidR="00350B96" w:rsidRPr="007D30B1">
        <w:rPr>
          <w:rFonts w:asciiTheme="majorBidi" w:hAnsiTheme="majorBidi" w:cstheme="majorBidi"/>
          <w:sz w:val="30"/>
          <w:szCs w:val="30"/>
          <w:cs/>
        </w:rPr>
        <w:t>ได้</w:t>
      </w:r>
      <w:r w:rsidRPr="007D30B1">
        <w:rPr>
          <w:rFonts w:asciiTheme="majorBidi" w:hAnsiTheme="majorBidi" w:cstheme="majorBidi"/>
          <w:sz w:val="30"/>
          <w:szCs w:val="30"/>
          <w:cs/>
        </w:rPr>
        <w:t>หยุดการให้เช่า</w:t>
      </w:r>
      <w:r w:rsidR="007332D0" w:rsidRPr="007D30B1">
        <w:rPr>
          <w:rFonts w:asciiTheme="majorBidi" w:hAnsiTheme="majorBidi" w:cstheme="majorBidi"/>
          <w:sz w:val="30"/>
          <w:szCs w:val="30"/>
          <w:cs/>
        </w:rPr>
        <w:t>หรือมูลค่าสุทธิที่จะได้รับแล้วแต่ราคาใด</w:t>
      </w:r>
      <w:r w:rsidR="0079408F">
        <w:rPr>
          <w:rFonts w:asciiTheme="majorBidi" w:hAnsiTheme="majorBidi" w:cstheme="majorBidi"/>
          <w:sz w:val="30"/>
          <w:szCs w:val="30"/>
          <w:cs/>
        </w:rPr>
        <w:br/>
      </w:r>
      <w:r w:rsidR="007332D0" w:rsidRPr="007D30B1">
        <w:rPr>
          <w:rFonts w:asciiTheme="majorBidi" w:hAnsiTheme="majorBidi" w:cstheme="majorBidi"/>
          <w:sz w:val="30"/>
          <w:szCs w:val="30"/>
          <w:cs/>
        </w:rPr>
        <w:t>จะต่ำกว่า</w:t>
      </w:r>
    </w:p>
    <w:p w14:paraId="4C763F6D" w14:textId="77777777" w:rsidR="006578D3" w:rsidRPr="007D30B1" w:rsidRDefault="006578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C05EC" w14:textId="77777777" w:rsidR="00401029" w:rsidRPr="007D30B1" w:rsidRDefault="0005524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ต้นทุนของสินค้าคงเหลือคำนวณโดยใช้วิธีราคาเจาะจง</w:t>
      </w:r>
    </w:p>
    <w:p w14:paraId="1E2C19F6" w14:textId="77777777" w:rsidR="00401029" w:rsidRPr="007D30B1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ECA326" w14:textId="77777777" w:rsidR="00055246" w:rsidRPr="007D30B1" w:rsidRDefault="0005524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 หักด้วยค่าใช้จ่ายที่จำเป็นโดยประมาณในการขาย</w:t>
      </w:r>
    </w:p>
    <w:p w14:paraId="30B1F0EF" w14:textId="3574C310" w:rsidR="00297C04" w:rsidRPr="007D30B1" w:rsidRDefault="00297C04" w:rsidP="005A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A352C1" w14:textId="446C80E6" w:rsidR="00CB273D" w:rsidRPr="007D30B1" w:rsidRDefault="004476A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สินทรัพย์ที่ถือไว้เพื่อขาย</w:t>
      </w:r>
    </w:p>
    <w:p w14:paraId="50AAB557" w14:textId="77777777" w:rsidR="00CB273D" w:rsidRPr="00B31678" w:rsidRDefault="00CB273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BB4EE" w14:textId="365F96FD" w:rsidR="00CB273D" w:rsidRPr="007D30B1" w:rsidRDefault="004476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สินทรัพย์ที่ถือไว้เพื่อ</w:t>
      </w:r>
      <w:r w:rsidR="00CB273D" w:rsidRPr="007D30B1">
        <w:rPr>
          <w:rFonts w:asciiTheme="majorBidi" w:hAnsiTheme="majorBidi" w:cstheme="majorBidi"/>
          <w:spacing w:val="-6"/>
          <w:sz w:val="30"/>
          <w:szCs w:val="30"/>
          <w:cs/>
        </w:rPr>
        <w:t>ขาย ประกอบด้วยสังหาริมทรัพย์ที่ถือไว้เพื่อขายภายใต้สัญญาเช่า</w:t>
      </w:r>
      <w:r w:rsidR="00510533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เงินทุน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ที่บริษัทคาดว่าจะขายภายใน</w:t>
      </w:r>
      <w:r w:rsidR="00E616D1" w:rsidRPr="007D30B1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>วัดมูลค่าราคาด้วยจำนวนที่ต่ำกว่าระหว่างมูลค่าตามบัญชีกับ</w:t>
      </w:r>
      <w:r w:rsidR="0064463A" w:rsidRPr="007D30B1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 xml:space="preserve">หักต้นทุนในการขาย </w:t>
      </w:r>
      <w:r w:rsidR="000F1D3A" w:rsidRPr="007D30B1">
        <w:rPr>
          <w:rFonts w:asciiTheme="majorBidi" w:hAnsiTheme="majorBidi" w:cstheme="majorBidi"/>
          <w:sz w:val="30"/>
          <w:szCs w:val="30"/>
        </w:rPr>
        <w:t xml:space="preserve">            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B6CC92" w14:textId="2895F510" w:rsidR="0079408F" w:rsidRDefault="0079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</w:rPr>
        <w:br w:type="page"/>
      </w:r>
    </w:p>
    <w:p w14:paraId="18022DA5" w14:textId="0513EBEA" w:rsidR="00A563A2" w:rsidRPr="007D30B1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lastRenderedPageBreak/>
        <w:t>อาคารและอุปกรณ์</w:t>
      </w:r>
    </w:p>
    <w:p w14:paraId="269DCFDC" w14:textId="77777777" w:rsidR="00F43487" w:rsidRPr="00B31678" w:rsidRDefault="00F4348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BF840" w14:textId="77777777" w:rsidR="00F43487" w:rsidRPr="007D30B1" w:rsidRDefault="00F4348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0AAF741D" w14:textId="77777777" w:rsidR="00A563A2" w:rsidRPr="00B31678" w:rsidRDefault="00A563A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062D3E" w14:textId="77777777" w:rsidR="00A563A2" w:rsidRPr="007D30B1" w:rsidRDefault="00A563A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002598B" w14:textId="77777777" w:rsidR="00A563A2" w:rsidRPr="00B31678" w:rsidRDefault="00A563A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FEC29" w14:textId="164739A8" w:rsidR="00AC6EFA" w:rsidRPr="007D30B1" w:rsidRDefault="003D3DE4" w:rsidP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</w:t>
      </w:r>
      <w:r w:rsidR="00A563A2" w:rsidRPr="007D30B1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6648A9F2" w14:textId="3F09DF85" w:rsidR="008A582B" w:rsidRPr="007D30B1" w:rsidRDefault="008A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49AF03E" w14:textId="6E30733A" w:rsidR="00D00E81" w:rsidRPr="007D30B1" w:rsidRDefault="00D00E81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C35498"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นั้นให้ถือว่า</w:t>
      </w:r>
      <w:r w:rsidR="008E5106"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</w:p>
    <w:p w14:paraId="06FF62E7" w14:textId="77777777" w:rsidR="00D00E81" w:rsidRPr="00B31678" w:rsidRDefault="00D00E81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0E81EC5F" w14:textId="56C156EA" w:rsidR="00D00E81" w:rsidRPr="007D30B1" w:rsidRDefault="00D00E8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7D30B1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7D30B1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</w:p>
    <w:p w14:paraId="52303090" w14:textId="77777777" w:rsidR="00C35498" w:rsidRPr="00B31678" w:rsidRDefault="00C3549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578E50C1" w14:textId="77777777" w:rsidR="00D00E81" w:rsidRPr="007D30B1" w:rsidRDefault="00D00E81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</w:t>
      </w:r>
      <w:r w:rsidR="002A0C52" w:rsidRPr="007D30B1">
        <w:rPr>
          <w:rFonts w:asciiTheme="majorBidi" w:hAnsiTheme="majorBidi" w:cstheme="majorBidi"/>
          <w:color w:val="auto"/>
          <w:sz w:val="30"/>
          <w:szCs w:val="30"/>
          <w:cs/>
        </w:rPr>
        <w:t>ำหน่ายอาคาร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</w:t>
      </w:r>
      <w:r w:rsidR="002A0C52" w:rsidRPr="007D30B1">
        <w:rPr>
          <w:rFonts w:asciiTheme="majorBidi" w:hAnsiTheme="majorBidi" w:cstheme="majorBidi"/>
          <w:color w:val="auto"/>
          <w:sz w:val="30"/>
          <w:szCs w:val="30"/>
          <w:cs/>
        </w:rPr>
        <w:t>ำหน่ายกับมูลค่าตามบัญชีของอาคาร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14:paraId="09BCCF36" w14:textId="77777777" w:rsidR="00217C03" w:rsidRPr="00B31678" w:rsidRDefault="00217C0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B660EF4" w14:textId="77777777" w:rsidR="00E73DD3" w:rsidRPr="007D30B1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0558734C" w14:textId="77777777" w:rsidR="00E73DD3" w:rsidRPr="00B31678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D4BD71E" w14:textId="3E331E24" w:rsidR="00226C5E" w:rsidRPr="007D30B1" w:rsidRDefault="00E73DD3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 </w:t>
      </w:r>
      <w:r w:rsidR="00EB528A"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           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CE69AA" w:rsidRPr="007D30B1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ชิ้นส่วนที่ถูกเปลี่ยนแทนจะถูกตัดจำหน่ายตามมูลค่าตามบัญชี </w:t>
      </w:r>
      <w:r w:rsidR="008A582B" w:rsidRPr="007D30B1">
        <w:rPr>
          <w:rFonts w:asciiTheme="majorBidi" w:eastAsia="Times New Roman" w:hAnsiTheme="majorBidi" w:cstheme="majorBidi"/>
          <w:color w:val="auto"/>
          <w:sz w:val="30"/>
          <w:szCs w:val="30"/>
        </w:rPr>
        <w:br/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7380B1D7" w14:textId="74BEEF72" w:rsidR="001647C4" w:rsidRDefault="00164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A31B250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F929F2C" w14:textId="77777777" w:rsidR="00EB528A" w:rsidRPr="001647C4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14:paraId="16F13B6B" w14:textId="3D625A8F" w:rsidR="00EB528A" w:rsidRPr="007D30B1" w:rsidRDefault="00EB528A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</w:t>
      </w:r>
      <w:r w:rsidR="002A0C52" w:rsidRPr="007D30B1">
        <w:rPr>
          <w:rFonts w:asciiTheme="majorBidi" w:hAnsiTheme="majorBidi" w:cstheme="majorBidi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7D30B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138F11A" w14:textId="77777777" w:rsidR="00C35498" w:rsidRPr="001647C4" w:rsidRDefault="00C35498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5DD833EB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7D30B1">
        <w:rPr>
          <w:rFonts w:asciiTheme="majorBidi" w:hAnsiTheme="majorBidi" w:cstheme="majorBidi"/>
          <w:sz w:val="30"/>
          <w:szCs w:val="30"/>
          <w:cs/>
        </w:rPr>
        <w:t>โดยประมาณของส่วนประกอบของ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 xml:space="preserve">สินทรัพย์แต่ละรายการ </w:t>
      </w:r>
      <w:r w:rsidRPr="007D30B1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7D30B1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7AAB5C6E" w14:textId="1D66A4DD" w:rsidR="0029550F" w:rsidRPr="001647C4" w:rsidRDefault="0029550F" w:rsidP="00B4269E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540"/>
      </w:tblGrid>
      <w:tr w:rsidR="008E5106" w:rsidRPr="007D30B1" w14:paraId="2CEFD0B1" w14:textId="77777777" w:rsidTr="001647C4">
        <w:tc>
          <w:tcPr>
            <w:tcW w:w="5760" w:type="dxa"/>
          </w:tcPr>
          <w:p w14:paraId="1B05D01D" w14:textId="77777777" w:rsidR="008E5106" w:rsidRPr="007D30B1" w:rsidRDefault="008E5106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D30B1">
              <w:rPr>
                <w:rFonts w:asciiTheme="majorBidi" w:hAnsiTheme="majorBidi" w:cstheme="majorBidi"/>
                <w:cs/>
                <w:lang w:val="en-US"/>
              </w:rPr>
              <w:t>สินทรัพย์ให้เช่าตามสัญญาเช่าดำเนินงาน</w:t>
            </w:r>
          </w:p>
        </w:tc>
        <w:tc>
          <w:tcPr>
            <w:tcW w:w="2340" w:type="dxa"/>
            <w:gridSpan w:val="2"/>
          </w:tcPr>
          <w:p w14:paraId="490DAE98" w14:textId="77777777" w:rsidR="008E5106" w:rsidRPr="007D30B1" w:rsidRDefault="008E5106" w:rsidP="00B4269E">
            <w:pPr>
              <w:tabs>
                <w:tab w:val="clear" w:pos="1644"/>
                <w:tab w:val="clear" w:pos="1871"/>
                <w:tab w:val="left" w:pos="196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EB528A" w:rsidRPr="007D30B1" w14:paraId="6DA26894" w14:textId="77777777" w:rsidTr="001647C4">
        <w:tc>
          <w:tcPr>
            <w:tcW w:w="5760" w:type="dxa"/>
          </w:tcPr>
          <w:p w14:paraId="0725D71E" w14:textId="77777777" w:rsidR="00EB528A" w:rsidRPr="007D30B1" w:rsidRDefault="00EB528A" w:rsidP="00B4269E">
            <w:pPr>
              <w:pStyle w:val="a"/>
              <w:tabs>
                <w:tab w:val="clear" w:pos="1080"/>
              </w:tabs>
              <w:rPr>
                <w:rFonts w:asciiTheme="majorBidi" w:eastAsia="Cordia New" w:hAnsiTheme="majorBidi" w:cstheme="majorBidi"/>
                <w:cs/>
              </w:rPr>
            </w:pPr>
            <w:r w:rsidRPr="007D30B1">
              <w:rPr>
                <w:rFonts w:asciiTheme="majorBidi" w:eastAsia="Cordia New" w:hAnsiTheme="majorBidi" w:cstheme="majorBidi"/>
                <w:cs/>
              </w:rPr>
              <w:t>อาคารชุดสำนักงานและระบบสาธารณูปโภค</w:t>
            </w:r>
          </w:p>
        </w:tc>
        <w:tc>
          <w:tcPr>
            <w:tcW w:w="1800" w:type="dxa"/>
          </w:tcPr>
          <w:p w14:paraId="51BA51F2" w14:textId="146679D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EE402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EE40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540" w:type="dxa"/>
          </w:tcPr>
          <w:p w14:paraId="73E685A8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7D30B1" w14:paraId="01936A58" w14:textId="77777777" w:rsidTr="001647C4">
        <w:tc>
          <w:tcPr>
            <w:tcW w:w="5760" w:type="dxa"/>
          </w:tcPr>
          <w:p w14:paraId="0A92DAFF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0" w:type="dxa"/>
          </w:tcPr>
          <w:p w14:paraId="3EE82B66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, 7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6BD5BBD2" w14:textId="77777777" w:rsidR="00EB528A" w:rsidRPr="007D30B1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7D30B1" w14:paraId="37F5030D" w14:textId="77777777" w:rsidTr="001647C4">
        <w:tc>
          <w:tcPr>
            <w:tcW w:w="5760" w:type="dxa"/>
          </w:tcPr>
          <w:p w14:paraId="0F63599C" w14:textId="77777777" w:rsidR="00EB528A" w:rsidRPr="007D30B1" w:rsidRDefault="00EB528A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7D30B1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800" w:type="dxa"/>
          </w:tcPr>
          <w:p w14:paraId="71716C85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  5</w:t>
            </w:r>
          </w:p>
        </w:tc>
        <w:tc>
          <w:tcPr>
            <w:tcW w:w="540" w:type="dxa"/>
          </w:tcPr>
          <w:p w14:paraId="275D0E29" w14:textId="77777777" w:rsidR="00EB528A" w:rsidRPr="007D30B1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82E07D" w14:textId="77777777" w:rsidR="0029550F" w:rsidRPr="001647C4" w:rsidRDefault="0029550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EB024A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สินทรัพย์รอให้เช่าจะคิดค่าเสื่อมราคาเมื่อเริ่มมีการเช่า</w:t>
      </w:r>
    </w:p>
    <w:p w14:paraId="42C3936B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FB5519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3BFC8922" w14:textId="77777777" w:rsidR="00EB528A" w:rsidRPr="001647C4" w:rsidRDefault="00EB528A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6225AA27" w14:textId="05CF61F2" w:rsidR="00EB528A" w:rsidRPr="007D30B1" w:rsidRDefault="00EB528A" w:rsidP="00EC4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 xml:space="preserve"> อายุการให้ประโยชน์ของสินทรัพย์</w:t>
      </w:r>
      <w:r w:rsidRPr="007D30B1">
        <w:rPr>
          <w:rFonts w:asciiTheme="majorBidi" w:hAnsiTheme="majorBidi" w:cstheme="majorBidi"/>
          <w:sz w:val="30"/>
          <w:szCs w:val="30"/>
          <w:cs/>
        </w:rPr>
        <w:t>และมูลค่าคงเหลือ ถูกทบทวนอย่างน้อยที่สุดทุก</w:t>
      </w:r>
      <w:r w:rsidR="004E7465" w:rsidRPr="007D30B1">
        <w:rPr>
          <w:rFonts w:asciiTheme="majorBidi" w:hAnsiTheme="majorBidi" w:cstheme="majorBidi"/>
          <w:sz w:val="30"/>
          <w:szCs w:val="30"/>
        </w:rPr>
        <w:br/>
      </w:r>
      <w:r w:rsidRPr="007D30B1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438C9447" w14:textId="77777777" w:rsidR="00AC6EFA" w:rsidRPr="001647C4" w:rsidRDefault="00AC6EF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2132A6" w14:textId="6072AFD1" w:rsidR="00EB528A" w:rsidRPr="007D30B1" w:rsidRDefault="00EB52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2BA0CF64" w14:textId="77777777" w:rsidR="00EB528A" w:rsidRPr="001647C4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0F4F0" w14:textId="0387C0D2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ทรัพย์สินรอการขาย ประกอบด้วยอสังหาริมทรัพย์รอการขายที่บริษัทคาดว่าจะขายเกินกว่า</w:t>
      </w:r>
      <w:r w:rsidR="004E7465" w:rsidRPr="007D30B1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7D30B1">
        <w:rPr>
          <w:rFonts w:asciiTheme="majorBidi" w:hAnsiTheme="majorBidi" w:cstheme="majorBidi"/>
          <w:sz w:val="30"/>
          <w:szCs w:val="30"/>
          <w:cs/>
        </w:rPr>
        <w:t xml:space="preserve">วัดมูลค่าราคาด้วยจำนวนที่ต่ำกว่าระหว่างมูลค่าตามบัญชีกับราคาประเมินที่คาดว่าจะจำหน่ายได้หักต้นทุนในการขาย 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Pr="007D30B1">
        <w:rPr>
          <w:rFonts w:asciiTheme="majorBidi" w:hAnsiTheme="majorBidi" w:cstheme="majorBidi"/>
          <w:sz w:val="30"/>
          <w:szCs w:val="30"/>
          <w:cs/>
        </w:rPr>
        <w:t>จัดประเภทเป็นสินทรัพย์ไม่หมุนเวียน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018236" w14:textId="78D0CB61" w:rsidR="00C35498" w:rsidRPr="001647C4" w:rsidRDefault="00C35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C016747" w14:textId="33F8BF5A" w:rsidR="003F4440" w:rsidRPr="007D30B1" w:rsidRDefault="003F4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7CE3E029" w14:textId="77777777" w:rsidR="003F4440" w:rsidRPr="001647C4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B8F23" w14:textId="77777777" w:rsidR="003F4440" w:rsidRPr="007D30B1" w:rsidRDefault="00053D0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  <w:r w:rsidR="00515481" w:rsidRPr="007D30B1">
        <w:rPr>
          <w:rFonts w:asciiTheme="majorBidi" w:hAnsiTheme="majorBidi" w:cstheme="majorBidi"/>
          <w:i/>
          <w:iCs/>
          <w:sz w:val="30"/>
          <w:szCs w:val="30"/>
          <w:cs/>
        </w:rPr>
        <w:t>ลิขสิทธิ์ซอฟต์แวร์</w:t>
      </w:r>
    </w:p>
    <w:p w14:paraId="354F1080" w14:textId="77777777" w:rsidR="003F4440" w:rsidRPr="001647C4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8CFB9" w14:textId="187BC9E2" w:rsidR="00950D93" w:rsidRPr="007D30B1" w:rsidRDefault="00053D08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</w:t>
      </w:r>
      <w:r w:rsidR="00515481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="00B2090C" w:rsidRPr="007D30B1">
        <w:rPr>
          <w:rFonts w:asciiTheme="majorBidi" w:hAnsiTheme="majorBidi" w:cstheme="majorBidi"/>
          <w:sz w:val="30"/>
          <w:szCs w:val="30"/>
          <w:cs/>
        </w:rPr>
        <w:t>ที่บริษัทซื้อมา</w:t>
      </w:r>
      <w:r w:rsidR="00950D93" w:rsidRPr="007D30B1">
        <w:rPr>
          <w:rFonts w:asciiTheme="majorBidi" w:hAnsiTheme="majorBidi" w:cstheme="majorBidi"/>
          <w:sz w:val="30"/>
          <w:szCs w:val="30"/>
          <w:cs/>
        </w:rPr>
        <w:t xml:space="preserve">และมีอายุการใช้งานจำกัด </w:t>
      </w:r>
      <w:r w:rsidR="0028727D" w:rsidRPr="007D30B1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B2090C" w:rsidRPr="007D30B1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3F4440" w:rsidRPr="007D30B1">
        <w:rPr>
          <w:rFonts w:asciiTheme="majorBidi" w:hAnsiTheme="majorBidi" w:cstheme="majorBidi"/>
          <w:sz w:val="30"/>
          <w:szCs w:val="30"/>
          <w:cs/>
        </w:rPr>
        <w:t>หักค่าตัดจำหน่ายสะสมและ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br/>
        <w:t>ผล</w:t>
      </w:r>
      <w:r w:rsidR="003F4440" w:rsidRPr="007D30B1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887890" w:rsidRPr="007D30B1">
        <w:rPr>
          <w:rFonts w:asciiTheme="majorBidi" w:hAnsiTheme="majorBidi" w:cstheme="majorBidi"/>
          <w:sz w:val="30"/>
          <w:szCs w:val="30"/>
          <w:cs/>
        </w:rPr>
        <w:t>สะสม</w:t>
      </w:r>
      <w:r w:rsidR="002B3F83" w:rsidRPr="007D30B1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C18EA84" w14:textId="6D51B05B" w:rsidR="004E7465" w:rsidRPr="007D30B1" w:rsidRDefault="000930F9" w:rsidP="00547C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782DFBFA" w14:textId="77777777" w:rsidR="002851EB" w:rsidRPr="00B31678" w:rsidRDefault="002851EB" w:rsidP="00547C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EB0B8A1" w14:textId="13D1CBB9" w:rsidR="000930F9" w:rsidRPr="007D30B1" w:rsidRDefault="000930F9" w:rsidP="00EC4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31BA65FB" w14:textId="797A552E" w:rsidR="0030784D" w:rsidRPr="00B31678" w:rsidRDefault="00307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7E0E134E" w14:textId="77777777" w:rsidR="00950D93" w:rsidRPr="007D30B1" w:rsidRDefault="00950D9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Pr="007D30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D0786FA" w14:textId="77777777" w:rsidR="00950D93" w:rsidRPr="00B31678" w:rsidRDefault="00950D9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D2178A" w14:textId="77777777" w:rsidR="00950D93" w:rsidRPr="007D30B1" w:rsidRDefault="001A513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</w:t>
      </w:r>
      <w:r w:rsidR="00950D93" w:rsidRPr="007D30B1">
        <w:rPr>
          <w:rFonts w:asciiTheme="majorBidi" w:eastAsia="Calibri" w:hAnsiTheme="majorBidi" w:cstheme="majorBidi"/>
          <w:sz w:val="30"/>
          <w:szCs w:val="30"/>
          <w:cs/>
        </w:rPr>
        <w:t>ของสินทรัพย์หรือจำนวนอื่นที่ใช้แทนราคาทุนหักด้วยมูลค่าคงเหลือ</w:t>
      </w:r>
    </w:p>
    <w:p w14:paraId="2ADDC035" w14:textId="77777777" w:rsidR="00950D93" w:rsidRPr="00B31678" w:rsidRDefault="00950D9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BED461" w14:textId="5E5E567F" w:rsidR="00DD6EFD" w:rsidRPr="007D30B1" w:rsidRDefault="00950D93" w:rsidP="00E33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593028" w:rsidRPr="007D30B1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7D30B1">
        <w:rPr>
          <w:rFonts w:asciiTheme="majorBidi" w:hAnsiTheme="majorBidi" w:cstheme="majorBidi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</w:t>
      </w:r>
      <w:r w:rsidR="00AF3884" w:rsidRPr="007D30B1">
        <w:rPr>
          <w:rFonts w:asciiTheme="majorBidi" w:hAnsiTheme="majorBidi" w:cstheme="majorBidi"/>
          <w:sz w:val="30"/>
          <w:szCs w:val="30"/>
          <w:cs/>
        </w:rPr>
        <w:br/>
      </w:r>
      <w:r w:rsidRPr="00800188">
        <w:rPr>
          <w:rFonts w:asciiTheme="majorBidi" w:hAnsiTheme="majorBidi" w:cstheme="majorBidi"/>
          <w:sz w:val="30"/>
          <w:szCs w:val="30"/>
          <w:cs/>
        </w:rPr>
        <w:t>ไม่มีตัวตน โดยเริ่มตัด</w:t>
      </w:r>
      <w:r w:rsidRPr="00800188">
        <w:rPr>
          <w:rFonts w:asciiTheme="majorBidi" w:hAnsiTheme="majorBidi" w:cstheme="majorBidi"/>
          <w:spacing w:val="-4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</w:t>
      </w:r>
      <w:r w:rsidR="009B255C" w:rsidRPr="008001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00188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ระยะเวลาที่คาดว่า</w:t>
      </w:r>
      <w:r w:rsidR="004E7465" w:rsidRPr="00800188">
        <w:rPr>
          <w:rFonts w:asciiTheme="majorBidi" w:hAnsiTheme="majorBidi" w:cstheme="majorBidi"/>
          <w:spacing w:val="-4"/>
          <w:sz w:val="30"/>
          <w:szCs w:val="30"/>
        </w:rPr>
        <w:br/>
      </w:r>
      <w:r w:rsidRPr="00800188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จะได้รับประโยชน์</w:t>
      </w:r>
      <w:r w:rsidRPr="007D30B1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7D30B1">
        <w:rPr>
          <w:rFonts w:asciiTheme="majorBidi" w:hAnsiTheme="majorBidi" w:cstheme="majorBidi"/>
          <w:sz w:val="30"/>
          <w:szCs w:val="30"/>
          <w:cs/>
        </w:rPr>
        <w:t>ปัจจุบันและปีเปรียบเทียบแสดงได้ดังนี้</w:t>
      </w:r>
    </w:p>
    <w:p w14:paraId="15E66FC6" w14:textId="77777777" w:rsidR="00DD6EFD" w:rsidRPr="00B31678" w:rsidRDefault="00DD6EF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pPr w:leftFromText="180" w:rightFromText="180" w:vertAnchor="text" w:horzAnchor="margin" w:tblpXSpec="center" w:tblpY="-5"/>
        <w:tblW w:w="864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152"/>
      </w:tblGrid>
      <w:tr w:rsidR="00DD6EFD" w:rsidRPr="007D30B1" w14:paraId="024918D5" w14:textId="77777777" w:rsidTr="001647C4">
        <w:tc>
          <w:tcPr>
            <w:tcW w:w="5688" w:type="dxa"/>
          </w:tcPr>
          <w:p w14:paraId="445AACF0" w14:textId="77777777" w:rsidR="00DD6EFD" w:rsidRPr="007D30B1" w:rsidRDefault="00DD6EFD" w:rsidP="00B4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7380"/>
              </w:tabs>
              <w:spacing w:after="0" w:line="240" w:lineRule="auto"/>
              <w:ind w:left="540" w:right="43" w:hanging="54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ค่าลิขสิทธิ์ซอฟต์แวร์</w:t>
            </w:r>
          </w:p>
        </w:tc>
        <w:tc>
          <w:tcPr>
            <w:tcW w:w="1800" w:type="dxa"/>
          </w:tcPr>
          <w:p w14:paraId="65A93AE4" w14:textId="77777777" w:rsidR="00DD6EFD" w:rsidRPr="007D30B1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1152" w:type="dxa"/>
          </w:tcPr>
          <w:p w14:paraId="28453683" w14:textId="77777777" w:rsidR="00DD6EFD" w:rsidRPr="007D30B1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0C04022" w14:textId="2F47E711" w:rsidR="000F3160" w:rsidRPr="007D30B1" w:rsidRDefault="00F2540A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วิธีการตัดจำหน่าย ระ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ยะเ</w:t>
      </w:r>
      <w:r w:rsidR="00EA1B98" w:rsidRPr="007D30B1">
        <w:rPr>
          <w:rFonts w:asciiTheme="majorBidi" w:hAnsiTheme="majorBidi" w:cstheme="majorBidi"/>
          <w:sz w:val="30"/>
          <w:szCs w:val="30"/>
          <w:cs/>
        </w:rPr>
        <w:t>วลาที่คาดว่าจะได้รับประโยชน์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1B98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มูลค่าคงเหลือ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7D30B1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967950D" w14:textId="653D57B5" w:rsidR="007B0790" w:rsidRPr="00B31678" w:rsidRDefault="007B0790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B07FDA4" w14:textId="11B76C39" w:rsidR="007B0790" w:rsidRPr="007D30B1" w:rsidRDefault="007B079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44BF8F9D" w14:textId="5D5DF082" w:rsidR="007B0790" w:rsidRPr="00B31678" w:rsidRDefault="007B0790" w:rsidP="007B0790">
      <w:pPr>
        <w:pStyle w:val="a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41CEC0D7" w14:textId="1B09D64E" w:rsidR="007B0790" w:rsidRPr="00B31678" w:rsidRDefault="007B0790" w:rsidP="007B079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3C8C6A2" w14:textId="77777777" w:rsidR="007B0790" w:rsidRPr="00B31678" w:rsidRDefault="007B0790" w:rsidP="007B0790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3878F61D" w14:textId="5BF6AFB2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678">
        <w:rPr>
          <w:rFonts w:ascii="Angsana New" w:hAnsi="Angsana New"/>
          <w:sz w:val="30"/>
          <w:szCs w:val="30"/>
          <w:cs/>
        </w:rPr>
        <w:t>ณ วันเริ่มต้นของสัญญา บริษัท</w:t>
      </w:r>
      <w:r w:rsidR="00435213" w:rsidRPr="00B31678">
        <w:rPr>
          <w:rFonts w:ascii="Angsana New" w:hAnsi="Angsana New"/>
          <w:sz w:val="30"/>
          <w:szCs w:val="30"/>
          <w:cs/>
        </w:rPr>
        <w:t>จ</w:t>
      </w:r>
      <w:r w:rsidRPr="00B31678">
        <w:rPr>
          <w:rFonts w:ascii="Angsana New" w:hAnsi="Angsana New"/>
          <w:sz w:val="30"/>
          <w:szCs w:val="30"/>
          <w:cs/>
        </w:rPr>
        <w:t>ะประเมินว่าสัญญาเป็นสัญญาเช่าหรือประกอบด้วยสัญญาเช่าหรือไม่</w:t>
      </w:r>
      <w:r w:rsidR="00435213" w:rsidRPr="00B31678">
        <w:rPr>
          <w:rFonts w:ascii="Angsana New" w:hAnsi="Angsana New"/>
          <w:sz w:val="30"/>
          <w:szCs w:val="30"/>
          <w:cs/>
        </w:rPr>
        <w:t xml:space="preserve"> </w:t>
      </w:r>
      <w:r w:rsidR="00AB2616">
        <w:rPr>
          <w:rFonts w:ascii="Angsana New" w:hAnsi="Angsana New"/>
          <w:sz w:val="30"/>
          <w:szCs w:val="30"/>
          <w:cs/>
        </w:rPr>
        <w:br/>
      </w:r>
      <w:r w:rsidRPr="00B31678">
        <w:rPr>
          <w:rFonts w:ascii="Angsana New" w:hAnsi="Angsana New"/>
          <w:sz w:val="30"/>
          <w:szCs w:val="30"/>
          <w:cs/>
        </w:rPr>
        <w:t xml:space="preserve">บริษัทนำคำนิยามของสัญญาเช่าตาม </w:t>
      </w:r>
      <w:r w:rsidRPr="00B31678">
        <w:rPr>
          <w:rFonts w:ascii="Angsana New" w:hAnsi="Angsana New"/>
          <w:sz w:val="30"/>
          <w:szCs w:val="30"/>
        </w:rPr>
        <w:t>TFRS 16</w:t>
      </w:r>
      <w:r w:rsidRPr="00B31678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FBB812A" w14:textId="5FB8763F" w:rsidR="00800188" w:rsidRPr="00B31678" w:rsidRDefault="007B0790" w:rsidP="00B31678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B31678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2D9116B6" w14:textId="77777777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2210A8D" w14:textId="77777777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9E932C" w14:textId="6144A0EF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1678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AB2616">
        <w:rPr>
          <w:rFonts w:ascii="Angsana New" w:hAnsi="Angsana New"/>
          <w:sz w:val="30"/>
          <w:szCs w:val="30"/>
          <w:cs/>
        </w:rPr>
        <w:br/>
      </w:r>
      <w:r w:rsidRPr="00B31678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AB2616">
        <w:rPr>
          <w:rFonts w:ascii="Angsana New" w:hAnsi="Angsana New" w:hint="cs"/>
          <w:sz w:val="30"/>
          <w:szCs w:val="30"/>
          <w:cs/>
        </w:rPr>
        <w:t xml:space="preserve"> </w:t>
      </w:r>
      <w:r w:rsidRPr="00B31678">
        <w:rPr>
          <w:rFonts w:ascii="Angsana New" w:hAnsi="Angsana New"/>
          <w:sz w:val="30"/>
          <w:szCs w:val="30"/>
          <w:cs/>
        </w:rPr>
        <w:t xml:space="preserve"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3680D18E" w14:textId="77777777" w:rsidR="007B0790" w:rsidRPr="00B31678" w:rsidRDefault="007B0790" w:rsidP="007B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06F414DF" w14:textId="670ED6DD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="Angsana New" w:hAnsi="Angsana New"/>
          <w:sz w:val="30"/>
          <w:szCs w:val="30"/>
          <w:cs/>
          <w:lang w:val="en-US" w:eastAsia="en-US"/>
        </w:rPr>
        <w:lastRenderedPageBreak/>
        <w:t>บริษัทรับรู้สินทรัพย์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สิทธิการใช้และหนี้สินตามสัญญาเช่า ณ วันที่สัญญาเช่าเริ่มมีผล</w:t>
      </w:r>
      <w:r w:rsidR="00F95F94" w:rsidRPr="00B316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95F94" w:rsidRPr="00B31678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D17225" w14:textId="575727C9" w:rsidR="00095EDF" w:rsidRDefault="00095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6A14EC0D" w14:textId="2985F802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เริ่มแรกและประมาณการต้นทุนในการบูรณะและสุทธิจากสิ่งจูงใจในสัญญาเช่าที่ได้รับ</w:t>
      </w:r>
      <w:r w:rsidR="00AF5289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C30338">
        <w:rPr>
          <w:rFonts w:ascii="Angsana New" w:hAnsi="Angsana New"/>
          <w:sz w:val="30"/>
          <w:szCs w:val="30"/>
          <w:lang w:val="en-US" w:eastAsia="en-US"/>
        </w:rPr>
        <w:br/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วันสิ้นสุดของอายุสัญญาเช่า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E8F5F8D" w14:textId="6D51761E" w:rsidR="00435213" w:rsidRPr="00B31678" w:rsidRDefault="00435213" w:rsidP="007B079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692D4B31" w14:textId="0FD66D34" w:rsidR="00435213" w:rsidRPr="00B31678" w:rsidRDefault="00435213" w:rsidP="00B316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B316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 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 จำนวนเงินที่ต้องจ่ายตาม    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5555D5DE" w14:textId="77777777" w:rsidR="007B0790" w:rsidRPr="00B31678" w:rsidRDefault="007B0790" w:rsidP="007B079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8FA8E2C" w14:textId="386E613D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F2D16BD" w14:textId="77777777" w:rsidR="007B0790" w:rsidRPr="00B31678" w:rsidRDefault="007B0790" w:rsidP="007B079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FCE0197" w14:textId="0C303697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</w:t>
      </w:r>
      <w:r w:rsidR="006669B7">
        <w:rPr>
          <w:rFonts w:asciiTheme="majorBidi" w:hAnsiTheme="majorBidi" w:cstheme="majorBidi"/>
          <w:b/>
          <w:sz w:val="30"/>
          <w:szCs w:val="30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D1FC8C9" w14:textId="5538846F" w:rsidR="007B0790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43D696B" w14:textId="73021891" w:rsidR="00800188" w:rsidRDefault="00800188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B329B9" w14:textId="77777777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2F549A97" w14:textId="77777777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BB5A69" w14:textId="07D8862E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บริษัทจะปันส่วนสิ่งตอบแทนที่จะได้รับตามสัญญาให้กับ </w:t>
      </w:r>
      <w:r w:rsidR="00AF0185">
        <w:rPr>
          <w:rFonts w:asciiTheme="majorBidi" w:hAnsiTheme="majorBidi" w:cstheme="majorBidi"/>
          <w:b/>
          <w:sz w:val="30"/>
          <w:szCs w:val="30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แต่ละส่วนประกอบตามเกณฑ์ราคาขายที่เป็นเอกเทศ</w:t>
      </w:r>
    </w:p>
    <w:p w14:paraId="3D8859E4" w14:textId="7777777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ED6150" w14:textId="1114D536" w:rsidR="007B0790" w:rsidRPr="00B31678" w:rsidRDefault="007B0790" w:rsidP="007B079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บริษัทเป็นผู้ให้เช่า 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F36889E" w14:textId="77777777" w:rsidR="007B0790" w:rsidRPr="00B31678" w:rsidRDefault="007B0790" w:rsidP="007B079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6A241FF0" w14:textId="4BA9271C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</w:t>
      </w:r>
      <w:r w:rsidR="00B45BC1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31678">
        <w:rPr>
          <w:rFonts w:asciiTheme="majorBidi" w:hAnsiTheme="majorBidi" w:cstheme="majorBidi"/>
          <w:b/>
          <w:sz w:val="30"/>
          <w:szCs w:val="30"/>
          <w:lang w:val="x-none" w:eastAsia="x-none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ค่าเช่าที่อาจเกิดขึ้นรับรู้เป็นรายได้ในรอบระยะเวลา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 xml:space="preserve">บัญชีที่ได้รับ </w:t>
      </w:r>
    </w:p>
    <w:p w14:paraId="77DDBC6E" w14:textId="77777777" w:rsidR="00435213" w:rsidRPr="00B31678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EA34D9" w14:textId="05DD6DB1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61FA2991" w14:textId="7777777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5199D7B" w14:textId="67958550" w:rsidR="007B0790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บริษัทถือปฏิบัติตามข้อกำหนดการตัดรายการและการด้อยค่าตาม </w:t>
      </w:r>
      <w:r w:rsidRPr="00B31678">
        <w:rPr>
          <w:rFonts w:asciiTheme="majorBidi" w:hAnsiTheme="majorBidi" w:cstheme="majorBidi"/>
          <w:bCs/>
          <w:sz w:val="30"/>
          <w:szCs w:val="30"/>
          <w:lang w:val="x-none" w:eastAsia="x-none"/>
        </w:rPr>
        <w:t xml:space="preserve">TFRS </w:t>
      </w:r>
      <w:r w:rsidR="007D30B1" w:rsidRPr="00B31678">
        <w:rPr>
          <w:rFonts w:asciiTheme="majorBidi" w:hAnsiTheme="majorBidi" w:cstheme="majorBidi"/>
          <w:bCs/>
          <w:sz w:val="30"/>
          <w:szCs w:val="30"/>
          <w:lang w:eastAsia="x-none"/>
        </w:rPr>
        <w:t>9</w:t>
      </w:r>
      <w:r w:rsidRPr="00B31678">
        <w:rPr>
          <w:rFonts w:asciiTheme="majorBidi" w:hAnsiTheme="majorBidi" w:cstheme="majorBidi"/>
          <w:b/>
          <w:sz w:val="30"/>
          <w:szCs w:val="30"/>
          <w:lang w:val="x-none" w:eastAsia="x-none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กับเงินลงทุนสุทธิตามสัญญาเช่า </w:t>
      </w:r>
      <w:r w:rsidR="00DC1937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(ดูหมายเหตุข้อ </w:t>
      </w:r>
      <w:r w:rsidRPr="00B31678">
        <w:rPr>
          <w:rFonts w:asciiTheme="majorBidi" w:hAnsiTheme="majorBidi" w:cstheme="majorBidi"/>
          <w:bCs/>
          <w:sz w:val="30"/>
          <w:szCs w:val="30"/>
          <w:lang w:val="x-none" w:eastAsia="x-none"/>
        </w:rPr>
        <w:t>4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(</w:t>
      </w:r>
      <w:r w:rsidR="007D30B1"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ฌ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)) บริษัทสอบทานมูลค่าคงเหลือที่ไม่ได้รับประกันที่ประมาณการไว้ ซึ่งใช้ในการคำนวณ </w:t>
      </w:r>
      <w:r w:rsidR="00DC1937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เงินลงทุนขั้นต้นตามสัญญาเช่าอย่างสม่ำเสมอ</w:t>
      </w:r>
    </w:p>
    <w:p w14:paraId="6E283204" w14:textId="1713A922" w:rsidR="00DE77B1" w:rsidRDefault="00DE77B1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4EC5B568" w14:textId="302826A7" w:rsidR="00DE77B1" w:rsidRDefault="00DE77B1" w:rsidP="00DE77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028303B" w14:textId="77777777" w:rsidR="00E748A9" w:rsidRDefault="00E748A9" w:rsidP="00E748A9">
      <w:pPr>
        <w:ind w:left="518" w:right="-43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14:paraId="253A6B0E" w14:textId="60D3E1BB" w:rsidR="00E748A9" w:rsidRPr="00B31678" w:rsidRDefault="00E748A9" w:rsidP="00E748A9">
      <w:pPr>
        <w:ind w:left="518"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3167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สัญญาเช่าดำเนินงาน</w:t>
      </w:r>
      <w:r w:rsidR="001647C4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ในฐานะ</w:t>
      </w:r>
      <w:r w:rsidRPr="00B3167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ผู้เช่า</w:t>
      </w:r>
    </w:p>
    <w:p w14:paraId="4D29B839" w14:textId="77777777" w:rsidR="00E748A9" w:rsidRPr="00B31678" w:rsidRDefault="00E748A9" w:rsidP="00E748A9">
      <w:pPr>
        <w:ind w:left="518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55CBFC6" w14:textId="0F5FA871" w:rsidR="00800188" w:rsidRPr="00B31678" w:rsidRDefault="00E748A9" w:rsidP="00B31678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ค่าเช่าจ่ายภายใต้สัญญาเช่าดำเนินงานและบันทึกในกำไรหรือขาดทุนโดยวิธีเส้นตรงตลอดอายุสัญญาเช่า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B316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B316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C4DD3">
        <w:rPr>
          <w:rFonts w:asciiTheme="majorBidi" w:hAnsiTheme="majorBidi" w:cstheme="majorBidi"/>
          <w:b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="00346E8B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511E5AB4" w14:textId="63CDAD5F" w:rsidR="00435213" w:rsidRPr="007D30B1" w:rsidRDefault="0043521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lastRenderedPageBreak/>
        <w:t>การด้อยค่าสินทรัพย์ทางการเงิน</w:t>
      </w:r>
    </w:p>
    <w:p w14:paraId="4C9977EC" w14:textId="7F656CE8" w:rsidR="00435213" w:rsidRPr="00B31678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F7BD425" w14:textId="686CB4D9" w:rsidR="007D30B1" w:rsidRPr="00B31678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CBEC993" w14:textId="77777777" w:rsidR="007D30B1" w:rsidRPr="007D30B1" w:rsidRDefault="007D30B1" w:rsidP="007D30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47D3A8" w14:textId="77777777" w:rsidR="007D30B1" w:rsidRPr="00B31678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248FCA45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73843" w14:textId="6ECF0889" w:rsidR="007D30B1" w:rsidRDefault="007D30B1" w:rsidP="0080018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ารคำนวณผลขาดทุนด้านเครดิตที่คาดว่าจะเกิดขึ้นของบริษัทขึ้นอยู่กับแบบจำลองที่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</w:t>
      </w:r>
      <w:r w:rsidR="001956FA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ซึ่งมาจากทั้งภายในและภายนอก</w:t>
      </w:r>
    </w:p>
    <w:p w14:paraId="3AEFD382" w14:textId="77777777" w:rsidR="00800188" w:rsidRPr="00800188" w:rsidRDefault="00800188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66996" w14:textId="4855D758" w:rsidR="007D30B1" w:rsidRPr="00B31678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การวัดมูลค่า</w:t>
      </w:r>
      <w:r w:rsidR="003D1A06">
        <w:rPr>
          <w:rFonts w:asciiTheme="majorBidi" w:hAnsiTheme="majorBidi" w:hint="cs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32AD7416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B4C9B" w14:textId="4561D3B7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หรือสัญญาค้ำประกั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เครื่องมือทางการเงิน</w:t>
      </w:r>
    </w:p>
    <w:p w14:paraId="3AC69D44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  <w:cs/>
        </w:rPr>
      </w:pPr>
    </w:p>
    <w:p w14:paraId="708C1410" w14:textId="213230EE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</w:t>
      </w:r>
      <w:r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>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8EAAC43" w14:textId="77777777" w:rsidR="007D30B1" w:rsidRPr="007D30B1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6DDF6951" w14:textId="5F0B16F1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การ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7D30B1">
        <w:rPr>
          <w:rFonts w:asciiTheme="majorBidi" w:hAnsiTheme="majorBidi" w:cstheme="majorBidi"/>
          <w:sz w:val="30"/>
          <w:szCs w:val="30"/>
        </w:rPr>
        <w:t xml:space="preserve">PD - Probability of default) </w:t>
      </w:r>
      <w:r w:rsidRPr="007D30B1">
        <w:rPr>
          <w:rFonts w:asciiTheme="majorBidi" w:hAnsiTheme="majorBidi"/>
          <w:sz w:val="30"/>
          <w:szCs w:val="30"/>
          <w:cs/>
        </w:rPr>
        <w:t>กับ ร้อยละของความเสียหายที่อาจจะเกิดขึ้นเมื่อลูกหนี้ผิดนัดชำระหนี้ต่อยอดหนี้ (</w:t>
      </w:r>
      <w:r w:rsidRPr="007D30B1">
        <w:rPr>
          <w:rFonts w:asciiTheme="majorBidi" w:hAnsiTheme="majorBidi" w:cstheme="majorBidi"/>
          <w:sz w:val="30"/>
          <w:szCs w:val="30"/>
        </w:rPr>
        <w:t xml:space="preserve">LGD - Loss given default) </w:t>
      </w:r>
      <w:r w:rsidRPr="007D30B1">
        <w:rPr>
          <w:rFonts w:asciiTheme="majorBidi" w:hAnsiTheme="majorBidi"/>
          <w:sz w:val="30"/>
          <w:szCs w:val="30"/>
          <w:cs/>
        </w:rPr>
        <w:t>กับ ยอดหนี้หรือประมาณการยอดหนี้เมื่อลูกหนี้ผิดนัดชำระ (</w:t>
      </w:r>
      <w:r w:rsidRPr="007D30B1">
        <w:rPr>
          <w:rFonts w:asciiTheme="majorBidi" w:hAnsiTheme="majorBidi" w:cstheme="majorBidi"/>
          <w:sz w:val="30"/>
          <w:szCs w:val="30"/>
        </w:rPr>
        <w:t>EAD - Exposure at the time of default)</w:t>
      </w:r>
    </w:p>
    <w:p w14:paraId="2ED8469B" w14:textId="77777777" w:rsidR="007D30B1" w:rsidRPr="00843FBC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7DA7" w14:textId="477C0AAB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843FBC">
        <w:rPr>
          <w:rFonts w:asciiTheme="majorBidi" w:hAnsiTheme="majorBidi"/>
          <w:sz w:val="30"/>
          <w:szCs w:val="30"/>
        </w:rPr>
        <w:t xml:space="preserve">PD LGD </w:t>
      </w:r>
      <w:r w:rsidRPr="00843FBC">
        <w:rPr>
          <w:rFonts w:asciiTheme="majorBidi" w:hAnsiTheme="majorBidi"/>
          <w:sz w:val="30"/>
          <w:szCs w:val="30"/>
          <w:cs/>
        </w:rPr>
        <w:t xml:space="preserve">และ </w:t>
      </w:r>
      <w:r w:rsidRPr="00843FBC">
        <w:rPr>
          <w:rFonts w:asciiTheme="majorBidi" w:hAnsiTheme="majorBidi"/>
          <w:sz w:val="30"/>
          <w:szCs w:val="30"/>
        </w:rPr>
        <w:t xml:space="preserve">EAD </w:t>
      </w:r>
      <w:r w:rsidRPr="00843FBC">
        <w:rPr>
          <w:rFonts w:asciiTheme="majorBidi" w:hAnsiTheme="majorBidi"/>
          <w:sz w:val="30"/>
          <w:szCs w:val="30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</w:t>
      </w:r>
    </w:p>
    <w:p w14:paraId="48CAF945" w14:textId="5A0C8556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lastRenderedPageBreak/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 ทั้งในแง่ของการพิจารณา </w:t>
      </w:r>
      <w:r w:rsidRPr="00843FBC">
        <w:rPr>
          <w:rFonts w:asciiTheme="majorBidi" w:hAnsiTheme="majorBidi" w:cstheme="majorBidi"/>
          <w:sz w:val="30"/>
          <w:szCs w:val="30"/>
        </w:rPr>
        <w:t xml:space="preserve">PD LGD </w:t>
      </w:r>
      <w:r w:rsidRPr="00843FBC">
        <w:rPr>
          <w:rFonts w:asciiTheme="majorBidi" w:hAnsiTheme="majorBidi"/>
          <w:sz w:val="30"/>
          <w:szCs w:val="30"/>
          <w:cs/>
        </w:rPr>
        <w:t xml:space="preserve">และ </w:t>
      </w:r>
      <w:r w:rsidRPr="00843FBC">
        <w:rPr>
          <w:rFonts w:asciiTheme="majorBidi" w:hAnsiTheme="majorBidi" w:cstheme="majorBidi"/>
          <w:sz w:val="30"/>
          <w:szCs w:val="30"/>
        </w:rPr>
        <w:t xml:space="preserve">EAD </w:t>
      </w:r>
      <w:r w:rsidRPr="00843FBC">
        <w:rPr>
          <w:rFonts w:asciiTheme="majorBidi" w:hAnsiTheme="majorBidi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DC9AA41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24"/>
          <w:szCs w:val="24"/>
        </w:rPr>
      </w:pPr>
    </w:p>
    <w:p w14:paraId="2C953F74" w14:textId="5195AA23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470F0A4B" w14:textId="77777777" w:rsidR="00800188" w:rsidRDefault="00800188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23CE4E5" w14:textId="27874AEB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</w:t>
      </w:r>
      <w:r w:rsidR="00D42F63">
        <w:rPr>
          <w:rFonts w:asciiTheme="majorBidi" w:hAnsiTheme="majorBidi" w:hint="cs"/>
          <w:sz w:val="30"/>
          <w:szCs w:val="30"/>
          <w:cs/>
        </w:rPr>
        <w:t>เครื่องมือ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ทางการเงิน</w:t>
      </w:r>
      <w:r w:rsidR="00D42F63">
        <w:rPr>
          <w:rFonts w:asciiTheme="majorBidi" w:hAnsiTheme="majorBidi" w:hint="cs"/>
          <w:sz w:val="30"/>
          <w:szCs w:val="30"/>
          <w:cs/>
        </w:rPr>
        <w:t>นั้น</w:t>
      </w:r>
    </w:p>
    <w:p w14:paraId="1525E4A9" w14:textId="01862C20" w:rsidR="007D30B1" w:rsidRPr="00B31678" w:rsidRDefault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4"/>
          <w:szCs w:val="24"/>
        </w:rPr>
      </w:pPr>
    </w:p>
    <w:p w14:paraId="69C1D519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4C1918A4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9D32F61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1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ผลขาดทุนด้านเครดิตที่คาดว่าจะเกิดขึ้นใน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12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เดือนข้างหน้า</w:t>
      </w:r>
    </w:p>
    <w:p w14:paraId="35CD9A58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A6F06C" w14:textId="20FEC475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843FBC">
        <w:rPr>
          <w:rFonts w:asciiTheme="majorBidi" w:hAnsiTheme="majorBidi"/>
          <w:sz w:val="30"/>
          <w:szCs w:val="30"/>
        </w:rPr>
        <w:t>12</w:t>
      </w:r>
      <w:r w:rsidRPr="00843FBC">
        <w:rPr>
          <w:rFonts w:asciiTheme="majorBidi" w:hAnsiTheme="majorBidi"/>
          <w:sz w:val="30"/>
          <w:szCs w:val="30"/>
          <w:cs/>
        </w:rPr>
        <w:t xml:space="preserve"> 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 (</w:t>
      </w:r>
      <w:r w:rsidRPr="00843FBC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843FBC">
        <w:rPr>
          <w:rFonts w:asciiTheme="majorBidi" w:hAnsiTheme="majorBidi"/>
          <w:sz w:val="30"/>
          <w:szCs w:val="30"/>
          <w:cs/>
        </w:rPr>
        <w:t>หรือสินทรัพย์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บนหลักเกณฑ์ระยะเวลา </w:t>
      </w:r>
      <w:r w:rsidRPr="00843FBC">
        <w:rPr>
          <w:rFonts w:asciiTheme="majorBidi" w:hAnsiTheme="majorBidi"/>
          <w:sz w:val="30"/>
          <w:szCs w:val="30"/>
        </w:rPr>
        <w:t>12</w:t>
      </w:r>
      <w:r w:rsidRPr="00843FBC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3E621987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A3605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2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ผลขาดทุนด้านเครดิตที่คาดว่าจะเกิดขึ้นตลอดอายุ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-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ไม่ด้อยค่า</w:t>
      </w:r>
    </w:p>
    <w:p w14:paraId="6F773FD2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D84B9B" w14:textId="68C378D2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843FBC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843FBC">
        <w:rPr>
          <w:rFonts w:asciiTheme="majorBidi" w:hAnsiTheme="majorBidi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การประเมินดังกล่าวถูกพิจารณาโดยใช้ปัจจัยด้านตัวเลขและปัจจัยด้านคุณภาพหลายปัจจัย สินทรัพย์ทางการเงินที่ค้างชำระเงินต้นและ</w:t>
      </w:r>
      <w:r w:rsidRPr="00843FBC">
        <w:rPr>
          <w:rFonts w:asciiTheme="majorBidi" w:hAnsiTheme="majorBidi"/>
          <w:sz w:val="30"/>
          <w:szCs w:val="30"/>
        </w:rPr>
        <w:t>/</w:t>
      </w:r>
      <w:r w:rsidRPr="00843FBC">
        <w:rPr>
          <w:rFonts w:asciiTheme="majorBidi" w:hAnsiTheme="majorBidi"/>
          <w:sz w:val="30"/>
          <w:szCs w:val="30"/>
          <w:cs/>
        </w:rPr>
        <w:t xml:space="preserve">หรือดอกเบี้ยมากกว่า </w:t>
      </w:r>
      <w:r w:rsidRPr="00843FBC">
        <w:rPr>
          <w:rFonts w:asciiTheme="majorBidi" w:hAnsiTheme="majorBidi"/>
          <w:sz w:val="30"/>
          <w:szCs w:val="30"/>
        </w:rPr>
        <w:t>30</w:t>
      </w:r>
      <w:r w:rsidRPr="00843FBC">
        <w:rPr>
          <w:rFonts w:asciiTheme="majorBidi" w:hAnsiTheme="majorBidi"/>
          <w:sz w:val="30"/>
          <w:szCs w:val="30"/>
          <w:cs/>
        </w:rPr>
        <w:t xml:space="preserve"> วัน</w:t>
      </w:r>
      <w:r w:rsidRPr="00843FBC">
        <w:rPr>
          <w:rFonts w:asciiTheme="majorBidi" w:hAnsiTheme="majorBidi"/>
          <w:sz w:val="30"/>
          <w:szCs w:val="30"/>
        </w:rPr>
        <w:t xml:space="preserve"> </w:t>
      </w:r>
      <w:r w:rsidRPr="00843FBC">
        <w:rPr>
          <w:rFonts w:asciiTheme="majorBidi" w:hAnsiTheme="majorBidi"/>
          <w:sz w:val="30"/>
          <w:szCs w:val="30"/>
          <w:cs/>
        </w:rPr>
        <w:t>แต่ค้างชำระไม่</w:t>
      </w:r>
      <w:r w:rsidRPr="00843FBC">
        <w:rPr>
          <w:rFonts w:asciiTheme="majorBidi" w:hAnsiTheme="majorBidi" w:hint="cs"/>
          <w:sz w:val="30"/>
          <w:szCs w:val="30"/>
          <w:cs/>
        </w:rPr>
        <w:t xml:space="preserve">เกิน </w:t>
      </w:r>
      <w:r w:rsidRPr="00843FBC">
        <w:rPr>
          <w:rFonts w:asciiTheme="majorBidi" w:hAnsiTheme="majorBidi"/>
          <w:sz w:val="30"/>
          <w:szCs w:val="30"/>
        </w:rPr>
        <w:t xml:space="preserve">90 </w:t>
      </w:r>
      <w:r w:rsidRPr="00843FBC">
        <w:rPr>
          <w:rFonts w:asciiTheme="majorBidi" w:hAnsiTheme="majorBidi" w:hint="cs"/>
          <w:sz w:val="30"/>
          <w:szCs w:val="30"/>
          <w:cs/>
        </w:rPr>
        <w:t>วัน และ</w:t>
      </w:r>
      <w:r w:rsidRPr="00843FBC">
        <w:rPr>
          <w:rFonts w:asciiTheme="majorBidi" w:hAnsiTheme="majorBidi"/>
          <w:sz w:val="30"/>
          <w:szCs w:val="30"/>
          <w:cs/>
        </w:rPr>
        <w:t>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20D95DF1" w14:textId="77777777" w:rsidR="007D30B1" w:rsidRPr="00843FBC" w:rsidRDefault="007D30B1" w:rsidP="00E33DD7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43FBC">
        <w:rPr>
          <w:cs/>
        </w:rPr>
        <w:t> </w:t>
      </w:r>
    </w:p>
    <w:p w14:paraId="4DF597DA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>3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Pr="00843FBC">
        <w:rPr>
          <w:rFonts w:asciiTheme="majorBidi" w:hAnsiTheme="majorBidi"/>
          <w:i/>
          <w:iCs/>
          <w:sz w:val="30"/>
          <w:szCs w:val="30"/>
        </w:rPr>
        <w:t>-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 ด้อยค่า</w:t>
      </w:r>
    </w:p>
    <w:p w14:paraId="61CF73F7" w14:textId="77777777" w:rsidR="007D30B1" w:rsidRPr="00843FBC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Cs w:val="18"/>
        </w:rPr>
      </w:pPr>
    </w:p>
    <w:p w14:paraId="6EA0A88A" w14:textId="2DFEF299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สินทรัพย์ทางการเงินที่มีการด้อยค่าด้านเครดิตหรือค้างชำระเงินต้น</w:t>
      </w:r>
      <w:r w:rsidRPr="00843FBC">
        <w:rPr>
          <w:rFonts w:asciiTheme="majorBidi" w:hAnsiTheme="majorBidi"/>
          <w:sz w:val="30"/>
          <w:szCs w:val="30"/>
        </w:rPr>
        <w:t xml:space="preserve"> </w:t>
      </w:r>
      <w:r w:rsidRPr="00843FBC">
        <w:rPr>
          <w:rFonts w:asciiTheme="majorBidi" w:hAnsiTheme="majorBidi" w:hint="cs"/>
          <w:sz w:val="30"/>
          <w:szCs w:val="30"/>
          <w:cs/>
        </w:rPr>
        <w:t>และ</w:t>
      </w:r>
      <w:r w:rsidRPr="00843FBC">
        <w:rPr>
          <w:rFonts w:asciiTheme="majorBidi" w:hAnsiTheme="majorBidi"/>
          <w:sz w:val="30"/>
          <w:szCs w:val="30"/>
        </w:rPr>
        <w:t>/</w:t>
      </w:r>
      <w:r w:rsidRPr="00843FBC">
        <w:rPr>
          <w:rFonts w:asciiTheme="majorBidi" w:hAnsiTheme="majorBidi"/>
          <w:sz w:val="30"/>
          <w:szCs w:val="30"/>
          <w:cs/>
        </w:rPr>
        <w:t xml:space="preserve">หรือดอกเบี้ยเกินกว่า </w:t>
      </w:r>
      <w:r w:rsidRPr="00843FBC">
        <w:rPr>
          <w:rFonts w:asciiTheme="majorBidi" w:hAnsiTheme="majorBidi"/>
          <w:sz w:val="30"/>
          <w:szCs w:val="30"/>
        </w:rPr>
        <w:t>90</w:t>
      </w:r>
      <w:r w:rsidRPr="00843FBC">
        <w:rPr>
          <w:rFonts w:asciiTheme="majorBidi" w:hAnsi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</w:t>
      </w:r>
    </w:p>
    <w:p w14:paraId="246E9FDC" w14:textId="77777777" w:rsidR="007D30B1" w:rsidRPr="00843FBC" w:rsidRDefault="007D30B1" w:rsidP="007D30B1">
      <w:pPr>
        <w:pStyle w:val="a1"/>
        <w:autoSpaceDE w:val="0"/>
        <w:autoSpaceDN w:val="0"/>
        <w:adjustRightInd w:val="0"/>
        <w:ind w:left="1260"/>
        <w:jc w:val="thaiDistribute"/>
        <w:rPr>
          <w:rFonts w:ascii="Angsana New" w:hAnsi="Angsana New"/>
          <w:cs/>
        </w:rPr>
      </w:pPr>
    </w:p>
    <w:p w14:paraId="42F779C9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หลักฐานที่แสดงว่าสินทรัพย์ทางการเงิน มีการด้อยค่าด้านเครดิตครอบคลุมถึงข้อมูลที่สังเกตได้จากเหตุการณ์ดังต่อไปนี้ </w:t>
      </w:r>
    </w:p>
    <w:p w14:paraId="6C846857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-</w:t>
      </w:r>
      <w:r w:rsidRPr="00843FBC">
        <w:rPr>
          <w:sz w:val="30"/>
          <w:szCs w:val="30"/>
        </w:rPr>
        <w:tab/>
      </w:r>
      <w:r w:rsidRPr="00843FBC">
        <w:rPr>
          <w:rFonts w:asciiTheme="majorBidi" w:hAnsiTheme="majorBidi"/>
          <w:sz w:val="30"/>
          <w:szCs w:val="30"/>
          <w:cs/>
        </w:rPr>
        <w:t>อยู่ระหว่างการยึดหลักประกันเพื่อชำระหนี้</w:t>
      </w:r>
    </w:p>
    <w:p w14:paraId="2EA3B26A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-</w:t>
      </w:r>
      <w:r w:rsidRPr="00843FBC">
        <w:rPr>
          <w:rFonts w:asciiTheme="majorBidi" w:hAnsiTheme="majorBidi"/>
          <w:sz w:val="30"/>
          <w:szCs w:val="30"/>
          <w:cs/>
        </w:rPr>
        <w:tab/>
        <w:t>อยู่ระหว่างการฟ้องร้อง</w:t>
      </w:r>
    </w:p>
    <w:p w14:paraId="59005A0F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</w:rPr>
        <w:t>-</w:t>
      </w:r>
      <w:r w:rsidRPr="00843FBC">
        <w:rPr>
          <w:rFonts w:asciiTheme="majorBidi" w:hAnsiTheme="majorBidi"/>
          <w:sz w:val="30"/>
          <w:szCs w:val="30"/>
        </w:rPr>
        <w:tab/>
      </w:r>
      <w:r w:rsidRPr="00843FBC">
        <w:rPr>
          <w:rFonts w:asciiTheme="majorBidi" w:hAnsiTheme="majorBidi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7D8BCB36" w14:textId="77777777" w:rsidR="007D30B1" w:rsidRPr="007D30B1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30B1">
        <w:rPr>
          <w:rFonts w:asciiTheme="majorBidi" w:hAnsiTheme="majorBidi"/>
          <w:sz w:val="30"/>
          <w:szCs w:val="30"/>
          <w:cs/>
        </w:rPr>
        <w:t>-</w:t>
      </w:r>
      <w:r w:rsidRPr="007D30B1">
        <w:rPr>
          <w:rFonts w:asciiTheme="majorBidi" w:hAnsiTheme="majorBidi"/>
          <w:sz w:val="30"/>
          <w:szCs w:val="30"/>
          <w:cs/>
        </w:rPr>
        <w:tab/>
        <w:t>การละเมิดสัญญา เช่น การปฏิบัติผิดสัญญาหรือการค้างชำระ</w:t>
      </w:r>
      <w:r w:rsidRPr="007D30B1">
        <w:rPr>
          <w:rFonts w:asciiTheme="majorBidi" w:hAnsiTheme="majorBidi"/>
          <w:sz w:val="30"/>
          <w:szCs w:val="30"/>
        </w:rPr>
        <w:t xml:space="preserve"> </w:t>
      </w:r>
      <w:r w:rsidRPr="007D30B1">
        <w:rPr>
          <w:rFonts w:asciiTheme="majorBidi" w:hAnsiTheme="majorBidi"/>
          <w:sz w:val="30"/>
          <w:szCs w:val="30"/>
          <w:cs/>
        </w:rPr>
        <w:t>หรือ</w:t>
      </w:r>
    </w:p>
    <w:p w14:paraId="76FFC7AE" w14:textId="77777777" w:rsidR="007D30B1" w:rsidRPr="007D30B1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-</w:t>
      </w:r>
      <w:r w:rsidRPr="007D30B1">
        <w:rPr>
          <w:rFonts w:asciiTheme="majorBidi" w:hAnsiTheme="majorBidi"/>
          <w:sz w:val="30"/>
          <w:szCs w:val="30"/>
          <w:cs/>
        </w:rPr>
        <w:tab/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4D9C6229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E93CB" w14:textId="039DFD6E" w:rsidR="007D30B1" w:rsidRPr="007D30B1" w:rsidRDefault="007D30B1" w:rsidP="00E33DD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ค่าเผื่อการด้อยค่าของสินทรัพย์ทางการเงินคือ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67830608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287E81" w14:textId="77777777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6089F7B3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7F069E4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ในกำไรหรือขาดทุนโดยลดลงตามมูลค่าตามบัญชีของสินทรัพย์</w:t>
      </w:r>
    </w:p>
    <w:p w14:paraId="4D1B1DD4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542B3A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</w:t>
      </w:r>
      <w:r w:rsidRPr="007D30B1"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 xml:space="preserve">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7D30B1">
        <w:rPr>
          <w:rFonts w:asciiTheme="majorBidi" w:hAnsiTheme="majorBidi"/>
          <w:sz w:val="30"/>
          <w:szCs w:val="30"/>
        </w:rPr>
        <w:t>12</w:t>
      </w:r>
      <w:r w:rsidRPr="007D30B1">
        <w:rPr>
          <w:rFonts w:asciiTheme="majorBidi" w:hAnsiTheme="majorBidi"/>
          <w:sz w:val="30"/>
          <w:szCs w:val="30"/>
          <w:cs/>
        </w:rPr>
        <w:t xml:space="preserve"> เดือนข้างหน้าหรือถ้ามีการเพิ่มขึ้นอย่างมีนัยสำคัญของความเสี่ยงด้านเครดิตจะ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7E5DA7D0" w14:textId="77777777" w:rsidR="001D0036" w:rsidRDefault="001D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631A23E7" w14:textId="68F0F115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7CE03400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7D119" w14:textId="2A18DA4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 xml:space="preserve">เมื่อเวลาผ่านพ้นไป เครื่องมือทางการเงินที่เข้าสู่ชั้นที่ </w:t>
      </w:r>
      <w:r w:rsidRPr="007D30B1">
        <w:rPr>
          <w:rFonts w:asciiTheme="majorBidi" w:hAnsiTheme="majorBidi"/>
          <w:sz w:val="30"/>
          <w:szCs w:val="30"/>
        </w:rPr>
        <w:t>2</w:t>
      </w:r>
      <w:r w:rsidRPr="007D30B1">
        <w:rPr>
          <w:rFonts w:asciiTheme="majorBidi" w:hAnsiTheme="majorBidi"/>
          <w:sz w:val="30"/>
          <w:szCs w:val="30"/>
          <w:cs/>
        </w:rPr>
        <w:t xml:space="preserve"> หรือชั้นที่ </w:t>
      </w:r>
      <w:r w:rsidR="002C4DD3">
        <w:rPr>
          <w:rFonts w:asciiTheme="majorBidi" w:hAnsiTheme="majorBidi"/>
          <w:sz w:val="30"/>
          <w:szCs w:val="30"/>
        </w:rPr>
        <w:t>3</w:t>
      </w:r>
      <w:r w:rsidRPr="007D30B1">
        <w:rPr>
          <w:rFonts w:asciiTheme="majorBidi" w:hAnsiTheme="majorBidi"/>
          <w:sz w:val="30"/>
          <w:szCs w:val="30"/>
          <w:cs/>
        </w:rPr>
        <w:t xml:space="preserve"> และมีการจัดประเภทใหม่กลับไปเป็น</w:t>
      </w:r>
      <w:r w:rsidRPr="007D30B1"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 xml:space="preserve">ชั้นที่ </w:t>
      </w:r>
      <w:r w:rsidRPr="007D30B1">
        <w:rPr>
          <w:rFonts w:asciiTheme="majorBidi" w:hAnsiTheme="majorBidi"/>
          <w:sz w:val="30"/>
          <w:szCs w:val="30"/>
        </w:rPr>
        <w:t>1</w:t>
      </w:r>
      <w:r w:rsidRPr="007D30B1">
        <w:rPr>
          <w:rFonts w:asciiTheme="majorBidi" w:hAnsiTheme="majorBidi"/>
          <w:sz w:val="30"/>
          <w:szCs w:val="30"/>
          <w:cs/>
        </w:rPr>
        <w:t xml:space="preserve"> สำหรับสินทรัพย์ทางการเงินชั้นที่ </w:t>
      </w:r>
      <w:r w:rsidRPr="007D30B1">
        <w:rPr>
          <w:rFonts w:asciiTheme="majorBidi" w:hAnsiTheme="majorBidi"/>
          <w:sz w:val="30"/>
          <w:szCs w:val="30"/>
        </w:rPr>
        <w:t>2</w:t>
      </w:r>
      <w:r w:rsidRPr="007D30B1">
        <w:rPr>
          <w:rFonts w:asciiTheme="majorBidi" w:hAnsiTheme="majorBidi"/>
          <w:sz w:val="30"/>
          <w:szCs w:val="30"/>
          <w:cs/>
        </w:rPr>
        <w:t xml:space="preserve"> สามารถปรับชั้นไปยังชั้นที่ </w:t>
      </w:r>
      <w:r w:rsidRPr="007D30B1">
        <w:rPr>
          <w:rFonts w:asciiTheme="majorBidi" w:hAnsiTheme="majorBidi"/>
          <w:sz w:val="30"/>
          <w:szCs w:val="30"/>
        </w:rPr>
        <w:t xml:space="preserve">1 </w:t>
      </w:r>
      <w:r w:rsidRPr="007D30B1">
        <w:rPr>
          <w:rFonts w:asciiTheme="majorBidi" w:hAnsiTheme="majorBidi"/>
          <w:sz w:val="30"/>
          <w:szCs w:val="30"/>
          <w:cs/>
        </w:rPr>
        <w:t>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85D718B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093C0" w14:textId="68A5D642" w:rsidR="007B0790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</w:t>
      </w:r>
      <w:r w:rsidR="00F2704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เชิงปริมาณ เครื่องมือทางการเงินจะถูกโอนกลับไปยังชั้นที่ </w:t>
      </w:r>
      <w:r w:rsidR="002C4DD3">
        <w:rPr>
          <w:rFonts w:asciiTheme="majorBidi" w:hAnsiTheme="majorBidi" w:cstheme="majorBidi"/>
          <w:bCs/>
          <w:sz w:val="30"/>
          <w:szCs w:val="30"/>
          <w:lang w:eastAsia="x-none"/>
        </w:rPr>
        <w:t xml:space="preserve">1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30431C">
        <w:rPr>
          <w:rFonts w:asciiTheme="majorBidi" w:hAnsiTheme="majorBidi" w:cstheme="majorBidi"/>
          <w:bCs/>
          <w:sz w:val="30"/>
          <w:szCs w:val="30"/>
          <w:lang w:eastAsia="x-none"/>
        </w:rPr>
        <w:t>2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เนื่องจาก</w:t>
      </w:r>
      <w:r w:rsidR="003B50F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จึงจะสามารถจัดประเภทใหม่เป็นชั้นที่ </w:t>
      </w:r>
      <w:r w:rsidRPr="00B31678">
        <w:rPr>
          <w:rFonts w:asciiTheme="majorBidi" w:hAnsiTheme="majorBidi" w:cstheme="majorBidi"/>
          <w:bCs/>
          <w:sz w:val="30"/>
          <w:szCs w:val="30"/>
          <w:lang w:val="x-none" w:eastAsia="x-none"/>
        </w:rPr>
        <w:t>1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รวมถึงกรณีที่มีข้อกำหนดให้ดำเนินการให้แล้วเสร็จก่อนที่จะ</w:t>
      </w:r>
      <w:r w:rsidR="003B50F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จัดประเภทเครื่องมือทางการเงินใหม่เป็นชั้นที่ </w:t>
      </w:r>
      <w:r w:rsidRPr="00B31678">
        <w:rPr>
          <w:rFonts w:asciiTheme="majorBidi" w:hAnsiTheme="majorBidi" w:cstheme="majorBidi"/>
          <w:bCs/>
          <w:sz w:val="30"/>
          <w:szCs w:val="30"/>
          <w:lang w:eastAsia="x-none"/>
        </w:rPr>
        <w:t>1</w:t>
      </w:r>
    </w:p>
    <w:p w14:paraId="3D19857B" w14:textId="1722A1EB" w:rsidR="001647C4" w:rsidRDefault="001647C4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4378BF7E" w14:textId="31A77BEA" w:rsidR="009B5FDE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B5FDE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0A573013" w14:textId="77777777" w:rsidR="009B5FDE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26AA6CDE" w14:textId="6001EE1A" w:rsidR="001647C4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9B5FDE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DCE80B2" w14:textId="262C15B7" w:rsidR="007D30B1" w:rsidRPr="00095EDF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204D9CB5" w14:textId="77777777" w:rsidR="007D30B1" w:rsidRPr="00B31678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D6E114F" w14:textId="77777777" w:rsidR="007D30B1" w:rsidRPr="00095EDF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ABEBD" w14:textId="5D6BCB61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บริษัทตั้งค่าเผื่อหนี้สงสัยจะสูญเป็นจำนวนเท่ากับผลเสียหายที่อาจเกิดขึ้นจากการเรียกเก็บเงินจากลูกหนี้ไม่ได้ </w:t>
      </w:r>
      <w:r w:rsidR="00095EDF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โดยการวิเคราะห์ประเภทและการพิจารณาฐานะของลูกหนี้ในปัจจุบัน </w:t>
      </w:r>
    </w:p>
    <w:p w14:paraId="35945DF5" w14:textId="77777777" w:rsidR="007D30B1" w:rsidRPr="00843FBC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E55F3E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43FBC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ลูกหนี้ค่าเช่าตามสัญญาเช่าดำเนินงาน</w:t>
      </w:r>
    </w:p>
    <w:p w14:paraId="55837BD4" w14:textId="77777777" w:rsidR="007D30B1" w:rsidRPr="00843FBC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0325799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 w:cstheme="majorBidi"/>
          <w:sz w:val="30"/>
          <w:szCs w:val="30"/>
          <w:cs/>
        </w:rPr>
        <w:t>การตั้งค่าเผื่อหนี้สงสัยจะสูญสำหรับลูกหนี้ค่าเช่าตามสัญญาเช่าดำเนินงานคำนวณเป็นอัตราร้อยละของลูกหนี้ที่ค้างชำระโดยมีรายละเอียดดังนี้</w:t>
      </w:r>
    </w:p>
    <w:p w14:paraId="16574B6C" w14:textId="77777777" w:rsidR="007D30B1" w:rsidRPr="00843FBC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958"/>
        <w:gridCol w:w="2765"/>
      </w:tblGrid>
      <w:tr w:rsidR="007D30B1" w:rsidRPr="00843FBC" w14:paraId="45465976" w14:textId="77777777" w:rsidTr="001647C4">
        <w:tc>
          <w:tcPr>
            <w:tcW w:w="5958" w:type="dxa"/>
          </w:tcPr>
          <w:p w14:paraId="2DF5229C" w14:textId="77777777" w:rsidR="007D30B1" w:rsidRPr="00843FBC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ลูกหนี้ค้างชำระมากกว่า </w:t>
            </w:r>
            <w:r w:rsidRPr="00843FB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</w:t>
            </w:r>
            <w:r w:rsidRPr="00843FB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765" w:type="dxa"/>
          </w:tcPr>
          <w:p w14:paraId="303D933D" w14:textId="77777777" w:rsidR="007D30B1" w:rsidRPr="00843FBC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843FB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D30B1" w:rsidRPr="00843FBC" w14:paraId="728CF55F" w14:textId="77777777" w:rsidTr="001647C4">
        <w:tc>
          <w:tcPr>
            <w:tcW w:w="5958" w:type="dxa"/>
          </w:tcPr>
          <w:p w14:paraId="36E2D697" w14:textId="77777777" w:rsidR="007D30B1" w:rsidRPr="00843FBC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ลูกหนี้ค้างชำระมากกว่า </w:t>
            </w:r>
            <w:r w:rsidRPr="00843F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</w:t>
            </w:r>
            <w:r w:rsidRPr="00843FBC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765" w:type="dxa"/>
          </w:tcPr>
          <w:p w14:paraId="374F26B6" w14:textId="77777777" w:rsidR="007D30B1" w:rsidRPr="00843FBC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843F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D30B1" w:rsidRPr="00843FBC" w14:paraId="104A2D55" w14:textId="77777777" w:rsidTr="001647C4">
        <w:tc>
          <w:tcPr>
            <w:tcW w:w="5958" w:type="dxa"/>
          </w:tcPr>
          <w:p w14:paraId="24AE34E0" w14:textId="77777777" w:rsidR="007D30B1" w:rsidRPr="00843FBC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ลูกหนี้ค้างชำระมากกว่า </w:t>
            </w:r>
            <w:r w:rsidRPr="00843F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2765" w:type="dxa"/>
          </w:tcPr>
          <w:p w14:paraId="4A2F367D" w14:textId="77777777" w:rsidR="007D30B1" w:rsidRPr="00843FBC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843FB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08B9DA24" w14:textId="100735DF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cs/>
        </w:rPr>
      </w:pPr>
      <w:r w:rsidRPr="00843FBC">
        <w:rPr>
          <w:rFonts w:asciiTheme="majorBidi" w:hAnsiTheme="majorBidi" w:cstheme="majorBidi"/>
          <w:sz w:val="30"/>
          <w:szCs w:val="30"/>
          <w:cs/>
        </w:rPr>
        <w:lastRenderedPageBreak/>
        <w:t>บริษัทจะตั้งค่าเผื่อหนี้สงสัยจะสูญสำหรับยอดหนี้คงเหลือสำหรับลูกหนี้แต่ละรายตามอัตราการตั้งค่าเผื่อหนี้</w:t>
      </w:r>
      <w:r w:rsidR="00B25426">
        <w:rPr>
          <w:rFonts w:asciiTheme="majorBidi" w:hAnsiTheme="majorBidi" w:cstheme="majorBidi"/>
          <w:sz w:val="30"/>
          <w:szCs w:val="30"/>
        </w:rPr>
        <w:br/>
      </w:r>
      <w:r w:rsidRPr="00843FBC">
        <w:rPr>
          <w:rFonts w:asciiTheme="majorBidi" w:hAnsiTheme="majorBidi" w:cstheme="majorBidi"/>
          <w:sz w:val="30"/>
          <w:szCs w:val="30"/>
          <w:cs/>
        </w:rPr>
        <w:t xml:space="preserve">สงสัยจะสูญข้างต้น โดยพิจารณานำเงินประกันการเช่ามาหักจากยอดหนี้คงเหลือ รวมถึงพิจารณาเพิ่มเติมถึงความสามารถในการชำระหนี้ของลูกหนี้แต่ละรายสำหรับลูกหนี้ที่ค้างชำระมากกว่า </w:t>
      </w:r>
      <w:r w:rsidRPr="00843FBC">
        <w:rPr>
          <w:rFonts w:asciiTheme="majorBidi" w:hAnsiTheme="majorBidi" w:cstheme="majorBidi"/>
          <w:sz w:val="30"/>
          <w:szCs w:val="30"/>
        </w:rPr>
        <w:t xml:space="preserve">3 </w:t>
      </w:r>
      <w:r w:rsidRPr="00843FBC">
        <w:rPr>
          <w:rFonts w:asciiTheme="majorBidi" w:hAnsiTheme="majorBidi" w:cstheme="majorBidi"/>
          <w:sz w:val="30"/>
          <w:szCs w:val="30"/>
          <w:cs/>
        </w:rPr>
        <w:t>เดือนขึ้นไป</w:t>
      </w:r>
    </w:p>
    <w:p w14:paraId="6245087C" w14:textId="77777777" w:rsidR="007D30B1" w:rsidRPr="009B5FDE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DD7BD5" w14:textId="0CB37651" w:rsidR="007D30B1" w:rsidRPr="00F95F94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 xml:space="preserve">นอกจากนี้ บริษัทยังได้มีการพิจารณาตั้งค่าเผื่อหนี้สงสัยจะสูญในลักษณะสำรองทั่วไปเพิ่มอีกเป็นจำนวนเท่ากับ อัตราร้อยละ </w:t>
      </w:r>
      <w:r w:rsidR="002C4DD3">
        <w:rPr>
          <w:rFonts w:asciiTheme="majorBidi" w:hAnsiTheme="majorBidi" w:cstheme="majorBidi"/>
          <w:sz w:val="30"/>
          <w:szCs w:val="30"/>
        </w:rPr>
        <w:t>5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ของยอดคงเหลือของลูกหนี้ตามสัญญาเช่าดำเนินงานหลังจากหักเงินประกันการเช่าแล้ว หากบริษัทได้พิจารณาตั้งค่าเผื่อหนี้สงสัยจะสูญเต็มมูลค่าแล้วก็จะไม่พิจารณาตั้งค่าเผื่อหนี้สงสัยจะสูญในลักษณะสำรองทั่วไปเพิ่มอีก </w:t>
      </w:r>
    </w:p>
    <w:p w14:paraId="5CDC1AC7" w14:textId="77777777" w:rsidR="00800188" w:rsidRPr="009B5FDE" w:rsidRDefault="00800188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DA1C1A6" w14:textId="1C3CA03E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ลูกหนี้ตามสัญญาเช่าการเงิน</w:t>
      </w:r>
      <w:r w:rsidRPr="007D30B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18EBD4B" w14:textId="77777777" w:rsidR="007D30B1" w:rsidRPr="009B5FDE" w:rsidRDefault="007D30B1" w:rsidP="007D30B1">
      <w:pPr>
        <w:pStyle w:val="a1"/>
        <w:autoSpaceDE w:val="0"/>
        <w:autoSpaceDN w:val="0"/>
        <w:adjustRightInd w:val="0"/>
        <w:ind w:left="90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C00C4BB" w14:textId="77777777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ารตั้งค่าเผื่อหนี้สงสัยจะสูญสำหรับลูกหนี้ตามสัญญาเช่าการเงินคำนวณเป็นอัตราร้อยละของลูกหนี้ที่ค้างชำระโดยมีรายละเอียดดังนี้</w:t>
      </w:r>
    </w:p>
    <w:p w14:paraId="548815A5" w14:textId="77777777" w:rsidR="007D30B1" w:rsidRPr="009B5FDE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958"/>
        <w:gridCol w:w="2765"/>
      </w:tblGrid>
      <w:tr w:rsidR="007D30B1" w:rsidRPr="007D30B1" w14:paraId="32EE238A" w14:textId="77777777" w:rsidTr="001647C4">
        <w:tc>
          <w:tcPr>
            <w:tcW w:w="5958" w:type="dxa"/>
          </w:tcPr>
          <w:p w14:paraId="03B3415F" w14:textId="77777777" w:rsidR="007D30B1" w:rsidRPr="007D30B1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ลูกหนี้ค้างชำระมากกว่า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765" w:type="dxa"/>
          </w:tcPr>
          <w:p w14:paraId="0EDF989B" w14:textId="77777777" w:rsidR="007D30B1" w:rsidRPr="007D30B1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D30B1" w:rsidRPr="007D30B1" w14:paraId="10129A85" w14:textId="77777777" w:rsidTr="001647C4">
        <w:tc>
          <w:tcPr>
            <w:tcW w:w="5958" w:type="dxa"/>
          </w:tcPr>
          <w:p w14:paraId="74D62591" w14:textId="77777777" w:rsidR="007D30B1" w:rsidRPr="007D30B1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ลูกหนี้ค้างชำระมากกว่า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765" w:type="dxa"/>
          </w:tcPr>
          <w:p w14:paraId="566C33F8" w14:textId="77777777" w:rsidR="007D30B1" w:rsidRPr="007D30B1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D30B1" w:rsidRPr="007D30B1" w14:paraId="0812D472" w14:textId="77777777" w:rsidTr="001647C4">
        <w:tc>
          <w:tcPr>
            <w:tcW w:w="5958" w:type="dxa"/>
          </w:tcPr>
          <w:p w14:paraId="34BEA999" w14:textId="77777777" w:rsidR="007D30B1" w:rsidRPr="007D30B1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ลูกหนี้ค้างชำระมากกว่า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2765" w:type="dxa"/>
          </w:tcPr>
          <w:p w14:paraId="117D1ECA" w14:textId="77777777" w:rsidR="007D30B1" w:rsidRPr="007D30B1" w:rsidRDefault="007D30B1" w:rsidP="00A7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556CE192" w14:textId="77777777" w:rsidR="007D30B1" w:rsidRPr="009B5FDE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Theme="majorBidi" w:hAnsiTheme="majorBidi" w:cstheme="majorBidi"/>
          <w:sz w:val="24"/>
          <w:szCs w:val="24"/>
        </w:rPr>
      </w:pPr>
    </w:p>
    <w:p w14:paraId="4D1674CE" w14:textId="1318CFF0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s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จะตั้งค่าเผื่อหนี้สงสัยจะสูญสำหรับยอดหนี้คงเหลือสำหรับลูกหนี้แต่ละรายตามอัตราการตั้งค่าเผื่อ</w:t>
      </w:r>
      <w:r w:rsidR="005846C7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หนี้สงสัยจะสูญข้างต้นโดยพิจารณาหลังจากการหักเงินประกันการเช่าและประมาณมูลค่าที่คาดว่าจะได้รับคืนของสินทรัพย์ให้เช่ามาหักจากยอดหนี้คงเหลือแต่ละราย</w:t>
      </w:r>
    </w:p>
    <w:p w14:paraId="718BE9B6" w14:textId="77777777" w:rsidR="007D30B1" w:rsidRPr="009B5FDE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  <w:lang w:val="x-none" w:eastAsia="x-none"/>
        </w:rPr>
      </w:pPr>
    </w:p>
    <w:p w14:paraId="1F91D405" w14:textId="660846F9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นอกจากนี้ บริษัทยังได้มีการพิจารณาตั้งค่าเผื่อหนี้สงสัยจะสูญในลักษณะสำรองทั่วไปเพิ่มอีกเป็นจำนวนเท่ากับ อัตราร้อยละ </w:t>
      </w:r>
      <w:r w:rsidR="004B70DF">
        <w:rPr>
          <w:rFonts w:asciiTheme="majorBidi" w:hAnsiTheme="majorBidi" w:cstheme="majorBidi"/>
          <w:bCs/>
          <w:sz w:val="30"/>
          <w:szCs w:val="30"/>
          <w:lang w:eastAsia="x-none"/>
        </w:rPr>
        <w:t>5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ของยอดคงเหลือของลูกหนี้ตามสัญญาเช่าการเงินหลังจากการหักเงินประกันการเช่าและประมาณมูลค่าที่คาดว่าจะได้รับคืนของสินทรัพย์ให้เช่า หากบริษัทได้พิจารณาตั้งค่าเผื่อหนี้สงสัยจะสูญเต็มมูลค่าแล้วก็จะ</w:t>
      </w:r>
      <w:r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ไม่พิจารณาตั้งค่าเผื่อหนี้สงสัยจะสูญในลักษณะสำรองทั่วไปเพิ่มอีก </w:t>
      </w:r>
    </w:p>
    <w:p w14:paraId="09E4E08B" w14:textId="77777777" w:rsidR="00DF54C3" w:rsidRPr="009B5FDE" w:rsidRDefault="00DF54C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C86E9C6" w14:textId="39EDE66E" w:rsidR="00A41F47" w:rsidRPr="00547C25" w:rsidRDefault="00547AC4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การด้อยค่า</w:t>
      </w:r>
      <w:r w:rsidR="009B255C">
        <w:rPr>
          <w:rFonts w:asciiTheme="majorBidi" w:hAnsiTheme="majorBidi" w:cstheme="majorBidi" w:hint="cs"/>
          <w:b/>
          <w:bCs/>
          <w:i/>
          <w:iCs/>
          <w:cs/>
        </w:rPr>
        <w:t>สิ</w:t>
      </w:r>
      <w:r w:rsidR="007336EF" w:rsidRPr="00547C25">
        <w:rPr>
          <w:rFonts w:asciiTheme="majorBidi" w:hAnsiTheme="majorBidi" w:cstheme="majorBidi"/>
          <w:b/>
          <w:bCs/>
          <w:i/>
          <w:iCs/>
          <w:cs/>
        </w:rPr>
        <w:t>นทรัพย์</w:t>
      </w:r>
      <w:r w:rsidR="00435213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="007D30B1">
        <w:rPr>
          <w:rFonts w:asciiTheme="majorBidi" w:hAnsiTheme="majorBidi" w:cstheme="majorBidi" w:hint="cs"/>
          <w:b/>
          <w:bCs/>
          <w:i/>
          <w:iCs/>
          <w:cs/>
        </w:rPr>
        <w:t>ที่</w:t>
      </w:r>
      <w:r w:rsidR="007336EF" w:rsidRPr="00547C25">
        <w:rPr>
          <w:rFonts w:asciiTheme="majorBidi" w:hAnsiTheme="majorBidi" w:cstheme="majorBidi"/>
          <w:b/>
          <w:bCs/>
          <w:i/>
          <w:iCs/>
          <w:cs/>
        </w:rPr>
        <w:t>ไม่ใช่สินทรัพย์ทางการเงิน</w:t>
      </w:r>
    </w:p>
    <w:p w14:paraId="4EC30A06" w14:textId="77777777" w:rsidR="00A41F47" w:rsidRPr="009B5FDE" w:rsidRDefault="00A41F4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6471C1" w14:textId="51AD2C47" w:rsidR="00A41F47" w:rsidRPr="002B2CB2" w:rsidRDefault="00A41F47" w:rsidP="00C54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ยอดสินทรัพย์ตามบัญชีของบริษัทไ</w:t>
      </w:r>
      <w:r w:rsidR="002B3F83" w:rsidRPr="002B2CB2">
        <w:rPr>
          <w:rFonts w:asciiTheme="majorBidi" w:hAnsiTheme="majorBidi" w:cstheme="majorBidi"/>
          <w:spacing w:val="-4"/>
          <w:sz w:val="30"/>
          <w:szCs w:val="30"/>
          <w:cs/>
        </w:rPr>
        <w:t>ด้รับการทบทวน ณ ทุกวันที่รายงาน</w:t>
      </w:r>
      <w:r w:rsidR="00B2090C" w:rsidRPr="002B2CB2">
        <w:rPr>
          <w:rFonts w:asciiTheme="majorBidi" w:hAnsiTheme="majorBidi" w:cstheme="majorBidi"/>
          <w:spacing w:val="-4"/>
          <w:sz w:val="30"/>
          <w:szCs w:val="30"/>
          <w:cs/>
        </w:rPr>
        <w:t>ว่า</w:t>
      </w: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มีข้อบ่งชี้เรื่องการด้อย</w:t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ค่าหรือไม่</w:t>
      </w:r>
      <w:r w:rsidR="00C545B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ในกรณีที่</w:t>
      </w:r>
      <w:r w:rsidR="00BF725F">
        <w:rPr>
          <w:rFonts w:asciiTheme="majorBidi" w:hAnsiTheme="majorBidi" w:cstheme="majorBidi"/>
          <w:spacing w:val="-4"/>
          <w:sz w:val="30"/>
          <w:szCs w:val="30"/>
        </w:rPr>
        <w:br/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</w:t>
      </w: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13197E" w:rsidRPr="002B2CB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76CD054" w14:textId="77777777" w:rsidR="002A6440" w:rsidRPr="009B5FDE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48110D7" w14:textId="77777777" w:rsidR="00A41F47" w:rsidRPr="002B2CB2" w:rsidRDefault="00547A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="003757AF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B2090C" w:rsidRPr="002B2CB2">
        <w:rPr>
          <w:rFonts w:asciiTheme="majorBidi" w:hAnsiTheme="majorBidi" w:cstheme="majorBidi"/>
          <w:sz w:val="30"/>
          <w:szCs w:val="30"/>
        </w:rPr>
        <w:t xml:space="preserve"> </w:t>
      </w:r>
      <w:r w:rsidR="002A0C52" w:rsidRPr="002B2CB2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C737F8" w:rsidRPr="002B2CB2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  <w:r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ขาดทุนจากการด้อยค่าบันทึกใน</w:t>
      </w:r>
      <w:r w:rsidR="00EC1453" w:rsidRPr="002B2CB2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C90345" w14:textId="77777777" w:rsidR="00A41F47" w:rsidRPr="002B2CB2" w:rsidRDefault="00A41F4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098F41FD" w14:textId="77777777" w:rsidR="006577E2" w:rsidRPr="002B2CB2" w:rsidRDefault="006577E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34B2B" w14:textId="76ADE54C" w:rsidR="00A41F47" w:rsidRPr="002B2CB2" w:rsidRDefault="00A41F4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F05821" w:rsidRPr="002B2CB2">
        <w:rPr>
          <w:rFonts w:asciiTheme="majorBidi" w:hAnsiTheme="majorBidi" w:cstheme="majorBidi"/>
          <w:sz w:val="30"/>
          <w:szCs w:val="30"/>
          <w:cs/>
        </w:rPr>
        <w:t>ที่ไม่ใช่สินทรัพย์ทางการเงิน</w:t>
      </w:r>
      <w:r w:rsidR="0051028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="00F96C3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28CC" w:rsidRPr="002B2CB2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B623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ซึ่งแปรไปตามเวลา</w:t>
      </w:r>
      <w:r w:rsidR="00283930" w:rsidRPr="002B2CB2">
        <w:rPr>
          <w:rFonts w:asciiTheme="majorBidi" w:hAnsiTheme="majorBidi" w:cstheme="majorBidi"/>
          <w:sz w:val="30"/>
          <w:szCs w:val="30"/>
          <w:cs/>
        </w:rPr>
        <w:t xml:space="preserve">และความเสี่ยงที่มีต่อสินทรัพย์ </w:t>
      </w:r>
      <w:r w:rsidRPr="002B2CB2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กระแส</w:t>
      </w:r>
      <w:r w:rsidRPr="002B2CB2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รับโดยอิสระจากสินทรัพย์อื่น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31EF" w:rsidRPr="002B2CB2">
        <w:rPr>
          <w:rFonts w:asciiTheme="majorBidi" w:hAnsiTheme="majorBidi" w:cstheme="majorBidi"/>
          <w:sz w:val="30"/>
          <w:szCs w:val="30"/>
          <w:cs/>
        </w:rPr>
        <w:t>จะ</w:t>
      </w:r>
      <w:r w:rsidRPr="002B2CB2">
        <w:rPr>
          <w:rFonts w:asciiTheme="majorBidi" w:hAnsiTheme="majorBidi" w:cstheme="majorBidi"/>
          <w:sz w:val="30"/>
          <w:szCs w:val="30"/>
          <w:cs/>
        </w:rPr>
        <w:t>พิจารณามูลค่าที่คาดว่าจะได้รับคืน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รวม</w:t>
      </w:r>
      <w:r w:rsidRPr="002B2CB2">
        <w:rPr>
          <w:rFonts w:asciiTheme="majorBidi" w:hAnsiTheme="majorBidi" w:cstheme="majorBidi"/>
          <w:sz w:val="30"/>
          <w:szCs w:val="30"/>
          <w:cs/>
        </w:rPr>
        <w:t>กับหน่วยสินทรัพย์ที่ก่อให้เกิดเงินสดที่สินทรัพย์นั้นมีความเกี่ยวข้องด้วย</w:t>
      </w:r>
    </w:p>
    <w:p w14:paraId="15D2231E" w14:textId="6170C394" w:rsidR="00AC6EFA" w:rsidRDefault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3999E4F4" w14:textId="77777777" w:rsidR="00A41F47" w:rsidRPr="002B2CB2" w:rsidRDefault="00A41F4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การกลับรายการด้อยค่า</w:t>
      </w:r>
    </w:p>
    <w:p w14:paraId="5FF1412D" w14:textId="77777777" w:rsidR="00A41F47" w:rsidRPr="002B2CB2" w:rsidRDefault="00A41F4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55E41B3" w14:textId="77777777" w:rsidR="00A41F47" w:rsidRPr="002B2CB2" w:rsidRDefault="00F058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จะ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ถูก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84584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จะ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ถูก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เ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พียง</w:t>
      </w:r>
      <w:r w:rsidR="00FB20AC" w:rsidRPr="002B2CB2">
        <w:rPr>
          <w:rFonts w:asciiTheme="majorBidi" w:hAnsiTheme="majorBidi" w:cstheme="majorBidi"/>
          <w:sz w:val="30"/>
          <w:szCs w:val="30"/>
          <w:cs/>
        </w:rPr>
        <w:t>เท่าที่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เสมือนหนึ่ง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ไม่เคยมีการบันทึกขาดทุนจากการ</w:t>
      </w:r>
      <w:r w:rsidR="00026447" w:rsidRPr="002B2CB2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</w:p>
    <w:p w14:paraId="4C0B4E83" w14:textId="77777777" w:rsidR="004B6EB1" w:rsidRPr="002B2CB2" w:rsidRDefault="004B6EB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FD34D" w14:textId="3B3C85EC" w:rsidR="00492CA7" w:rsidRPr="00547C25" w:rsidRDefault="0087167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547C25">
        <w:rPr>
          <w:rFonts w:asciiTheme="majorBidi" w:hAnsiTheme="majorBidi" w:cstheme="majorBidi"/>
          <w:b/>
          <w:bCs/>
          <w:i/>
          <w:iCs/>
          <w:cs/>
          <w:lang w:val="en-US"/>
        </w:rPr>
        <w:t>หนี้สินที่มีภาระ</w:t>
      </w:r>
      <w:r w:rsidR="00492CA7" w:rsidRPr="00547C25">
        <w:rPr>
          <w:rFonts w:asciiTheme="majorBidi" w:hAnsiTheme="majorBidi" w:cstheme="majorBidi"/>
          <w:b/>
          <w:bCs/>
          <w:i/>
          <w:iCs/>
          <w:cs/>
          <w:lang w:val="en-US"/>
        </w:rPr>
        <w:t>ดอกเบี้ย</w:t>
      </w:r>
    </w:p>
    <w:p w14:paraId="07EA1767" w14:textId="77777777" w:rsidR="00492CA7" w:rsidRPr="002B2CB2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08982" w14:textId="77777777" w:rsidR="00492CA7" w:rsidRPr="002B2CB2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871675" w:rsidRPr="002B2CB2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2B2CB2">
        <w:rPr>
          <w:rFonts w:asciiTheme="majorBidi" w:hAnsiTheme="majorBidi" w:cstheme="majorBidi"/>
          <w:sz w:val="30"/>
          <w:szCs w:val="30"/>
          <w:cs/>
        </w:rPr>
        <w:t>มีดอกเบี้ยบันทึก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="002A1F20" w:rsidRPr="002B2CB2">
        <w:rPr>
          <w:rFonts w:asciiTheme="majorBidi" w:hAnsiTheme="majorBidi" w:cstheme="majorBidi"/>
          <w:sz w:val="30"/>
          <w:szCs w:val="30"/>
          <w:cs/>
        </w:rPr>
        <w:t>ด้วย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1A568E" w:rsidRPr="002B2CB2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2B2CB2">
        <w:rPr>
          <w:rFonts w:asciiTheme="majorBidi" w:hAnsiTheme="majorBidi" w:cstheme="majorBidi"/>
          <w:sz w:val="30"/>
          <w:szCs w:val="30"/>
          <w:cs/>
        </w:rPr>
        <w:t>หักค่าใช้จ่ายที่เกี่ยวกับ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การเกิดหนี้สิน</w:t>
      </w:r>
      <w:r w:rsidR="00B749F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ภายหลังจากการบันทึกหนี้สิน</w:t>
      </w:r>
      <w:r w:rsidR="00871675" w:rsidRPr="002B2CB2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ดอกเบี้ยจะบันทึก</w:t>
      </w:r>
      <w:r w:rsidR="00835EAB" w:rsidRPr="002B2CB2">
        <w:rPr>
          <w:rFonts w:asciiTheme="majorBidi" w:hAnsiTheme="majorBidi" w:cstheme="majorBidi"/>
          <w:sz w:val="30"/>
          <w:szCs w:val="30"/>
          <w:cs/>
        </w:rPr>
        <w:t>ต่อมา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โดยวิธีราคา</w:t>
      </w:r>
      <w:r w:rsidR="00835EAB" w:rsidRPr="002B2CB2">
        <w:rPr>
          <w:rFonts w:asciiTheme="majorBidi" w:hAnsiTheme="majorBidi" w:cstheme="majorBidi"/>
          <w:sz w:val="30"/>
          <w:szCs w:val="30"/>
          <w:cs/>
        </w:rPr>
        <w:t xml:space="preserve">ทุนตัดจำหน่าย </w:t>
      </w:r>
      <w:r w:rsidRPr="002B2CB2">
        <w:rPr>
          <w:rFonts w:asciiTheme="majorBidi" w:hAnsiTheme="majorBidi" w:cstheme="majorBidi"/>
          <w:sz w:val="30"/>
          <w:szCs w:val="30"/>
          <w:cs/>
        </w:rPr>
        <w:t>ผลต่างระหว่าง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ยอดหนี้เริ่มแรกและยอดหนี้เมื่อครบกำหนดไถ่ถอนจะ</w:t>
      </w:r>
      <w:r w:rsidRPr="002B2CB2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ใน</w:t>
      </w:r>
      <w:r w:rsidR="00EC1453" w:rsidRPr="002B2CB2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Pr="002B2CB2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5C4E2880" w14:textId="77777777" w:rsidR="00AC6EFA" w:rsidRPr="002B2CB2" w:rsidRDefault="00AC6EF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49FDA" w14:textId="4EE99D39" w:rsidR="00A563A2" w:rsidRPr="002B2CB2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เจ้าหนี้การค้าและเจ้าหนี้อื่น</w:t>
      </w:r>
    </w:p>
    <w:p w14:paraId="3E253082" w14:textId="77777777" w:rsidR="006577E2" w:rsidRPr="002B2CB2" w:rsidRDefault="006577E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2BB8D" w14:textId="77777777" w:rsidR="00A563A2" w:rsidRPr="002B2CB2" w:rsidRDefault="00EE31A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</w:t>
      </w:r>
      <w:r w:rsidR="00A563A2" w:rsidRPr="002B2CB2">
        <w:rPr>
          <w:rFonts w:asciiTheme="majorBidi" w:hAnsiTheme="majorBidi" w:cstheme="majorBidi"/>
          <w:sz w:val="30"/>
          <w:szCs w:val="30"/>
          <w:cs/>
        </w:rPr>
        <w:t>แสดงในราคาทุน</w:t>
      </w:r>
    </w:p>
    <w:p w14:paraId="54D13DB2" w14:textId="14478011" w:rsidR="004E7465" w:rsidRDefault="004E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CFF4C1B" w14:textId="24D22726" w:rsidR="002A6440" w:rsidRPr="002B2CB2" w:rsidRDefault="002A6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lastRenderedPageBreak/>
        <w:t>ผลประโยชน์</w:t>
      </w:r>
      <w:r w:rsidR="002A0C52" w:rsidRPr="002B2CB2">
        <w:rPr>
          <w:rFonts w:asciiTheme="majorBidi" w:hAnsiTheme="majorBidi" w:cstheme="majorBidi"/>
          <w:b/>
          <w:bCs/>
          <w:i/>
          <w:iCs/>
          <w:cs/>
        </w:rPr>
        <w:t>ของ</w:t>
      </w:r>
      <w:r w:rsidRPr="002B2CB2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917932F" w14:textId="77777777" w:rsidR="002A6440" w:rsidRPr="002B2CB2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630CA" w14:textId="77777777" w:rsidR="00ED0B05" w:rsidRPr="002B2CB2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293A907F" w14:textId="77777777" w:rsidR="00ED0B05" w:rsidRPr="002B2CB2" w:rsidRDefault="00ED0B0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62D2E" w14:textId="08427E90" w:rsidR="00345D98" w:rsidRPr="002B2CB2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="00B623F0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รอบ</w:t>
      </w:r>
      <w:r w:rsidR="00F66282" w:rsidRPr="002B2CB2">
        <w:rPr>
          <w:rFonts w:asciiTheme="majorBidi" w:hAnsiTheme="majorBidi" w:cstheme="majorBidi"/>
          <w:i/>
          <w:sz w:val="30"/>
          <w:szCs w:val="30"/>
          <w:cs/>
        </w:rPr>
        <w:t>ร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14:paraId="3BC01DC5" w14:textId="77777777" w:rsidR="00177297" w:rsidRPr="002B2CB2" w:rsidRDefault="0017729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2E329" w14:textId="77777777" w:rsidR="0015625C" w:rsidRPr="002B2CB2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5117882" w14:textId="77777777" w:rsidR="0015625C" w:rsidRPr="002B2CB2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A48DA2F" w14:textId="77777777" w:rsidR="0015625C" w:rsidRPr="002B2CB2" w:rsidRDefault="00A1377F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ED14D9" w:rsidRPr="002B2CB2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206353" w:rsidRPr="002B2CB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</w:p>
    <w:p w14:paraId="077AFFC7" w14:textId="77777777" w:rsidR="00AC6EFA" w:rsidRDefault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14:paraId="14B331D7" w14:textId="79FE07CA" w:rsidR="00A1377F" w:rsidRPr="002B2CB2" w:rsidRDefault="0004796D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</w:t>
      </w:r>
      <w:r w:rsidR="0012388B">
        <w:rPr>
          <w:rFonts w:asciiTheme="majorBidi" w:hAnsiTheme="majorBidi" w:cstheme="majorBidi"/>
          <w:i/>
          <w:sz w:val="30"/>
          <w:szCs w:val="30"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เชิงเศรษฐกิจได้มีการพิจารณาถึงความต้องการ</w:t>
      </w:r>
      <w:r w:rsidR="001E2B14" w:rsidRPr="002B2CB2">
        <w:rPr>
          <w:rFonts w:asciiTheme="majorBidi" w:hAnsiTheme="majorBidi" w:cstheme="majorBidi"/>
          <w:i/>
          <w:sz w:val="30"/>
          <w:szCs w:val="30"/>
          <w:cs/>
        </w:rPr>
        <w:t>เงินทุนขั้นต่ำสำหรับโครงการต่าง</w:t>
      </w:r>
      <w:r w:rsidR="00206353" w:rsidRPr="002B2CB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 xml:space="preserve">ๆ ของบริษัท  </w:t>
      </w:r>
    </w:p>
    <w:p w14:paraId="398BAF97" w14:textId="77777777" w:rsidR="004B6EB1" w:rsidRPr="002B2CB2" w:rsidRDefault="004B6EB1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EDC0D52" w14:textId="41F6FBD7" w:rsidR="004B6EB1" w:rsidRPr="002B2CB2" w:rsidRDefault="004B6EB1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="00704BE6"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06353" w:rsidRPr="002B2CB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1AF7D7FC" w14:textId="77777777" w:rsidR="00DB3A1B" w:rsidRPr="002B2CB2" w:rsidRDefault="004B6EB1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</w:rPr>
        <w:t xml:space="preserve"> </w:t>
      </w:r>
    </w:p>
    <w:p w14:paraId="3125A62E" w14:textId="79EE3474" w:rsidR="00DB3A1B" w:rsidRDefault="00DB3A1B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425F33C3" w14:textId="177A8321" w:rsidR="00317CD3" w:rsidRDefault="00317CD3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2054AD9" w14:textId="768BD78B" w:rsidR="00DF12E8" w:rsidRDefault="00DF12E8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DD8EFD9" w14:textId="77777777" w:rsidR="00DF12E8" w:rsidRDefault="00DF12E8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6DDE075" w14:textId="77777777" w:rsidR="00DF12E8" w:rsidRPr="00547C25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47C25">
        <w:rPr>
          <w:rFonts w:asciiTheme="majorBidi" w:hAnsiTheme="majorBidi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38F8DCB8" w14:textId="77777777" w:rsidR="00DF12E8" w:rsidRPr="00DF12E8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AFAD34" w14:textId="4051B540" w:rsidR="00DF12E8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DF12E8">
        <w:rPr>
          <w:rFonts w:asciiTheme="majorBidi" w:hAnsiTheme="majorBidi"/>
          <w:i/>
          <w:sz w:val="30"/>
          <w:szCs w:val="30"/>
          <w:cs/>
        </w:rPr>
        <w:t>ภาระผูกพันสุทธิขอ</w:t>
      </w:r>
      <w:r>
        <w:rPr>
          <w:rFonts w:asciiTheme="majorBidi" w:hAnsiTheme="majorBidi" w:hint="cs"/>
          <w:i/>
          <w:sz w:val="30"/>
          <w:szCs w:val="30"/>
          <w:cs/>
        </w:rPr>
        <w:t>ง</w:t>
      </w:r>
      <w:r w:rsidRPr="00DF12E8">
        <w:rPr>
          <w:rFonts w:asciiTheme="majorBidi" w:hAnsiTheme="majorBidi"/>
          <w:i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E7465">
        <w:rPr>
          <w:rFonts w:asciiTheme="majorBidi" w:hAnsiTheme="majorBidi"/>
          <w:i/>
          <w:sz w:val="30"/>
          <w:szCs w:val="30"/>
        </w:rPr>
        <w:t xml:space="preserve"> </w:t>
      </w:r>
      <w:r w:rsidRPr="00DF12E8">
        <w:rPr>
          <w:rFonts w:asciiTheme="majorBidi" w:hAnsi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</w:t>
      </w:r>
      <w:r w:rsidR="00663DB0">
        <w:rPr>
          <w:rFonts w:asciiTheme="majorBidi" w:hAnsiTheme="majorBidi"/>
          <w:i/>
          <w:sz w:val="30"/>
          <w:szCs w:val="30"/>
        </w:rPr>
        <w:br/>
      </w:r>
      <w:r w:rsidRPr="00DF12E8">
        <w:rPr>
          <w:rFonts w:asciiTheme="majorBidi" w:hAnsiTheme="majorBidi"/>
          <w:i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08B357C2" w14:textId="77777777" w:rsidR="00743188" w:rsidRDefault="0074318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462AA2D" w14:textId="77777777" w:rsidR="00743188" w:rsidRPr="00547C25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47C25">
        <w:rPr>
          <w:rFonts w:asciiTheme="majorBidi" w:hAnsi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6827559D" w14:textId="77777777" w:rsidR="00743188" w:rsidRPr="00743188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D1CECD" w14:textId="40173696" w:rsidR="00DF12E8" w:rsidRPr="00410BD6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10BD6">
        <w:rPr>
          <w:rFonts w:asciiTheme="majorBidi" w:hAnsi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</w:t>
      </w:r>
      <w:r w:rsidR="00663DB0" w:rsidRPr="00410BD6">
        <w:rPr>
          <w:rFonts w:asciiTheme="majorBidi" w:hAnsiTheme="majorBidi"/>
          <w:i/>
          <w:sz w:val="30"/>
          <w:szCs w:val="30"/>
        </w:rPr>
        <w:br/>
      </w:r>
      <w:r w:rsidRPr="00410BD6">
        <w:rPr>
          <w:rFonts w:asciiTheme="majorBidi" w:hAnsiTheme="majorBidi"/>
          <w:i/>
          <w:sz w:val="30"/>
          <w:szCs w:val="30"/>
          <w:cs/>
        </w:rPr>
        <w:t>หากระยะเวลาการจ่ายผลประโยชน์เกินกว่า</w:t>
      </w:r>
      <w:r w:rsidR="00A00AC7">
        <w:rPr>
          <w:rFonts w:asciiTheme="majorBidi" w:hAnsiTheme="majorBidi"/>
          <w:i/>
          <w:sz w:val="30"/>
          <w:szCs w:val="30"/>
        </w:rPr>
        <w:t xml:space="preserve"> </w:t>
      </w:r>
      <w:r w:rsidR="00A00AC7" w:rsidRPr="00A00AC7">
        <w:rPr>
          <w:rFonts w:asciiTheme="majorBidi" w:hAnsiTheme="majorBidi"/>
          <w:iCs/>
          <w:sz w:val="30"/>
          <w:szCs w:val="30"/>
        </w:rPr>
        <w:t>12</w:t>
      </w:r>
      <w:r w:rsidR="00A00AC7">
        <w:rPr>
          <w:rFonts w:asciiTheme="majorBidi" w:hAnsiTheme="majorBidi"/>
          <w:iCs/>
          <w:sz w:val="30"/>
          <w:szCs w:val="30"/>
        </w:rPr>
        <w:t xml:space="preserve"> </w:t>
      </w:r>
      <w:r w:rsidRPr="00410BD6">
        <w:rPr>
          <w:rFonts w:asciiTheme="majorBidi" w:hAnsiTheme="majorBidi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536EF5DB" w14:textId="77777777" w:rsidR="00DF12E8" w:rsidRPr="002B2CB2" w:rsidRDefault="00DF12E8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999E62D" w14:textId="77777777" w:rsidR="00E005B3" w:rsidRPr="002B2CB2" w:rsidRDefault="00E005B3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0200C43" w14:textId="77777777" w:rsidR="00E005B3" w:rsidRPr="002B2CB2" w:rsidRDefault="00E005B3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8833DDC" w14:textId="74C66EB8" w:rsidR="00681BFB" w:rsidRPr="002B2CB2" w:rsidRDefault="00A137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</w:t>
      </w:r>
      <w:r w:rsidR="00F54CE7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จ่ายชำระ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980254" w14:textId="77777777" w:rsidR="00C35498" w:rsidRPr="002B2CB2" w:rsidRDefault="00C3549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90F1461" w14:textId="5DB77030" w:rsidR="00087E58" w:rsidRPr="002B2CB2" w:rsidRDefault="000C3E7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528DB636" w14:textId="77777777" w:rsidR="00087E58" w:rsidRPr="002B2CB2" w:rsidRDefault="00087E5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19421E4" w14:textId="7F73108C" w:rsidR="002A6440" w:rsidRPr="002B2CB2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</w:t>
      </w:r>
      <w:r w:rsidR="00F36068" w:rsidRPr="002B2CB2">
        <w:rPr>
          <w:rFonts w:asciiTheme="majorBidi" w:hAnsiTheme="majorBidi" w:cstheme="majorBidi"/>
          <w:sz w:val="30"/>
          <w:szCs w:val="30"/>
          <w:cs/>
        </w:rPr>
        <w:t>รู้ก็ต่อเมื่อบริษัทมีภาระผูกพัน</w:t>
      </w:r>
      <w:r w:rsidRPr="002B2CB2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02BCB" w:rsidRPr="002B2CB2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2B2CB2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C1217C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</w:t>
      </w:r>
      <w:r w:rsidR="00E005B3" w:rsidRPr="002B2CB2">
        <w:rPr>
          <w:rFonts w:asciiTheme="majorBidi" w:hAnsiTheme="majorBidi" w:cstheme="majorBidi"/>
          <w:sz w:val="30"/>
          <w:szCs w:val="30"/>
          <w:cs/>
        </w:rPr>
        <w:t>อดีต</w:t>
      </w:r>
      <w:r w:rsidR="00F96C3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CB" w:rsidRPr="002B2CB2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E16246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และ</w:t>
      </w:r>
      <w:r w:rsidR="00C1217C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มีความเป็นไปได้ค่อนข้างแน่นอนว่าประโยชน์เชิงเศรษฐกิจจะต</w:t>
      </w:r>
      <w:r w:rsidR="00F36068" w:rsidRPr="002B2CB2">
        <w:rPr>
          <w:rFonts w:asciiTheme="majorBidi" w:hAnsiTheme="majorBidi" w:cstheme="majorBidi"/>
          <w:sz w:val="30"/>
          <w:szCs w:val="30"/>
          <w:cs/>
        </w:rPr>
        <w:t>้องถูกจ่ายไปเพื่อชำระภาระผูกพัน</w:t>
      </w:r>
      <w:r w:rsidRPr="002B2CB2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</w:t>
      </w:r>
      <w:r w:rsidR="00F96C3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B2CB2">
        <w:rPr>
          <w:rFonts w:asciiTheme="majorBidi" w:hAnsiTheme="majorBidi" w:cstheme="majorBidi"/>
          <w:sz w:val="30"/>
          <w:szCs w:val="30"/>
        </w:rPr>
        <w:t xml:space="preserve"> </w:t>
      </w:r>
    </w:p>
    <w:p w14:paraId="4AE4ED5C" w14:textId="7C4EB5C7" w:rsidR="0030784D" w:rsidRDefault="00307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B5FEE2" w14:textId="6F1B91A8" w:rsidR="00666EEB" w:rsidRDefault="00666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AFD60A" w14:textId="2A6AC579" w:rsidR="00666EEB" w:rsidRDefault="00666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26835B" w14:textId="0CAD16F5" w:rsidR="00666EEB" w:rsidRDefault="00666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566F99" w14:textId="77777777" w:rsidR="00666EEB" w:rsidRDefault="00666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B72D1D7" w14:textId="72A09B49" w:rsidR="00F3146E" w:rsidRDefault="00F3146E" w:rsidP="005F08F2">
      <w:pPr>
        <w:pStyle w:val="BodyText2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lastRenderedPageBreak/>
        <w:t>การวัดมูลค่ายุติธรรม</w:t>
      </w:r>
    </w:p>
    <w:p w14:paraId="2F6F2923" w14:textId="30ED9D9F" w:rsidR="00666EEB" w:rsidRPr="00547C25" w:rsidRDefault="00666EEB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cs/>
        </w:rPr>
      </w:pPr>
    </w:p>
    <w:p w14:paraId="37B8AE9A" w14:textId="6FA488A5" w:rsidR="00666EEB" w:rsidRP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2F401E">
        <w:rPr>
          <w:rFonts w:asciiTheme="majorBidi" w:hAnsiTheme="majorBidi" w:cs="Angsana New"/>
          <w:spacing w:val="2"/>
        </w:rPr>
        <w:br/>
      </w:r>
      <w:r w:rsidRPr="00666EEB">
        <w:rPr>
          <w:rFonts w:asciiTheme="majorBidi" w:hAnsiTheme="majorBidi" w:cs="Angsana New"/>
          <w:spacing w:val="2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</w:t>
      </w:r>
      <w:r>
        <w:rPr>
          <w:rFonts w:asciiTheme="majorBidi" w:hAnsiTheme="majorBidi" w:cs="Angsana New" w:hint="cs"/>
          <w:spacing w:val="2"/>
          <w:cs/>
        </w:rPr>
        <w:t>ัท</w:t>
      </w:r>
      <w:r w:rsidRPr="00666EEB">
        <w:rPr>
          <w:rFonts w:asciiTheme="majorBidi" w:hAnsiTheme="majorBidi" w:cs="Angsana New"/>
          <w:spacing w:val="2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30F0969" w14:textId="77777777" w:rsidR="00666EEB" w:rsidRPr="00666EEB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32E8D537" w14:textId="1A86469D" w:rsidR="00666EEB" w:rsidRP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2948712E" w14:textId="77777777" w:rsidR="00666EEB" w:rsidRPr="00666EEB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5B2AAF27" w14:textId="33397820" w:rsidR="00666EEB" w:rsidRP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 xml:space="preserve">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0F8E42EA" w14:textId="77777777" w:rsidR="00666EEB" w:rsidRPr="00666EEB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5FA9B305" w14:textId="022C3FA2" w:rsidR="00666EEB" w:rsidRP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หากไม่มีราคาเสนอซื้อขายในตลาดที่มีสภาพคล่อง</w:t>
      </w:r>
      <w:r w:rsidR="0001270E">
        <w:rPr>
          <w:rFonts w:asciiTheme="majorBidi" w:hAnsiTheme="majorBidi" w:cs="Angsana New" w:hint="cs"/>
          <w:spacing w:val="2"/>
          <w:cs/>
        </w:rPr>
        <w:t xml:space="preserve"> </w:t>
      </w:r>
      <w:r w:rsidRPr="00666EEB">
        <w:rPr>
          <w:rFonts w:asciiTheme="majorBidi" w:hAnsiTheme="majorBidi" w:cs="Angsana New"/>
          <w:spacing w:val="2"/>
          <w:cs/>
        </w:rPr>
        <w:t xml:space="preserve">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0C45A082" w14:textId="77777777" w:rsidR="00666EEB" w:rsidRPr="00666EEB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662B5EF6" w14:textId="518233EE" w:rsidR="00666EEB" w:rsidRP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8E6E500" w14:textId="77777777" w:rsidR="00666EEB" w:rsidRPr="00666EEB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3CEBFE7A" w14:textId="0A46E25C" w:rsidR="00666EEB" w:rsidRP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</w:t>
      </w:r>
      <w:r w:rsidR="0001270E">
        <w:rPr>
          <w:rFonts w:asciiTheme="majorBidi" w:hAnsiTheme="majorBidi" w:cs="Angsana New" w:hint="cs"/>
          <w:spacing w:val="2"/>
          <w:cs/>
        </w:rPr>
        <w:t>าก</w:t>
      </w:r>
      <w:r w:rsidRPr="00666EEB">
        <w:rPr>
          <w:rFonts w:asciiTheme="majorBidi" w:hAnsiTheme="majorBidi" w:cs="Angsana New"/>
          <w:spacing w:val="2"/>
          <w:cs/>
        </w:rPr>
        <w:t xml:space="preserve">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 </w:t>
      </w:r>
    </w:p>
    <w:p w14:paraId="448E611E" w14:textId="77777777" w:rsidR="00666EEB" w:rsidRPr="00666EEB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25308ABA" w14:textId="419EFF5B" w:rsidR="00666EEB" w:rsidRDefault="00666EEB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lastRenderedPageBreak/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BB730A6" w14:textId="77777777" w:rsidR="0059008F" w:rsidRPr="00666EEB" w:rsidRDefault="0059008F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</w:p>
    <w:p w14:paraId="5246B858" w14:textId="161B029A" w:rsidR="00666EEB" w:rsidRPr="00666EEB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-</w:t>
      </w:r>
      <w:r w:rsidR="00666EEB" w:rsidRPr="00666EEB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>
        <w:rPr>
          <w:rFonts w:asciiTheme="majorBidi" w:hAnsiTheme="majorBidi" w:cs="Angsana New"/>
          <w:spacing w:val="2"/>
        </w:rPr>
        <w:t>1</w:t>
      </w:r>
      <w:r w:rsidR="00666EEB" w:rsidRPr="00666EEB">
        <w:rPr>
          <w:rFonts w:asciiTheme="majorBidi" w:hAnsiTheme="majorBidi" w:cs="Angsana New"/>
          <w:spacing w:val="2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1AD956" w14:textId="1A559CF1" w:rsidR="00666EEB" w:rsidRPr="00666EEB" w:rsidRDefault="00666EEB" w:rsidP="008775E5">
      <w:pPr>
        <w:pStyle w:val="BodyText2"/>
        <w:tabs>
          <w:tab w:val="left" w:pos="720"/>
          <w:tab w:val="left" w:pos="1710"/>
          <w:tab w:val="left" w:pos="1926"/>
        </w:tabs>
        <w:ind w:left="720" w:right="-25" w:hanging="180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-</w:t>
      </w:r>
      <w:r w:rsidR="0059008F">
        <w:rPr>
          <w:rFonts w:asciiTheme="majorBidi" w:hAnsiTheme="majorBidi" w:cs="Angsana New"/>
          <w:spacing w:val="2"/>
          <w:cs/>
        </w:rPr>
        <w:tab/>
      </w:r>
      <w:r w:rsidRPr="00666EEB">
        <w:rPr>
          <w:rFonts w:asciiTheme="majorBidi" w:hAnsiTheme="majorBidi" w:cs="Angsana New"/>
          <w:spacing w:val="2"/>
          <w:cs/>
        </w:rPr>
        <w:t>ข้อมูลระดับ</w:t>
      </w:r>
      <w:r w:rsidR="00C545BA">
        <w:rPr>
          <w:rFonts w:asciiTheme="majorBidi" w:hAnsiTheme="majorBidi" w:cs="Angsana New"/>
          <w:spacing w:val="2"/>
        </w:rPr>
        <w:tab/>
      </w:r>
      <w:r w:rsidR="002C4DD3">
        <w:rPr>
          <w:rFonts w:asciiTheme="majorBidi" w:hAnsiTheme="majorBidi" w:cs="Angsana New"/>
          <w:spacing w:val="2"/>
        </w:rPr>
        <w:t>2</w:t>
      </w:r>
      <w:r w:rsidR="00C545BA">
        <w:rPr>
          <w:rFonts w:asciiTheme="majorBidi" w:hAnsiTheme="majorBidi" w:cs="Angsana New"/>
          <w:spacing w:val="2"/>
        </w:rPr>
        <w:tab/>
      </w:r>
      <w:r w:rsidRPr="00666EEB">
        <w:rPr>
          <w:rFonts w:asciiTheme="majorBidi" w:hAnsiTheme="majorBidi" w:cs="Angsana New"/>
          <w:spacing w:val="2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8775E5">
        <w:rPr>
          <w:rFonts w:asciiTheme="majorBidi" w:hAnsiTheme="majorBidi" w:cs="Angsana New" w:hint="cs"/>
          <w:spacing w:val="2"/>
          <w:cs/>
        </w:rPr>
        <w:t>น</w:t>
      </w:r>
      <w:r w:rsidRPr="00666EEB">
        <w:rPr>
          <w:rFonts w:asciiTheme="majorBidi" w:hAnsiTheme="majorBidi" w:cs="Angsana New"/>
          <w:spacing w:val="2"/>
          <w:cs/>
        </w:rPr>
        <w:t xml:space="preserve">อกเหนือจากราคาเสนอซื้อขายซึ่งรวมอยู่ในข้อมูลระดับ </w:t>
      </w:r>
      <w:r w:rsidR="002C4DD3">
        <w:rPr>
          <w:rFonts w:asciiTheme="majorBidi" w:hAnsiTheme="majorBidi" w:cs="Angsana New"/>
          <w:spacing w:val="2"/>
        </w:rPr>
        <w:t>1</w:t>
      </w:r>
    </w:p>
    <w:p w14:paraId="6710C27C" w14:textId="066E83F8" w:rsidR="00666EEB" w:rsidRPr="00666EEB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-</w:t>
      </w:r>
      <w:r w:rsidR="00666EEB" w:rsidRPr="00666EEB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>
        <w:rPr>
          <w:rFonts w:asciiTheme="majorBidi" w:hAnsiTheme="majorBidi" w:cs="Angsana New"/>
          <w:spacing w:val="2"/>
        </w:rPr>
        <w:t>3</w:t>
      </w:r>
      <w:r w:rsidR="00666EEB" w:rsidRPr="00666EEB">
        <w:rPr>
          <w:rFonts w:asciiTheme="majorBidi" w:hAnsiTheme="majorBidi" w:cs="Angsana New"/>
          <w:spacing w:val="2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901EDD6" w14:textId="77777777" w:rsidR="00666EEB" w:rsidRPr="00666EEB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2A0DD59A" w14:textId="7943D6FA" w:rsidR="00666EEB" w:rsidRP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FC84AE3" w14:textId="77777777" w:rsidR="00666EEB" w:rsidRPr="00666EEB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6ED91A19" w14:textId="4F6CCEEA" w:rsidR="00F3146E" w:rsidRPr="002B2CB2" w:rsidRDefault="00DD171C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2D125F0" w14:textId="0CA94C25" w:rsidR="00492C3A" w:rsidRDefault="00492C3A" w:rsidP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DAE6C1" w14:textId="32B9DE7A" w:rsidR="00492C3A" w:rsidRPr="00547C25" w:rsidRDefault="00492C3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547C25">
        <w:rPr>
          <w:rFonts w:asciiTheme="majorBidi" w:hAnsiTheme="majorBidi" w:cstheme="majorBidi"/>
          <w:b/>
          <w:bCs/>
          <w:i/>
          <w:iCs/>
          <w:cs/>
        </w:rPr>
        <w:t>รายได้</w:t>
      </w:r>
    </w:p>
    <w:p w14:paraId="36BA0926" w14:textId="77777777" w:rsidR="002170F7" w:rsidRPr="002B2CB2" w:rsidRDefault="002170F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9FDD4FE" w14:textId="77777777" w:rsidR="0056520E" w:rsidRPr="002B2CB2" w:rsidRDefault="0056520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</w:t>
      </w:r>
      <w:r w:rsidR="000C3E7F" w:rsidRPr="002B2CB2">
        <w:rPr>
          <w:rFonts w:asciiTheme="majorBidi" w:hAnsiTheme="majorBidi" w:cstheme="majorBidi"/>
          <w:sz w:val="30"/>
          <w:szCs w:val="30"/>
          <w:cs/>
        </w:rPr>
        <w:t>หรือ</w:t>
      </w:r>
      <w:r w:rsidR="001E2B14" w:rsidRPr="002B2CB2">
        <w:rPr>
          <w:rFonts w:asciiTheme="majorBidi" w:hAnsiTheme="majorBidi" w:cstheme="majorBidi"/>
          <w:sz w:val="30"/>
          <w:szCs w:val="30"/>
          <w:cs/>
        </w:rPr>
        <w:t>ภาษีขายอื่น</w:t>
      </w:r>
      <w:r w:rsidR="0020635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ๆ และแสดงสุทธิจากส่วนลดการค้า </w:t>
      </w:r>
    </w:p>
    <w:p w14:paraId="39E0D41D" w14:textId="77777777" w:rsidR="004B6EB1" w:rsidRPr="002B2CB2" w:rsidRDefault="004B6EB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1362D16" w14:textId="77777777" w:rsidR="000C3E7F" w:rsidRPr="002B2CB2" w:rsidRDefault="000C3E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B50A6">
        <w:rPr>
          <w:rFonts w:asciiTheme="majorBidi" w:hAnsiTheme="majorBidi" w:cstheme="majorBidi"/>
          <w:i/>
          <w:iCs/>
          <w:sz w:val="30"/>
          <w:szCs w:val="30"/>
          <w:cs/>
        </w:rPr>
        <w:t>ค่าเช่า</w:t>
      </w:r>
      <w:r w:rsidR="008D3DB2" w:rsidRPr="00DB50A6">
        <w:rPr>
          <w:rFonts w:asciiTheme="majorBidi" w:hAnsiTheme="majorBidi" w:cstheme="majorBidi"/>
          <w:i/>
          <w:iCs/>
          <w:sz w:val="30"/>
          <w:szCs w:val="30"/>
          <w:cs/>
        </w:rPr>
        <w:t>รับจากสัญญาเช่าดำเนินงาน</w:t>
      </w:r>
    </w:p>
    <w:p w14:paraId="166C6296" w14:textId="77777777" w:rsidR="000C3E7F" w:rsidRPr="002B2CB2" w:rsidRDefault="000C3E7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70ED3CF" w14:textId="298B0882" w:rsidR="008D3DB2" w:rsidRDefault="008D3DB2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ค่าเช่ารับจากสัญญาเช่าดำเนินงานรับรู้ใน</w:t>
      </w:r>
      <w:r w:rsidR="00EC1453" w:rsidRPr="002B2CB2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C076E8" w:rsidRPr="002B2CB2">
        <w:rPr>
          <w:rFonts w:asciiTheme="majorBidi" w:hAnsiTheme="majorBidi" w:cstheme="majorBidi"/>
          <w:sz w:val="30"/>
          <w:szCs w:val="30"/>
        </w:rPr>
        <w:t xml:space="preserve"> </w:t>
      </w:r>
      <w:r w:rsidR="00851E8A" w:rsidRPr="002B2CB2">
        <w:rPr>
          <w:rFonts w:asciiTheme="majorBidi" w:hAnsiTheme="majorBidi" w:cstheme="majorBidi"/>
          <w:sz w:val="30"/>
          <w:szCs w:val="30"/>
          <w:cs/>
        </w:rPr>
        <w:t>โดยวิธีเส้นตรง</w:t>
      </w:r>
      <w:r w:rsidRPr="002B2CB2">
        <w:rPr>
          <w:rFonts w:asciiTheme="majorBidi" w:hAnsiTheme="majorBidi" w:cstheme="majorBidi"/>
          <w:sz w:val="30"/>
          <w:szCs w:val="30"/>
          <w:cs/>
        </w:rPr>
        <w:t>ตามระยะเวลาที่ให้เช่า</w:t>
      </w:r>
    </w:p>
    <w:p w14:paraId="55D21E32" w14:textId="78DD3C20" w:rsidR="00D95ABD" w:rsidRDefault="00D95ABD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2FA178" w14:textId="386BA461" w:rsidR="00D95ABD" w:rsidRPr="002B2CB2" w:rsidRDefault="00D95ABD" w:rsidP="00B31678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หยุดรับรู้รายได้ค่าเช่าจากสัญญาเช่าดำเนินงานในกำไรหรือขาดทุนเมื่อลูกหนี้ตามสัญญาเช่าดำเนินงา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ค้างชำระเกินกว่าสามเดือน</w:t>
      </w:r>
    </w:p>
    <w:p w14:paraId="5A58A144" w14:textId="77777777" w:rsidR="00D95ABD" w:rsidRDefault="00D95ABD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BA09DE" w14:textId="219AF932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เงินทุน</w:t>
      </w:r>
    </w:p>
    <w:p w14:paraId="10663CD2" w14:textId="5156C642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00BCAE" w14:textId="0AF4D1AD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บริทรับรู้รายได้จากสัญญาเช่าเงินทุนตามวิธีอัตราดอกเบี้ยที่แท้จริง</w:t>
      </w:r>
    </w:p>
    <w:p w14:paraId="6D1C9484" w14:textId="6231A980" w:rsidR="007655FF" w:rsidRDefault="007655F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FEE837" w14:textId="148DE925" w:rsidR="007655FF" w:rsidRDefault="007655FF" w:rsidP="007655FF">
      <w:pPr>
        <w:tabs>
          <w:tab w:val="clear" w:pos="907"/>
          <w:tab w:val="left" w:pos="540"/>
          <w:tab w:val="left" w:pos="90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2C4D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ก่อนวันที่ </w:t>
      </w:r>
      <w:r w:rsidRPr="002C4DD3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2C4D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2C4DD3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="002C4DD3" w:rsidRPr="00B31678">
        <w:rPr>
          <w:rFonts w:asciiTheme="majorBidi" w:hAnsiTheme="majorBidi" w:cstheme="majorBidi"/>
          <w:spacing w:val="-4"/>
          <w:sz w:val="30"/>
          <w:szCs w:val="30"/>
          <w:cs/>
        </w:rPr>
        <w:t>บริษัทหยุดรับรู้</w:t>
      </w:r>
      <w:r w:rsidRPr="002C4DD3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รายได้จากลูกหนี้เช่าเงินทุน</w:t>
      </w:r>
      <w:r w:rsidR="002C4DD3" w:rsidRPr="002C4DD3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ในกำไรหรือขาดทุนเมื่อลูกหนี้ตามสัญญาเช่าเงินทุนค้างชำระเกินกว่าสามเดือน</w:t>
      </w:r>
    </w:p>
    <w:p w14:paraId="26408B9D" w14:textId="77777777" w:rsidR="007655FF" w:rsidRPr="00B31678" w:rsidRDefault="007655F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8B7B8A" w14:textId="2986A409" w:rsidR="001B09F1" w:rsidRPr="002B2CB2" w:rsidRDefault="001B09F1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รายได้จากการขาย</w:t>
      </w:r>
      <w:r w:rsidR="00F14251" w:rsidRPr="002B2CB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สินทรัพย์ให้เช่าตามสัญญาเช่าดำเนินงาน</w:t>
      </w:r>
      <w:r w:rsidR="004B70D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และรายได้จาก</w:t>
      </w:r>
      <w:r w:rsidR="009B5FD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การจำหน่ายอุปกรณ์และสินทรัพย์ที่</w:t>
      </w:r>
      <w:r w:rsidR="004B70D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9B5FDE">
        <w:rPr>
          <w:rFonts w:asciiTheme="majorBidi" w:hAnsiTheme="majorBidi" w:cstheme="majorBidi" w:hint="cs"/>
          <w:i/>
          <w:iCs/>
          <w:sz w:val="30"/>
          <w:szCs w:val="30"/>
          <w:cs/>
        </w:rPr>
        <w:t>ถือไว้เผื่อขาย</w:t>
      </w:r>
    </w:p>
    <w:p w14:paraId="410F3AA5" w14:textId="77777777" w:rsidR="001B09F1" w:rsidRPr="00B31678" w:rsidRDefault="001B09F1" w:rsidP="00B4269E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21EE924" w14:textId="445E1A06" w:rsidR="00F14251" w:rsidRDefault="001B09F1" w:rsidP="009B5FDE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/>
          <w:spacing w:val="-6"/>
        </w:rPr>
      </w:pPr>
      <w:r w:rsidRPr="002B2CB2">
        <w:rPr>
          <w:rFonts w:asciiTheme="majorBidi" w:hAnsiTheme="majorBidi" w:cstheme="majorBidi"/>
          <w:spacing w:val="-6"/>
          <w:cs/>
        </w:rPr>
        <w:t>รายได้จากการขายสินทรัพย์ให้เช่าตามสัญญา</w:t>
      </w:r>
      <w:r w:rsidR="002C0B0A" w:rsidRPr="002B2CB2">
        <w:rPr>
          <w:rFonts w:asciiTheme="majorBidi" w:hAnsiTheme="majorBidi" w:cstheme="majorBidi"/>
          <w:spacing w:val="-6"/>
          <w:cs/>
        </w:rPr>
        <w:t>เช่า</w:t>
      </w:r>
      <w:r w:rsidRPr="002B2CB2">
        <w:rPr>
          <w:rFonts w:asciiTheme="majorBidi" w:hAnsiTheme="majorBidi" w:cstheme="majorBidi"/>
          <w:spacing w:val="-6"/>
          <w:cs/>
        </w:rPr>
        <w:t>ดำเนินงาน</w:t>
      </w:r>
      <w:r w:rsidR="00345D98" w:rsidRPr="002B2CB2">
        <w:rPr>
          <w:rFonts w:asciiTheme="majorBidi" w:hAnsiTheme="majorBidi" w:cstheme="majorBidi"/>
          <w:spacing w:val="-6"/>
          <w:lang w:val="en-US"/>
        </w:rPr>
        <w:t xml:space="preserve"> </w:t>
      </w:r>
      <w:r w:rsidR="00873C90" w:rsidRPr="002B2CB2">
        <w:rPr>
          <w:rFonts w:asciiTheme="majorBidi" w:hAnsiTheme="majorBidi" w:cstheme="majorBidi"/>
          <w:spacing w:val="-6"/>
          <w:lang w:val="en-US"/>
        </w:rPr>
        <w:t>(</w:t>
      </w:r>
      <w:r w:rsidR="00873C90" w:rsidRPr="002B2CB2">
        <w:rPr>
          <w:rFonts w:asciiTheme="majorBidi" w:hAnsiTheme="majorBidi" w:cstheme="majorBidi"/>
          <w:spacing w:val="-6"/>
          <w:cs/>
        </w:rPr>
        <w:t>สินค้าคงเหลือ</w:t>
      </w:r>
      <w:r w:rsidR="00873C90" w:rsidRPr="002B2CB2">
        <w:rPr>
          <w:rFonts w:asciiTheme="majorBidi" w:hAnsiTheme="majorBidi" w:cstheme="majorBidi"/>
          <w:spacing w:val="-6"/>
          <w:lang w:val="en-US"/>
        </w:rPr>
        <w:t>)</w:t>
      </w:r>
      <w:r w:rsidRPr="002B2CB2">
        <w:rPr>
          <w:rFonts w:asciiTheme="majorBidi" w:hAnsiTheme="majorBidi" w:cstheme="majorBidi"/>
          <w:spacing w:val="-6"/>
          <w:cs/>
        </w:rPr>
        <w:t xml:space="preserve"> </w:t>
      </w:r>
      <w:r w:rsidR="009B5FDE" w:rsidRPr="009B5FDE">
        <w:rPr>
          <w:rFonts w:asciiTheme="majorBidi" w:hAnsiTheme="majorBidi"/>
          <w:spacing w:val="-6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  คาดว่าจะมีสิทธิได้รับซึ่งไม่รวมจำนวนเงินที่เก็บแทนบุคคลที่สาม ภาษีมูลค่าเพิ่ม</w:t>
      </w:r>
      <w:r w:rsidR="009B5FDE">
        <w:rPr>
          <w:rFonts w:asciiTheme="majorBidi" w:hAnsiTheme="majorBidi" w:hint="cs"/>
          <w:spacing w:val="-6"/>
          <w:cs/>
        </w:rPr>
        <w:t xml:space="preserve"> </w:t>
      </w:r>
      <w:r w:rsidR="009B5FDE" w:rsidRPr="009B5FDE">
        <w:rPr>
          <w:rFonts w:asciiTheme="majorBidi" w:hAnsiTheme="majorBidi"/>
          <w:spacing w:val="-6"/>
          <w:cs/>
        </w:rPr>
        <w:t xml:space="preserve">และแสดงสุทธิจากส่วนลดการค้าและส่วนลดตามปริมาณ </w:t>
      </w:r>
    </w:p>
    <w:p w14:paraId="691920DC" w14:textId="77777777" w:rsidR="009B5FDE" w:rsidRPr="00B31678" w:rsidRDefault="009B5FDE" w:rsidP="009B5FDE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E2C6FF" w14:textId="77777777" w:rsidR="00F14251" w:rsidRPr="00095EDF" w:rsidRDefault="00F14251" w:rsidP="00B4269E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5EDF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14F8F1F7" w14:textId="77777777" w:rsidR="00350B96" w:rsidRPr="00B31678" w:rsidRDefault="00350B96" w:rsidP="00B4269E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D675597" w14:textId="3360C70D" w:rsidR="00510283" w:rsidRPr="00095EDF" w:rsidRDefault="00510283" w:rsidP="00B4269E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รายได้อื่น</w:t>
      </w:r>
      <w:r w:rsidR="00CC68A2" w:rsidRPr="00095EDF">
        <w:rPr>
          <w:rFonts w:asciiTheme="majorBidi" w:hAnsiTheme="majorBidi" w:cstheme="majorBidi"/>
          <w:sz w:val="30"/>
          <w:szCs w:val="30"/>
          <w:cs/>
          <w:lang w:val="th-TH"/>
        </w:rPr>
        <w:t>จากการดำเนินงาน</w:t>
      </w: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และดอกเบี้ยรับบันทึกใน</w:t>
      </w:r>
      <w:r w:rsidR="00EC1453" w:rsidRPr="00095EDF">
        <w:rPr>
          <w:rFonts w:asciiTheme="majorBidi" w:hAnsiTheme="majorBidi" w:cstheme="majorBidi"/>
          <w:sz w:val="30"/>
          <w:szCs w:val="30"/>
          <w:cs/>
          <w:lang w:val="th-TH"/>
        </w:rPr>
        <w:t>กำไรหรือขาดทุน</w:t>
      </w: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ตามเกณฑ์คงค้าง</w:t>
      </w:r>
    </w:p>
    <w:p w14:paraId="22C10EF2" w14:textId="63672FDB" w:rsidR="00095EDF" w:rsidRPr="00B31678" w:rsidRDefault="00095EDF" w:rsidP="00B4269E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EC32A19" w14:textId="2F3B73BB" w:rsidR="00095EDF" w:rsidRPr="00095EDF" w:rsidRDefault="00095ED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ดอกเบี้ย</w:t>
      </w:r>
    </w:p>
    <w:p w14:paraId="16D3AA86" w14:textId="51418522" w:rsidR="00095EDF" w:rsidRPr="00095EDF" w:rsidRDefault="00095EDF" w:rsidP="00095EDF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cs/>
        </w:rPr>
      </w:pPr>
    </w:p>
    <w:p w14:paraId="664229CB" w14:textId="1DCF2BDF" w:rsidR="00095EDF" w:rsidRPr="00B31678" w:rsidRDefault="00095EDF" w:rsidP="00095EDF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2C4DD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2C4DD3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0B7DE00" w14:textId="77777777" w:rsidR="00095EDF" w:rsidRPr="00B31678" w:rsidRDefault="00095EDF" w:rsidP="00095EDF">
      <w:pPr>
        <w:pStyle w:val="Pa18"/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4B3D79C" w14:textId="0371BEEB" w:rsidR="00095EDF" w:rsidRPr="00B31678" w:rsidRDefault="00095EDF" w:rsidP="00B31678">
      <w:pPr>
        <w:pStyle w:val="Pa18"/>
        <w:spacing w:line="240" w:lineRule="auto"/>
        <w:ind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B3167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7032BBD3" w14:textId="77777777" w:rsidR="00095EDF" w:rsidRPr="00B31678" w:rsidRDefault="00095EDF" w:rsidP="00095EDF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12BEF" w14:textId="2E433828" w:rsidR="00095EDF" w:rsidRDefault="00095EDF" w:rsidP="00095ED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31678">
        <w:rPr>
          <w:rFonts w:asciiTheme="majorBidi" w:hAnsiTheme="majorBidi" w:cstheme="majorBidi"/>
          <w:sz w:val="30"/>
          <w:szCs w:val="30"/>
          <w:cs/>
          <w:lang w:bidi="th-TH"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  <w:lang w:bidi="th-TH"/>
        </w:rPr>
        <w:t>อัตราดอกเบี้ยที่แท้จริงคืออัตราที่</w:t>
      </w:r>
      <w:r w:rsidR="007C07D1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B31678">
        <w:rPr>
          <w:rFonts w:asciiTheme="majorBidi" w:hAnsiTheme="majorBidi" w:cstheme="majorBidi"/>
          <w:sz w:val="30"/>
          <w:szCs w:val="30"/>
          <w:cs/>
          <w:lang w:bidi="th-TH"/>
        </w:rPr>
        <w:t>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F6F3E80" w14:textId="77777777" w:rsidR="00095EDF" w:rsidRPr="00B31678" w:rsidRDefault="00095EDF" w:rsidP="005F08F2">
      <w:pPr>
        <w:pStyle w:val="NoSpacing"/>
        <w:numPr>
          <w:ilvl w:val="0"/>
          <w:numId w:val="2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มูลค่าตามบัญชีขั้นต้นของสินทรัพย์ทางการเงิน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  <w:lang w:bidi="th-TH"/>
        </w:rPr>
        <w:t>หรือ</w:t>
      </w:r>
    </w:p>
    <w:p w14:paraId="59BD83B3" w14:textId="77777777" w:rsidR="00095EDF" w:rsidRPr="00B31678" w:rsidRDefault="00095EDF" w:rsidP="005F08F2">
      <w:pPr>
        <w:pStyle w:val="NoSpacing"/>
        <w:numPr>
          <w:ilvl w:val="0"/>
          <w:numId w:val="2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ราคาทุนตัดจำหน่ายของหนี้สินทางการเงิน</w:t>
      </w:r>
    </w:p>
    <w:p w14:paraId="567243A4" w14:textId="77777777" w:rsidR="00095EDF" w:rsidRPr="00B31678" w:rsidRDefault="00095EDF" w:rsidP="00095ED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9CDB5" w14:textId="7CAC4FA4" w:rsidR="002C4DD3" w:rsidRDefault="00095EDF" w:rsidP="00095ED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</w:t>
      </w:r>
      <w:r w:rsidR="007C07D1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</w:t>
      </w:r>
      <w:r w:rsidR="007C07D1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97853F7" w14:textId="77777777" w:rsidR="002C4DD3" w:rsidRDefault="002C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5EC925" w14:textId="2877D040" w:rsidR="00095EDF" w:rsidRPr="009B5FDE" w:rsidRDefault="00095EDF" w:rsidP="00095EDF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  <w:cs/>
          <w:lang w:val="en-US"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lastRenderedPageBreak/>
        <w:t xml:space="preserve">นโยบายการบัญชีที่ถือปฏิบัติก่อนวันที่ </w:t>
      </w:r>
      <w:r w:rsidR="00D71C6A">
        <w:rPr>
          <w:rFonts w:asciiTheme="majorBidi" w:hAnsiTheme="majorBidi" w:cstheme="majorBidi"/>
          <w:b/>
          <w:bCs/>
          <w:i/>
          <w:iCs/>
          <w:lang w:val="en-US"/>
        </w:rPr>
        <w:t>1</w:t>
      </w:r>
      <w:r w:rsidRPr="00B31678">
        <w:rPr>
          <w:rFonts w:asciiTheme="majorBidi" w:hAnsiTheme="majorBidi" w:cstheme="majorBidi"/>
          <w:b/>
          <w:bCs/>
          <w:i/>
          <w:iCs/>
          <w:cs/>
        </w:rPr>
        <w:t xml:space="preserve"> มกราคม</w:t>
      </w:r>
      <w:r w:rsidR="002C4DD3">
        <w:rPr>
          <w:rFonts w:asciiTheme="majorBidi" w:hAnsiTheme="majorBidi" w:cstheme="majorBidi" w:hint="cs"/>
          <w:b/>
          <w:bCs/>
          <w:i/>
          <w:iCs/>
          <w:cs/>
        </w:rPr>
        <w:t xml:space="preserve"> </w:t>
      </w:r>
      <w:r w:rsidR="009B5FDE">
        <w:rPr>
          <w:rFonts w:asciiTheme="majorBidi" w:hAnsiTheme="majorBidi" w:cstheme="majorBidi" w:hint="cs"/>
          <w:b/>
          <w:bCs/>
          <w:i/>
          <w:iCs/>
          <w:cs/>
        </w:rPr>
        <w:t>2563</w:t>
      </w:r>
    </w:p>
    <w:p w14:paraId="20EF0E4F" w14:textId="77777777" w:rsidR="00095EDF" w:rsidRDefault="00095EDF" w:rsidP="00095EDF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5A4A34" w14:textId="45B389E7" w:rsidR="009E420B" w:rsidRPr="00547C25" w:rsidRDefault="009E420B" w:rsidP="00095EDF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ดอกเบี้ยจ่าย และค่าใช้จ่ายในทำนองเดียวกัน บันทึกในกำไรหรือขาดทุนตามเกณฑ์คงค้าง</w:t>
      </w:r>
    </w:p>
    <w:p w14:paraId="3970F653" w14:textId="77777777" w:rsidR="00800188" w:rsidRDefault="00800188" w:rsidP="00095EDF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FE21264" w14:textId="68545E1F" w:rsidR="00A563A2" w:rsidRPr="00547C25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7C25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EE85A67" w14:textId="77777777" w:rsidR="003E3154" w:rsidRPr="002B2CB2" w:rsidRDefault="003E315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2E0E440" w14:textId="77777777" w:rsidR="002A6440" w:rsidRPr="002B2CB2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217C03" w:rsidRPr="002B2CB2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2B2CB2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</w:t>
      </w:r>
      <w:r w:rsidRPr="002B2CB2">
        <w:rPr>
          <w:rFonts w:asciiTheme="majorBidi" w:hAnsiTheme="majorBidi" w:cstheme="majorBidi"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217C03" w:rsidRPr="002B2CB2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2B2CB2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2C302B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8A16C5A" w14:textId="77777777" w:rsidR="002A6440" w:rsidRPr="002B2CB2" w:rsidRDefault="002A6440" w:rsidP="00B426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69156" w14:textId="77777777" w:rsidR="002A6440" w:rsidRPr="002B2CB2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217C03" w:rsidRPr="002B2CB2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2B2CB2">
        <w:rPr>
          <w:rFonts w:asciiTheme="majorBidi" w:hAnsiTheme="majorBidi" w:cstheme="majorBidi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0635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ๆ</w:t>
      </w:r>
      <w:r w:rsidRPr="002B2C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3C26583" w14:textId="77777777" w:rsidR="00C474E2" w:rsidRPr="002B2CB2" w:rsidRDefault="00C474E2" w:rsidP="00B426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9991CA" w14:textId="77777777" w:rsidR="00952C5C" w:rsidRDefault="002A6440" w:rsidP="00B426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23BD2131" w14:textId="11C9C50F" w:rsidR="00C474E2" w:rsidRPr="002B2CB2" w:rsidRDefault="002A6440" w:rsidP="00B426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3DF999A4" w14:textId="39B5258F" w:rsidR="00217C03" w:rsidRPr="002B2CB2" w:rsidRDefault="00217C03" w:rsidP="00B426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B2CB2">
        <w:rPr>
          <w:rFonts w:asciiTheme="majorBidi" w:hAnsiTheme="majorBidi" w:cstheme="majorBidi"/>
          <w:sz w:val="30"/>
          <w:szCs w:val="30"/>
          <w:cs/>
          <w:lang w:val="en-US"/>
        </w:rPr>
        <w:t>ก</w:t>
      </w:r>
      <w:r w:rsidR="00C45C9B" w:rsidRPr="002B2CB2">
        <w:rPr>
          <w:rFonts w:asciiTheme="majorBidi" w:hAnsiTheme="majorBidi" w:cstheme="majorBidi"/>
          <w:sz w:val="30"/>
          <w:szCs w:val="30"/>
          <w:cs/>
        </w:rPr>
        <w:t>ารวัด</w:t>
      </w:r>
      <w:r w:rsidR="00C45C9B" w:rsidRPr="002B2CB2">
        <w:rPr>
          <w:rFonts w:asciiTheme="majorBidi" w:hAnsiTheme="majorBidi" w:cstheme="majorBidi"/>
          <w:sz w:val="30"/>
          <w:szCs w:val="30"/>
          <w:cs/>
          <w:lang w:val="en-US"/>
        </w:rPr>
        <w:t>มู</w:t>
      </w:r>
      <w:r w:rsidRPr="002B2CB2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</w:t>
      </w:r>
      <w:r w:rsidR="000365C6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2B880B56" w14:textId="77777777" w:rsidR="00B62C24" w:rsidRPr="002B2CB2" w:rsidRDefault="00B62C24" w:rsidP="00B426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7A528" w14:textId="1D056280" w:rsidR="002A6440" w:rsidRPr="002B2CB2" w:rsidRDefault="002A6440" w:rsidP="00B426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2C302B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082F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14:paraId="7C6327D1" w14:textId="77777777" w:rsidR="00DF54C3" w:rsidRDefault="00DF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2FB71F8" w14:textId="35437D14" w:rsidR="002A6440" w:rsidRPr="002B2CB2" w:rsidRDefault="002A6440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</w:t>
      </w:r>
      <w:r w:rsidR="00841698" w:rsidRPr="002B2CB2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2B2CB2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</w:t>
      </w:r>
      <w:r w:rsidR="00AF4C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บริษัทคำนึงถึงผลกระทบของสถานการณ์ทางภาษีที่ไม่แน่นอนและอาจทำใ</w:t>
      </w:r>
      <w:r w:rsidR="007A04E5" w:rsidRPr="002B2CB2">
        <w:rPr>
          <w:rFonts w:asciiTheme="majorBidi" w:hAnsiTheme="majorBidi" w:cstheme="majorBidi"/>
          <w:sz w:val="30"/>
          <w:szCs w:val="30"/>
          <w:cs/>
        </w:rPr>
        <w:t>ห้จำนวนภาษีที่ต้องจ่ายเพิ่มขึ้น</w:t>
      </w:r>
      <w:r w:rsidR="00841698" w:rsidRPr="002B2CB2">
        <w:rPr>
          <w:rFonts w:asciiTheme="majorBidi" w:hAnsiTheme="majorBidi" w:cstheme="majorBidi"/>
          <w:sz w:val="30"/>
          <w:szCs w:val="30"/>
          <w:cs/>
        </w:rPr>
        <w:t>และมีดอกเบี้ยที่ต้องชำระ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05B3" w:rsidRPr="002B2C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B2CB2">
        <w:rPr>
          <w:rFonts w:asciiTheme="majorBidi" w:hAnsiTheme="majorBidi" w:cstheme="majorBidi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841698" w:rsidRPr="002B2CB2">
        <w:rPr>
          <w:rFonts w:asciiTheme="majorBidi" w:hAnsiTheme="majorBidi" w:cstheme="majorBidi"/>
          <w:sz w:val="30"/>
          <w:szCs w:val="30"/>
          <w:cs/>
        </w:rPr>
        <w:t>เมินผลกระทบจาก</w:t>
      </w:r>
      <w:r w:rsidR="000365C6">
        <w:rPr>
          <w:rFonts w:asciiTheme="majorBidi" w:hAnsiTheme="majorBidi" w:cstheme="majorBidi"/>
          <w:sz w:val="30"/>
          <w:szCs w:val="30"/>
          <w:cs/>
        </w:rPr>
        <w:br/>
      </w:r>
      <w:r w:rsidR="00841698" w:rsidRPr="002B2CB2">
        <w:rPr>
          <w:rFonts w:asciiTheme="majorBidi" w:hAnsiTheme="majorBidi" w:cstheme="majorBidi"/>
          <w:sz w:val="30"/>
          <w:szCs w:val="30"/>
          <w:cs/>
        </w:rPr>
        <w:t>หลายปัจจัย รวมถึง</w:t>
      </w:r>
      <w:r w:rsidRPr="002B2CB2">
        <w:rPr>
          <w:rFonts w:asciiTheme="majorBidi" w:hAnsiTheme="majorBidi" w:cstheme="majorBidi"/>
          <w:sz w:val="30"/>
          <w:szCs w:val="30"/>
          <w:cs/>
        </w:rPr>
        <w:t>การตีความทางกฏหมายภาษี และจากประสบการณ์ในอดีต</w:t>
      </w:r>
      <w:r w:rsidR="00102A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</w:t>
      </w:r>
      <w:r w:rsidR="006D3AC2" w:rsidRPr="002B2CB2">
        <w:rPr>
          <w:rFonts w:asciiTheme="majorBidi" w:hAnsiTheme="majorBidi" w:cstheme="majorBidi"/>
          <w:sz w:val="30"/>
          <w:szCs w:val="30"/>
          <w:cs/>
        </w:rPr>
        <w:t>ื้นฐานการประมาณการและข้อสมมติ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และอาจจะเกี่ยวข้องกับการตัด</w:t>
      </w:r>
      <w:r w:rsidR="00171A56" w:rsidRPr="002B2CB2">
        <w:rPr>
          <w:rFonts w:asciiTheme="majorBidi" w:hAnsiTheme="majorBidi" w:cstheme="majorBidi"/>
          <w:sz w:val="30"/>
          <w:szCs w:val="30"/>
          <w:cs/>
        </w:rPr>
        <w:t xml:space="preserve">สินใจเกี่ยวกับเหตุการณ์ในอนาคต </w:t>
      </w:r>
      <w:r w:rsidRPr="002B2CB2">
        <w:rPr>
          <w:rFonts w:asciiTheme="majorBidi" w:hAnsiTheme="majorBidi" w:cstheme="majorBidi"/>
          <w:sz w:val="30"/>
          <w:szCs w:val="30"/>
          <w:cs/>
        </w:rPr>
        <w:t>ข้อมูลใหม่</w:t>
      </w:r>
      <w:r w:rsidR="0020635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ๆ</w:t>
      </w:r>
      <w:r w:rsidR="007A04E5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102A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การเปลี่ยนแปลงใน</w:t>
      </w:r>
      <w:r w:rsidR="000365C6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34FE015" w14:textId="77777777" w:rsidR="004877AB" w:rsidRPr="002B2CB2" w:rsidRDefault="004877AB" w:rsidP="00B4269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5446D2" w14:textId="13B84F59" w:rsidR="00254F66" w:rsidRPr="002B2CB2" w:rsidRDefault="002A6440" w:rsidP="001B0B6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E005B3" w:rsidRPr="002B2C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B2CB2">
        <w:rPr>
          <w:rFonts w:asciiTheme="majorBidi" w:hAnsiTheme="majorBidi" w:cstheme="majorBidi"/>
          <w:sz w:val="30"/>
          <w:szCs w:val="30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1B0B6F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4B6EB1" w:rsidRPr="002B2CB2">
        <w:rPr>
          <w:rFonts w:asciiTheme="majorBidi" w:hAnsiTheme="majorBidi" w:cstheme="majorBidi"/>
          <w:sz w:val="30"/>
          <w:szCs w:val="30"/>
        </w:rPr>
        <w:t xml:space="preserve">   </w:t>
      </w:r>
      <w:r w:rsidRPr="002B2CB2">
        <w:rPr>
          <w:rFonts w:asciiTheme="majorBidi" w:hAnsiTheme="majorBidi" w:cstheme="majorBidi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E2DB1CF" w14:textId="77777777" w:rsidR="00497933" w:rsidRPr="002B2CB2" w:rsidRDefault="00497933" w:rsidP="00B4269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B4E5B" w14:textId="2839FDD9" w:rsidR="002A6440" w:rsidRDefault="00A573A0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</w:t>
      </w:r>
      <w:r w:rsidR="00450E42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การกลับรายการผลแตกต่าง</w:t>
      </w:r>
      <w:r w:rsidR="00837BB2" w:rsidRPr="002B2CB2">
        <w:rPr>
          <w:rFonts w:asciiTheme="majorBidi" w:hAnsiTheme="majorBidi" w:cstheme="majorBidi"/>
          <w:sz w:val="30"/>
          <w:szCs w:val="30"/>
          <w:cs/>
        </w:rPr>
        <w:t>ชั่วคราวที่เกี่ยวข้อง ดังนั้น กำไรเพื่อเสียภาษีในอนาคตหลังปรับปรุงการกลับรายการ</w:t>
      </w:r>
      <w:r w:rsidR="00450E42">
        <w:rPr>
          <w:rFonts w:asciiTheme="majorBidi" w:hAnsiTheme="majorBidi" w:cstheme="majorBidi"/>
          <w:sz w:val="30"/>
          <w:szCs w:val="30"/>
          <w:cs/>
        </w:rPr>
        <w:br/>
      </w:r>
      <w:r w:rsidR="00837BB2" w:rsidRPr="002B2CB2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3CC492B" w14:textId="77777777" w:rsidR="00E17502" w:rsidRPr="002B2CB2" w:rsidRDefault="00E17502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FD484" w14:textId="4570A551" w:rsidR="00851E8A" w:rsidRPr="002B2CB2" w:rsidRDefault="00851E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 xml:space="preserve">กำไรต่อหุ้น </w:t>
      </w:r>
    </w:p>
    <w:p w14:paraId="4BD8CE8E" w14:textId="77777777" w:rsidR="00851E8A" w:rsidRPr="002B2CB2" w:rsidRDefault="00851E8A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0E8C3" w14:textId="4E1FDE83" w:rsidR="0030784D" w:rsidRDefault="00E101D2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B2CB2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A1377F" w:rsidRPr="002B2CB2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แสดงกำไรต่อหุ้นขั้นพื้นฐานสำหรับหุ้นสามัญ</w:t>
      </w:r>
      <w:r w:rsidR="00A1377F" w:rsidRPr="002B2C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1377F" w:rsidRPr="002B2CB2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A1377F" w:rsidRPr="002B2CB2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37A814FE" w14:textId="77777777" w:rsidR="00800188" w:rsidRDefault="0080018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978A69" w14:textId="67F0518B" w:rsidR="00A526C7" w:rsidRPr="002B2CB2" w:rsidRDefault="00D920DC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บุคคลหรือกิจการที่เกี่ยวข้องกัน</w:t>
      </w:r>
    </w:p>
    <w:p w14:paraId="55A5C013" w14:textId="77777777" w:rsidR="00D920DC" w:rsidRPr="002B2CB2" w:rsidRDefault="00D920DC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81527A" w14:textId="7115F0D4" w:rsidR="00D9791B" w:rsidRPr="002B2CB2" w:rsidRDefault="00D920DC" w:rsidP="00B4269E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2B2CB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7FB9ED" w14:textId="77777777" w:rsidR="00FA4397" w:rsidRPr="002B2CB2" w:rsidRDefault="00FA4397" w:rsidP="00547C25">
      <w:pPr>
        <w:spacing w:line="240" w:lineRule="auto"/>
        <w:ind w:left="540" w:right="-108"/>
        <w:jc w:val="thaiDistribute"/>
      </w:pPr>
    </w:p>
    <w:p w14:paraId="530C896C" w14:textId="56DB88BC" w:rsidR="00217C03" w:rsidRPr="002B2CB2" w:rsidRDefault="00217C0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2300C349" w14:textId="77777777" w:rsidR="00217C03" w:rsidRPr="002B2CB2" w:rsidRDefault="00217C03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BD08A" w14:textId="0C51D624" w:rsidR="005A0D8E" w:rsidRDefault="00217C03" w:rsidP="00B4269E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2B2CB2">
        <w:rPr>
          <w:rFonts w:asciiTheme="majorBidi" w:hAnsiTheme="majorBidi" w:cstheme="majorBidi"/>
          <w:sz w:val="30"/>
          <w:szCs w:val="30"/>
          <w:cs/>
        </w:rPr>
        <w:t>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รายได้จากการขายสินทรัพย์ให้เช่าตามสัญญาเช่าดำเนินงาน ต้นทุนขายสินทรัพย์ให้เช่า</w:t>
      </w:r>
      <w:r w:rsidR="007A7E34">
        <w:rPr>
          <w:rFonts w:asciiTheme="majorBidi" w:hAnsiTheme="majorBidi" w:cstheme="majorBidi"/>
          <w:sz w:val="30"/>
          <w:szCs w:val="30"/>
          <w:cs/>
        </w:rPr>
        <w:br/>
      </w:r>
      <w:r w:rsidR="00B63E49" w:rsidRPr="002B2CB2">
        <w:rPr>
          <w:rFonts w:asciiTheme="majorBidi" w:hAnsiTheme="majorBidi" w:cstheme="majorBidi"/>
          <w:sz w:val="30"/>
          <w:szCs w:val="30"/>
          <w:cs/>
        </w:rPr>
        <w:t>ตามสัญญาเช่า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ดำเนินงาน ค่าใช้จ่ายในการบริหาร ต้นทุนทางการเงิน และสินทรัพย์ภาษีเงินได้รอการตัดบัญชี</w:t>
      </w:r>
    </w:p>
    <w:p w14:paraId="08EBFCDA" w14:textId="77777777" w:rsidR="00681CA3" w:rsidRDefault="00681CA3" w:rsidP="00681CA3">
      <w:pPr>
        <w:tabs>
          <w:tab w:val="clear" w:pos="454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4FEBF2" w14:textId="0977164B" w:rsidR="00681CA3" w:rsidRPr="00800188" w:rsidRDefault="00681CA3" w:rsidP="00B31678">
      <w:pPr>
        <w:tabs>
          <w:tab w:val="clear" w:pos="454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C25">
        <w:rPr>
          <w:rFonts w:asciiTheme="majorBidi" w:hAnsiTheme="majorBidi" w:cstheme="majorBidi"/>
          <w:b/>
          <w:bCs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Pr="00800188">
        <w:rPr>
          <w:rFonts w:asciiTheme="majorBidi" w:hAnsiTheme="majorBidi"/>
          <w:b/>
          <w:bCs/>
          <w:color w:val="000000" w:themeColor="text1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59008F" w:rsidRPr="00800188">
        <w:rPr>
          <w:rFonts w:asciiTheme="majorBidi" w:hAnsiTheme="majorBidi"/>
          <w:b/>
          <w:bCs/>
          <w:color w:val="000000" w:themeColor="text1"/>
          <w:sz w:val="30"/>
          <w:szCs w:val="30"/>
        </w:rPr>
        <w:t>2019</w:t>
      </w:r>
      <w:r w:rsidRPr="00800188">
        <w:rPr>
          <w:rFonts w:asciiTheme="majorBidi" w:hAnsiTheme="majorBidi"/>
          <w:b/>
          <w:bCs/>
          <w:color w:val="000000" w:themeColor="text1"/>
          <w:sz w:val="30"/>
          <w:szCs w:val="30"/>
          <w:cs/>
        </w:rPr>
        <w:t xml:space="preserve"> (</w:t>
      </w:r>
      <w:r w:rsidRPr="0080018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C</w:t>
      </w:r>
      <w:r w:rsidR="00492C3A" w:rsidRPr="0080018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OVID</w:t>
      </w:r>
      <w:r w:rsidRPr="0080018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-</w:t>
      </w:r>
      <w:r w:rsidRPr="00800188">
        <w:rPr>
          <w:rFonts w:asciiTheme="majorBidi" w:hAnsiTheme="majorBidi"/>
          <w:b/>
          <w:bCs/>
          <w:color w:val="000000" w:themeColor="text1"/>
          <w:sz w:val="30"/>
          <w:szCs w:val="30"/>
          <w:cs/>
        </w:rPr>
        <w:t>19)</w:t>
      </w:r>
    </w:p>
    <w:p w14:paraId="751B8375" w14:textId="77777777" w:rsidR="00681CA3" w:rsidRPr="00800188" w:rsidRDefault="00681CA3" w:rsidP="00681CA3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F0E40" w14:textId="389EEF06" w:rsidR="00EB6267" w:rsidRPr="00800188" w:rsidRDefault="00EB6267" w:rsidP="00EB6267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00188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Pr="00800188">
        <w:rPr>
          <w:rFonts w:ascii="Angsana New" w:hAnsi="Angsana New"/>
          <w:sz w:val="30"/>
          <w:szCs w:val="30"/>
        </w:rPr>
        <w:t xml:space="preserve">2563 </w:t>
      </w:r>
      <w:r w:rsidRPr="00800188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="0059008F" w:rsidRPr="00800188">
        <w:rPr>
          <w:rFonts w:ascii="Angsana New" w:hAnsi="Angsana New"/>
          <w:sz w:val="30"/>
          <w:szCs w:val="30"/>
        </w:rPr>
        <w:t>2019</w:t>
      </w:r>
      <w:r w:rsidRPr="00800188">
        <w:rPr>
          <w:rFonts w:ascii="Angsana New" w:hAnsi="Angsana New"/>
          <w:sz w:val="30"/>
          <w:szCs w:val="30"/>
        </w:rPr>
        <w:t xml:space="preserve"> (COVID-19) </w:t>
      </w:r>
      <w:r w:rsidRPr="00800188">
        <w:rPr>
          <w:rFonts w:ascii="Angsana New" w:hAnsi="Angsana New"/>
          <w:sz w:val="30"/>
          <w:szCs w:val="30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800188">
        <w:rPr>
          <w:rFonts w:ascii="Angsana New" w:hAnsi="Angsana New"/>
          <w:sz w:val="30"/>
          <w:szCs w:val="30"/>
        </w:rPr>
        <w:br/>
      </w:r>
      <w:r w:rsidRPr="00800188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 การผลิต การกระจายสินค้าตลอดจนผลการดำเนินงานของ</w:t>
      </w:r>
      <w:r w:rsidRPr="00800188">
        <w:rPr>
          <w:rFonts w:ascii="Angsana New" w:hAnsi="Angsana New"/>
          <w:sz w:val="30"/>
          <w:szCs w:val="30"/>
        </w:rPr>
        <w:br/>
      </w:r>
      <w:r w:rsidRPr="00800188">
        <w:rPr>
          <w:rFonts w:ascii="Angsana New" w:hAnsi="Angsana New"/>
          <w:sz w:val="30"/>
          <w:szCs w:val="30"/>
          <w:cs/>
        </w:rPr>
        <w:t>หลายกิจการในวงกว้าง ทั้งนี้ ผู้บริหารมีการติดตามสถานการณ์ดังกล่าวเพื่อให้มั่นใจว่าพนักงานของบริษัทปลอดภัย และพยายามในการควบคุมให้มีผลกระทบต่อธุรกิจให้น้อยที่สุดเท่าที่จะเป็นไปได้</w:t>
      </w:r>
    </w:p>
    <w:p w14:paraId="7A2272B5" w14:textId="77777777" w:rsidR="00EB6267" w:rsidRPr="00800188" w:rsidRDefault="00EB6267" w:rsidP="00EB6267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6977235" w14:textId="535A6380" w:rsidR="00EB6267" w:rsidRPr="00800188" w:rsidRDefault="00EB6267" w:rsidP="00EB6267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00188">
        <w:rPr>
          <w:rFonts w:ascii="Angsana New" w:hAnsi="Angsana New"/>
          <w:sz w:val="30"/>
          <w:szCs w:val="30"/>
          <w:cs/>
        </w:rPr>
        <w:t xml:space="preserve">จากผลของการแพร่ระบาดของโรคติดเชื้อไวรัสโคโรนา </w:t>
      </w:r>
      <w:r w:rsidRPr="00800188">
        <w:rPr>
          <w:rFonts w:ascii="Angsana New" w:hAnsi="Angsana New"/>
          <w:sz w:val="30"/>
          <w:szCs w:val="30"/>
        </w:rPr>
        <w:t xml:space="preserve">2019 (COVID-19) </w:t>
      </w:r>
      <w:r w:rsidRPr="00800188">
        <w:rPr>
          <w:rFonts w:ascii="Angsana New" w:hAnsi="Angsana New"/>
          <w:sz w:val="30"/>
          <w:szCs w:val="30"/>
          <w:cs/>
        </w:rPr>
        <w:t>ที่มีผลกระทบในวงกว้างต่อทุก</w:t>
      </w:r>
      <w:r w:rsidRPr="00800188">
        <w:rPr>
          <w:rFonts w:ascii="Angsana New" w:hAnsi="Angsana New"/>
          <w:sz w:val="30"/>
          <w:szCs w:val="30"/>
        </w:rPr>
        <w:br/>
      </w:r>
      <w:r w:rsidRPr="00800188">
        <w:rPr>
          <w:rFonts w:ascii="Angsana New" w:hAnsi="Angsana New"/>
          <w:sz w:val="30"/>
          <w:szCs w:val="30"/>
          <w:cs/>
        </w:rPr>
        <w:t>ภาคธุรกิจและกลุ่มลูกค้าทั่วประเทศไทย ธนาคารแห่งประเทศไทยได้ออกมาตรการต่าง ๆ ครอบคลุมถึงการ</w:t>
      </w:r>
      <w:r w:rsidRPr="00800188">
        <w:rPr>
          <w:rFonts w:ascii="Angsana New" w:hAnsi="Angsana New"/>
          <w:sz w:val="30"/>
          <w:szCs w:val="30"/>
        </w:rPr>
        <w:br/>
      </w:r>
      <w:r w:rsidRPr="00800188">
        <w:rPr>
          <w:rFonts w:ascii="Angsana New" w:hAnsi="Angsana New"/>
          <w:sz w:val="30"/>
          <w:szCs w:val="30"/>
          <w:cs/>
        </w:rPr>
        <w:t>พักชำระหนี้ รวมถึงมาตรการชะลอการรับชำระเงิน เพื่อให้บริษัทสามารถช่วยเหลือผู้กู้ที่กำลังประสบปัญหา</w:t>
      </w:r>
      <w:r w:rsidRPr="00800188">
        <w:rPr>
          <w:rFonts w:ascii="Angsana New" w:hAnsi="Angsana New"/>
          <w:sz w:val="30"/>
          <w:szCs w:val="30"/>
        </w:rPr>
        <w:br/>
      </w:r>
      <w:r w:rsidRPr="00800188">
        <w:rPr>
          <w:rFonts w:ascii="Angsana New" w:hAnsi="Angsana New"/>
          <w:sz w:val="30"/>
          <w:szCs w:val="30"/>
          <w:cs/>
        </w:rPr>
        <w:t>กระแสเงินสดในระยะสั้นให้กลับมาชำระหนี้ได้</w:t>
      </w:r>
    </w:p>
    <w:p w14:paraId="4DA81584" w14:textId="77777777" w:rsidR="00492C3A" w:rsidRPr="00800188" w:rsidRDefault="00492C3A" w:rsidP="00EB6267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4B0516D2" w14:textId="77777777" w:rsidR="00EB6267" w:rsidRPr="00800188" w:rsidRDefault="00EB6267" w:rsidP="00EB6267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0018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00188">
        <w:rPr>
          <w:rFonts w:ascii="Angsana New" w:hAnsi="Angsana New"/>
          <w:sz w:val="30"/>
          <w:szCs w:val="30"/>
        </w:rPr>
        <w:t>16</w:t>
      </w:r>
      <w:r w:rsidRPr="00800188">
        <w:rPr>
          <w:rFonts w:ascii="Angsana New" w:hAnsi="Angsana New"/>
          <w:sz w:val="30"/>
          <w:szCs w:val="30"/>
          <w:cs/>
        </w:rPr>
        <w:t xml:space="preserve"> เมษายน </w:t>
      </w:r>
      <w:r w:rsidRPr="00800188">
        <w:rPr>
          <w:rFonts w:ascii="Angsana New" w:hAnsi="Angsana New"/>
          <w:sz w:val="30"/>
          <w:szCs w:val="30"/>
        </w:rPr>
        <w:t>2563</w:t>
      </w:r>
      <w:r w:rsidRPr="00800188">
        <w:rPr>
          <w:rFonts w:ascii="Angsana New" w:hAnsi="Angsana New"/>
          <w:sz w:val="30"/>
          <w:szCs w:val="30"/>
          <w:cs/>
        </w:rPr>
        <w:t xml:space="preserve"> สภาวิชาชีพบัญชีฯ ได้ออกประกาศสภาวิชาชีพบัญชีที่ </w:t>
      </w:r>
      <w:r w:rsidRPr="00800188">
        <w:rPr>
          <w:rFonts w:ascii="Angsana New" w:hAnsi="Angsana New"/>
          <w:sz w:val="30"/>
          <w:szCs w:val="30"/>
        </w:rPr>
        <w:t>17/2563</w:t>
      </w:r>
      <w:r w:rsidRPr="00800188">
        <w:rPr>
          <w:rFonts w:ascii="Angsana New" w:hAnsi="Angsana New"/>
          <w:sz w:val="30"/>
          <w:szCs w:val="30"/>
          <w:cs/>
        </w:rPr>
        <w:t xml:space="preserve"> เรื่อง แนวปฏิบัติทางการบัญชี เรื่อง</w:t>
      </w:r>
      <w:r w:rsidRPr="00800188">
        <w:rPr>
          <w:rFonts w:ascii="Angsana New" w:hAnsi="Angsana New"/>
          <w:sz w:val="30"/>
          <w:szCs w:val="30"/>
        </w:rPr>
        <w:t xml:space="preserve"> </w:t>
      </w:r>
      <w:r w:rsidRPr="00800188">
        <w:rPr>
          <w:rFonts w:ascii="Angsana New" w:hAnsi="Angsana New"/>
          <w:sz w:val="30"/>
          <w:szCs w:val="30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</w:t>
      </w:r>
      <w:r w:rsidRPr="00800188">
        <w:rPr>
          <w:rFonts w:ascii="Angsana New" w:hAnsi="Angsana New"/>
          <w:sz w:val="30"/>
          <w:szCs w:val="30"/>
        </w:rPr>
        <w:br/>
      </w:r>
      <w:r w:rsidRPr="00800188">
        <w:rPr>
          <w:rFonts w:ascii="Angsana New" w:hAnsi="Angsana New"/>
          <w:sz w:val="30"/>
          <w:szCs w:val="30"/>
          <w:cs/>
        </w:rPr>
        <w:t>สถานการณ์ที่ส่งผลกระทบต่อเศรษฐกิจไทย เพื่อให้กิจการมีข้อผ่อนปรนชั่วคราวในการพิจารณาผลขาดทุน</w:t>
      </w:r>
      <w:r w:rsidRPr="00800188">
        <w:rPr>
          <w:rFonts w:ascii="Angsana New" w:hAnsi="Angsana New"/>
          <w:sz w:val="30"/>
          <w:szCs w:val="30"/>
        </w:rPr>
        <w:br/>
      </w:r>
      <w:r w:rsidRPr="00800188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</w:t>
      </w:r>
    </w:p>
    <w:p w14:paraId="08BC90CA" w14:textId="77777777" w:rsidR="00810A19" w:rsidRDefault="00810A19" w:rsidP="00EB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E6D8E4" w14:textId="09CC96A9" w:rsidR="00EB6267" w:rsidRPr="00800188" w:rsidRDefault="00EB6267" w:rsidP="00EB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0188">
        <w:rPr>
          <w:rFonts w:ascii="Angsana New" w:hAnsi="Angsana New"/>
          <w:sz w:val="30"/>
          <w:szCs w:val="30"/>
          <w:cs/>
        </w:rPr>
        <w:t xml:space="preserve">ทั้งนี้แนวปฏิบัติทางการบัญชีได้กำหนดแนวทางการให้ความช่วยเหลือลูกหนี้ในระหว่างวันที่ </w:t>
      </w:r>
      <w:r w:rsidRPr="00800188">
        <w:rPr>
          <w:rFonts w:ascii="Angsana New" w:hAnsi="Angsana New"/>
          <w:sz w:val="30"/>
          <w:szCs w:val="30"/>
        </w:rPr>
        <w:t>1</w:t>
      </w:r>
      <w:r w:rsidRPr="00800188">
        <w:rPr>
          <w:rFonts w:ascii="Angsana New" w:hAnsi="Angsana New"/>
          <w:sz w:val="30"/>
          <w:szCs w:val="30"/>
          <w:cs/>
        </w:rPr>
        <w:t xml:space="preserve"> มกราคม </w:t>
      </w:r>
      <w:r w:rsidRPr="00800188">
        <w:rPr>
          <w:rFonts w:ascii="Angsana New" w:hAnsi="Angsana New"/>
          <w:sz w:val="30"/>
          <w:szCs w:val="30"/>
        </w:rPr>
        <w:t>2563</w:t>
      </w:r>
      <w:r w:rsidRPr="00800188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00188">
        <w:rPr>
          <w:rFonts w:ascii="Angsana New" w:hAnsi="Angsana New"/>
          <w:sz w:val="30"/>
          <w:szCs w:val="30"/>
        </w:rPr>
        <w:t>31</w:t>
      </w:r>
      <w:r w:rsidRPr="0080018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00188">
        <w:rPr>
          <w:rFonts w:ascii="Angsana New" w:hAnsi="Angsana New"/>
          <w:sz w:val="30"/>
          <w:szCs w:val="30"/>
        </w:rPr>
        <w:t>2564</w:t>
      </w:r>
      <w:r w:rsidRPr="00800188">
        <w:rPr>
          <w:rFonts w:ascii="Angsana New" w:hAnsi="Angsana New"/>
          <w:sz w:val="30"/>
          <w:szCs w:val="30"/>
          <w:cs/>
        </w:rPr>
        <w:t xml:space="preserve"> โดยขอบเขตของลูกหนี้ตามแนวการให้ความช่วยเหลือครั้งนี้จะเป็นลูกหนี้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</w:t>
      </w:r>
      <w:r w:rsidRPr="00800188">
        <w:rPr>
          <w:rFonts w:ascii="Angsana New" w:hAnsi="Angsana New"/>
          <w:sz w:val="30"/>
          <w:szCs w:val="30"/>
        </w:rPr>
        <w:br/>
      </w:r>
      <w:r w:rsidRPr="00800188">
        <w:rPr>
          <w:rFonts w:ascii="Angsana New" w:hAnsi="Angsana New"/>
          <w:sz w:val="30"/>
          <w:szCs w:val="30"/>
          <w:cs/>
        </w:rPr>
        <w:t>ทางตรงหรือทางอ้อม โดยมีแนวทางการพิจารณา ดังนี้</w:t>
      </w:r>
    </w:p>
    <w:p w14:paraId="0C92B2D2" w14:textId="77777777" w:rsidR="00492C3A" w:rsidRPr="00800188" w:rsidRDefault="00492C3A" w:rsidP="00EB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1D6E37" w14:textId="77777777" w:rsidR="00EB6267" w:rsidRPr="00800188" w:rsidRDefault="00EB6267" w:rsidP="005F08F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00188">
        <w:rPr>
          <w:rFonts w:ascii="Angsana New" w:hAnsi="Angsana New"/>
          <w:sz w:val="30"/>
          <w:szCs w:val="30"/>
          <w:cs/>
        </w:rPr>
        <w:t>ลูกหนี้ที่ยังไม่ด้อยคุณภาพ (</w:t>
      </w:r>
      <w:r w:rsidRPr="00800188">
        <w:rPr>
          <w:rFonts w:ascii="Angsana New" w:hAnsi="Angsana New"/>
          <w:sz w:val="30"/>
          <w:szCs w:val="30"/>
        </w:rPr>
        <w:t>stage 1</w:t>
      </w:r>
      <w:r w:rsidRPr="00800188">
        <w:rPr>
          <w:rFonts w:ascii="Angsana New" w:hAnsi="Angsana New"/>
          <w:sz w:val="30"/>
          <w:szCs w:val="30"/>
          <w:cs/>
        </w:rPr>
        <w:t xml:space="preserve"> หรือ </w:t>
      </w:r>
      <w:r w:rsidRPr="00800188">
        <w:rPr>
          <w:rFonts w:ascii="Angsana New" w:hAnsi="Angsana New"/>
          <w:sz w:val="30"/>
          <w:szCs w:val="30"/>
        </w:rPr>
        <w:t>stage 2</w:t>
      </w:r>
      <w:r w:rsidRPr="00800188">
        <w:rPr>
          <w:rFonts w:ascii="Angsana New" w:hAnsi="Angsana New"/>
          <w:sz w:val="30"/>
          <w:szCs w:val="30"/>
          <w:cs/>
        </w:rPr>
        <w:t xml:space="preserve">) ตั้งแต่วันที่ </w:t>
      </w:r>
      <w:r w:rsidRPr="00800188">
        <w:rPr>
          <w:rFonts w:ascii="Angsana New" w:hAnsi="Angsana New"/>
          <w:sz w:val="30"/>
          <w:szCs w:val="30"/>
        </w:rPr>
        <w:t>1</w:t>
      </w:r>
      <w:r w:rsidRPr="00800188">
        <w:rPr>
          <w:rFonts w:ascii="Angsana New" w:hAnsi="Angsana New"/>
          <w:sz w:val="30"/>
          <w:szCs w:val="30"/>
          <w:cs/>
        </w:rPr>
        <w:t xml:space="preserve"> มกราคม </w:t>
      </w:r>
      <w:r w:rsidRPr="00800188">
        <w:rPr>
          <w:rFonts w:ascii="Angsana New" w:hAnsi="Angsana New"/>
          <w:sz w:val="30"/>
          <w:szCs w:val="30"/>
        </w:rPr>
        <w:t>2563</w:t>
      </w:r>
    </w:p>
    <w:p w14:paraId="111A2606" w14:textId="77777777" w:rsidR="00EB6267" w:rsidRPr="00800188" w:rsidRDefault="00EB6267" w:rsidP="005F08F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800188">
        <w:rPr>
          <w:rFonts w:ascii="Angsana New" w:hAnsi="Angsana New"/>
          <w:spacing w:val="-2"/>
          <w:sz w:val="30"/>
          <w:szCs w:val="30"/>
          <w:cs/>
        </w:rPr>
        <w:t xml:space="preserve">ลูกหนี้ที่ด้อยคุณภาพ ตั้งแต่วันที่ </w:t>
      </w:r>
      <w:r w:rsidRPr="00800188">
        <w:rPr>
          <w:rFonts w:ascii="Angsana New" w:hAnsi="Angsana New"/>
          <w:spacing w:val="-2"/>
          <w:sz w:val="30"/>
          <w:szCs w:val="30"/>
        </w:rPr>
        <w:t>1</w:t>
      </w:r>
      <w:r w:rsidRPr="00800188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800188">
        <w:rPr>
          <w:rFonts w:ascii="Angsana New" w:hAnsi="Angsana New"/>
          <w:spacing w:val="-2"/>
          <w:sz w:val="30"/>
          <w:szCs w:val="30"/>
        </w:rPr>
        <w:t>2562</w:t>
      </w:r>
      <w:r w:rsidRPr="00800188">
        <w:rPr>
          <w:rFonts w:ascii="Angsana New" w:hAnsi="Angsana New"/>
          <w:spacing w:val="-2"/>
          <w:sz w:val="30"/>
          <w:szCs w:val="30"/>
          <w:cs/>
        </w:rPr>
        <w:t xml:space="preserve"> เว้นแต่สถาบันการเงินและผู้ประกอบธุรกิจสามารถพิสูจน์</w:t>
      </w:r>
      <w:r w:rsidRPr="00800188">
        <w:rPr>
          <w:rFonts w:ascii="Angsana New" w:hAnsi="Angsana New"/>
          <w:spacing w:val="-2"/>
          <w:sz w:val="30"/>
          <w:szCs w:val="30"/>
        </w:rPr>
        <w:br/>
      </w:r>
      <w:r w:rsidRPr="00800188">
        <w:rPr>
          <w:rFonts w:ascii="Angsana New" w:hAnsi="Angsana New"/>
          <w:spacing w:val="-2"/>
          <w:sz w:val="30"/>
          <w:szCs w:val="30"/>
          <w:cs/>
        </w:rPr>
        <w:t xml:space="preserve">ได้ว่าลูกหนี้ด้อยคุณภาพที่เกิดก่อน </w:t>
      </w:r>
      <w:r w:rsidRPr="00800188">
        <w:rPr>
          <w:rFonts w:ascii="Angsana New" w:hAnsi="Angsana New"/>
          <w:spacing w:val="-2"/>
          <w:sz w:val="30"/>
          <w:szCs w:val="30"/>
        </w:rPr>
        <w:t>1</w:t>
      </w:r>
      <w:r w:rsidRPr="00800188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800188">
        <w:rPr>
          <w:rFonts w:ascii="Angsana New" w:hAnsi="Angsana New"/>
          <w:spacing w:val="-2"/>
          <w:sz w:val="30"/>
          <w:szCs w:val="30"/>
        </w:rPr>
        <w:t>2562</w:t>
      </w:r>
      <w:r w:rsidRPr="00800188">
        <w:rPr>
          <w:rFonts w:ascii="Angsana New" w:hAnsi="Angsana New"/>
          <w:spacing w:val="-2"/>
          <w:sz w:val="30"/>
          <w:szCs w:val="30"/>
          <w:cs/>
        </w:rPr>
        <w:t xml:space="preserve"> เป็นลูกหนี้ด้อยคุณภาพที่ได้รับผลกระทบจากภาวะเศรษฐกิจ</w:t>
      </w:r>
    </w:p>
    <w:p w14:paraId="33317957" w14:textId="6FFD9850" w:rsidR="00800188" w:rsidRDefault="00800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  <w:lang w:val="th-TH"/>
        </w:rPr>
      </w:pPr>
      <w:r>
        <w:rPr>
          <w:rFonts w:ascii="Angsana New" w:hAnsi="Angsana New"/>
          <w:spacing w:val="-2"/>
          <w:cs/>
        </w:rPr>
        <w:br w:type="page"/>
      </w:r>
    </w:p>
    <w:p w14:paraId="0C08CB30" w14:textId="77777777" w:rsidR="00EB6267" w:rsidRPr="00800188" w:rsidRDefault="00EB6267" w:rsidP="00EB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0188">
        <w:rPr>
          <w:rFonts w:ascii="Angsana New" w:hAnsi="Angsana New"/>
          <w:sz w:val="30"/>
          <w:szCs w:val="30"/>
          <w:cs/>
        </w:rPr>
        <w:lastRenderedPageBreak/>
        <w:t>บริษัทในฐานะที่เป็นผู้ประกอบธุรกิจที่ให้ความช่วยเหลือลูกหนี้ที่ได้รับผลกระทบได้ถือปฏิบัติตามหนังสือเวียนและประกาศดังกล่าว ทั้งนี้ แนวทางการช่วยเหลือและวิธีปฏิบัติทางการบัญชีที่เกี่ยวข้องกับบริษัท มีดังนี้</w:t>
      </w:r>
    </w:p>
    <w:p w14:paraId="1E7F3440" w14:textId="77777777" w:rsidR="00EB6267" w:rsidRPr="00B31678" w:rsidRDefault="00EB6267" w:rsidP="00EB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48F171BC" w14:textId="77777777" w:rsidR="00EB6267" w:rsidRPr="00800188" w:rsidRDefault="00EB6267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800188">
        <w:rPr>
          <w:rFonts w:asciiTheme="majorBidi" w:hAnsiTheme="majorBidi" w:cstheme="majorBidi"/>
          <w:sz w:val="30"/>
          <w:szCs w:val="30"/>
          <w:cs/>
        </w:rPr>
        <w:t xml:space="preserve">ผ่อนชำระค่าเช่าบางส่วน (เทียบเท่าดอกเบี้ย) เป็นระยะเวลาสูงสุดไม่เกิน </w:t>
      </w:r>
      <w:r w:rsidRPr="00800188">
        <w:rPr>
          <w:rFonts w:asciiTheme="majorBidi" w:hAnsiTheme="majorBidi" w:cstheme="majorBidi"/>
          <w:sz w:val="30"/>
          <w:szCs w:val="30"/>
        </w:rPr>
        <w:t xml:space="preserve">6 </w:t>
      </w:r>
      <w:r w:rsidRPr="00800188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</w:p>
    <w:p w14:paraId="71A511EF" w14:textId="77777777" w:rsidR="00EB6267" w:rsidRPr="00800188" w:rsidRDefault="00EB6267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00188">
        <w:rPr>
          <w:rFonts w:asciiTheme="majorBidi" w:hAnsiTheme="majorBidi" w:cstheme="majorBidi"/>
          <w:sz w:val="30"/>
          <w:szCs w:val="30"/>
          <w:cs/>
        </w:rPr>
        <w:t xml:space="preserve">เลื่อนการชำระค่าเช่าทั้งจำนวน เป็นระยะเวลาสูงสุดไม่เกิน </w:t>
      </w:r>
      <w:r w:rsidRPr="00800188">
        <w:rPr>
          <w:rFonts w:asciiTheme="majorBidi" w:hAnsiTheme="majorBidi" w:cstheme="majorBidi"/>
          <w:sz w:val="30"/>
          <w:szCs w:val="30"/>
        </w:rPr>
        <w:t xml:space="preserve">3 </w:t>
      </w:r>
      <w:r w:rsidRPr="00800188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800188">
        <w:rPr>
          <w:rFonts w:asciiTheme="majorBidi" w:hAnsiTheme="majorBidi" w:cstheme="majorBidi"/>
          <w:sz w:val="30"/>
          <w:szCs w:val="30"/>
        </w:rPr>
        <w:t>(Skip Payment)</w:t>
      </w:r>
    </w:p>
    <w:p w14:paraId="64ADF974" w14:textId="77777777" w:rsidR="00EB6267" w:rsidRPr="00800188" w:rsidRDefault="00EB6267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00188">
        <w:rPr>
          <w:rFonts w:asciiTheme="majorBidi" w:hAnsiTheme="majorBidi" w:cstheme="majorBidi"/>
          <w:sz w:val="30"/>
          <w:szCs w:val="30"/>
          <w:cs/>
        </w:rPr>
        <w:t xml:space="preserve">ปรับค่าเช่าการผ่อนชำระ และขยายระยะเวลาการผ่อนชำระ โดยรวมจากสัญญาเดิมแล้วไม่เกินอายุการใช้งานของทรัพย์สิน </w:t>
      </w:r>
      <w:r w:rsidRPr="00800188">
        <w:rPr>
          <w:rFonts w:asciiTheme="majorBidi" w:hAnsiTheme="majorBidi" w:cstheme="majorBidi"/>
          <w:sz w:val="30"/>
          <w:szCs w:val="30"/>
        </w:rPr>
        <w:t xml:space="preserve">(Reschedule) </w:t>
      </w:r>
    </w:p>
    <w:p w14:paraId="0147CC42" w14:textId="77777777" w:rsidR="00EB6267" w:rsidRPr="00B31678" w:rsidRDefault="00EB6267" w:rsidP="00EB6267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A73AFC8" w14:textId="77777777" w:rsidR="00EB6267" w:rsidRPr="00800188" w:rsidRDefault="00EB6267" w:rsidP="00EB6267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800188">
        <w:rPr>
          <w:rFonts w:ascii="Angsana New" w:hAnsi="Angsana New"/>
          <w:sz w:val="30"/>
          <w:szCs w:val="30"/>
          <w:cs/>
        </w:rPr>
        <w:t>บริษัทออกมาตรการให้การช่วยเหลือดังกล่าวแก่ลูกหนี้ โดยจะพิจารณาเป็นรายกรณี</w:t>
      </w:r>
      <w:r w:rsidRPr="00800188">
        <w:rPr>
          <w:rFonts w:ascii="Angsana New" w:hAnsi="Angsana New"/>
          <w:sz w:val="30"/>
          <w:szCs w:val="30"/>
        </w:rPr>
        <w:t xml:space="preserve"> </w:t>
      </w:r>
    </w:p>
    <w:p w14:paraId="032B6128" w14:textId="77777777" w:rsidR="00EB6267" w:rsidRPr="00B31678" w:rsidRDefault="00EB6267" w:rsidP="00EB6267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23ADDC6" w14:textId="77777777" w:rsidR="00EB6267" w:rsidRPr="00800188" w:rsidRDefault="00EB6267" w:rsidP="00EB6267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00188">
        <w:rPr>
          <w:rFonts w:ascii="Angsana New" w:hAnsi="Angsana New"/>
          <w:sz w:val="30"/>
          <w:szCs w:val="30"/>
          <w:cs/>
        </w:rPr>
        <w:t>โดยส่วนที่เกี่ยวข้องกับการรายงานทางการเงิน มีสาระสำคัญดังนี้</w:t>
      </w:r>
    </w:p>
    <w:p w14:paraId="175ACF26" w14:textId="77777777" w:rsidR="00EB6267" w:rsidRPr="00B31678" w:rsidRDefault="00EB6267" w:rsidP="00F95F94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 w:rsidRPr="00B31678">
        <w:rPr>
          <w:rFonts w:ascii="Angsana New" w:hAnsi="Angsana New"/>
          <w:sz w:val="30"/>
          <w:szCs w:val="30"/>
        </w:rPr>
        <w:t xml:space="preserve"> </w:t>
      </w:r>
    </w:p>
    <w:p w14:paraId="11C9A399" w14:textId="0153F69D" w:rsidR="00EB6267" w:rsidRPr="00800188" w:rsidRDefault="00EB6267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00188">
        <w:rPr>
          <w:rFonts w:asciiTheme="majorBidi" w:hAnsiTheme="majorBidi" w:cstheme="majorBidi"/>
          <w:sz w:val="30"/>
          <w:szCs w:val="30"/>
          <w:cs/>
        </w:rPr>
        <w:t>การปรับโครงสร้างหนี้ของลูกหนี้ที่ไม่ด้อยคุณภาพ (</w:t>
      </w:r>
      <w:r w:rsidRPr="00800188">
        <w:rPr>
          <w:rFonts w:asciiTheme="majorBidi" w:hAnsiTheme="majorBidi" w:cstheme="majorBidi"/>
          <w:sz w:val="30"/>
          <w:szCs w:val="30"/>
        </w:rPr>
        <w:t xml:space="preserve">Non NPL) </w:t>
      </w:r>
      <w:r w:rsidRPr="00800188">
        <w:rPr>
          <w:rFonts w:asciiTheme="majorBidi" w:hAnsiTheme="majorBidi" w:cstheme="majorBidi"/>
          <w:sz w:val="30"/>
          <w:szCs w:val="30"/>
          <w:cs/>
        </w:rPr>
        <w:t>ซึ่งเป็นการปรับปรุงโครงสร้างหนี้ในลักษณะ</w:t>
      </w:r>
      <w:r w:rsidRPr="00800188">
        <w:rPr>
          <w:rFonts w:asciiTheme="majorBidi" w:hAnsiTheme="majorBidi" w:cstheme="majorBidi"/>
          <w:sz w:val="30"/>
          <w:szCs w:val="30"/>
        </w:rPr>
        <w:br/>
      </w:r>
      <w:r w:rsidRPr="00800188">
        <w:rPr>
          <w:rFonts w:asciiTheme="majorBidi" w:hAnsiTheme="majorBidi" w:cstheme="majorBidi"/>
          <w:sz w:val="30"/>
          <w:szCs w:val="30"/>
          <w:cs/>
        </w:rPr>
        <w:t>เชิงป้องกัน (</w:t>
      </w:r>
      <w:r w:rsidRPr="00800188">
        <w:rPr>
          <w:rFonts w:asciiTheme="majorBidi" w:hAnsiTheme="majorBidi" w:cstheme="majorBidi"/>
          <w:sz w:val="30"/>
          <w:szCs w:val="30"/>
        </w:rPr>
        <w:t xml:space="preserve">Pre-Emptive) </w:t>
      </w:r>
      <w:r w:rsidRPr="00800188">
        <w:rPr>
          <w:rFonts w:asciiTheme="majorBidi" w:hAnsiTheme="majorBidi" w:cstheme="majorBidi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800188">
        <w:rPr>
          <w:rFonts w:asciiTheme="majorBidi" w:hAnsiTheme="majorBidi" w:cstheme="majorBidi"/>
          <w:sz w:val="30"/>
          <w:szCs w:val="30"/>
        </w:rPr>
        <w:t xml:space="preserve">Performing </w:t>
      </w:r>
      <w:r w:rsidRPr="00800188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00188">
        <w:rPr>
          <w:rFonts w:asciiTheme="majorBidi" w:hAnsiTheme="majorBidi" w:cstheme="majorBidi"/>
          <w:sz w:val="30"/>
          <w:szCs w:val="30"/>
        </w:rPr>
        <w:t xml:space="preserve">Stage 1) </w:t>
      </w:r>
      <w:r w:rsidRPr="00800188">
        <w:rPr>
          <w:rFonts w:asciiTheme="majorBidi" w:hAnsiTheme="majorBidi" w:cstheme="majorBidi"/>
          <w:sz w:val="30"/>
          <w:szCs w:val="30"/>
          <w:cs/>
        </w:rPr>
        <w:t>ได้ทันทีเมื่อผ่านกระบวนการคัดเลือกอย่างดี โดยพิจารณาจากลูกหนี้</w:t>
      </w:r>
      <w:r w:rsidR="009F4F36">
        <w:rPr>
          <w:rFonts w:asciiTheme="majorBidi" w:hAnsiTheme="majorBidi" w:cstheme="majorBidi"/>
          <w:sz w:val="30"/>
          <w:szCs w:val="30"/>
          <w:cs/>
        </w:rPr>
        <w:br/>
      </w:r>
      <w:r w:rsidRPr="00800188">
        <w:rPr>
          <w:rFonts w:asciiTheme="majorBidi" w:hAnsiTheme="majorBidi" w:cstheme="majorBidi"/>
          <w:sz w:val="30"/>
          <w:szCs w:val="30"/>
          <w:cs/>
        </w:rPr>
        <w:t>ที่มีแนวโน้มที่จะจ่ายชำระได้ หรือลูกหนี้ยังจัดประเภทเป็นหนี้ชั้นเดิมก่อนจะเข้าสู่การปรับโครงสร้างหนี้</w:t>
      </w:r>
    </w:p>
    <w:p w14:paraId="7F95E04C" w14:textId="48C28796" w:rsidR="00EB6267" w:rsidRPr="00800188" w:rsidRDefault="00EB6267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00188">
        <w:rPr>
          <w:rFonts w:asciiTheme="majorBidi" w:hAnsiTheme="majorBidi" w:cstheme="majorBidi"/>
          <w:sz w:val="30"/>
          <w:szCs w:val="30"/>
          <w:cs/>
        </w:rPr>
        <w:t>การปรับโครงสร้างหนี้ของลูกหนี้ด้อยคุณภาพ (</w:t>
      </w:r>
      <w:r w:rsidRPr="00800188">
        <w:rPr>
          <w:rFonts w:asciiTheme="majorBidi" w:hAnsiTheme="majorBidi" w:cstheme="majorBidi"/>
          <w:sz w:val="30"/>
          <w:szCs w:val="30"/>
        </w:rPr>
        <w:t xml:space="preserve">NPL) </w:t>
      </w:r>
      <w:r w:rsidRPr="00800188">
        <w:rPr>
          <w:rFonts w:asciiTheme="majorBidi" w:hAnsiTheme="majorBidi" w:cstheme="majorBidi"/>
          <w:sz w:val="30"/>
          <w:szCs w:val="30"/>
          <w:cs/>
        </w:rPr>
        <w:t>ถือเป็นการปรับปรุงโครงสร้างหนี้ที่มีปัญหา (</w:t>
      </w:r>
      <w:r w:rsidRPr="00800188">
        <w:rPr>
          <w:rFonts w:asciiTheme="majorBidi" w:hAnsiTheme="majorBidi" w:cstheme="majorBidi"/>
          <w:sz w:val="30"/>
          <w:szCs w:val="30"/>
        </w:rPr>
        <w:t xml:space="preserve">Troubled Debt Restructuring : TDR) </w:t>
      </w:r>
      <w:r w:rsidRPr="00800188">
        <w:rPr>
          <w:rFonts w:asciiTheme="majorBidi" w:hAnsiTheme="majorBidi" w:cstheme="majorBidi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800188">
        <w:rPr>
          <w:rFonts w:asciiTheme="majorBidi" w:hAnsiTheme="majorBidi" w:cstheme="majorBidi"/>
          <w:sz w:val="30"/>
          <w:szCs w:val="30"/>
        </w:rPr>
        <w:t xml:space="preserve">Performing </w:t>
      </w:r>
      <w:r w:rsidRPr="00800188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00188">
        <w:rPr>
          <w:rFonts w:asciiTheme="majorBidi" w:hAnsiTheme="majorBidi" w:cstheme="majorBidi"/>
          <w:sz w:val="30"/>
          <w:szCs w:val="30"/>
        </w:rPr>
        <w:t xml:space="preserve">Stage 1) </w:t>
      </w:r>
      <w:r w:rsidRPr="00800188">
        <w:rPr>
          <w:rFonts w:asciiTheme="majorBidi" w:hAnsiTheme="majorBidi" w:cstheme="majorBidi"/>
          <w:sz w:val="30"/>
          <w:szCs w:val="30"/>
          <w:cs/>
        </w:rPr>
        <w:t xml:space="preserve">ได้ หากสามารถชำระหนี้ติดต่อกัน </w:t>
      </w:r>
      <w:r w:rsidRPr="00800188">
        <w:rPr>
          <w:rFonts w:asciiTheme="majorBidi" w:hAnsiTheme="majorBidi" w:cstheme="majorBidi"/>
          <w:sz w:val="30"/>
          <w:szCs w:val="30"/>
        </w:rPr>
        <w:t>3</w:t>
      </w:r>
      <w:r w:rsidRPr="00800188">
        <w:rPr>
          <w:rFonts w:asciiTheme="majorBidi" w:hAnsiTheme="majorBidi" w:cstheme="majorBidi"/>
          <w:sz w:val="30"/>
          <w:szCs w:val="30"/>
          <w:cs/>
        </w:rPr>
        <w:t xml:space="preserve"> เดือนหรือ </w:t>
      </w:r>
      <w:r w:rsidRPr="00800188">
        <w:rPr>
          <w:rFonts w:asciiTheme="majorBidi" w:hAnsiTheme="majorBidi" w:cstheme="majorBidi"/>
          <w:sz w:val="30"/>
          <w:szCs w:val="30"/>
        </w:rPr>
        <w:t>3</w:t>
      </w:r>
      <w:r w:rsidRPr="00800188">
        <w:rPr>
          <w:rFonts w:asciiTheme="majorBidi" w:hAnsiTheme="majorBidi" w:cstheme="majorBidi"/>
          <w:sz w:val="30"/>
          <w:szCs w:val="30"/>
          <w:cs/>
        </w:rPr>
        <w:t xml:space="preserve"> งวดการชำระเงิน </w:t>
      </w:r>
      <w:r w:rsidR="009F4F36">
        <w:rPr>
          <w:rFonts w:asciiTheme="majorBidi" w:hAnsiTheme="majorBidi" w:cstheme="majorBidi"/>
          <w:sz w:val="30"/>
          <w:szCs w:val="30"/>
          <w:cs/>
        </w:rPr>
        <w:br/>
      </w:r>
      <w:r w:rsidRPr="00800188">
        <w:rPr>
          <w:rFonts w:asciiTheme="majorBidi" w:hAnsiTheme="majorBidi" w:cstheme="majorBidi"/>
          <w:sz w:val="30"/>
          <w:szCs w:val="30"/>
          <w:cs/>
        </w:rPr>
        <w:t xml:space="preserve">แล้วแต่ระยะเวลาใดจะนานกว่า </w:t>
      </w:r>
    </w:p>
    <w:p w14:paraId="33CABAE5" w14:textId="77777777" w:rsidR="00EB6267" w:rsidRPr="00800188" w:rsidRDefault="00EB6267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00188">
        <w:rPr>
          <w:rFonts w:asciiTheme="majorBidi" w:hAnsiTheme="majorBidi" w:cstheme="majorBidi"/>
          <w:sz w:val="30"/>
          <w:szCs w:val="30"/>
          <w:cs/>
        </w:rPr>
        <w:t xml:space="preserve">จากผลของสถานการณ์ที่ไม่ได้คาดการณ์มาก่อน ดังนั้นการใช้ข้อมูลที่มีการคาดการณ์ไปในอนาคต </w:t>
      </w:r>
      <w:r w:rsidRPr="00800188">
        <w:rPr>
          <w:rFonts w:asciiTheme="majorBidi" w:hAnsiTheme="majorBidi" w:cstheme="majorBidi"/>
          <w:sz w:val="30"/>
          <w:szCs w:val="30"/>
        </w:rPr>
        <w:br/>
      </w:r>
      <w:r w:rsidRPr="00800188">
        <w:rPr>
          <w:rFonts w:asciiTheme="majorBidi" w:hAnsiTheme="majorBidi" w:cstheme="majorBidi"/>
          <w:sz w:val="30"/>
          <w:szCs w:val="30"/>
          <w:cs/>
        </w:rPr>
        <w:t>(</w:t>
      </w:r>
      <w:r w:rsidRPr="00800188">
        <w:rPr>
          <w:rFonts w:asciiTheme="majorBidi" w:hAnsiTheme="majorBidi" w:cstheme="majorBidi"/>
          <w:sz w:val="30"/>
          <w:szCs w:val="30"/>
        </w:rPr>
        <w:t xml:space="preserve">forward-looking information) </w:t>
      </w:r>
      <w:r w:rsidRPr="00800188">
        <w:rPr>
          <w:rFonts w:asciiTheme="majorBidi" w:hAnsiTheme="majorBidi" w:cstheme="majorBidi"/>
          <w:sz w:val="30"/>
          <w:szCs w:val="30"/>
          <w:cs/>
        </w:rPr>
        <w:t>จะให้นํ้าหนักได้น้อยกว่าการใช้ข้อมูลผลขาดทุนในอดีต (</w:t>
      </w:r>
      <w:r w:rsidRPr="00800188">
        <w:rPr>
          <w:rFonts w:asciiTheme="majorBidi" w:hAnsiTheme="majorBidi" w:cstheme="majorBidi"/>
          <w:sz w:val="30"/>
          <w:szCs w:val="30"/>
        </w:rPr>
        <w:t xml:space="preserve">Historical information) </w:t>
      </w:r>
      <w:r w:rsidRPr="00800188">
        <w:rPr>
          <w:rFonts w:asciiTheme="majorBidi" w:hAnsiTheme="majorBidi" w:cstheme="majorBidi"/>
          <w:sz w:val="30"/>
          <w:szCs w:val="30"/>
          <w:cs/>
        </w:rPr>
        <w:t>ในการพิจารณาค่าเผื่อผลขาดทุนจากการด้อยค่าด้านเครดิต</w:t>
      </w:r>
    </w:p>
    <w:p w14:paraId="68C6EB60" w14:textId="77777777" w:rsidR="009F4F36" w:rsidRDefault="00EB6267" w:rsidP="005F08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00188">
        <w:rPr>
          <w:rFonts w:asciiTheme="majorBidi" w:hAnsiTheme="majorBidi" w:cstheme="majorBidi"/>
          <w:sz w:val="30"/>
          <w:szCs w:val="30"/>
          <w:cs/>
        </w:rPr>
        <w:t xml:space="preserve">ใช้อัตราดอกเบี้ยที่แท้จริง </w:t>
      </w:r>
      <w:r w:rsidRPr="00800188">
        <w:rPr>
          <w:rFonts w:asciiTheme="majorBidi" w:hAnsiTheme="majorBidi" w:cstheme="majorBidi"/>
          <w:sz w:val="30"/>
          <w:szCs w:val="30"/>
        </w:rPr>
        <w:t>(EIR)</w:t>
      </w:r>
      <w:r w:rsidRPr="00800188">
        <w:rPr>
          <w:rFonts w:asciiTheme="majorBidi" w:hAnsiTheme="majorBidi" w:cstheme="majorBidi"/>
          <w:sz w:val="30"/>
          <w:szCs w:val="30"/>
          <w:cs/>
        </w:rPr>
        <w:t xml:space="preserve"> ณ วันที่มีการเปลี่ยนแปลงเงื่อนไขใหม่</w:t>
      </w:r>
    </w:p>
    <w:p w14:paraId="0370C3A1" w14:textId="69D873DC" w:rsidR="00EB6267" w:rsidRPr="00800188" w:rsidRDefault="00EB6267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44688" w14:textId="2264CE98" w:rsidR="00EB6267" w:rsidRPr="00800188" w:rsidRDefault="00EB6267" w:rsidP="00B31678">
      <w:pPr>
        <w:tabs>
          <w:tab w:val="clear" w:pos="227"/>
          <w:tab w:val="clear" w:pos="454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00188">
        <w:rPr>
          <w:rFonts w:ascii="Angsana New" w:hAnsi="Angsana New"/>
          <w:sz w:val="30"/>
          <w:szCs w:val="30"/>
          <w:cs/>
        </w:rPr>
        <w:t>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ผลขาดทุนจากการด้อยค่าด้านเครดิตของบริษัทยังคงสะท้อนมูลค่ายุติธรรมผ่านการติดตามอย่างใกล้ชิด</w:t>
      </w:r>
      <w:r w:rsidRPr="00800188">
        <w:rPr>
          <w:rFonts w:ascii="Angsana New" w:hAnsi="Angsana New"/>
          <w:sz w:val="30"/>
          <w:szCs w:val="30"/>
        </w:rPr>
        <w:t xml:space="preserve"> </w:t>
      </w:r>
      <w:r w:rsidRPr="00800188">
        <w:rPr>
          <w:rFonts w:ascii="Angsana New" w:hAnsi="Angsana New"/>
          <w:sz w:val="30"/>
          <w:szCs w:val="30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105663A8" w14:textId="20003AEC" w:rsidR="00137497" w:rsidRDefault="00137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7B6E2B3" w14:textId="12FD38B2" w:rsidR="00C3716F" w:rsidRPr="00800188" w:rsidRDefault="00681CA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00188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5A0D8E" w:rsidRPr="0080018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3716F" w:rsidRPr="0080018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C3716F" w:rsidRPr="0080018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E23D52E" w14:textId="77777777" w:rsidR="00C3716F" w:rsidRPr="0059008F" w:rsidRDefault="00C3716F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B60BC4" w14:textId="77777777" w:rsidR="00C3716F" w:rsidRPr="0059008F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9008F">
        <w:rPr>
          <w:rFonts w:asciiTheme="majorBidi" w:hAnsiTheme="majorBidi" w:cstheme="majorBidi"/>
          <w:sz w:val="30"/>
          <w:szCs w:val="30"/>
          <w:cs/>
        </w:rPr>
        <w:t>ความสัมพันธ์ที่บริษัทมีกับ</w:t>
      </w:r>
      <w:r w:rsidR="002C302B" w:rsidRPr="0059008F">
        <w:rPr>
          <w:rFonts w:asciiTheme="majorBidi" w:hAnsiTheme="majorBidi" w:cstheme="majorBidi"/>
          <w:sz w:val="30"/>
          <w:szCs w:val="30"/>
          <w:cs/>
        </w:rPr>
        <w:t>ผู้บริหารสำคัญ</w:t>
      </w:r>
      <w:r w:rsidR="00D473D3" w:rsidRPr="0059008F">
        <w:rPr>
          <w:rFonts w:asciiTheme="majorBidi" w:hAnsiTheme="majorBidi" w:cstheme="majorBidi"/>
          <w:sz w:val="30"/>
          <w:szCs w:val="30"/>
          <w:cs/>
        </w:rPr>
        <w:t>และ</w:t>
      </w:r>
      <w:r w:rsidRPr="005900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59008F">
        <w:rPr>
          <w:rFonts w:asciiTheme="majorBidi" w:hAnsiTheme="majorBidi" w:cstheme="majorBidi"/>
          <w:sz w:val="30"/>
          <w:szCs w:val="30"/>
        </w:rPr>
        <w:t xml:space="preserve"> </w:t>
      </w:r>
      <w:r w:rsidRPr="0059008F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05EE580A" w14:textId="77777777" w:rsidR="00C3716F" w:rsidRPr="0059008F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2118"/>
        <w:gridCol w:w="3192"/>
      </w:tblGrid>
      <w:tr w:rsidR="00C3716F" w:rsidRPr="0059008F" w14:paraId="741C57A4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23B43899" w14:textId="77777777" w:rsidR="00C3716F" w:rsidRPr="0059008F" w:rsidRDefault="00C3716F" w:rsidP="007C50C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D473D3"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2118" w:type="dxa"/>
            <w:shd w:val="clear" w:color="auto" w:fill="auto"/>
          </w:tcPr>
          <w:p w14:paraId="53EC0B90" w14:textId="2FE1AE1E" w:rsidR="00C3716F" w:rsidRPr="0059008F" w:rsidRDefault="00C3716F" w:rsidP="007C50C8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192" w:type="dxa"/>
            <w:shd w:val="clear" w:color="auto" w:fill="auto"/>
          </w:tcPr>
          <w:p w14:paraId="2184862E" w14:textId="77777777" w:rsidR="00C3716F" w:rsidRPr="0059008F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432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54F66" w:rsidRPr="0059008F" w14:paraId="20543AA0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7E5B32F9" w14:textId="77777777" w:rsidR="00254F66" w:rsidRPr="0059008F" w:rsidRDefault="00254F66" w:rsidP="00601C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</w:tcPr>
          <w:p w14:paraId="0BBF792A" w14:textId="77777777" w:rsidR="00254F66" w:rsidRPr="0059008F" w:rsidRDefault="00254F66" w:rsidP="00601C8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4B97F9BA" w14:textId="18E9BDB7" w:rsidR="00254F66" w:rsidRPr="0059008F" w:rsidRDefault="00254F66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2C302B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สั่งการและควบคุมกิจกรรมต่าง 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</w:t>
            </w:r>
            <w:r w:rsidR="00CF5C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รายแรก และผู้ดำรงตำแหน่งเทียบเท่าผู้บริหารรายที่ </w:t>
            </w:r>
            <w:r w:rsidR="00CF5C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ทุกราย ต่อจากกรรมการผู้จัดการบริษัท (ไม่ว่าจะทำหน้าที่ในระดับบริหารหรือไม่)</w:t>
            </w:r>
          </w:p>
        </w:tc>
      </w:tr>
      <w:tr w:rsidR="00C3716F" w:rsidRPr="0059008F" w14:paraId="6ADAA1F6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5A59CEBC" w14:textId="77777777" w:rsidR="000F3160" w:rsidRPr="0059008F" w:rsidRDefault="00C3716F" w:rsidP="007C50C8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="000F3160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160"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25CEE7E" w14:textId="77777777" w:rsidR="00C3716F" w:rsidRPr="0059008F" w:rsidRDefault="00C3716F" w:rsidP="007C50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02363CB5" w14:textId="77777777" w:rsidR="00C3716F" w:rsidRPr="0059008F" w:rsidRDefault="00C3716F" w:rsidP="007C50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75C39290" w14:textId="77777777" w:rsidR="00C3716F" w:rsidRPr="0059008F" w:rsidRDefault="00C3716F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59008F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D7269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3716F" w:rsidRPr="0059008F" w14:paraId="10704164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608450AD" w14:textId="77777777" w:rsidR="00C3716F" w:rsidRPr="0059008F" w:rsidRDefault="00C3716F" w:rsidP="007C50C8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F17F5DB" w14:textId="77777777" w:rsidR="00C3716F" w:rsidRPr="0059008F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252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653FB9CF" w14:textId="77777777" w:rsidR="00C3716F" w:rsidRPr="0059008F" w:rsidRDefault="00C3716F" w:rsidP="007C50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58C81F93" w14:textId="77777777" w:rsidR="00C3716F" w:rsidRPr="0059008F" w:rsidRDefault="00C3716F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59008F">
              <w:rPr>
                <w:rFonts w:asciiTheme="majorBidi" w:hAnsiTheme="majorBidi" w:cstheme="majorBidi"/>
                <w:sz w:val="30"/>
                <w:szCs w:val="30"/>
              </w:rPr>
              <w:t>8.89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 และ</w:t>
            </w:r>
            <w:r w:rsidR="00BD7269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มี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593028" w:rsidRPr="0059008F" w14:paraId="339E19DB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3D895DE3" w14:textId="77777777" w:rsidR="00593028" w:rsidRPr="0059008F" w:rsidRDefault="00593028" w:rsidP="00EA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08" w:hanging="2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18" w:type="dxa"/>
            <w:shd w:val="clear" w:color="auto" w:fill="auto"/>
          </w:tcPr>
          <w:p w14:paraId="59E3AF05" w14:textId="77777777" w:rsidR="00593028" w:rsidRPr="0059008F" w:rsidRDefault="00593028" w:rsidP="007C50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0EBE3FB1" w14:textId="5C25DDE6" w:rsidR="00593028" w:rsidRPr="0059008F" w:rsidRDefault="00593028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="0059008F">
              <w:rPr>
                <w:rFonts w:asciiTheme="majorBidi" w:hAnsiTheme="majorBidi" w:cstheme="majorBidi"/>
                <w:sz w:val="30"/>
                <w:szCs w:val="30"/>
              </w:rPr>
              <w:t xml:space="preserve">0.39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</w:tbl>
    <w:p w14:paraId="5352B502" w14:textId="78AC603D" w:rsidR="0059008F" w:rsidRDefault="0059008F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sz w:val="30"/>
          <w:szCs w:val="30"/>
          <w:lang w:eastAsia="x-none"/>
        </w:rPr>
      </w:pPr>
    </w:p>
    <w:p w14:paraId="07F50591" w14:textId="77777777" w:rsidR="0059008F" w:rsidRDefault="0059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eastAsia="x-none"/>
        </w:rPr>
      </w:pPr>
      <w:r>
        <w:rPr>
          <w:rFonts w:asciiTheme="majorBidi" w:hAnsiTheme="majorBidi" w:cstheme="majorBidi"/>
          <w:b/>
          <w:sz w:val="30"/>
          <w:szCs w:val="30"/>
          <w:lang w:eastAsia="x-none"/>
        </w:rPr>
        <w:br w:type="page"/>
      </w:r>
    </w:p>
    <w:p w14:paraId="26F6EE63" w14:textId="77777777" w:rsidR="00C3716F" w:rsidRPr="0059008F" w:rsidRDefault="00226C5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sz w:val="30"/>
          <w:szCs w:val="30"/>
        </w:rPr>
      </w:pPr>
      <w:r w:rsidRPr="0059008F">
        <w:rPr>
          <w:rFonts w:asciiTheme="majorBidi" w:hAnsiTheme="majorBidi" w:cstheme="majorBidi"/>
          <w:b/>
          <w:sz w:val="30"/>
          <w:szCs w:val="30"/>
          <w:lang w:eastAsia="x-none"/>
        </w:rPr>
        <w:lastRenderedPageBreak/>
        <w:tab/>
      </w:r>
      <w:r w:rsidR="00C3716F" w:rsidRPr="0059008F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</w:t>
      </w:r>
      <w:r w:rsidR="00170A42" w:rsidRPr="0059008F">
        <w:rPr>
          <w:rFonts w:asciiTheme="majorBidi" w:hAnsiTheme="majorBidi" w:cstheme="majorBidi"/>
          <w:b/>
          <w:sz w:val="30"/>
          <w:szCs w:val="30"/>
          <w:cs/>
        </w:rPr>
        <w:t>แต่ละประเภทมี</w:t>
      </w:r>
      <w:r w:rsidR="00C3716F" w:rsidRPr="0059008F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6A240B94" w14:textId="77777777" w:rsidR="00C3716F" w:rsidRPr="0059008F" w:rsidRDefault="00C3716F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3456"/>
        <w:gridCol w:w="5490"/>
      </w:tblGrid>
      <w:tr w:rsidR="00C3716F" w:rsidRPr="0059008F" w14:paraId="74DF41A7" w14:textId="77777777" w:rsidTr="00CF5C9C">
        <w:tc>
          <w:tcPr>
            <w:tcW w:w="3456" w:type="dxa"/>
          </w:tcPr>
          <w:p w14:paraId="03DD0EC7" w14:textId="77777777" w:rsidR="00C3716F" w:rsidRPr="0059008F" w:rsidRDefault="00C3716F" w:rsidP="00B4269E">
            <w:pPr>
              <w:pStyle w:val="block"/>
              <w:spacing w:after="0" w:line="240" w:lineRule="auto"/>
              <w:ind w:left="0" w:right="9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0" w:type="dxa"/>
          </w:tcPr>
          <w:p w14:paraId="528C8BE2" w14:textId="77777777" w:rsidR="00C3716F" w:rsidRPr="0059008F" w:rsidRDefault="00C3716F" w:rsidP="00B4269E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C3716F" w:rsidRPr="0059008F" w14:paraId="6DBC432C" w14:textId="77777777" w:rsidTr="00CF5C9C">
        <w:tc>
          <w:tcPr>
            <w:tcW w:w="3456" w:type="dxa"/>
          </w:tcPr>
          <w:p w14:paraId="33E69ABB" w14:textId="77777777" w:rsidR="00C3716F" w:rsidRPr="0059008F" w:rsidRDefault="00C3716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ค่าเช่ารับจากสัญญาเช่าดำเนินงาน</w:t>
            </w:r>
          </w:p>
        </w:tc>
        <w:tc>
          <w:tcPr>
            <w:tcW w:w="5490" w:type="dxa"/>
          </w:tcPr>
          <w:p w14:paraId="30CAC38A" w14:textId="77777777" w:rsidR="00C3716F" w:rsidRPr="0059008F" w:rsidRDefault="00C3716F" w:rsidP="00B4269E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3716F" w:rsidRPr="0059008F" w14:paraId="50B3431B" w14:textId="77777777" w:rsidTr="00CF5C9C">
        <w:tc>
          <w:tcPr>
            <w:tcW w:w="3456" w:type="dxa"/>
          </w:tcPr>
          <w:p w14:paraId="6A69D81B" w14:textId="77777777" w:rsidR="00C3716F" w:rsidRPr="0059008F" w:rsidRDefault="00C3716F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008F">
              <w:rPr>
                <w:rFonts w:asciiTheme="majorBidi" w:hAnsiTheme="majorBidi" w:cstheme="majorBidi"/>
                <w:cs/>
                <w:lang w:val="en-US"/>
              </w:rPr>
              <w:t>รายได้ส่วนลดค่าเบี้ยประกัน</w:t>
            </w:r>
          </w:p>
        </w:tc>
        <w:tc>
          <w:tcPr>
            <w:tcW w:w="5490" w:type="dxa"/>
          </w:tcPr>
          <w:p w14:paraId="79947E03" w14:textId="77777777" w:rsidR="00C3716F" w:rsidRPr="0059008F" w:rsidRDefault="00C3716F" w:rsidP="00B4269E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3716F" w:rsidRPr="00B4269E" w14:paraId="37DAD069" w14:textId="77777777" w:rsidTr="00CF5C9C">
        <w:tc>
          <w:tcPr>
            <w:tcW w:w="3456" w:type="dxa"/>
          </w:tcPr>
          <w:p w14:paraId="08225321" w14:textId="77777777" w:rsidR="00C3716F" w:rsidRPr="00B4269E" w:rsidRDefault="00C3716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</w:t>
            </w:r>
            <w:r w:rsidR="00274FE7"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ภัย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5490" w:type="dxa"/>
          </w:tcPr>
          <w:p w14:paraId="27DBD72E" w14:textId="77777777" w:rsidR="00C3716F" w:rsidRPr="00B4269E" w:rsidRDefault="00C3716F" w:rsidP="00B4269E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</w:tbl>
    <w:p w14:paraId="607A17AC" w14:textId="77777777" w:rsidR="004B6EB1" w:rsidRPr="00B4269E" w:rsidRDefault="004B6EB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AFEEB" w14:textId="33BEA915" w:rsidR="00C3716F" w:rsidRPr="00B4269E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รายการที่สำคัญกับ</w:t>
      </w:r>
      <w:r w:rsidR="00615146" w:rsidRPr="00B4269E">
        <w:rPr>
          <w:rFonts w:asciiTheme="majorBidi" w:hAnsiTheme="majorBidi" w:cstheme="majorBidi"/>
          <w:sz w:val="30"/>
          <w:szCs w:val="30"/>
          <w:cs/>
        </w:rPr>
        <w:t>ผู้บริหารสำคัญและกิ</w:t>
      </w:r>
      <w:r w:rsidRPr="00B4269E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จการที่เกี่ยวข้องกันสำหรับแต่</w:t>
      </w:r>
      <w:r w:rsidR="0083665D" w:rsidRPr="00B4269E">
        <w:rPr>
          <w:rFonts w:asciiTheme="majorBidi" w:hAnsiTheme="majorBidi" w:cstheme="majorBidi"/>
          <w:sz w:val="30"/>
          <w:szCs w:val="30"/>
          <w:cs/>
        </w:rPr>
        <w:t>ละปี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9008F">
        <w:rPr>
          <w:rFonts w:asciiTheme="majorBidi" w:hAnsiTheme="majorBidi" w:cstheme="majorBidi"/>
          <w:sz w:val="30"/>
          <w:szCs w:val="30"/>
        </w:rPr>
        <w:t>31</w:t>
      </w:r>
      <w:r w:rsidR="0083665D" w:rsidRPr="00B4269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  <w:r w:rsidR="00986D2B" w:rsidRPr="00B4269E">
        <w:rPr>
          <w:rFonts w:asciiTheme="majorBidi" w:hAnsiTheme="majorBidi" w:cstheme="majorBidi"/>
          <w:sz w:val="30"/>
          <w:szCs w:val="30"/>
        </w:rPr>
        <w:t xml:space="preserve"> </w:t>
      </w:r>
    </w:p>
    <w:p w14:paraId="40426A9E" w14:textId="77777777" w:rsidR="00C3716F" w:rsidRPr="00B4269E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152"/>
        <w:gridCol w:w="270"/>
        <w:gridCol w:w="1125"/>
      </w:tblGrid>
      <w:tr w:rsidR="00345D98" w:rsidRPr="00492C3A" w14:paraId="4EFEEAA3" w14:textId="77777777" w:rsidTr="00CF5C9C">
        <w:trPr>
          <w:trHeight w:val="85"/>
        </w:trPr>
        <w:tc>
          <w:tcPr>
            <w:tcW w:w="6597" w:type="dxa"/>
          </w:tcPr>
          <w:p w14:paraId="4F0102CB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52" w:type="dxa"/>
          </w:tcPr>
          <w:p w14:paraId="74D505F3" w14:textId="77777777" w:rsidR="00345D98" w:rsidRPr="00492C3A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E616D1" w:rsidRPr="00492C3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2B52442C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5" w:type="dxa"/>
          </w:tcPr>
          <w:p w14:paraId="0E0E206F" w14:textId="77777777" w:rsidR="00345D98" w:rsidRPr="00492C3A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</w:t>
            </w:r>
            <w:r w:rsidR="00417273" w:rsidRPr="00492C3A">
              <w:rPr>
                <w:rFonts w:asciiTheme="majorBidi" w:hAnsiTheme="majorBidi" w:cstheme="majorBidi"/>
                <w:lang w:val="en-US"/>
              </w:rPr>
              <w:t>6</w:t>
            </w:r>
            <w:r w:rsidR="00E616D1" w:rsidRPr="00492C3A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345D98" w:rsidRPr="00492C3A" w14:paraId="59BC8264" w14:textId="77777777" w:rsidTr="00CF5C9C">
        <w:tc>
          <w:tcPr>
            <w:tcW w:w="6597" w:type="dxa"/>
          </w:tcPr>
          <w:p w14:paraId="247C3E6B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547" w:type="dxa"/>
            <w:gridSpan w:val="3"/>
          </w:tcPr>
          <w:p w14:paraId="4D73421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D98" w:rsidRPr="00492C3A" w14:paraId="54FB928C" w14:textId="77777777" w:rsidTr="00CF5C9C">
        <w:tc>
          <w:tcPr>
            <w:tcW w:w="6597" w:type="dxa"/>
          </w:tcPr>
          <w:p w14:paraId="2FE31C15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92C3A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36B91EBB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CC23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E14F4A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6D1" w:rsidRPr="00492C3A" w14:paraId="549A043E" w14:textId="77777777" w:rsidTr="00CF5C9C">
        <w:tc>
          <w:tcPr>
            <w:tcW w:w="6597" w:type="dxa"/>
          </w:tcPr>
          <w:p w14:paraId="5231EECF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0A34EE4" w14:textId="4E3E431C" w:rsidR="00E616D1" w:rsidRPr="00492C3A" w:rsidRDefault="0018253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49,369</w:t>
            </w:r>
          </w:p>
        </w:tc>
        <w:tc>
          <w:tcPr>
            <w:tcW w:w="270" w:type="dxa"/>
          </w:tcPr>
          <w:p w14:paraId="74167CE8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DC2C8B2" w14:textId="77777777" w:rsidR="00E616D1" w:rsidRPr="00492C3A" w:rsidRDefault="00E6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</w:rPr>
              <w:t>48,081</w:t>
            </w:r>
          </w:p>
        </w:tc>
      </w:tr>
      <w:tr w:rsidR="00E616D1" w:rsidRPr="00492C3A" w14:paraId="45A25733" w14:textId="77777777" w:rsidTr="00CF5C9C">
        <w:tc>
          <w:tcPr>
            <w:tcW w:w="6597" w:type="dxa"/>
          </w:tcPr>
          <w:p w14:paraId="33A1A57A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B5602D3" w14:textId="3C57ACDA" w:rsidR="00E616D1" w:rsidRPr="00492C3A" w:rsidRDefault="00F953B8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</w:t>
            </w:r>
            <w:r w:rsidR="001936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763</w:t>
            </w:r>
          </w:p>
        </w:tc>
        <w:tc>
          <w:tcPr>
            <w:tcW w:w="270" w:type="dxa"/>
          </w:tcPr>
          <w:p w14:paraId="0DB739C3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92FB0E7" w14:textId="77777777" w:rsidR="00E616D1" w:rsidRPr="00492C3A" w:rsidRDefault="00E6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9,265</w:t>
            </w:r>
          </w:p>
        </w:tc>
      </w:tr>
      <w:tr w:rsidR="00E616D1" w:rsidRPr="00492C3A" w14:paraId="607CB948" w14:textId="77777777" w:rsidTr="00CF5C9C">
        <w:tc>
          <w:tcPr>
            <w:tcW w:w="6597" w:type="dxa"/>
          </w:tcPr>
          <w:p w14:paraId="7FF80BBA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ค่าเบี้ยประกันภัยจ่าย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9E6D45B" w14:textId="6BE780CF" w:rsidR="00E616D1" w:rsidRPr="00492C3A" w:rsidRDefault="00F953B8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85,905</w:t>
            </w:r>
          </w:p>
        </w:tc>
        <w:tc>
          <w:tcPr>
            <w:tcW w:w="270" w:type="dxa"/>
          </w:tcPr>
          <w:p w14:paraId="576D9594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</w:tcPr>
          <w:p w14:paraId="22102589" w14:textId="77777777" w:rsidR="00E616D1" w:rsidRPr="00492C3A" w:rsidRDefault="00E6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81,211</w:t>
            </w:r>
          </w:p>
        </w:tc>
      </w:tr>
    </w:tbl>
    <w:p w14:paraId="2BDCE80F" w14:textId="77777777" w:rsidR="00497933" w:rsidRPr="00492C3A" w:rsidRDefault="0049793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F4650" w14:textId="77777777" w:rsidR="004569A7" w:rsidRPr="00492C3A" w:rsidRDefault="004569A7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2C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492C3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8F9541D" w14:textId="77777777" w:rsidR="004569A7" w:rsidRPr="00492C3A" w:rsidRDefault="004569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01CA957" w14:textId="77777777" w:rsidR="00851E8A" w:rsidRPr="00492C3A" w:rsidRDefault="004569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2C3A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ค่าตอบแทนผู้บริหารสำคัญนี้เป็นผลประโยชน์ที่จ่ายให้แก่ก</w:t>
      </w:r>
      <w:r w:rsidR="00D473D3" w:rsidRPr="00492C3A">
        <w:rPr>
          <w:rFonts w:asciiTheme="majorBidi" w:hAnsiTheme="majorBidi" w:cstheme="majorBidi"/>
          <w:sz w:val="30"/>
          <w:szCs w:val="30"/>
          <w:cs/>
        </w:rPr>
        <w:t>รรมการและผู้บริหารของบริษัท</w:t>
      </w:r>
      <w:r w:rsidRPr="00492C3A">
        <w:rPr>
          <w:rFonts w:asciiTheme="majorBidi" w:hAnsiTheme="majorBidi" w:cstheme="majorBidi"/>
          <w:sz w:val="30"/>
          <w:szCs w:val="30"/>
          <w:cs/>
        </w:rPr>
        <w:t>ประกอบด้วยค่าตอบแทนผู้บริหารที่เป็นตัวเงินได้แก่เง</w:t>
      </w:r>
      <w:r w:rsidR="00D473D3" w:rsidRPr="00492C3A">
        <w:rPr>
          <w:rFonts w:asciiTheme="majorBidi" w:hAnsiTheme="majorBidi" w:cstheme="majorBidi"/>
          <w:sz w:val="30"/>
          <w:szCs w:val="30"/>
          <w:cs/>
        </w:rPr>
        <w:t>ินเดือน ผลประโยชน์ที่เกี่ยวข้อง</w:t>
      </w:r>
      <w:r w:rsidR="00F72CCE" w:rsidRPr="00492C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2C3A">
        <w:rPr>
          <w:rFonts w:asciiTheme="majorBidi" w:hAnsiTheme="majorBidi" w:cstheme="majorBidi"/>
          <w:sz w:val="30"/>
          <w:szCs w:val="30"/>
          <w:cs/>
        </w:rPr>
        <w:t>ซึ่งรวมถึงภาระผูกพันผลประโยชน์โครงการ</w:t>
      </w:r>
      <w:r w:rsidR="000F3160" w:rsidRPr="00492C3A">
        <w:rPr>
          <w:rFonts w:asciiTheme="majorBidi" w:hAnsiTheme="majorBidi" w:cstheme="majorBidi"/>
          <w:sz w:val="30"/>
          <w:szCs w:val="30"/>
          <w:cs/>
        </w:rPr>
        <w:t>ผลประโยชน์หลังออกจากงาน</w:t>
      </w:r>
      <w:r w:rsidRPr="00492C3A">
        <w:rPr>
          <w:rFonts w:asciiTheme="majorBidi" w:hAnsiTheme="majorBidi" w:cstheme="majorBidi"/>
          <w:sz w:val="30"/>
          <w:szCs w:val="30"/>
          <w:cs/>
        </w:rPr>
        <w:t xml:space="preserve"> และค่าตอบแทนกรรมการ </w:t>
      </w:r>
    </w:p>
    <w:p w14:paraId="3CC8A546" w14:textId="34694D04" w:rsidR="00BC3978" w:rsidRPr="00B31678" w:rsidRDefault="00BC397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24"/>
        <w:gridCol w:w="1116"/>
        <w:gridCol w:w="243"/>
        <w:gridCol w:w="1146"/>
        <w:gridCol w:w="6"/>
      </w:tblGrid>
      <w:tr w:rsidR="00E616D1" w:rsidRPr="00492C3A" w14:paraId="5231A48D" w14:textId="77777777" w:rsidTr="00C545BA">
        <w:trPr>
          <w:trHeight w:val="70"/>
        </w:trPr>
        <w:tc>
          <w:tcPr>
            <w:tcW w:w="6624" w:type="dxa"/>
          </w:tcPr>
          <w:p w14:paraId="78794831" w14:textId="77777777" w:rsidR="00E616D1" w:rsidRPr="0034568D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6" w:type="dxa"/>
          </w:tcPr>
          <w:p w14:paraId="5FD370DE" w14:textId="77777777" w:rsidR="00E616D1" w:rsidRPr="0034568D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34568D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43" w:type="dxa"/>
          </w:tcPr>
          <w:p w14:paraId="4D9DD23C" w14:textId="77777777" w:rsidR="00E616D1" w:rsidRPr="0034568D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3A971C9E" w14:textId="77777777" w:rsidR="00E616D1" w:rsidRPr="0034568D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34568D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E616D1" w:rsidRPr="0034568D" w14:paraId="5606FC0C" w14:textId="77777777" w:rsidTr="00C545BA">
        <w:trPr>
          <w:gridAfter w:val="1"/>
          <w:wAfter w:w="6" w:type="dxa"/>
        </w:trPr>
        <w:tc>
          <w:tcPr>
            <w:tcW w:w="6624" w:type="dxa"/>
          </w:tcPr>
          <w:p w14:paraId="5582962E" w14:textId="77777777" w:rsidR="00E616D1" w:rsidRPr="0034568D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505" w:type="dxa"/>
            <w:gridSpan w:val="3"/>
          </w:tcPr>
          <w:p w14:paraId="0DC83E34" w14:textId="77777777" w:rsidR="00E616D1" w:rsidRPr="0034568D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6D1" w:rsidRPr="00492C3A" w14:paraId="1A9D056A" w14:textId="77777777" w:rsidTr="00C545BA">
        <w:tc>
          <w:tcPr>
            <w:tcW w:w="6624" w:type="dxa"/>
          </w:tcPr>
          <w:p w14:paraId="65004A2C" w14:textId="77777777" w:rsidR="00E616D1" w:rsidRPr="0034568D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16" w:type="dxa"/>
          </w:tcPr>
          <w:p w14:paraId="572A76D0" w14:textId="7D085A5D" w:rsidR="00E616D1" w:rsidRPr="0034568D" w:rsidRDefault="0034568D" w:rsidP="00C5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41,014</w:t>
            </w:r>
          </w:p>
        </w:tc>
        <w:tc>
          <w:tcPr>
            <w:tcW w:w="243" w:type="dxa"/>
          </w:tcPr>
          <w:p w14:paraId="131CFAEF" w14:textId="77777777" w:rsidR="00E616D1" w:rsidRPr="0034568D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59D34F7B" w14:textId="409BA886" w:rsidR="00E616D1" w:rsidRPr="0034568D" w:rsidRDefault="00CF431F" w:rsidP="00C5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44,491</w:t>
            </w:r>
          </w:p>
        </w:tc>
      </w:tr>
      <w:tr w:rsidR="00E616D1" w:rsidRPr="00492C3A" w14:paraId="1935B7B6" w14:textId="77777777" w:rsidTr="00C545BA">
        <w:tc>
          <w:tcPr>
            <w:tcW w:w="6624" w:type="dxa"/>
          </w:tcPr>
          <w:p w14:paraId="14E58449" w14:textId="77777777" w:rsidR="00E616D1" w:rsidRPr="0034568D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41090A7" w14:textId="4699C05F" w:rsidR="00E616D1" w:rsidRPr="0034568D" w:rsidRDefault="0034568D" w:rsidP="00C5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5,121</w:t>
            </w:r>
          </w:p>
        </w:tc>
        <w:tc>
          <w:tcPr>
            <w:tcW w:w="243" w:type="dxa"/>
          </w:tcPr>
          <w:p w14:paraId="4A8A2FFB" w14:textId="77777777" w:rsidR="00E616D1" w:rsidRPr="0034568D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25F9DCE" w14:textId="77777777" w:rsidR="00E616D1" w:rsidRPr="0034568D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9,386</w:t>
            </w:r>
          </w:p>
        </w:tc>
      </w:tr>
      <w:tr w:rsidR="00E616D1" w:rsidRPr="00492C3A" w14:paraId="21D08B9C" w14:textId="77777777" w:rsidTr="00C545BA">
        <w:tc>
          <w:tcPr>
            <w:tcW w:w="6624" w:type="dxa"/>
          </w:tcPr>
          <w:p w14:paraId="3CD58CB8" w14:textId="77777777" w:rsidR="00E616D1" w:rsidRPr="0034568D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784533F" w14:textId="330A82EA" w:rsidR="00E616D1" w:rsidRPr="0034568D" w:rsidRDefault="0034568D" w:rsidP="00C5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46,135</w:t>
            </w:r>
          </w:p>
        </w:tc>
        <w:tc>
          <w:tcPr>
            <w:tcW w:w="243" w:type="dxa"/>
          </w:tcPr>
          <w:p w14:paraId="5A7A8103" w14:textId="77777777" w:rsidR="00E616D1" w:rsidRPr="0034568D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B423DD" w14:textId="74810B05" w:rsidR="00E616D1" w:rsidRPr="0034568D" w:rsidRDefault="00CF431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53,877</w:t>
            </w:r>
          </w:p>
        </w:tc>
      </w:tr>
    </w:tbl>
    <w:p w14:paraId="513E65AA" w14:textId="210F2700" w:rsidR="0017073A" w:rsidRDefault="001707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7E033" w14:textId="78723395" w:rsidR="0017073A" w:rsidRDefault="001707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31C59A" w14:textId="1309AD30" w:rsidR="0017073A" w:rsidRDefault="001707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5C4BB" w14:textId="77777777" w:rsidR="0017073A" w:rsidRPr="00547C25" w:rsidRDefault="001707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25271D" w14:textId="77777777" w:rsidR="005A0D8E" w:rsidRPr="00547C25" w:rsidRDefault="005A0D8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1B3FB" w14:textId="46BC69BF" w:rsidR="00C3716F" w:rsidRPr="00492C3A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C3A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D473D3" w:rsidRPr="00492C3A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Pr="00492C3A">
        <w:rPr>
          <w:rFonts w:asciiTheme="majorBidi" w:hAnsiTheme="majorBidi" w:cstheme="majorBidi"/>
          <w:sz w:val="30"/>
          <w:szCs w:val="30"/>
          <w:cs/>
        </w:rPr>
        <w:t xml:space="preserve">กับกิจการที่เกี่ยวข้องกัน ณ วันที่ </w:t>
      </w:r>
      <w:r w:rsidR="0059008F">
        <w:rPr>
          <w:rFonts w:asciiTheme="majorBidi" w:hAnsiTheme="majorBidi" w:cstheme="majorBidi"/>
          <w:sz w:val="30"/>
          <w:szCs w:val="30"/>
        </w:rPr>
        <w:t>31</w:t>
      </w:r>
      <w:r w:rsidR="00CA770A" w:rsidRPr="00492C3A">
        <w:rPr>
          <w:rFonts w:asciiTheme="majorBidi" w:hAnsiTheme="majorBidi" w:cstheme="majorBidi"/>
          <w:sz w:val="30"/>
          <w:szCs w:val="30"/>
        </w:rPr>
        <w:t xml:space="preserve"> </w:t>
      </w:r>
      <w:r w:rsidR="00737560" w:rsidRPr="00492C3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92C3A">
        <w:rPr>
          <w:rFonts w:asciiTheme="majorBidi" w:hAnsiTheme="majorBidi" w:cstheme="majorBidi"/>
          <w:sz w:val="30"/>
          <w:szCs w:val="30"/>
        </w:rPr>
        <w:t xml:space="preserve"> </w:t>
      </w:r>
      <w:r w:rsidRPr="00492C3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EB25929" w14:textId="77777777" w:rsidR="00C3716F" w:rsidRPr="00547C25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49"/>
        <w:gridCol w:w="236"/>
        <w:gridCol w:w="1287"/>
      </w:tblGrid>
      <w:tr w:rsidR="00E616D1" w:rsidRPr="00492C3A" w14:paraId="66B27297" w14:textId="77777777" w:rsidTr="00CF5C9C">
        <w:trPr>
          <w:tblHeader/>
        </w:trPr>
        <w:tc>
          <w:tcPr>
            <w:tcW w:w="6516" w:type="dxa"/>
          </w:tcPr>
          <w:p w14:paraId="3B133D7B" w14:textId="77777777" w:rsidR="00E616D1" w:rsidRPr="00492C3A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49" w:type="dxa"/>
          </w:tcPr>
          <w:p w14:paraId="6C2A6B60" w14:textId="77777777" w:rsidR="00E616D1" w:rsidRPr="00492C3A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</w:tcPr>
          <w:p w14:paraId="32663DF5" w14:textId="77777777" w:rsidR="00E616D1" w:rsidRPr="00492C3A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14:paraId="1763B20E" w14:textId="77777777" w:rsidR="00E616D1" w:rsidRPr="00492C3A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E616D1" w:rsidRPr="00492C3A" w14:paraId="0E2D71AB" w14:textId="77777777" w:rsidTr="00CF5C9C">
        <w:trPr>
          <w:tblHeader/>
        </w:trPr>
        <w:tc>
          <w:tcPr>
            <w:tcW w:w="6516" w:type="dxa"/>
          </w:tcPr>
          <w:p w14:paraId="66E2EAD6" w14:textId="77777777" w:rsidR="00E616D1" w:rsidRPr="00492C3A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A5807BC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6D1" w:rsidRPr="00492C3A" w14:paraId="36DE7DDA" w14:textId="77777777" w:rsidTr="00CF5C9C">
        <w:tc>
          <w:tcPr>
            <w:tcW w:w="6516" w:type="dxa"/>
          </w:tcPr>
          <w:p w14:paraId="006E73B5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49" w:type="dxa"/>
          </w:tcPr>
          <w:p w14:paraId="28599E47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9D420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6EB95CC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6D1" w:rsidRPr="00492C3A" w14:paraId="5E396492" w14:textId="77777777" w:rsidTr="00CF5C9C">
        <w:tc>
          <w:tcPr>
            <w:tcW w:w="6516" w:type="dxa"/>
          </w:tcPr>
          <w:p w14:paraId="108EE203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49" w:type="dxa"/>
          </w:tcPr>
          <w:p w14:paraId="548145BC" w14:textId="49E433F3" w:rsidR="00E616D1" w:rsidRPr="00492C3A" w:rsidRDefault="00FE07AB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309</w:t>
            </w:r>
          </w:p>
        </w:tc>
        <w:tc>
          <w:tcPr>
            <w:tcW w:w="236" w:type="dxa"/>
          </w:tcPr>
          <w:p w14:paraId="7E5D236C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624D62D" w14:textId="77777777" w:rsidR="00E616D1" w:rsidRPr="00492C3A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</w:rPr>
              <w:t>40,435</w:t>
            </w:r>
          </w:p>
        </w:tc>
      </w:tr>
      <w:tr w:rsidR="0017073A" w:rsidRPr="00492C3A" w14:paraId="655654F2" w14:textId="77777777" w:rsidTr="00CF5C9C">
        <w:tc>
          <w:tcPr>
            <w:tcW w:w="6516" w:type="dxa"/>
          </w:tcPr>
          <w:p w14:paraId="79CBFFF2" w14:textId="77777777" w:rsidR="0017073A" w:rsidRPr="0017073A" w:rsidRDefault="0017073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9" w:type="dxa"/>
          </w:tcPr>
          <w:p w14:paraId="2226CDF1" w14:textId="77777777" w:rsidR="0017073A" w:rsidRPr="0017073A" w:rsidRDefault="0017073A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76719" w14:textId="77777777" w:rsidR="0017073A" w:rsidRPr="0017073A" w:rsidRDefault="0017073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7FB0E0A" w14:textId="77777777" w:rsidR="0017073A" w:rsidRPr="0017073A" w:rsidRDefault="0017073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6D1" w:rsidRPr="00492C3A" w14:paraId="764897B2" w14:textId="77777777" w:rsidTr="00CF5C9C">
        <w:tc>
          <w:tcPr>
            <w:tcW w:w="6516" w:type="dxa"/>
          </w:tcPr>
          <w:p w14:paraId="24AA7D66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49" w:type="dxa"/>
          </w:tcPr>
          <w:p w14:paraId="3B997185" w14:textId="77777777" w:rsidR="00E616D1" w:rsidRPr="00492C3A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4CF64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B4DB2A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6D1" w:rsidRPr="00492C3A" w14:paraId="58D80E8D" w14:textId="77777777" w:rsidTr="00CF5C9C">
        <w:tc>
          <w:tcPr>
            <w:tcW w:w="6516" w:type="dxa"/>
          </w:tcPr>
          <w:p w14:paraId="59F085C4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7B48A503" w14:textId="277BFA3C" w:rsidR="00E616D1" w:rsidRPr="00492C3A" w:rsidRDefault="0018253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110,042</w:t>
            </w:r>
          </w:p>
        </w:tc>
        <w:tc>
          <w:tcPr>
            <w:tcW w:w="236" w:type="dxa"/>
          </w:tcPr>
          <w:p w14:paraId="2CEF6B1D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ECF74C" w14:textId="77777777" w:rsidR="00E616D1" w:rsidRPr="00492C3A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</w:rPr>
              <w:t>122,042</w:t>
            </w:r>
          </w:p>
        </w:tc>
      </w:tr>
      <w:tr w:rsidR="00E616D1" w:rsidRPr="00492C3A" w14:paraId="20910764" w14:textId="77777777" w:rsidTr="00CF5C9C">
        <w:tc>
          <w:tcPr>
            <w:tcW w:w="6516" w:type="dxa"/>
          </w:tcPr>
          <w:p w14:paraId="73B31F72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39CA4BA8" w14:textId="5A3B8FA2" w:rsidR="00E616D1" w:rsidRPr="00492C3A" w:rsidRDefault="0018253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44,296</w:t>
            </w:r>
          </w:p>
        </w:tc>
        <w:tc>
          <w:tcPr>
            <w:tcW w:w="236" w:type="dxa"/>
          </w:tcPr>
          <w:p w14:paraId="20C52D99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772F796" w14:textId="77777777" w:rsidR="00E616D1" w:rsidRPr="00492C3A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</w:rPr>
              <w:t>66,210</w:t>
            </w:r>
          </w:p>
        </w:tc>
      </w:tr>
      <w:tr w:rsidR="00E616D1" w:rsidRPr="00492C3A" w14:paraId="7FA1285F" w14:textId="77777777" w:rsidTr="00CF5C9C">
        <w:tc>
          <w:tcPr>
            <w:tcW w:w="6516" w:type="dxa"/>
          </w:tcPr>
          <w:p w14:paraId="76D54F42" w14:textId="77777777" w:rsidR="00E616D1" w:rsidRPr="00547C25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9" w:type="dxa"/>
          </w:tcPr>
          <w:p w14:paraId="704E7F33" w14:textId="77777777" w:rsidR="00E616D1" w:rsidRPr="00547C25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2BAD8" w14:textId="77777777" w:rsidR="00E616D1" w:rsidRPr="00547C25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276B8EC" w14:textId="77777777" w:rsidR="00E616D1" w:rsidRPr="00547C25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6D1" w:rsidRPr="00492C3A" w14:paraId="55562654" w14:textId="77777777" w:rsidTr="00CF5C9C">
        <w:tc>
          <w:tcPr>
            <w:tcW w:w="6516" w:type="dxa"/>
          </w:tcPr>
          <w:p w14:paraId="6496C144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49" w:type="dxa"/>
          </w:tcPr>
          <w:p w14:paraId="0681382E" w14:textId="77777777" w:rsidR="00E616D1" w:rsidRPr="00492C3A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4F476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330BBD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6D1" w:rsidRPr="00492C3A" w14:paraId="338431F6" w14:textId="77777777" w:rsidTr="00CF5C9C">
        <w:tc>
          <w:tcPr>
            <w:tcW w:w="6516" w:type="dxa"/>
          </w:tcPr>
          <w:p w14:paraId="65094818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1249" w:type="dxa"/>
          </w:tcPr>
          <w:p w14:paraId="301FA9EB" w14:textId="2B457598" w:rsidR="00E616D1" w:rsidRPr="00492C3A" w:rsidRDefault="00F953B8" w:rsidP="0066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2,936</w:t>
            </w:r>
          </w:p>
        </w:tc>
        <w:tc>
          <w:tcPr>
            <w:tcW w:w="236" w:type="dxa"/>
          </w:tcPr>
          <w:p w14:paraId="49C6771C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D445BC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E07D850" w14:textId="77777777" w:rsidR="00641A96" w:rsidRPr="00BC3978" w:rsidRDefault="00641A9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7634A335" w14:textId="1953E27B" w:rsidR="005D1427" w:rsidRPr="00B4269E" w:rsidRDefault="00681CA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A0D8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5D1427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C662FF3" w14:textId="77777777" w:rsidR="0012421B" w:rsidRPr="00492C3A" w:rsidRDefault="0012421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25"/>
        <w:gridCol w:w="1188"/>
        <w:gridCol w:w="243"/>
        <w:gridCol w:w="1269"/>
      </w:tblGrid>
      <w:tr w:rsidR="00E616D1" w:rsidRPr="00B4269E" w14:paraId="70BE4F55" w14:textId="77777777" w:rsidTr="00CF5C9C">
        <w:tc>
          <w:tcPr>
            <w:tcW w:w="6525" w:type="dxa"/>
          </w:tcPr>
          <w:p w14:paraId="574A5551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88" w:type="dxa"/>
          </w:tcPr>
          <w:p w14:paraId="59B7EEAC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43" w:type="dxa"/>
          </w:tcPr>
          <w:p w14:paraId="004C2C0F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9" w:type="dxa"/>
          </w:tcPr>
          <w:p w14:paraId="0542DA53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E616D1" w:rsidRPr="00B4269E" w14:paraId="6799B7AD" w14:textId="77777777" w:rsidTr="00CF5C9C">
        <w:tc>
          <w:tcPr>
            <w:tcW w:w="6525" w:type="dxa"/>
          </w:tcPr>
          <w:p w14:paraId="4FF66C65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14:paraId="3BA943C5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6D1" w:rsidRPr="00B4269E" w14:paraId="5A18A4B2" w14:textId="77777777" w:rsidTr="00CF5C9C">
        <w:tc>
          <w:tcPr>
            <w:tcW w:w="6525" w:type="dxa"/>
          </w:tcPr>
          <w:p w14:paraId="0F286342" w14:textId="77777777" w:rsidR="00E616D1" w:rsidRPr="00B4269E" w:rsidRDefault="00E616D1" w:rsidP="00B4269E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เงินสดในมือ</w:t>
            </w:r>
            <w:r w:rsidRPr="00B4269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88" w:type="dxa"/>
          </w:tcPr>
          <w:p w14:paraId="1B7494AD" w14:textId="0EC033D5" w:rsidR="00E616D1" w:rsidRPr="00B4269E" w:rsidRDefault="00F953B8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43" w:type="dxa"/>
          </w:tcPr>
          <w:p w14:paraId="62785F14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EE45EE1" w14:textId="77777777" w:rsidR="00E616D1" w:rsidRPr="00B4269E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134</w:t>
            </w:r>
          </w:p>
        </w:tc>
      </w:tr>
      <w:tr w:rsidR="00E616D1" w:rsidRPr="00B4269E" w14:paraId="7143267C" w14:textId="77777777" w:rsidTr="00CF5C9C">
        <w:tc>
          <w:tcPr>
            <w:tcW w:w="6525" w:type="dxa"/>
          </w:tcPr>
          <w:p w14:paraId="7E731B06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20E0B7A2" w14:textId="4290CD52" w:rsidR="00685268" w:rsidRPr="00B047A5" w:rsidRDefault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85268">
              <w:rPr>
                <w:rFonts w:asciiTheme="majorBidi" w:hAnsiTheme="majorBidi" w:cstheme="majorBidi"/>
                <w:sz w:val="30"/>
                <w:szCs w:val="30"/>
              </w:rPr>
              <w:t>,010</w:t>
            </w:r>
          </w:p>
        </w:tc>
        <w:tc>
          <w:tcPr>
            <w:tcW w:w="243" w:type="dxa"/>
          </w:tcPr>
          <w:p w14:paraId="67F17E77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8D9969" w14:textId="77777777" w:rsidR="00E616D1" w:rsidRPr="00B4269E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E616D1" w:rsidRPr="00B4269E" w14:paraId="4E0A8223" w14:textId="77777777" w:rsidTr="00CF5C9C">
        <w:tc>
          <w:tcPr>
            <w:tcW w:w="6525" w:type="dxa"/>
          </w:tcPr>
          <w:p w14:paraId="38285EFB" w14:textId="1A7CD8AB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7FD08771" w14:textId="49B70ED1" w:rsidR="00E616D1" w:rsidRPr="00B4269E" w:rsidRDefault="00F953B8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108,758</w:t>
            </w:r>
          </w:p>
        </w:tc>
        <w:tc>
          <w:tcPr>
            <w:tcW w:w="243" w:type="dxa"/>
          </w:tcPr>
          <w:p w14:paraId="7DE8E618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AD02439" w14:textId="77777777" w:rsidR="00E616D1" w:rsidRPr="00B4269E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140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095</w:t>
            </w:r>
          </w:p>
        </w:tc>
      </w:tr>
      <w:tr w:rsidR="00E616D1" w:rsidRPr="00B4269E" w14:paraId="027EAA03" w14:textId="77777777" w:rsidTr="00CF5C9C">
        <w:tc>
          <w:tcPr>
            <w:tcW w:w="6525" w:type="dxa"/>
          </w:tcPr>
          <w:p w14:paraId="042F540E" w14:textId="77777777" w:rsidR="00E616D1" w:rsidRPr="00B4269E" w:rsidRDefault="00E616D1" w:rsidP="00B4269E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6B860AC" w14:textId="7E9125ED" w:rsidR="00E616D1" w:rsidRPr="00B4269E" w:rsidRDefault="00F953B8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122,902</w:t>
            </w:r>
          </w:p>
        </w:tc>
        <w:tc>
          <w:tcPr>
            <w:tcW w:w="243" w:type="dxa"/>
          </w:tcPr>
          <w:p w14:paraId="0A617A2F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8990C6D" w14:textId="77777777" w:rsidR="00E616D1" w:rsidRPr="00B4269E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140,35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504CE498" w14:textId="0C04CF0F" w:rsidR="0059008F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F881DE9" w14:textId="77777777" w:rsidR="0059008F" w:rsidRDefault="0059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AB33BC0" w14:textId="3273D367" w:rsidR="00D12DF8" w:rsidRPr="00B4269E" w:rsidRDefault="00681CA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4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D12DF8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D12DF8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590805BF" w14:textId="77777777" w:rsidR="00E616D1" w:rsidRPr="00547C25" w:rsidRDefault="00E616D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179"/>
        <w:gridCol w:w="261"/>
        <w:gridCol w:w="1179"/>
      </w:tblGrid>
      <w:tr w:rsidR="00E616D1" w:rsidRPr="00B4269E" w14:paraId="170783EA" w14:textId="77777777" w:rsidTr="00B31678">
        <w:tc>
          <w:tcPr>
            <w:tcW w:w="6750" w:type="dxa"/>
          </w:tcPr>
          <w:p w14:paraId="23D157CA" w14:textId="77777777" w:rsidR="00E616D1" w:rsidRPr="00B4269E" w:rsidRDefault="00E616D1" w:rsidP="00B4269E">
            <w:pPr>
              <w:pStyle w:val="a1"/>
              <w:tabs>
                <w:tab w:val="left" w:pos="72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9" w:type="dxa"/>
            <w:hideMark/>
          </w:tcPr>
          <w:p w14:paraId="3121AD56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61" w:type="dxa"/>
          </w:tcPr>
          <w:p w14:paraId="7403849F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hideMark/>
          </w:tcPr>
          <w:p w14:paraId="4603B36F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E616D1" w:rsidRPr="00B4269E" w14:paraId="5C64BD72" w14:textId="77777777" w:rsidTr="00B31678">
        <w:tc>
          <w:tcPr>
            <w:tcW w:w="6750" w:type="dxa"/>
          </w:tcPr>
          <w:p w14:paraId="165C72A4" w14:textId="77777777" w:rsidR="00E616D1" w:rsidRPr="00B4269E" w:rsidRDefault="00E616D1" w:rsidP="00B4269E">
            <w:pPr>
              <w:pStyle w:val="a1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9" w:type="dxa"/>
            <w:gridSpan w:val="3"/>
            <w:hideMark/>
          </w:tcPr>
          <w:p w14:paraId="73A6ADC1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6D1" w:rsidRPr="00B4269E" w14:paraId="70EC5A8D" w14:textId="77777777" w:rsidTr="00B31678">
        <w:tc>
          <w:tcPr>
            <w:tcW w:w="6750" w:type="dxa"/>
            <w:hideMark/>
          </w:tcPr>
          <w:p w14:paraId="1FC4B3D4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179" w:type="dxa"/>
          </w:tcPr>
          <w:p w14:paraId="583397B1" w14:textId="6E9F8272" w:rsidR="00E616D1" w:rsidRPr="00B4269E" w:rsidRDefault="004042A5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121,576</w:t>
            </w:r>
          </w:p>
        </w:tc>
        <w:tc>
          <w:tcPr>
            <w:tcW w:w="261" w:type="dxa"/>
          </w:tcPr>
          <w:p w14:paraId="4E4F4CAC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533D477D" w14:textId="77777777" w:rsidR="00E616D1" w:rsidRPr="00B4269E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161,580</w:t>
            </w:r>
          </w:p>
        </w:tc>
      </w:tr>
      <w:tr w:rsidR="00E616D1" w:rsidRPr="00B4269E" w14:paraId="329CD3C6" w14:textId="77777777" w:rsidTr="00B31678">
        <w:tc>
          <w:tcPr>
            <w:tcW w:w="6750" w:type="dxa"/>
          </w:tcPr>
          <w:p w14:paraId="365AD2C0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179" w:type="dxa"/>
          </w:tcPr>
          <w:p w14:paraId="5553EF95" w14:textId="799611B8" w:rsidR="00E616D1" w:rsidRPr="00B4269E" w:rsidRDefault="004042A5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  <w:tc>
          <w:tcPr>
            <w:tcW w:w="261" w:type="dxa"/>
          </w:tcPr>
          <w:p w14:paraId="101B0D2F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8D586AF" w14:textId="77777777" w:rsidR="00E616D1" w:rsidRPr="00B4269E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</w:tr>
      <w:tr w:rsidR="00E616D1" w:rsidRPr="00B4269E" w14:paraId="006EE438" w14:textId="77777777" w:rsidTr="00B31678">
        <w:tc>
          <w:tcPr>
            <w:tcW w:w="6750" w:type="dxa"/>
            <w:hideMark/>
          </w:tcPr>
          <w:p w14:paraId="4575117F" w14:textId="499D17A3" w:rsidR="00E616D1" w:rsidRPr="00B4269E" w:rsidRDefault="008A78C7" w:rsidP="00B4269E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A78C7">
              <w:rPr>
                <w:rFonts w:asciiTheme="majorBidi" w:hAnsiTheme="majorBidi" w:cs="Angsana New"/>
                <w:i/>
                <w:iCs/>
                <w:cs/>
                <w:lang w:val="en-US"/>
              </w:rPr>
              <w:t xml:space="preserve">หัก </w:t>
            </w:r>
            <w:r w:rsidRPr="00547C25">
              <w:rPr>
                <w:rFonts w:asciiTheme="majorBidi" w:hAnsiTheme="majorBidi" w:cs="Angsana New"/>
                <w:cs/>
                <w:lang w:val="en-US"/>
              </w:rPr>
              <w:t>ค่าเผื่อผลขาดทุนจากการด้อยค่า</w:t>
            </w:r>
            <w:r w:rsidRPr="008A78C7">
              <w:rPr>
                <w:rFonts w:asciiTheme="majorBidi" w:hAnsiTheme="majorBidi" w:cs="Angsana New"/>
                <w:i/>
                <w:iCs/>
                <w:cs/>
                <w:lang w:val="en-US"/>
              </w:rPr>
              <w:t xml:space="preserve"> (2562: ค่าเผื่อหนี้สงสัยจะสูญ)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D0250" w14:textId="45587500" w:rsidR="00E616D1" w:rsidRPr="00B4269E" w:rsidRDefault="00182535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45BA">
              <w:rPr>
                <w:rFonts w:asciiTheme="majorBidi" w:hAnsiTheme="majorBidi" w:cstheme="majorBidi"/>
                <w:sz w:val="30"/>
                <w:szCs w:val="30"/>
              </w:rPr>
              <w:t>70,652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54BE9459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DF9A4" w14:textId="77777777" w:rsidR="00E616D1" w:rsidRPr="00B4269E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(80,415)</w:t>
            </w:r>
          </w:p>
        </w:tc>
      </w:tr>
      <w:tr w:rsidR="00E616D1" w:rsidRPr="00B4269E" w14:paraId="73AFB516" w14:textId="77777777" w:rsidTr="00B31678">
        <w:tc>
          <w:tcPr>
            <w:tcW w:w="6750" w:type="dxa"/>
          </w:tcPr>
          <w:p w14:paraId="3935F171" w14:textId="77777777" w:rsidR="00E616D1" w:rsidRPr="00B4269E" w:rsidRDefault="00E616D1" w:rsidP="00B4269E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7C3F43" w14:textId="0ED3D910" w:rsidR="00E616D1" w:rsidRPr="00B4269E" w:rsidRDefault="00182535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67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54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23,336</w:t>
            </w:r>
          </w:p>
        </w:tc>
        <w:tc>
          <w:tcPr>
            <w:tcW w:w="261" w:type="dxa"/>
          </w:tcPr>
          <w:p w14:paraId="6A93D005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A0321F" w14:textId="77777777" w:rsidR="00E616D1" w:rsidRPr="00B4269E" w:rsidRDefault="00E616D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153,577</w:t>
            </w:r>
          </w:p>
        </w:tc>
      </w:tr>
      <w:tr w:rsidR="007E110D" w:rsidRPr="00B4269E" w14:paraId="74BB55F7" w14:textId="77777777" w:rsidTr="00B31678">
        <w:tc>
          <w:tcPr>
            <w:tcW w:w="6750" w:type="dxa"/>
          </w:tcPr>
          <w:p w14:paraId="46B67C6A" w14:textId="77777777" w:rsidR="007E110D" w:rsidRPr="00B4269E" w:rsidRDefault="007E110D" w:rsidP="00B4269E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</w:tcPr>
          <w:p w14:paraId="61CFD755" w14:textId="77777777" w:rsidR="007E110D" w:rsidRPr="00B4269E" w:rsidRDefault="007E110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1" w:type="dxa"/>
          </w:tcPr>
          <w:p w14:paraId="7D84B623" w14:textId="77777777" w:rsidR="007E110D" w:rsidRPr="00B4269E" w:rsidRDefault="007E110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</w:tcPr>
          <w:p w14:paraId="674C49E2" w14:textId="77777777" w:rsidR="007E110D" w:rsidRPr="00B4269E" w:rsidRDefault="007E110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6D1" w:rsidRPr="00B4269E" w14:paraId="32FFB658" w14:textId="77777777" w:rsidTr="00CF5C9C">
        <w:tc>
          <w:tcPr>
            <w:tcW w:w="6750" w:type="dxa"/>
          </w:tcPr>
          <w:p w14:paraId="7300B2F1" w14:textId="3DFD93AF" w:rsidR="00E616D1" w:rsidRPr="00C545BA" w:rsidRDefault="008A78C7" w:rsidP="00B4269E">
            <w:pPr>
              <w:pStyle w:val="a"/>
              <w:tabs>
                <w:tab w:val="left" w:pos="720"/>
              </w:tabs>
              <w:rPr>
                <w:rFonts w:asciiTheme="majorBidi" w:hAnsiTheme="majorBidi" w:cs="Angsana New"/>
                <w:cs/>
              </w:rPr>
            </w:pPr>
            <w:r w:rsidRPr="008A78C7">
              <w:rPr>
                <w:rFonts w:asciiTheme="majorBidi" w:hAnsiTheme="majorBidi" w:cs="Angsana New"/>
                <w:cs/>
              </w:rPr>
              <w:t>กลับรายการ</w:t>
            </w:r>
            <w:r w:rsidR="00717F79">
              <w:rPr>
                <w:rFonts w:asciiTheme="majorBidi" w:hAnsiTheme="majorBidi" w:cs="Angsana New" w:hint="cs"/>
                <w:cs/>
              </w:rPr>
              <w:t>ผล</w:t>
            </w:r>
            <w:r w:rsidRPr="008A78C7">
              <w:rPr>
                <w:rFonts w:asciiTheme="majorBidi" w:hAnsiTheme="majorBidi" w:cs="Angsana New"/>
                <w:cs/>
              </w:rPr>
              <w:t>ขาดทุนจากการด้อยค่</w:t>
            </w:r>
            <w:r w:rsidR="00C545BA">
              <w:rPr>
                <w:rFonts w:asciiTheme="majorBidi" w:hAnsiTheme="majorBidi" w:cs="Angsana New" w:hint="cs"/>
                <w:cs/>
              </w:rPr>
              <w:t>า</w:t>
            </w:r>
            <w:r w:rsidR="00CF5C9C">
              <w:rPr>
                <w:rFonts w:asciiTheme="majorBidi" w:hAnsiTheme="majorBidi" w:cs="Angsana New" w:hint="cs"/>
                <w:cs/>
              </w:rPr>
              <w:t>สำหรับปี</w:t>
            </w: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</w:tcPr>
          <w:p w14:paraId="7CDDB94A" w14:textId="6A6DED71" w:rsidR="00E616D1" w:rsidRPr="00C545BA" w:rsidRDefault="00C545BA" w:rsidP="0066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545BA">
              <w:rPr>
                <w:rFonts w:asciiTheme="majorBidi" w:hAnsiTheme="majorBidi" w:cstheme="majorBidi"/>
                <w:sz w:val="30"/>
                <w:szCs w:val="30"/>
              </w:rPr>
              <w:t>6,460</w:t>
            </w:r>
          </w:p>
        </w:tc>
        <w:tc>
          <w:tcPr>
            <w:tcW w:w="261" w:type="dxa"/>
          </w:tcPr>
          <w:p w14:paraId="611A41E5" w14:textId="77777777" w:rsidR="00E616D1" w:rsidRPr="00C545B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</w:tcPr>
          <w:p w14:paraId="1AAB26E4" w14:textId="50342E80" w:rsidR="00E616D1" w:rsidRPr="00C545BA" w:rsidRDefault="00C545BA" w:rsidP="00C5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545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45BA" w:rsidRPr="00B4269E" w14:paraId="7D02820C" w14:textId="77777777" w:rsidTr="00CF5C9C">
        <w:tc>
          <w:tcPr>
            <w:tcW w:w="6750" w:type="dxa"/>
          </w:tcPr>
          <w:p w14:paraId="48858ACD" w14:textId="4286B44B" w:rsidR="00C545BA" w:rsidRPr="008A78C7" w:rsidRDefault="00C545BA" w:rsidP="00B4269E">
            <w:pPr>
              <w:pStyle w:val="a"/>
              <w:tabs>
                <w:tab w:val="left" w:pos="720"/>
              </w:tabs>
              <w:rPr>
                <w:rFonts w:asciiTheme="majorBidi" w:hAnsiTheme="majorBidi" w:cs="Angsana New"/>
                <w:cs/>
              </w:rPr>
            </w:pPr>
            <w:r w:rsidRPr="00C545BA">
              <w:rPr>
                <w:rFonts w:asciiTheme="majorBidi" w:hAnsiTheme="majorBidi" w:cs="Angsana New"/>
                <w:cs/>
              </w:rPr>
              <w:t>หนี้สงสัยจะสูญ</w:t>
            </w:r>
            <w:r w:rsidR="00CF5C9C">
              <w:rPr>
                <w:rFonts w:asciiTheme="majorBidi" w:hAnsiTheme="majorBidi" w:cs="Angsana New" w:hint="cs"/>
                <w:cs/>
              </w:rPr>
              <w:t>สำหรับปี</w:t>
            </w: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62AB49D" w14:textId="338FA40F" w:rsidR="00C545BA" w:rsidRPr="00C545BA" w:rsidRDefault="00C545BA" w:rsidP="00C5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545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F5FB237" w14:textId="77777777" w:rsidR="00C545BA" w:rsidRPr="00C545BA" w:rsidRDefault="00C545B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544D740" w14:textId="071B0B5D" w:rsidR="00C545BA" w:rsidRPr="00C545BA" w:rsidRDefault="00C545BA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67B63"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</w:tr>
    </w:tbl>
    <w:p w14:paraId="1EE89B89" w14:textId="77777777" w:rsidR="0059008F" w:rsidRPr="0059008F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FD5D976" w14:textId="77777777" w:rsidR="008A78C7" w:rsidRPr="0059008F" w:rsidRDefault="008A78C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bookmarkStart w:id="2" w:name="_Hlk58402586"/>
      <w:r w:rsidRPr="0059008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008F">
        <w:rPr>
          <w:rFonts w:ascii="Angsana New" w:hAnsi="Angsana New"/>
          <w:spacing w:val="4"/>
          <w:sz w:val="30"/>
          <w:szCs w:val="30"/>
        </w:rPr>
        <w:t xml:space="preserve">31 </w:t>
      </w:r>
      <w:r w:rsidRPr="0059008F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59008F">
        <w:rPr>
          <w:rFonts w:ascii="Angsana New" w:hAnsi="Angsana New"/>
          <w:sz w:val="30"/>
          <w:szCs w:val="30"/>
        </w:rPr>
        <w:t xml:space="preserve">2563 </w:t>
      </w:r>
      <w:r w:rsidRPr="0059008F">
        <w:rPr>
          <w:rFonts w:ascii="Angsana New" w:hAnsi="Angsana New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และค่าเผื่อผลขาดทุนจากการ</w:t>
      </w:r>
      <w:r w:rsidRPr="0059008F">
        <w:rPr>
          <w:rFonts w:ascii="Angsana New" w:hAnsi="Angsana New"/>
          <w:sz w:val="30"/>
          <w:szCs w:val="30"/>
        </w:rPr>
        <w:br/>
      </w:r>
      <w:r w:rsidRPr="0059008F">
        <w:rPr>
          <w:rFonts w:ascii="Angsana New" w:hAnsi="Angsana New"/>
          <w:sz w:val="30"/>
          <w:szCs w:val="30"/>
          <w:cs/>
        </w:rPr>
        <w:t>ด้อยค่าจำแนกตามการจัดชั้นได้ดังนี้</w:t>
      </w:r>
    </w:p>
    <w:bookmarkEnd w:id="2"/>
    <w:p w14:paraId="7A04844B" w14:textId="77777777" w:rsidR="008A78C7" w:rsidRPr="0059008F" w:rsidRDefault="008A78C7" w:rsidP="008A7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49"/>
        <w:gridCol w:w="268"/>
        <w:gridCol w:w="1443"/>
      </w:tblGrid>
      <w:tr w:rsidR="008A78C7" w:rsidRPr="0036092A" w14:paraId="14605F6A" w14:textId="77777777" w:rsidTr="00B31678">
        <w:tc>
          <w:tcPr>
            <w:tcW w:w="6300" w:type="dxa"/>
            <w:shd w:val="clear" w:color="auto" w:fill="auto"/>
          </w:tcPr>
          <w:p w14:paraId="5328EFCC" w14:textId="77777777" w:rsidR="008A78C7" w:rsidRPr="0036092A" w:rsidRDefault="008A78C7" w:rsidP="00906FE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4843954" w14:textId="77777777" w:rsidR="008A78C7" w:rsidRPr="0036092A" w:rsidRDefault="008A78C7" w:rsidP="00906FE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68" w:type="dxa"/>
            <w:shd w:val="clear" w:color="auto" w:fill="auto"/>
          </w:tcPr>
          <w:p w14:paraId="3F982BA6" w14:textId="77777777" w:rsidR="008A78C7" w:rsidRPr="0036092A" w:rsidRDefault="008A78C7" w:rsidP="00906FE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4BCF5ADE" w14:textId="77777777" w:rsidR="008A78C7" w:rsidRDefault="008A78C7" w:rsidP="00906F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</w:p>
          <w:p w14:paraId="6CDDCF23" w14:textId="77777777" w:rsidR="008A78C7" w:rsidRPr="0036092A" w:rsidRDefault="008A78C7" w:rsidP="00906FE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 การด้อยค่า</w:t>
            </w:r>
          </w:p>
        </w:tc>
      </w:tr>
      <w:tr w:rsidR="008A78C7" w:rsidRPr="0036092A" w14:paraId="4F1EAB1B" w14:textId="77777777" w:rsidTr="00B31678">
        <w:tc>
          <w:tcPr>
            <w:tcW w:w="6300" w:type="dxa"/>
            <w:shd w:val="clear" w:color="auto" w:fill="auto"/>
          </w:tcPr>
          <w:p w14:paraId="503915FC" w14:textId="77777777" w:rsidR="008A78C7" w:rsidRPr="0036092A" w:rsidRDefault="008A78C7" w:rsidP="00906FE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90D5264" w14:textId="77777777" w:rsidR="008A78C7" w:rsidRPr="0036092A" w:rsidRDefault="008A78C7" w:rsidP="00906F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8C7" w:rsidRPr="0036092A" w14:paraId="37DEB20B" w14:textId="77777777" w:rsidTr="00B31678">
        <w:tc>
          <w:tcPr>
            <w:tcW w:w="6300" w:type="dxa"/>
            <w:shd w:val="clear" w:color="auto" w:fill="auto"/>
          </w:tcPr>
          <w:p w14:paraId="66971069" w14:textId="77777777" w:rsidR="008A78C7" w:rsidRDefault="008A78C7" w:rsidP="00906FE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4C5D71AC" w14:textId="77777777" w:rsidR="008A78C7" w:rsidRDefault="008A78C7" w:rsidP="00906FE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A78C7" w:rsidRPr="0036092A" w14:paraId="505FD619" w14:textId="77777777" w:rsidTr="00B31678">
        <w:tc>
          <w:tcPr>
            <w:tcW w:w="6300" w:type="dxa"/>
            <w:shd w:val="clear" w:color="auto" w:fill="auto"/>
          </w:tcPr>
          <w:p w14:paraId="756132AC" w14:textId="77777777" w:rsidR="008A78C7" w:rsidRPr="008E2A07" w:rsidRDefault="008A78C7" w:rsidP="00906FE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CE1F928" w14:textId="06F24739" w:rsidR="008A78C7" w:rsidRPr="0036092A" w:rsidRDefault="00182535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105,73</w:t>
            </w:r>
            <w:r w:rsidR="008A769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2032FE" w14:textId="77777777" w:rsidR="008A78C7" w:rsidRPr="0036092A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25134B6" w14:textId="75A93A5F" w:rsidR="008A78C7" w:rsidRPr="009B41D2" w:rsidRDefault="00182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8A78C7" w:rsidRPr="0036092A" w14:paraId="1A359815" w14:textId="77777777" w:rsidTr="00B31678">
        <w:tc>
          <w:tcPr>
            <w:tcW w:w="6300" w:type="dxa"/>
            <w:shd w:val="clear" w:color="auto" w:fill="auto"/>
          </w:tcPr>
          <w:p w14:paraId="07A56ED4" w14:textId="77777777" w:rsidR="008A78C7" w:rsidRPr="008E2A07" w:rsidRDefault="008A78C7" w:rsidP="00906FE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0996426" w14:textId="5B633AF6" w:rsidR="008A78C7" w:rsidRPr="0036092A" w:rsidRDefault="00182535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A3FB4B" w14:textId="77777777" w:rsidR="008A78C7" w:rsidRPr="0036092A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78EC3EE4" w14:textId="378CDD02" w:rsidR="008A78C7" w:rsidRPr="009B41D2" w:rsidRDefault="0018253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8A78C7" w:rsidRPr="0036092A" w14:paraId="4ABF604E" w14:textId="77777777" w:rsidTr="00B31678">
        <w:tc>
          <w:tcPr>
            <w:tcW w:w="6300" w:type="dxa"/>
            <w:shd w:val="clear" w:color="auto" w:fill="auto"/>
          </w:tcPr>
          <w:p w14:paraId="15181CCC" w14:textId="77777777" w:rsidR="008A78C7" w:rsidRPr="008E2A07" w:rsidRDefault="008A78C7" w:rsidP="00906FE3">
            <w:pPr>
              <w:spacing w:line="380" w:lineRule="exact"/>
              <w:ind w:right="-46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915764E" w14:textId="08D9D353" w:rsidR="008A78C7" w:rsidRPr="0036092A" w:rsidRDefault="00182535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83,035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7687105" w14:textId="77777777" w:rsidR="008A78C7" w:rsidRPr="0036092A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CC488C2" w14:textId="30A6E1B3" w:rsidR="008A78C7" w:rsidRPr="009B41D2" w:rsidRDefault="008A769A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</w:tr>
      <w:tr w:rsidR="008A78C7" w:rsidRPr="0036092A" w14:paraId="39012865" w14:textId="77777777" w:rsidTr="00B31678">
        <w:tc>
          <w:tcPr>
            <w:tcW w:w="6300" w:type="dxa"/>
            <w:shd w:val="clear" w:color="auto" w:fill="auto"/>
          </w:tcPr>
          <w:p w14:paraId="2ADE647B" w14:textId="77777777" w:rsidR="008A78C7" w:rsidRPr="0036092A" w:rsidRDefault="008A78C7" w:rsidP="00906FE3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19BD9" w14:textId="278CD678" w:rsidR="008A78C7" w:rsidRPr="0036092A" w:rsidRDefault="00182535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193,988</w:t>
            </w:r>
          </w:p>
        </w:tc>
        <w:tc>
          <w:tcPr>
            <w:tcW w:w="268" w:type="dxa"/>
            <w:shd w:val="clear" w:color="auto" w:fill="auto"/>
          </w:tcPr>
          <w:p w14:paraId="0E84B385" w14:textId="77777777" w:rsidR="008A78C7" w:rsidRPr="0036092A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7A712" w14:textId="3E3A25D9" w:rsidR="008A78C7" w:rsidRPr="009B41D2" w:rsidRDefault="0018253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A769A">
              <w:rPr>
                <w:rFonts w:ascii="Angsana New" w:hAnsi="Angsana New"/>
                <w:b/>
                <w:bCs/>
                <w:sz w:val="30"/>
                <w:szCs w:val="30"/>
              </w:rPr>
              <w:t>0,652</w:t>
            </w:r>
          </w:p>
        </w:tc>
      </w:tr>
    </w:tbl>
    <w:p w14:paraId="7C776FC6" w14:textId="0F1D380D" w:rsidR="0059008F" w:rsidRDefault="0059008F" w:rsidP="008A78C7">
      <w:pPr>
        <w:pStyle w:val="BodyText3"/>
        <w:spacing w:line="240" w:lineRule="auto"/>
        <w:ind w:left="450" w:right="15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FC143A" w14:textId="77777777" w:rsidR="0059008F" w:rsidRDefault="0059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DFF81D" w14:textId="77777777" w:rsidR="008A78C7" w:rsidRDefault="008A78C7" w:rsidP="00B31678">
      <w:pPr>
        <w:pStyle w:val="BodyText3"/>
        <w:spacing w:line="240" w:lineRule="auto"/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  <w:r w:rsidRPr="0049208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Pr="0049208A">
        <w:rPr>
          <w:rFonts w:ascii="Angsana New" w:hAnsi="Angsana New" w:cs="Angsana New"/>
          <w:sz w:val="30"/>
          <w:szCs w:val="30"/>
        </w:rPr>
        <w:t xml:space="preserve">31 </w:t>
      </w:r>
      <w:r w:rsidRPr="0049208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9208A">
        <w:rPr>
          <w:rFonts w:ascii="Angsana New" w:hAnsi="Angsana New" w:cs="Angsana New"/>
          <w:sz w:val="30"/>
          <w:szCs w:val="30"/>
        </w:rPr>
        <w:t xml:space="preserve">2562 </w:t>
      </w:r>
      <w:r w:rsidRPr="0049208A">
        <w:rPr>
          <w:rFonts w:ascii="Angsana New" w:hAnsi="Angsana New" w:cs="Angsana New" w:hint="cs"/>
          <w:sz w:val="30"/>
          <w:szCs w:val="30"/>
          <w:cs/>
        </w:rPr>
        <w:t>ยอดคงเหลือของลูกหนี้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ค่าเช่าตามสัญญาเช่าดำเนินงาน และค่าเผื่อหนี้สงสัยจะสูญ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จำแนกตามอายุหนี้ที่ค้างชำระได้ดังนี้</w:t>
      </w:r>
    </w:p>
    <w:p w14:paraId="7675CE02" w14:textId="77777777" w:rsidR="007C50C8" w:rsidRPr="00B4269E" w:rsidRDefault="007C50C8" w:rsidP="00B4269E">
      <w:pPr>
        <w:pStyle w:val="BodyText3"/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597"/>
        <w:gridCol w:w="1215"/>
        <w:gridCol w:w="288"/>
        <w:gridCol w:w="1143"/>
      </w:tblGrid>
      <w:tr w:rsidR="0059008F" w:rsidRPr="00B4269E" w14:paraId="67C5543C" w14:textId="77777777" w:rsidTr="00547C25">
        <w:tc>
          <w:tcPr>
            <w:tcW w:w="6597" w:type="dxa"/>
          </w:tcPr>
          <w:p w14:paraId="6E75943B" w14:textId="77777777" w:rsidR="0059008F" w:rsidRPr="00B4269E" w:rsidRDefault="0059008F">
            <w:pPr>
              <w:pStyle w:val="a1"/>
              <w:tabs>
                <w:tab w:val="clear" w:pos="1080"/>
              </w:tabs>
              <w:ind w:left="-140" w:firstLine="14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</w:tcPr>
          <w:p w14:paraId="2FC4840A" w14:textId="77777777" w:rsidR="0059008F" w:rsidRPr="00B4269E" w:rsidDel="00BC62FF" w:rsidRDefault="0059008F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8" w:type="dxa"/>
          </w:tcPr>
          <w:p w14:paraId="210A2DB4" w14:textId="77777777" w:rsidR="0059008F" w:rsidRPr="00B4269E" w:rsidRDefault="0059008F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</w:tcPr>
          <w:p w14:paraId="1E882377" w14:textId="1645A793" w:rsidR="0059008F" w:rsidRPr="00B4269E" w:rsidRDefault="0059008F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E616D1" w:rsidRPr="00B4269E" w14:paraId="45A8C811" w14:textId="77777777" w:rsidTr="00547C25">
        <w:tc>
          <w:tcPr>
            <w:tcW w:w="6597" w:type="dxa"/>
          </w:tcPr>
          <w:p w14:paraId="37158B8A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cs/>
                <w:lang w:val="en-US"/>
              </w:rPr>
              <w:t>ลูกหนี้ปกติ</w:t>
            </w:r>
          </w:p>
        </w:tc>
        <w:tc>
          <w:tcPr>
            <w:tcW w:w="1215" w:type="dxa"/>
          </w:tcPr>
          <w:p w14:paraId="50970FF7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E4C4C13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00F4A78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6D1" w:rsidRPr="00B4269E" w14:paraId="54A9B9E3" w14:textId="77777777" w:rsidTr="00547C25">
        <w:tc>
          <w:tcPr>
            <w:tcW w:w="6597" w:type="dxa"/>
          </w:tcPr>
          <w:p w14:paraId="77101248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15" w:type="dxa"/>
          </w:tcPr>
          <w:p w14:paraId="3E9A59C1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27215DB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DBD5D1C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110,936</w:t>
            </w:r>
          </w:p>
        </w:tc>
      </w:tr>
      <w:tr w:rsidR="00E616D1" w:rsidRPr="00B4269E" w14:paraId="2173C0A7" w14:textId="77777777" w:rsidTr="00547C25">
        <w:tc>
          <w:tcPr>
            <w:tcW w:w="6597" w:type="dxa"/>
          </w:tcPr>
          <w:p w14:paraId="0E4D1495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>เกินวันครบกำหนดชำระ</w:t>
            </w:r>
            <w:r w:rsidRPr="00B4269E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1215" w:type="dxa"/>
          </w:tcPr>
          <w:p w14:paraId="3E1B46CF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7785342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E1EDF93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69A" w:rsidRPr="00B4269E" w14:paraId="27B13A8C" w14:textId="77777777" w:rsidTr="00547C25">
        <w:tc>
          <w:tcPr>
            <w:tcW w:w="6597" w:type="dxa"/>
          </w:tcPr>
          <w:p w14:paraId="2CA6B803" w14:textId="5AB6BBC3" w:rsidR="008A769A" w:rsidRPr="00B4269E" w:rsidRDefault="008A769A" w:rsidP="008A769A">
            <w:pPr>
              <w:pStyle w:val="a1"/>
              <w:tabs>
                <w:tab w:val="clear" w:pos="1080"/>
                <w:tab w:val="left" w:pos="342"/>
              </w:tabs>
              <w:ind w:firstLine="630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cs/>
                <w:lang w:val="en-US"/>
              </w:rPr>
              <w:t xml:space="preserve">น้อยกว่า </w:t>
            </w:r>
            <w:r w:rsidRPr="00B4269E">
              <w:rPr>
                <w:rFonts w:asciiTheme="majorBidi" w:hAnsiTheme="majorBidi" w:cstheme="majorBidi"/>
                <w:lang w:val="en-US"/>
              </w:rPr>
              <w:t>3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</w:tcPr>
          <w:p w14:paraId="12EE10EE" w14:textId="77777777" w:rsidR="008A769A" w:rsidRPr="00B4269E" w:rsidRDefault="008A769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20C29AA" w14:textId="77777777" w:rsidR="008A769A" w:rsidRPr="00B4269E" w:rsidRDefault="008A769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7A7493B" w14:textId="2F4E20ED" w:rsidR="008A769A" w:rsidRPr="00B4269E" w:rsidRDefault="008A769A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35,678</w:t>
            </w:r>
          </w:p>
        </w:tc>
      </w:tr>
      <w:tr w:rsidR="00E616D1" w:rsidRPr="00B4269E" w14:paraId="0C99B08A" w14:textId="77777777" w:rsidTr="00547C25">
        <w:tc>
          <w:tcPr>
            <w:tcW w:w="6597" w:type="dxa"/>
          </w:tcPr>
          <w:p w14:paraId="0CF00D7E" w14:textId="195895D9" w:rsidR="00E616D1" w:rsidRPr="00B4269E" w:rsidRDefault="00E616D1" w:rsidP="008A769A">
            <w:pPr>
              <w:pStyle w:val="a1"/>
              <w:tabs>
                <w:tab w:val="clear" w:pos="1080"/>
              </w:tabs>
              <w:ind w:firstLine="630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 xml:space="preserve">3 - 6 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</w:tcPr>
          <w:p w14:paraId="704250A5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1CBAC9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CEA8915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2,415</w:t>
            </w:r>
          </w:p>
        </w:tc>
      </w:tr>
      <w:tr w:rsidR="00E616D1" w:rsidRPr="00B4269E" w14:paraId="2993DCE1" w14:textId="77777777" w:rsidTr="008A769A">
        <w:tc>
          <w:tcPr>
            <w:tcW w:w="6597" w:type="dxa"/>
          </w:tcPr>
          <w:p w14:paraId="7F1663AA" w14:textId="76797002" w:rsidR="00E616D1" w:rsidRPr="00B4269E" w:rsidRDefault="00E616D1" w:rsidP="008A769A">
            <w:pPr>
              <w:pStyle w:val="a1"/>
              <w:tabs>
                <w:tab w:val="clear" w:pos="1080"/>
                <w:tab w:val="left" w:pos="342"/>
              </w:tabs>
              <w:ind w:firstLine="630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 xml:space="preserve">6 - 12 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</w:tcPr>
          <w:p w14:paraId="18FA602E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8487C15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CD1462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2,844</w:t>
            </w:r>
          </w:p>
        </w:tc>
      </w:tr>
      <w:tr w:rsidR="00E616D1" w:rsidRPr="00B4269E" w14:paraId="02C8D0B8" w14:textId="77777777" w:rsidTr="008A769A">
        <w:tc>
          <w:tcPr>
            <w:tcW w:w="6597" w:type="dxa"/>
          </w:tcPr>
          <w:p w14:paraId="288D5F28" w14:textId="77777777" w:rsidR="00E616D1" w:rsidRPr="00B4269E" w:rsidRDefault="00E616D1" w:rsidP="00B4269E">
            <w:pPr>
              <w:pStyle w:val="a1"/>
              <w:tabs>
                <w:tab w:val="clear" w:pos="1080"/>
                <w:tab w:val="left" w:pos="342"/>
              </w:tabs>
              <w:ind w:firstLine="612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cs/>
                <w:lang w:val="en-US"/>
              </w:rPr>
              <w:t xml:space="preserve">เกินกว่า </w:t>
            </w:r>
            <w:r w:rsidRPr="00B4269E">
              <w:rPr>
                <w:rFonts w:asciiTheme="majorBidi" w:hAnsiTheme="majorBidi" w:cstheme="majorBidi"/>
                <w:lang w:val="en-US"/>
              </w:rPr>
              <w:t xml:space="preserve">12 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</w:tcPr>
          <w:p w14:paraId="52885CF1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4627A77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1011D2A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9,707</w:t>
            </w:r>
          </w:p>
        </w:tc>
      </w:tr>
      <w:tr w:rsidR="00E616D1" w:rsidRPr="00B4269E" w14:paraId="65FB395B" w14:textId="77777777" w:rsidTr="00667B63">
        <w:tc>
          <w:tcPr>
            <w:tcW w:w="6597" w:type="dxa"/>
          </w:tcPr>
          <w:p w14:paraId="6CFBCB01" w14:textId="77777777" w:rsidR="00E616D1" w:rsidRPr="00B4269E" w:rsidRDefault="00E616D1" w:rsidP="00B4269E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cs/>
                <w:lang w:val="en-US"/>
              </w:rPr>
              <w:t>รวมลูกหนี้ปกติ</w:t>
            </w:r>
          </w:p>
        </w:tc>
        <w:tc>
          <w:tcPr>
            <w:tcW w:w="1215" w:type="dxa"/>
          </w:tcPr>
          <w:p w14:paraId="12A7CCFF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</w:tcPr>
          <w:p w14:paraId="4A6FFEC5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58DA4E2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161,580</w:t>
            </w:r>
          </w:p>
        </w:tc>
      </w:tr>
      <w:tr w:rsidR="00E616D1" w:rsidRPr="00B4269E" w14:paraId="6CCCB814" w14:textId="77777777" w:rsidTr="00547C25">
        <w:tc>
          <w:tcPr>
            <w:tcW w:w="6597" w:type="dxa"/>
          </w:tcPr>
          <w:p w14:paraId="71D44E4B" w14:textId="77777777" w:rsidR="00E616D1" w:rsidRPr="00B4269E" w:rsidRDefault="00E616D1" w:rsidP="00B4269E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  <w:r w:rsidRPr="00B4269E">
              <w:rPr>
                <w:rFonts w:asciiTheme="majorBidi" w:hAnsiTheme="majorBidi" w:cstheme="majorBidi"/>
                <w:cs/>
              </w:rPr>
              <w:t>ลูกหนี้ผิดนัดชำระหนี้</w:t>
            </w:r>
          </w:p>
        </w:tc>
        <w:tc>
          <w:tcPr>
            <w:tcW w:w="1215" w:type="dxa"/>
          </w:tcPr>
          <w:p w14:paraId="78CC8535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91F4D18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DD81E3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</w:tr>
      <w:tr w:rsidR="00E616D1" w:rsidRPr="00B4269E" w14:paraId="6795B770" w14:textId="77777777" w:rsidTr="008A769A">
        <w:tc>
          <w:tcPr>
            <w:tcW w:w="6597" w:type="dxa"/>
          </w:tcPr>
          <w:p w14:paraId="04BED693" w14:textId="77777777" w:rsidR="00E616D1" w:rsidRPr="00B4269E" w:rsidRDefault="00E616D1" w:rsidP="00B4269E">
            <w:pPr>
              <w:pStyle w:val="a1"/>
              <w:tabs>
                <w:tab w:val="clear" w:pos="1080"/>
                <w:tab w:val="left" w:pos="89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รวมลูกหนี้ตามสัญญาเช่าดำเนินงาน</w:t>
            </w:r>
          </w:p>
        </w:tc>
        <w:tc>
          <w:tcPr>
            <w:tcW w:w="1215" w:type="dxa"/>
          </w:tcPr>
          <w:p w14:paraId="283A69E5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</w:tcPr>
          <w:p w14:paraId="63FD3B46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4D7D868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233,992</w:t>
            </w:r>
          </w:p>
        </w:tc>
      </w:tr>
      <w:tr w:rsidR="00E616D1" w:rsidRPr="00B4269E" w14:paraId="2A00EE25" w14:textId="77777777" w:rsidTr="008A769A">
        <w:tc>
          <w:tcPr>
            <w:tcW w:w="6597" w:type="dxa"/>
          </w:tcPr>
          <w:p w14:paraId="75AB4396" w14:textId="77777777" w:rsidR="00E616D1" w:rsidRPr="00B4269E" w:rsidRDefault="00E616D1" w:rsidP="00B4269E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4269E">
              <w:rPr>
                <w:rFonts w:asciiTheme="majorBidi" w:hAnsiTheme="majorBidi" w:cstheme="majorBidi"/>
                <w:lang w:val="en-US"/>
              </w:rPr>
              <w:tab/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15" w:type="dxa"/>
          </w:tcPr>
          <w:p w14:paraId="464CD404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C6E877B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7502DFD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(80,415)</w:t>
            </w:r>
          </w:p>
        </w:tc>
      </w:tr>
      <w:tr w:rsidR="00E616D1" w:rsidRPr="00B4269E" w14:paraId="7541CF29" w14:textId="77777777" w:rsidTr="008A769A">
        <w:tc>
          <w:tcPr>
            <w:tcW w:w="6597" w:type="dxa"/>
          </w:tcPr>
          <w:p w14:paraId="00BCD3DE" w14:textId="77777777" w:rsidR="00E616D1" w:rsidRPr="00B4269E" w:rsidRDefault="00E616D1" w:rsidP="00B4269E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15" w:type="dxa"/>
          </w:tcPr>
          <w:p w14:paraId="671897A1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" w:type="dxa"/>
          </w:tcPr>
          <w:p w14:paraId="357DED3B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B02CB66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153,577</w:t>
            </w:r>
          </w:p>
        </w:tc>
      </w:tr>
    </w:tbl>
    <w:p w14:paraId="78B54031" w14:textId="77777777" w:rsidR="00AF2CE9" w:rsidRPr="00B4269E" w:rsidRDefault="00AF2CE9" w:rsidP="00B4269E">
      <w:pPr>
        <w:pStyle w:val="BodyText3"/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C9202" w14:textId="77777777" w:rsidR="00181679" w:rsidRPr="00B4269E" w:rsidRDefault="0018167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โดยปกติระยะเวลาในการให้สินเชื่อแก่ลูกค้าของบริษัทคือ 30 วัน</w:t>
      </w:r>
    </w:p>
    <w:p w14:paraId="364D554A" w14:textId="77777777" w:rsidR="007D087D" w:rsidRDefault="007D087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CDD132" w14:textId="63B57F09" w:rsidR="007D087D" w:rsidRDefault="007D087D" w:rsidP="00B31678">
      <w:pPr>
        <w:spacing w:line="240" w:lineRule="auto"/>
        <w:ind w:left="45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721FA">
        <w:rPr>
          <w:rFonts w:asciiTheme="majorBidi" w:hAnsiTheme="majorBidi" w:cstheme="majorBidi"/>
          <w:b/>
          <w:sz w:val="30"/>
          <w:szCs w:val="30"/>
          <w:cs/>
        </w:rPr>
        <w:t>ตารางต่อไปนี้แสดงข้อมูลของ</w:t>
      </w:r>
      <w:r w:rsidRPr="0049208A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ที่มีการเปลี่ยนแปลงเงื่อนไข รวมถึง</w:t>
      </w:r>
      <w:r w:rsidRPr="0049208A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ที่มีการเปลี่ยนแปลงเงื่อนไขตามแนวทางในการให้ความช่วยเหลือลูกหนี้ตามที่ได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้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อธิบายไว้ในหมายเหตุข้อ </w:t>
      </w:r>
      <w:r w:rsidR="00AD46CD">
        <w:rPr>
          <w:rFonts w:asciiTheme="majorBidi" w:hAnsiTheme="majorBidi" w:cstheme="majorBidi"/>
          <w:bCs/>
          <w:sz w:val="30"/>
          <w:szCs w:val="30"/>
        </w:rPr>
        <w:t>5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 ในระหว่าง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ปี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0721FA">
        <w:rPr>
          <w:rFonts w:asciiTheme="majorBidi" w:hAnsiTheme="majorBidi" w:cstheme="majorBidi"/>
          <w:sz w:val="30"/>
          <w:szCs w:val="30"/>
        </w:rPr>
        <w:t xml:space="preserve"> </w:t>
      </w:r>
      <w:r w:rsidRPr="000721FA">
        <w:rPr>
          <w:rFonts w:asciiTheme="majorBidi" w:hAnsiTheme="majorBidi" w:cstheme="majorBidi"/>
          <w:bCs/>
          <w:sz w:val="30"/>
          <w:szCs w:val="30"/>
        </w:rPr>
        <w:t xml:space="preserve">2563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98"/>
        <w:gridCol w:w="1872"/>
      </w:tblGrid>
      <w:tr w:rsidR="007D087D" w:rsidRPr="000721FA" w14:paraId="6EDD24ED" w14:textId="77777777" w:rsidTr="00B31678">
        <w:trPr>
          <w:trHeight w:val="80"/>
        </w:trPr>
        <w:tc>
          <w:tcPr>
            <w:tcW w:w="5310" w:type="dxa"/>
            <w:vAlign w:val="bottom"/>
          </w:tcPr>
          <w:p w14:paraId="045DE6E6" w14:textId="6A4C6B61" w:rsidR="007D087D" w:rsidRPr="00547C25" w:rsidRDefault="007D087D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216FAACC" w14:textId="1FBDC522" w:rsidR="007D087D" w:rsidRPr="00DD14AD" w:rsidRDefault="007D087D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53F81226" w14:textId="3CD032A0" w:rsidR="007D087D" w:rsidRPr="00547C25" w:rsidRDefault="007D087D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7497" w:rsidRPr="000721FA" w14:paraId="1E6FA879" w14:textId="77777777" w:rsidTr="00B31678">
        <w:trPr>
          <w:trHeight w:val="80"/>
        </w:trPr>
        <w:tc>
          <w:tcPr>
            <w:tcW w:w="5310" w:type="dxa"/>
            <w:vAlign w:val="bottom"/>
          </w:tcPr>
          <w:p w14:paraId="49F074CA" w14:textId="77777777" w:rsidR="00137497" w:rsidRPr="00547C25" w:rsidRDefault="00137497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28BD4147" w14:textId="77777777" w:rsidR="00137497" w:rsidRPr="00DD14AD" w:rsidRDefault="00137497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7F7DF6BD" w14:textId="48BAB500" w:rsidR="00137497" w:rsidRPr="00547C25" w:rsidRDefault="00137497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B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87D" w:rsidRPr="000721FA" w14:paraId="3AD19AF5" w14:textId="77777777" w:rsidTr="00B31678">
        <w:trPr>
          <w:trHeight w:val="299"/>
        </w:trPr>
        <w:tc>
          <w:tcPr>
            <w:tcW w:w="5310" w:type="dxa"/>
            <w:hideMark/>
          </w:tcPr>
          <w:p w14:paraId="3A60D076" w14:textId="75751E1C" w:rsidR="007D087D" w:rsidRPr="00237A70" w:rsidRDefault="007D087D" w:rsidP="00906F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7A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  <w:r w:rsidRPr="00237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ที่มีการเปลี่ยนแปลงเงื่อนไข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237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ในระหว่าง</w:t>
            </w:r>
            <w:r w:rsidR="00772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998" w:type="dxa"/>
          </w:tcPr>
          <w:p w14:paraId="2F2A1C27" w14:textId="77777777" w:rsidR="007D087D" w:rsidRPr="000721FA" w:rsidRDefault="007D087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92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7D86E379" w14:textId="77777777" w:rsidR="007D087D" w:rsidRPr="000721FA" w:rsidRDefault="007D087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87D" w:rsidRPr="000721FA" w14:paraId="2E12593B" w14:textId="77777777" w:rsidTr="00B31678">
        <w:trPr>
          <w:trHeight w:val="144"/>
        </w:trPr>
        <w:tc>
          <w:tcPr>
            <w:tcW w:w="5310" w:type="dxa"/>
          </w:tcPr>
          <w:p w14:paraId="1632888A" w14:textId="77777777" w:rsidR="007D087D" w:rsidRPr="000721FA" w:rsidRDefault="007D087D" w:rsidP="00906F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998" w:type="dxa"/>
          </w:tcPr>
          <w:p w14:paraId="2BACE050" w14:textId="77777777" w:rsidR="007D087D" w:rsidRPr="00C32B5D" w:rsidRDefault="007D087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330"/>
              </w:tabs>
              <w:spacing w:line="240" w:lineRule="auto"/>
              <w:ind w:left="-92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22263029" w14:textId="0F3A3420" w:rsidR="007D087D" w:rsidRPr="00C32B5D" w:rsidRDefault="0012640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  <w:tr w:rsidR="007D087D" w:rsidRPr="000721FA" w14:paraId="0F1CE749" w14:textId="77777777" w:rsidTr="00B31678">
        <w:trPr>
          <w:trHeight w:val="299"/>
        </w:trPr>
        <w:tc>
          <w:tcPr>
            <w:tcW w:w="5310" w:type="dxa"/>
          </w:tcPr>
          <w:p w14:paraId="10F5F917" w14:textId="77777777" w:rsidR="007D087D" w:rsidRPr="000721FA" w:rsidRDefault="007D087D" w:rsidP="00906F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หลัง</w:t>
            </w: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การเปลี่ยนแปลงเงื่อนไข</w:t>
            </w:r>
          </w:p>
        </w:tc>
        <w:tc>
          <w:tcPr>
            <w:tcW w:w="1998" w:type="dxa"/>
          </w:tcPr>
          <w:p w14:paraId="476193DD" w14:textId="77777777" w:rsidR="007D087D" w:rsidRPr="00C32B5D" w:rsidRDefault="007D087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510"/>
              </w:tabs>
              <w:spacing w:line="240" w:lineRule="auto"/>
              <w:ind w:left="-92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5725B15" w14:textId="44A9F39B" w:rsidR="007D087D" w:rsidRPr="00C32B5D" w:rsidRDefault="0012640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</w:tbl>
    <w:p w14:paraId="62E186E7" w14:textId="5BD6DBBD" w:rsidR="003E58D9" w:rsidRDefault="003E58D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B8D32D" w14:textId="77777777" w:rsidR="003E58D9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012C48" w14:textId="3890F3EF" w:rsidR="00D12DF8" w:rsidRPr="00B4269E" w:rsidRDefault="00681CA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C25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C668EB" w:rsidRPr="0059008F">
        <w:rPr>
          <w:rFonts w:asciiTheme="majorBidi" w:hAnsiTheme="majorBidi" w:cstheme="majorBidi"/>
          <w:b/>
          <w:bCs/>
          <w:sz w:val="30"/>
          <w:szCs w:val="30"/>
        </w:rPr>
        <w:tab/>
      </w:r>
      <w:r w:rsidR="00560F84" w:rsidRPr="0059008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E36A81" w:rsidRPr="0059008F">
        <w:rPr>
          <w:rFonts w:asciiTheme="majorBidi" w:hAnsiTheme="majorBidi"/>
          <w:b/>
          <w:bCs/>
          <w:sz w:val="30"/>
          <w:szCs w:val="30"/>
          <w:cs/>
        </w:rPr>
        <w:t>เงินทุน</w:t>
      </w:r>
    </w:p>
    <w:p w14:paraId="250C69E6" w14:textId="77777777" w:rsidR="00B96B62" w:rsidRPr="00547C25" w:rsidRDefault="00B96B6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99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98"/>
        <w:gridCol w:w="1080"/>
        <w:gridCol w:w="990"/>
        <w:gridCol w:w="990"/>
        <w:gridCol w:w="900"/>
        <w:gridCol w:w="1070"/>
      </w:tblGrid>
      <w:tr w:rsidR="002F6024" w:rsidRPr="00CC0E78" w14:paraId="233B53F5" w14:textId="77777777" w:rsidTr="00BD3527">
        <w:trPr>
          <w:trHeight w:val="342"/>
        </w:trPr>
        <w:tc>
          <w:tcPr>
            <w:tcW w:w="2790" w:type="dxa"/>
          </w:tcPr>
          <w:p w14:paraId="2F765A01" w14:textId="77777777" w:rsidR="002F6024" w:rsidRPr="007A3546" w:rsidRDefault="002F6024" w:rsidP="00A2220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8" w:type="dxa"/>
            <w:gridSpan w:val="7"/>
            <w:vAlign w:val="bottom"/>
          </w:tcPr>
          <w:p w14:paraId="6A6797E6" w14:textId="78821C72" w:rsidR="002F6024" w:rsidRPr="00477728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  <w:r w:rsidRPr="00477728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2F6024" w:rsidRPr="00CC0E78" w14:paraId="4EE7A28A" w14:textId="77777777" w:rsidTr="00BD3527">
        <w:trPr>
          <w:trHeight w:val="1711"/>
        </w:trPr>
        <w:tc>
          <w:tcPr>
            <w:tcW w:w="2790" w:type="dxa"/>
          </w:tcPr>
          <w:p w14:paraId="3610AC15" w14:textId="77777777" w:rsidR="002F6024" w:rsidRPr="007A3546" w:rsidRDefault="002F6024" w:rsidP="00A2220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8A65F72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1A86CA2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98" w:type="dxa"/>
            <w:vAlign w:val="bottom"/>
          </w:tcPr>
          <w:p w14:paraId="155C62FD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14:paraId="144E391D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7F1BFAA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052A417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D6DDD32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ACBB503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63EBF2A7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0" w:type="dxa"/>
            <w:vAlign w:val="bottom"/>
          </w:tcPr>
          <w:p w14:paraId="6DC8E434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F6024" w:rsidRPr="00CC0E78" w14:paraId="1BC2EA4A" w14:textId="77777777" w:rsidTr="00BD3527">
        <w:trPr>
          <w:trHeight w:val="342"/>
        </w:trPr>
        <w:tc>
          <w:tcPr>
            <w:tcW w:w="2790" w:type="dxa"/>
          </w:tcPr>
          <w:p w14:paraId="27536785" w14:textId="77777777" w:rsidR="002F6024" w:rsidRPr="007A3546" w:rsidRDefault="002F6024" w:rsidP="00A2220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8" w:type="dxa"/>
            <w:gridSpan w:val="7"/>
            <w:vAlign w:val="bottom"/>
          </w:tcPr>
          <w:p w14:paraId="45B7158F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F6024" w:rsidRPr="00CC0E78" w14:paraId="55DBE8D1" w14:textId="77777777" w:rsidTr="00BD3527">
        <w:trPr>
          <w:trHeight w:val="342"/>
        </w:trPr>
        <w:tc>
          <w:tcPr>
            <w:tcW w:w="2790" w:type="dxa"/>
          </w:tcPr>
          <w:p w14:paraId="1FA2DC78" w14:textId="77777777" w:rsidR="002F6024" w:rsidRPr="007A3546" w:rsidRDefault="002F6024" w:rsidP="00A2220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1080" w:type="dxa"/>
          </w:tcPr>
          <w:p w14:paraId="45F0BB4A" w14:textId="77777777" w:rsidR="002F6024" w:rsidRPr="007A3546" w:rsidRDefault="002F6024" w:rsidP="00A22200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F4DDB9A" w14:textId="77777777" w:rsidR="002F6024" w:rsidRPr="007A3546" w:rsidRDefault="002F6024" w:rsidP="00A22200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EE74FE" w14:textId="77777777" w:rsidR="002F6024" w:rsidRPr="007A3546" w:rsidRDefault="002F6024" w:rsidP="00A22200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0B0A24" w14:textId="77777777" w:rsidR="002F6024" w:rsidRPr="007A3546" w:rsidRDefault="002F6024" w:rsidP="00A22200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90E710" w14:textId="77777777" w:rsidR="002F6024" w:rsidRPr="007A3546" w:rsidRDefault="002F6024" w:rsidP="00A22200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FD1E70" w14:textId="77777777" w:rsidR="002F6024" w:rsidRPr="007A3546" w:rsidRDefault="002F6024" w:rsidP="00A22200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3858F6C" w14:textId="77777777" w:rsidR="002F6024" w:rsidRPr="007A3546" w:rsidRDefault="002F6024" w:rsidP="00A22200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024" w:rsidRPr="00CC0E78" w14:paraId="569C6BC6" w14:textId="77777777" w:rsidTr="00BD3527">
        <w:trPr>
          <w:trHeight w:val="342"/>
        </w:trPr>
        <w:tc>
          <w:tcPr>
            <w:tcW w:w="2790" w:type="dxa"/>
          </w:tcPr>
          <w:p w14:paraId="707F77CF" w14:textId="77777777" w:rsidR="002F6024" w:rsidRPr="007A3546" w:rsidRDefault="002F6024" w:rsidP="00A2220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652430E4" w14:textId="08FECBD7" w:rsidR="002F6024" w:rsidRPr="007A3546" w:rsidRDefault="003012DC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1,182,2</w:t>
            </w:r>
            <w:r w:rsidR="008A769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14:paraId="38747BDC" w14:textId="06B33B8D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948,564</w:t>
            </w:r>
          </w:p>
        </w:tc>
        <w:tc>
          <w:tcPr>
            <w:tcW w:w="1080" w:type="dxa"/>
          </w:tcPr>
          <w:p w14:paraId="67C08960" w14:textId="34FE786E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841,644</w:t>
            </w:r>
          </w:p>
        </w:tc>
        <w:tc>
          <w:tcPr>
            <w:tcW w:w="990" w:type="dxa"/>
          </w:tcPr>
          <w:p w14:paraId="60631BA3" w14:textId="45D2CCD8" w:rsidR="002F6024" w:rsidRPr="007A3546" w:rsidRDefault="003012DC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186,65</w:t>
            </w:r>
            <w:r w:rsidR="008A76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55282E68" w14:textId="05639A2A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44,106</w:t>
            </w:r>
          </w:p>
        </w:tc>
        <w:tc>
          <w:tcPr>
            <w:tcW w:w="900" w:type="dxa"/>
          </w:tcPr>
          <w:p w14:paraId="01891EBB" w14:textId="0064CCF1" w:rsidR="002F6024" w:rsidRPr="007A3546" w:rsidRDefault="003012DC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070" w:type="dxa"/>
          </w:tcPr>
          <w:p w14:paraId="046CA256" w14:textId="58F9C09A" w:rsidR="002F6024" w:rsidRPr="008C18CA" w:rsidRDefault="003012DC" w:rsidP="008C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8C18CA">
              <w:rPr>
                <w:rFonts w:ascii="Angsana New" w:hAnsi="Angsana New"/>
                <w:sz w:val="28"/>
                <w:szCs w:val="28"/>
              </w:rPr>
              <w:t>3,203,47</w:t>
            </w:r>
            <w:r w:rsidR="008A769A" w:rsidRPr="008C18C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F6024" w:rsidRPr="00CC0E78" w14:paraId="5E9532AD" w14:textId="77777777" w:rsidTr="00BD3527">
        <w:trPr>
          <w:trHeight w:val="372"/>
        </w:trPr>
        <w:tc>
          <w:tcPr>
            <w:tcW w:w="2790" w:type="dxa"/>
          </w:tcPr>
          <w:p w14:paraId="49DF688C" w14:textId="77777777" w:rsidR="002F6024" w:rsidRPr="007A3546" w:rsidRDefault="002F6024" w:rsidP="00A2220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A35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</w:tcPr>
          <w:p w14:paraId="1ABAA6BE" w14:textId="384E045E" w:rsidR="002F6024" w:rsidRPr="007A3546" w:rsidRDefault="003012DC" w:rsidP="00E64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(238,684)</w:t>
            </w:r>
          </w:p>
        </w:tc>
        <w:tc>
          <w:tcPr>
            <w:tcW w:w="1098" w:type="dxa"/>
          </w:tcPr>
          <w:p w14:paraId="059B7F60" w14:textId="4A86EC6E" w:rsidR="002F6024" w:rsidRPr="007A3546" w:rsidRDefault="003012DC" w:rsidP="00E64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-20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(165,656)</w:t>
            </w:r>
          </w:p>
        </w:tc>
        <w:tc>
          <w:tcPr>
            <w:tcW w:w="1080" w:type="dxa"/>
          </w:tcPr>
          <w:p w14:paraId="397229C4" w14:textId="167E6352" w:rsidR="002F6024" w:rsidRPr="007A3546" w:rsidRDefault="003012DC" w:rsidP="00A22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(78,554)</w:t>
            </w:r>
          </w:p>
        </w:tc>
        <w:tc>
          <w:tcPr>
            <w:tcW w:w="990" w:type="dxa"/>
          </w:tcPr>
          <w:p w14:paraId="6BB91E44" w14:textId="64F9FEA3" w:rsidR="002F6024" w:rsidRPr="007A3546" w:rsidRDefault="003012DC" w:rsidP="008A76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(7,751)</w:t>
            </w:r>
          </w:p>
        </w:tc>
        <w:tc>
          <w:tcPr>
            <w:tcW w:w="990" w:type="dxa"/>
          </w:tcPr>
          <w:p w14:paraId="37CAFD48" w14:textId="25C7FD98" w:rsidR="002F6024" w:rsidRPr="007A3546" w:rsidRDefault="003012DC" w:rsidP="00A22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(779)</w:t>
            </w:r>
          </w:p>
        </w:tc>
        <w:tc>
          <w:tcPr>
            <w:tcW w:w="900" w:type="dxa"/>
          </w:tcPr>
          <w:p w14:paraId="01638043" w14:textId="5A465B06" w:rsidR="002F6024" w:rsidRPr="007A3546" w:rsidRDefault="008A769A" w:rsidP="008A76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012DC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070" w:type="dxa"/>
          </w:tcPr>
          <w:p w14:paraId="613C3A4B" w14:textId="0A851E4A" w:rsidR="002F6024" w:rsidRPr="008C18CA" w:rsidRDefault="003012DC" w:rsidP="008C1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8C18CA">
              <w:rPr>
                <w:rFonts w:ascii="Angsana New" w:hAnsi="Angsana New"/>
                <w:sz w:val="28"/>
                <w:szCs w:val="28"/>
              </w:rPr>
              <w:t>(491,428)</w:t>
            </w:r>
          </w:p>
        </w:tc>
      </w:tr>
      <w:tr w:rsidR="002F6024" w:rsidRPr="00CC0E78" w14:paraId="2D9C4B3F" w14:textId="77777777" w:rsidTr="00BD3527">
        <w:trPr>
          <w:trHeight w:val="342"/>
        </w:trPr>
        <w:tc>
          <w:tcPr>
            <w:tcW w:w="2790" w:type="dxa"/>
          </w:tcPr>
          <w:p w14:paraId="1CC5FD94" w14:textId="77777777" w:rsidR="002F6024" w:rsidRPr="007A3546" w:rsidRDefault="002F6024" w:rsidP="00A22200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1080" w:type="dxa"/>
          </w:tcPr>
          <w:p w14:paraId="729DCB5D" w14:textId="2CC4BA0C" w:rsidR="002F6024" w:rsidRPr="007A3546" w:rsidRDefault="003012DC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943,587</w:t>
            </w:r>
          </w:p>
        </w:tc>
        <w:tc>
          <w:tcPr>
            <w:tcW w:w="1098" w:type="dxa"/>
          </w:tcPr>
          <w:p w14:paraId="2A8F9C42" w14:textId="167CB857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782,908</w:t>
            </w:r>
          </w:p>
        </w:tc>
        <w:tc>
          <w:tcPr>
            <w:tcW w:w="1080" w:type="dxa"/>
          </w:tcPr>
          <w:p w14:paraId="626A51FD" w14:textId="4FF598BE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23D831BA" w14:textId="5FF4DD03" w:rsidR="002F6024" w:rsidRPr="007A3546" w:rsidRDefault="003012DC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178,90</w:t>
            </w:r>
            <w:r w:rsidR="008A76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37F865BE" w14:textId="29BDDB07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4F63F434" w14:textId="72BDB33D" w:rsidR="002F6024" w:rsidRPr="007A3546" w:rsidRDefault="008A769A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012DC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070" w:type="dxa"/>
          </w:tcPr>
          <w:p w14:paraId="489C41FC" w14:textId="4C771B98" w:rsidR="002F6024" w:rsidRPr="008C18CA" w:rsidRDefault="003012DC" w:rsidP="008C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8C18CA">
              <w:rPr>
                <w:rFonts w:ascii="Angsana New" w:hAnsi="Angsana New"/>
                <w:sz w:val="28"/>
                <w:szCs w:val="28"/>
              </w:rPr>
              <w:t>2,712,04</w:t>
            </w:r>
            <w:r w:rsidR="008A769A" w:rsidRPr="008C18C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F6024" w:rsidRPr="00CC0E78" w14:paraId="11C435DB" w14:textId="77777777" w:rsidTr="00BD3527">
        <w:trPr>
          <w:trHeight w:val="372"/>
        </w:trPr>
        <w:tc>
          <w:tcPr>
            <w:tcW w:w="2790" w:type="dxa"/>
          </w:tcPr>
          <w:p w14:paraId="5FFF7C89" w14:textId="77777777" w:rsidR="002F6024" w:rsidRPr="007A3546" w:rsidRDefault="002F6024" w:rsidP="00A22200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1080" w:type="dxa"/>
          </w:tcPr>
          <w:p w14:paraId="67598D00" w14:textId="122223E5" w:rsidR="002F6024" w:rsidRPr="007A3546" w:rsidRDefault="003012DC" w:rsidP="00E64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1098" w:type="dxa"/>
          </w:tcPr>
          <w:p w14:paraId="71833527" w14:textId="49B89C93" w:rsidR="002F6024" w:rsidRPr="007A3546" w:rsidRDefault="003012DC" w:rsidP="003C0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9B188C" w14:textId="1BF18818" w:rsidR="002F6024" w:rsidRPr="007A3546" w:rsidRDefault="003012DC" w:rsidP="003C0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09849B" w14:textId="26622437" w:rsidR="002F6024" w:rsidRPr="007A3546" w:rsidRDefault="003012DC" w:rsidP="008A76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6310EAA" w14:textId="73887082" w:rsidR="002F6024" w:rsidRPr="007A3546" w:rsidRDefault="003012DC" w:rsidP="003C0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30C8039" w14:textId="54D5EC04" w:rsidR="002F6024" w:rsidRPr="007A3546" w:rsidRDefault="003012DC" w:rsidP="008A76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219FFD46" w14:textId="2B8AC26F" w:rsidR="002F6024" w:rsidRPr="008C18CA" w:rsidRDefault="003012DC" w:rsidP="008C1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8C18CA">
              <w:rPr>
                <w:rFonts w:ascii="Angsana New" w:hAnsi="Angsana New"/>
                <w:sz w:val="28"/>
                <w:szCs w:val="28"/>
              </w:rPr>
              <w:t>59,689</w:t>
            </w:r>
          </w:p>
        </w:tc>
      </w:tr>
      <w:tr w:rsidR="002F6024" w:rsidRPr="00CC0E78" w14:paraId="3C79A849" w14:textId="77777777" w:rsidTr="00BD3527">
        <w:trPr>
          <w:trHeight w:val="342"/>
        </w:trPr>
        <w:tc>
          <w:tcPr>
            <w:tcW w:w="2790" w:type="dxa"/>
          </w:tcPr>
          <w:p w14:paraId="2F52DAB7" w14:textId="77777777" w:rsidR="002F6024" w:rsidRPr="007A3546" w:rsidRDefault="002F6024" w:rsidP="00A2220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1080" w:type="dxa"/>
          </w:tcPr>
          <w:p w14:paraId="189D7540" w14:textId="42C7D13F" w:rsidR="002F6024" w:rsidRPr="004B3A03" w:rsidRDefault="003012DC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1,003,276</w:t>
            </w:r>
          </w:p>
        </w:tc>
        <w:tc>
          <w:tcPr>
            <w:tcW w:w="1098" w:type="dxa"/>
          </w:tcPr>
          <w:p w14:paraId="6BA7D8C3" w14:textId="4A5B8B5E" w:rsidR="002F6024" w:rsidRPr="005902A8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782,908</w:t>
            </w:r>
          </w:p>
        </w:tc>
        <w:tc>
          <w:tcPr>
            <w:tcW w:w="1080" w:type="dxa"/>
          </w:tcPr>
          <w:p w14:paraId="213399BE" w14:textId="1BFEB6BF" w:rsidR="002F6024" w:rsidRPr="005902A8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539DCCE3" w14:textId="6C9A5BE5" w:rsidR="002F6024" w:rsidRPr="005902A8" w:rsidRDefault="003012DC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178,90</w:t>
            </w:r>
            <w:r w:rsidR="008A76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67CA0983" w14:textId="54512AAE" w:rsidR="002F6024" w:rsidRPr="005902A8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4CDBD9C1" w14:textId="758C5FF2" w:rsidR="002F6024" w:rsidRPr="008A769A" w:rsidRDefault="008A769A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012DC" w:rsidRPr="008A76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1070" w:type="dxa"/>
          </w:tcPr>
          <w:p w14:paraId="293DA1EC" w14:textId="1D239D83" w:rsidR="002F6024" w:rsidRPr="008C18CA" w:rsidRDefault="003012DC" w:rsidP="008C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18CA">
              <w:rPr>
                <w:rFonts w:ascii="Angsana New" w:hAnsi="Angsana New"/>
                <w:b/>
                <w:bCs/>
                <w:sz w:val="28"/>
                <w:szCs w:val="28"/>
              </w:rPr>
              <w:t>2,771,73</w:t>
            </w:r>
            <w:r w:rsidR="008A769A" w:rsidRPr="008C18C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2F6024" w:rsidRPr="00CC0E78" w14:paraId="6B84CA7C" w14:textId="77777777" w:rsidTr="00BD3527">
        <w:trPr>
          <w:trHeight w:val="299"/>
        </w:trPr>
        <w:tc>
          <w:tcPr>
            <w:tcW w:w="2790" w:type="dxa"/>
          </w:tcPr>
          <w:p w14:paraId="2239D249" w14:textId="77777777" w:rsidR="002F6024" w:rsidRPr="00306237" w:rsidRDefault="002F6024" w:rsidP="00A22200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F45053A" w14:textId="77777777" w:rsidR="002F6024" w:rsidRPr="007A3546" w:rsidRDefault="002F6024" w:rsidP="00A22200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35E63938" w14:textId="77777777" w:rsidR="002F6024" w:rsidRPr="005902A8" w:rsidRDefault="002F6024" w:rsidP="00A22200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2DE731" w14:textId="77777777" w:rsidR="002F6024" w:rsidRPr="005902A8" w:rsidRDefault="002F6024" w:rsidP="00A22200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0B3870" w14:textId="77777777" w:rsidR="002F6024" w:rsidRPr="005902A8" w:rsidRDefault="002F6024" w:rsidP="00A22200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1810146" w14:textId="77777777" w:rsidR="002F6024" w:rsidRPr="005902A8" w:rsidRDefault="002F6024" w:rsidP="00A22200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D1A9314" w14:textId="77777777" w:rsidR="002F6024" w:rsidRPr="007A3546" w:rsidRDefault="002F6024" w:rsidP="008A769A">
            <w:pPr>
              <w:tabs>
                <w:tab w:val="clear" w:pos="227"/>
                <w:tab w:val="clear" w:pos="454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F892608" w14:textId="15DDAF14" w:rsidR="002F6024" w:rsidRPr="00306237" w:rsidRDefault="003012DC" w:rsidP="008C1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8A769A">
              <w:rPr>
                <w:rFonts w:ascii="Angsana New" w:hAnsi="Angsana New"/>
                <w:sz w:val="28"/>
                <w:szCs w:val="28"/>
              </w:rPr>
              <w:t>2,118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6024" w:rsidRPr="00CC0E78" w14:paraId="7212E5B2" w14:textId="77777777" w:rsidTr="00BD3527">
        <w:trPr>
          <w:trHeight w:val="346"/>
        </w:trPr>
        <w:tc>
          <w:tcPr>
            <w:tcW w:w="2790" w:type="dxa"/>
          </w:tcPr>
          <w:p w14:paraId="6058DF1F" w14:textId="77777777" w:rsidR="002F6024" w:rsidRPr="007A3546" w:rsidRDefault="002F6024" w:rsidP="00A22200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4C748DA4" w14:textId="77777777" w:rsidR="002F6024" w:rsidRPr="007A3546" w:rsidRDefault="002F6024" w:rsidP="00A22200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E6A9D34" w14:textId="77777777" w:rsidR="002F6024" w:rsidRPr="007A3546" w:rsidRDefault="002F6024" w:rsidP="00A22200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B1D9873" w14:textId="77777777" w:rsidR="002F6024" w:rsidRPr="007A3546" w:rsidRDefault="002F6024" w:rsidP="00A22200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6E5555" w14:textId="77777777" w:rsidR="002F6024" w:rsidRPr="007A3546" w:rsidRDefault="002F6024" w:rsidP="00A22200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8CC8AC0" w14:textId="77777777" w:rsidR="002F6024" w:rsidRPr="007A3546" w:rsidRDefault="002F6024" w:rsidP="00A22200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9F3BEAB" w14:textId="77777777" w:rsidR="002F6024" w:rsidRPr="007A3546" w:rsidRDefault="002F6024" w:rsidP="00A22200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26E67493" w14:textId="045A6E94" w:rsidR="002F6024" w:rsidRPr="008C18CA" w:rsidRDefault="003012DC" w:rsidP="008C18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18C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A769A" w:rsidRPr="008C18CA">
              <w:rPr>
                <w:rFonts w:ascii="Angsana New" w:hAnsi="Angsana New"/>
                <w:b/>
                <w:bCs/>
                <w:sz w:val="28"/>
                <w:szCs w:val="28"/>
              </w:rPr>
              <w:t>,699,620</w:t>
            </w:r>
          </w:p>
        </w:tc>
      </w:tr>
    </w:tbl>
    <w:p w14:paraId="5A02C3A4" w14:textId="77777777" w:rsidR="002F6024" w:rsidRPr="008A769A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76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360"/>
        <w:gridCol w:w="1440"/>
        <w:gridCol w:w="270"/>
        <w:gridCol w:w="1800"/>
        <w:gridCol w:w="270"/>
        <w:gridCol w:w="1485"/>
      </w:tblGrid>
      <w:tr w:rsidR="002F6024" w:rsidRPr="00C95FCC" w14:paraId="32159FFF" w14:textId="77777777" w:rsidTr="00B31678">
        <w:trPr>
          <w:trHeight w:val="344"/>
        </w:trPr>
        <w:tc>
          <w:tcPr>
            <w:tcW w:w="4140" w:type="dxa"/>
          </w:tcPr>
          <w:p w14:paraId="37184CA9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A41C051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5" w:type="dxa"/>
            <w:gridSpan w:val="5"/>
          </w:tcPr>
          <w:p w14:paraId="077BC3DD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      31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2F6024" w:rsidRPr="00C95FCC" w14:paraId="3ED96917" w14:textId="77777777" w:rsidTr="00B31678">
        <w:trPr>
          <w:trHeight w:val="758"/>
        </w:trPr>
        <w:tc>
          <w:tcPr>
            <w:tcW w:w="4140" w:type="dxa"/>
          </w:tcPr>
          <w:p w14:paraId="02A7C1A6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8BC9FC5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74A37AF" w14:textId="77777777" w:rsidR="002F6024" w:rsidRPr="00C95FCC" w:rsidRDefault="002F6024" w:rsidP="00A22200">
            <w:pPr>
              <w:pStyle w:val="a0"/>
              <w:tabs>
                <w:tab w:val="decimal" w:pos="5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754733B9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79849DA" w14:textId="77777777" w:rsidR="002F6024" w:rsidRPr="00C95FCC" w:rsidRDefault="002F6024" w:rsidP="00A22200">
            <w:pPr>
              <w:pStyle w:val="a0"/>
              <w:tabs>
                <w:tab w:val="decimal" w:pos="70"/>
              </w:tabs>
              <w:spacing w:line="240" w:lineRule="atLeast"/>
              <w:ind w:left="-110" w:right="-20" w:firstLine="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ที่ถึงกำหนดชำระเกิน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แต่ไม่</w:t>
            </w:r>
            <w:r w:rsidRPr="00285B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เกิน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5B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855FD99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5EEA269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F6024" w:rsidRPr="00C95FCC" w14:paraId="2799B97D" w14:textId="77777777" w:rsidTr="00B31678">
        <w:trPr>
          <w:trHeight w:val="374"/>
        </w:trPr>
        <w:tc>
          <w:tcPr>
            <w:tcW w:w="4140" w:type="dxa"/>
          </w:tcPr>
          <w:p w14:paraId="35A1741E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DF077CC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5" w:type="dxa"/>
            <w:gridSpan w:val="5"/>
          </w:tcPr>
          <w:p w14:paraId="5D3078DE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6024" w:rsidRPr="00C95FCC" w14:paraId="6DFAF8E4" w14:textId="77777777" w:rsidTr="00B31678">
        <w:trPr>
          <w:trHeight w:val="374"/>
        </w:trPr>
        <w:tc>
          <w:tcPr>
            <w:tcW w:w="4140" w:type="dxa"/>
          </w:tcPr>
          <w:p w14:paraId="4F6DA5E9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360" w:type="dxa"/>
          </w:tcPr>
          <w:p w14:paraId="3C82A9A5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B2FC26" w14:textId="77777777" w:rsidR="002F6024" w:rsidRPr="00C95FCC" w:rsidRDefault="002F6024" w:rsidP="00A22200">
            <w:pPr>
              <w:pStyle w:val="a0"/>
              <w:tabs>
                <w:tab w:val="decimal" w:pos="7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803C83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9E270E" w14:textId="77777777" w:rsidR="002F6024" w:rsidRPr="00C95FCC" w:rsidRDefault="002F6024" w:rsidP="00A22200">
            <w:pPr>
              <w:pStyle w:val="a0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4D5081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7516279F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6024" w:rsidRPr="00C95FCC" w14:paraId="48B3EA24" w14:textId="77777777" w:rsidTr="00B31678">
        <w:trPr>
          <w:trHeight w:val="364"/>
        </w:trPr>
        <w:tc>
          <w:tcPr>
            <w:tcW w:w="4140" w:type="dxa"/>
          </w:tcPr>
          <w:p w14:paraId="502B4607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เงินทุน</w:t>
            </w:r>
          </w:p>
        </w:tc>
        <w:tc>
          <w:tcPr>
            <w:tcW w:w="360" w:type="dxa"/>
          </w:tcPr>
          <w:p w14:paraId="272A567B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E4481A8" w14:textId="77777777" w:rsidR="002F6024" w:rsidRPr="00C95FCC" w:rsidRDefault="002F6024" w:rsidP="00A22200">
            <w:pPr>
              <w:pStyle w:val="a0"/>
              <w:tabs>
                <w:tab w:val="decimal" w:pos="122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lang w:val="en-US"/>
              </w:rPr>
              <w:t>958,228</w:t>
            </w:r>
          </w:p>
        </w:tc>
        <w:tc>
          <w:tcPr>
            <w:tcW w:w="270" w:type="dxa"/>
          </w:tcPr>
          <w:p w14:paraId="452EBCC2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D0C3731" w14:textId="77777777" w:rsidR="002F6024" w:rsidRPr="00C95FCC" w:rsidRDefault="002F6024" w:rsidP="00A22200">
            <w:pPr>
              <w:pStyle w:val="a0"/>
              <w:tabs>
                <w:tab w:val="decimal" w:pos="1578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lang w:val="en-US"/>
              </w:rPr>
              <w:t>1,164,931</w:t>
            </w:r>
          </w:p>
        </w:tc>
        <w:tc>
          <w:tcPr>
            <w:tcW w:w="270" w:type="dxa"/>
          </w:tcPr>
          <w:p w14:paraId="48AE2F0A" w14:textId="77777777" w:rsidR="002F6024" w:rsidRPr="00C95FCC" w:rsidRDefault="002F6024" w:rsidP="00A22200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5D4F5D1C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2,123,159</w:t>
            </w:r>
          </w:p>
        </w:tc>
      </w:tr>
      <w:tr w:rsidR="002F6024" w:rsidRPr="00C95FCC" w14:paraId="243E664D" w14:textId="77777777" w:rsidTr="00B31678">
        <w:trPr>
          <w:trHeight w:val="374"/>
        </w:trPr>
        <w:tc>
          <w:tcPr>
            <w:tcW w:w="4140" w:type="dxa"/>
          </w:tcPr>
          <w:p w14:paraId="392A414B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360" w:type="dxa"/>
          </w:tcPr>
          <w:p w14:paraId="2517A866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415D7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(91,809)</w:t>
            </w:r>
          </w:p>
        </w:tc>
        <w:tc>
          <w:tcPr>
            <w:tcW w:w="270" w:type="dxa"/>
          </w:tcPr>
          <w:p w14:paraId="0CE6A935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F61067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(85,756)</w:t>
            </w:r>
          </w:p>
        </w:tc>
        <w:tc>
          <w:tcPr>
            <w:tcW w:w="270" w:type="dxa"/>
          </w:tcPr>
          <w:p w14:paraId="05DFF119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7B310FF7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(177,565)</w:t>
            </w:r>
          </w:p>
        </w:tc>
      </w:tr>
      <w:tr w:rsidR="002F6024" w:rsidRPr="00C95FCC" w14:paraId="62449E89" w14:textId="77777777" w:rsidTr="00B31678">
        <w:trPr>
          <w:trHeight w:val="374"/>
        </w:trPr>
        <w:tc>
          <w:tcPr>
            <w:tcW w:w="4140" w:type="dxa"/>
          </w:tcPr>
          <w:p w14:paraId="08E75D49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360" w:type="dxa"/>
          </w:tcPr>
          <w:p w14:paraId="2EF26DAC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662326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866,419</w:t>
            </w:r>
          </w:p>
        </w:tc>
        <w:tc>
          <w:tcPr>
            <w:tcW w:w="270" w:type="dxa"/>
          </w:tcPr>
          <w:p w14:paraId="5A5F1D1A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EC6669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1,079,175</w:t>
            </w:r>
          </w:p>
        </w:tc>
        <w:tc>
          <w:tcPr>
            <w:tcW w:w="270" w:type="dxa"/>
          </w:tcPr>
          <w:p w14:paraId="41217634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3BC07B3D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1,945,594</w:t>
            </w:r>
          </w:p>
        </w:tc>
      </w:tr>
      <w:tr w:rsidR="002F6024" w:rsidRPr="00C95FCC" w14:paraId="329B4EE1" w14:textId="77777777" w:rsidTr="00B31678">
        <w:trPr>
          <w:trHeight w:val="72"/>
        </w:trPr>
        <w:tc>
          <w:tcPr>
            <w:tcW w:w="4140" w:type="dxa"/>
          </w:tcPr>
          <w:p w14:paraId="7D82E3A1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360" w:type="dxa"/>
          </w:tcPr>
          <w:p w14:paraId="21638CFA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242578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62,325</w:t>
            </w:r>
          </w:p>
        </w:tc>
        <w:tc>
          <w:tcPr>
            <w:tcW w:w="270" w:type="dxa"/>
          </w:tcPr>
          <w:p w14:paraId="1CBE2D7C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6E3AD10" w14:textId="77777777" w:rsidR="002F6024" w:rsidRPr="00C95FCC" w:rsidRDefault="002F6024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ind w:right="-247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732671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796788C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62,325</w:t>
            </w:r>
          </w:p>
        </w:tc>
      </w:tr>
      <w:tr w:rsidR="002F6024" w:rsidRPr="00C95FCC" w14:paraId="09909434" w14:textId="77777777" w:rsidTr="00B31678">
        <w:trPr>
          <w:trHeight w:val="346"/>
        </w:trPr>
        <w:tc>
          <w:tcPr>
            <w:tcW w:w="4140" w:type="dxa"/>
          </w:tcPr>
          <w:p w14:paraId="0B2DD42D" w14:textId="77777777" w:rsidR="002F6024" w:rsidRPr="00C95FCC" w:rsidRDefault="002F6024" w:rsidP="00A22200">
            <w:pPr>
              <w:pStyle w:val="a"/>
              <w:tabs>
                <w:tab w:val="clear" w:pos="1080"/>
              </w:tabs>
              <w:spacing w:line="240" w:lineRule="atLeast"/>
              <w:ind w:left="369" w:right="-468" w:hanging="36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95F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รวมลูกหนี้ตามสัญญาเช่า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เงินทุน</w:t>
            </w:r>
          </w:p>
        </w:tc>
        <w:tc>
          <w:tcPr>
            <w:tcW w:w="360" w:type="dxa"/>
          </w:tcPr>
          <w:p w14:paraId="78316BEE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1B068266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928,744</w:t>
            </w:r>
          </w:p>
        </w:tc>
        <w:tc>
          <w:tcPr>
            <w:tcW w:w="270" w:type="dxa"/>
          </w:tcPr>
          <w:p w14:paraId="63C53D1F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/>
          </w:tcPr>
          <w:p w14:paraId="20C6C5B3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1,079,175</w:t>
            </w:r>
          </w:p>
        </w:tc>
        <w:tc>
          <w:tcPr>
            <w:tcW w:w="270" w:type="dxa"/>
          </w:tcPr>
          <w:p w14:paraId="049B2C0A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FFFFF"/>
          </w:tcPr>
          <w:p w14:paraId="4FF51E19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2,007,919</w:t>
            </w:r>
          </w:p>
        </w:tc>
      </w:tr>
      <w:tr w:rsidR="002F6024" w:rsidRPr="00C95FCC" w14:paraId="181CA56F" w14:textId="77777777" w:rsidTr="00B31678">
        <w:trPr>
          <w:trHeight w:val="346"/>
        </w:trPr>
        <w:tc>
          <w:tcPr>
            <w:tcW w:w="4140" w:type="dxa"/>
          </w:tcPr>
          <w:p w14:paraId="0A9250AE" w14:textId="77777777" w:rsidR="002F6024" w:rsidRPr="00CC7F1F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1530E7">
              <w:rPr>
                <w:rFonts w:ascii="Angsana New" w:hAnsi="Angsana New"/>
                <w:sz w:val="28"/>
                <w:szCs w:val="28"/>
                <w:cs/>
              </w:rPr>
              <w:t>ค่าเผื่อหนี</w:t>
            </w:r>
            <w:r w:rsidRPr="001530E7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1530E7">
              <w:rPr>
                <w:rFonts w:ascii="Angsana New" w:hAnsi="Angsana New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360" w:type="dxa"/>
            <w:vAlign w:val="bottom"/>
          </w:tcPr>
          <w:p w14:paraId="2A2DE91F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550FCC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4BCE2A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730FEEB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B05929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15940ED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(49,158)</w:t>
            </w:r>
          </w:p>
        </w:tc>
      </w:tr>
      <w:tr w:rsidR="002F6024" w:rsidRPr="00C95FCC" w14:paraId="3A065C25" w14:textId="77777777" w:rsidTr="00B31678">
        <w:trPr>
          <w:trHeight w:val="346"/>
        </w:trPr>
        <w:tc>
          <w:tcPr>
            <w:tcW w:w="4140" w:type="dxa"/>
          </w:tcPr>
          <w:p w14:paraId="1E0344EE" w14:textId="77777777" w:rsidR="002F6024" w:rsidRPr="00C95FCC" w:rsidRDefault="002F6024" w:rsidP="00A2220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95F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14:paraId="7E781B60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BF2590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10F08A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4E88ED6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C8421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6325BE67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3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1,958,761</w:t>
            </w:r>
          </w:p>
        </w:tc>
      </w:tr>
    </w:tbl>
    <w:p w14:paraId="56FE6CC4" w14:textId="02FC7368" w:rsidR="00FC5CD1" w:rsidRPr="008A769A" w:rsidRDefault="00FC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10D9A6E4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08E43AC5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36AF450C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10"/>
        <w:gridCol w:w="1800"/>
        <w:gridCol w:w="270"/>
        <w:gridCol w:w="1530"/>
      </w:tblGrid>
      <w:tr w:rsidR="002F6024" w:rsidRPr="00C95FCC" w14:paraId="538EE36F" w14:textId="77777777" w:rsidTr="00B31678">
        <w:trPr>
          <w:trHeight w:val="352"/>
        </w:trPr>
        <w:tc>
          <w:tcPr>
            <w:tcW w:w="6210" w:type="dxa"/>
          </w:tcPr>
          <w:p w14:paraId="7CF8C103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E118041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723AAB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41921B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2F6024" w:rsidRPr="00C95FCC" w14:paraId="576C88CA" w14:textId="77777777" w:rsidTr="00B31678">
        <w:trPr>
          <w:trHeight w:val="352"/>
        </w:trPr>
        <w:tc>
          <w:tcPr>
            <w:tcW w:w="6210" w:type="dxa"/>
          </w:tcPr>
          <w:p w14:paraId="2BB7FA0F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4C00D808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6024" w:rsidRPr="00C95FCC" w14:paraId="6AF9A4AA" w14:textId="77777777" w:rsidTr="008A769A">
        <w:trPr>
          <w:trHeight w:val="352"/>
        </w:trPr>
        <w:tc>
          <w:tcPr>
            <w:tcW w:w="6210" w:type="dxa"/>
          </w:tcPr>
          <w:p w14:paraId="79C89E12" w14:textId="66572F20" w:rsidR="002F6024" w:rsidRPr="002F6024" w:rsidRDefault="002F6024" w:rsidP="00B31678">
            <w:pPr>
              <w:pStyle w:val="a"/>
              <w:tabs>
                <w:tab w:val="clear" w:pos="1080"/>
              </w:tabs>
              <w:spacing w:line="360" w:lineRule="exact"/>
              <w:ind w:left="170" w:hanging="17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  <w:r w:rsidR="00CF5C9C">
              <w:rPr>
                <w:rFonts w:ascii="Angsana New" w:hAnsi="Angsana New" w:cs="Angsana New" w:hint="cs"/>
                <w:cs/>
                <w:lang w:val="en-US"/>
              </w:rPr>
              <w:t>สำหรับปี</w:t>
            </w:r>
          </w:p>
        </w:tc>
        <w:tc>
          <w:tcPr>
            <w:tcW w:w="1800" w:type="dxa"/>
            <w:vAlign w:val="bottom"/>
          </w:tcPr>
          <w:p w14:paraId="20651FF0" w14:textId="7919C4C0" w:rsidR="002F6024" w:rsidRPr="00C95FCC" w:rsidRDefault="008A769A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3,416</w:t>
            </w:r>
          </w:p>
        </w:tc>
        <w:tc>
          <w:tcPr>
            <w:tcW w:w="270" w:type="dxa"/>
          </w:tcPr>
          <w:p w14:paraId="6286F65A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A5D56D" w14:textId="140321E7" w:rsidR="002F6024" w:rsidRPr="00C95FCC" w:rsidRDefault="008A769A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769A" w:rsidRPr="00C95FCC" w14:paraId="1AD6B51A" w14:textId="77777777" w:rsidTr="008A769A">
        <w:trPr>
          <w:trHeight w:val="352"/>
        </w:trPr>
        <w:tc>
          <w:tcPr>
            <w:tcW w:w="6210" w:type="dxa"/>
          </w:tcPr>
          <w:p w14:paraId="08A54F71" w14:textId="5593AC7A" w:rsidR="008A769A" w:rsidRPr="008A769A" w:rsidRDefault="008A769A" w:rsidP="00B31678">
            <w:pPr>
              <w:pStyle w:val="a"/>
              <w:tabs>
                <w:tab w:val="clear" w:pos="1080"/>
              </w:tabs>
              <w:spacing w:line="360" w:lineRule="exact"/>
              <w:ind w:left="170" w:hanging="170"/>
              <w:rPr>
                <w:rFonts w:ascii="Angsana New" w:hAnsi="Angsana New" w:cs="Angsana New"/>
                <w:cs/>
                <w:lang w:val="en-US"/>
              </w:rPr>
            </w:pPr>
            <w:r w:rsidRPr="008A769A">
              <w:rPr>
                <w:rFonts w:ascii="Angsana New" w:hAnsi="Angsana New" w:cs="Angsana New"/>
                <w:cs/>
                <w:lang w:val="en-US"/>
              </w:rPr>
              <w:t>หนี้สงสัยจะสูญ</w:t>
            </w:r>
            <w:r w:rsidR="00CF5C9C">
              <w:rPr>
                <w:rFonts w:ascii="Angsana New" w:hAnsi="Angsana New" w:cs="Angsana New" w:hint="cs"/>
                <w:cs/>
                <w:lang w:val="en-US"/>
              </w:rPr>
              <w:t>สำหรับปี</w:t>
            </w:r>
          </w:p>
        </w:tc>
        <w:tc>
          <w:tcPr>
            <w:tcW w:w="1800" w:type="dxa"/>
            <w:vAlign w:val="bottom"/>
          </w:tcPr>
          <w:p w14:paraId="48E551C8" w14:textId="573862FF" w:rsidR="008A769A" w:rsidRDefault="008A769A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F342F" w14:textId="77777777" w:rsidR="008A769A" w:rsidRPr="00C95FCC" w:rsidRDefault="008A769A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01B056" w14:textId="51004FD3" w:rsidR="008A769A" w:rsidRDefault="008A769A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</w:tbl>
    <w:p w14:paraId="2A0328CA" w14:textId="5A70AD7C" w:rsidR="00E36A81" w:rsidRPr="00AD46CD" w:rsidRDefault="00E36A81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  <w:cs/>
        </w:rPr>
      </w:pPr>
      <w:r w:rsidRPr="00AD46C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AD46CD">
        <w:rPr>
          <w:rFonts w:ascii="Angsana New" w:hAnsi="Angsana New"/>
          <w:spacing w:val="4"/>
          <w:sz w:val="30"/>
          <w:szCs w:val="30"/>
        </w:rPr>
        <w:t>31</w:t>
      </w:r>
      <w:r w:rsidRPr="00AD46CD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AD46CD">
        <w:rPr>
          <w:rFonts w:ascii="Angsana New" w:hAnsi="Angsana New"/>
          <w:sz w:val="30"/>
          <w:szCs w:val="30"/>
        </w:rPr>
        <w:t xml:space="preserve">2563 </w:t>
      </w:r>
      <w:r w:rsidRPr="00AD46CD">
        <w:rPr>
          <w:rFonts w:ascii="Angsana New" w:hAnsi="Angsana New"/>
          <w:sz w:val="30"/>
          <w:szCs w:val="30"/>
          <w:cs/>
        </w:rPr>
        <w:t>ยอดคงเหลือของลูกหนี้ตามสัญญาเช่าเงินทุน</w:t>
      </w:r>
      <w:r w:rsidRPr="00AD46CD">
        <w:rPr>
          <w:rFonts w:ascii="Angsana New" w:hAnsi="Angsana New"/>
          <w:sz w:val="30"/>
          <w:szCs w:val="30"/>
        </w:rPr>
        <w:t xml:space="preserve"> </w:t>
      </w:r>
      <w:r w:rsidRPr="00AD46CD">
        <w:rPr>
          <w:rFonts w:ascii="Angsana New" w:hAnsi="Angsana New"/>
          <w:sz w:val="30"/>
          <w:szCs w:val="30"/>
          <w:cs/>
        </w:rPr>
        <w:t>(สุทธิจากดอกเบี้ยที่ยังไม่ถือเป็นรายได้) และ</w:t>
      </w:r>
      <w:r w:rsidRPr="00AD46CD">
        <w:rPr>
          <w:rFonts w:ascii="Angsana New" w:hAnsi="Angsana New"/>
          <w:sz w:val="30"/>
          <w:szCs w:val="30"/>
        </w:rPr>
        <w:t xml:space="preserve"> </w:t>
      </w:r>
      <w:r w:rsidR="00395B50">
        <w:rPr>
          <w:rFonts w:ascii="Angsana New" w:hAnsi="Angsana New"/>
          <w:sz w:val="30"/>
          <w:szCs w:val="30"/>
          <w:cs/>
        </w:rPr>
        <w:br/>
      </w:r>
      <w:r w:rsidRPr="00AD46CD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ค่าเผื่อผลขาดทุนจากการด้อยค่าจำแนกตามการจัดชั้นได้ดังนี้</w:t>
      </w:r>
    </w:p>
    <w:p w14:paraId="5640A041" w14:textId="77777777" w:rsidR="00E36A81" w:rsidRPr="00AD46CD" w:rsidRDefault="00E36A81" w:rsidP="00E36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59" w:type="dxa"/>
        <w:tblInd w:w="360" w:type="dxa"/>
        <w:tblLook w:val="04A0" w:firstRow="1" w:lastRow="0" w:firstColumn="1" w:lastColumn="0" w:noHBand="0" w:noVBand="1"/>
      </w:tblPr>
      <w:tblGrid>
        <w:gridCol w:w="5941"/>
        <w:gridCol w:w="1621"/>
        <w:gridCol w:w="277"/>
        <w:gridCol w:w="1620"/>
      </w:tblGrid>
      <w:tr w:rsidR="00E36A81" w:rsidRPr="00AD46CD" w14:paraId="6B969A40" w14:textId="77777777" w:rsidTr="00B31678">
        <w:trPr>
          <w:trHeight w:val="758"/>
        </w:trPr>
        <w:tc>
          <w:tcPr>
            <w:tcW w:w="5949" w:type="dxa"/>
            <w:shd w:val="clear" w:color="auto" w:fill="auto"/>
          </w:tcPr>
          <w:p w14:paraId="019685EC" w14:textId="77777777" w:rsidR="00E36A81" w:rsidRPr="00AD46CD" w:rsidRDefault="00E36A81" w:rsidP="00906FE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9C527B" w14:textId="77777777" w:rsidR="00E36A81" w:rsidRPr="00AD46CD" w:rsidRDefault="00E36A81" w:rsidP="00906FE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D46CD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614DE73" w14:textId="77777777" w:rsidR="00E36A81" w:rsidRPr="00AD46CD" w:rsidRDefault="00E36A81" w:rsidP="00906FE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59A6B5BB" w14:textId="77777777" w:rsidR="00E36A81" w:rsidRPr="00AD46CD" w:rsidRDefault="00E36A81" w:rsidP="00906FE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D46C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E36A81" w:rsidRPr="00AD46CD" w14:paraId="49FEADB2" w14:textId="77777777" w:rsidTr="00B31678">
        <w:trPr>
          <w:trHeight w:val="382"/>
        </w:trPr>
        <w:tc>
          <w:tcPr>
            <w:tcW w:w="5949" w:type="dxa"/>
            <w:shd w:val="clear" w:color="auto" w:fill="auto"/>
          </w:tcPr>
          <w:p w14:paraId="0BA888DB" w14:textId="77777777" w:rsidR="00E36A81" w:rsidRPr="00AD46CD" w:rsidRDefault="00E36A81" w:rsidP="00906FE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B96F9EC" w14:textId="77777777" w:rsidR="00E36A81" w:rsidRPr="00AD46CD" w:rsidRDefault="00E36A81" w:rsidP="00906FE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D46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6A81" w:rsidRPr="00AD46CD" w14:paraId="41C598B1" w14:textId="77777777" w:rsidTr="00B31678">
        <w:trPr>
          <w:trHeight w:val="382"/>
        </w:trPr>
        <w:tc>
          <w:tcPr>
            <w:tcW w:w="5949" w:type="dxa"/>
            <w:shd w:val="clear" w:color="auto" w:fill="auto"/>
          </w:tcPr>
          <w:p w14:paraId="4A5A7322" w14:textId="77777777" w:rsidR="00E36A81" w:rsidRPr="00AD46CD" w:rsidRDefault="00E36A81" w:rsidP="00906F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6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620" w:type="dxa"/>
            <w:shd w:val="clear" w:color="auto" w:fill="auto"/>
          </w:tcPr>
          <w:p w14:paraId="0AFFC7A8" w14:textId="77777777" w:rsidR="00E36A81" w:rsidRPr="00AD46CD" w:rsidRDefault="00E36A81" w:rsidP="00906FE3">
            <w:pPr>
              <w:spacing w:line="380" w:lineRule="exact"/>
              <w:ind w:right="2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119B2584" w14:textId="77777777" w:rsidR="00E36A81" w:rsidRPr="00AD46CD" w:rsidRDefault="00E36A81" w:rsidP="00906F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07FAF640" w14:textId="77777777" w:rsidR="00E36A81" w:rsidRPr="00AD46CD" w:rsidRDefault="00E36A81" w:rsidP="00906FE3">
            <w:pPr>
              <w:spacing w:line="380" w:lineRule="exact"/>
              <w:ind w:right="2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A81" w:rsidRPr="0036092A" w14:paraId="4C31D339" w14:textId="77777777" w:rsidTr="00B31678">
        <w:trPr>
          <w:trHeight w:val="382"/>
        </w:trPr>
        <w:tc>
          <w:tcPr>
            <w:tcW w:w="5949" w:type="dxa"/>
            <w:shd w:val="clear" w:color="auto" w:fill="auto"/>
          </w:tcPr>
          <w:p w14:paraId="547F94EB" w14:textId="77777777" w:rsidR="00E36A81" w:rsidRPr="008E2A07" w:rsidRDefault="00E36A81" w:rsidP="00906F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เดือ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>ข้างหน้า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80D450" w14:textId="267B905E" w:rsidR="00E36A81" w:rsidRPr="0036092A" w:rsidRDefault="003012DC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2,569,518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25DCBD8" w14:textId="77777777" w:rsidR="00E36A81" w:rsidRPr="0036092A" w:rsidRDefault="00E36A81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361DB96" w14:textId="6B5CE70B" w:rsidR="00E36A81" w:rsidRPr="00B66482" w:rsidRDefault="003012DC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7,047</w:t>
            </w:r>
          </w:p>
        </w:tc>
      </w:tr>
      <w:tr w:rsidR="00E36A81" w:rsidRPr="0036092A" w14:paraId="5561A5CF" w14:textId="77777777" w:rsidTr="00B31678">
        <w:trPr>
          <w:trHeight w:val="382"/>
        </w:trPr>
        <w:tc>
          <w:tcPr>
            <w:tcW w:w="5949" w:type="dxa"/>
            <w:shd w:val="clear" w:color="auto" w:fill="auto"/>
          </w:tcPr>
          <w:p w14:paraId="2E81015B" w14:textId="77777777" w:rsidR="00E36A81" w:rsidRPr="008E2A07" w:rsidRDefault="00E36A81" w:rsidP="00906F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ผลขาดทุนด้านเครดิตที่คาดว่าจะเกิดขึ้นตลอดอายุ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1DDD1F" w14:textId="56244AC5" w:rsidR="00E36A81" w:rsidRPr="0036092A" w:rsidRDefault="003012DC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40,80</w:t>
            </w:r>
            <w:r w:rsidR="008A76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2B8B8AA" w14:textId="77777777" w:rsidR="00E36A81" w:rsidRPr="0036092A" w:rsidRDefault="00E36A81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39139C2" w14:textId="66186FA1" w:rsidR="00E36A81" w:rsidRPr="00B66482" w:rsidRDefault="003012DC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1,859</w:t>
            </w:r>
          </w:p>
        </w:tc>
      </w:tr>
      <w:tr w:rsidR="00E36A81" w:rsidRPr="0036092A" w14:paraId="493B7761" w14:textId="77777777" w:rsidTr="00B31678">
        <w:trPr>
          <w:trHeight w:val="382"/>
        </w:trPr>
        <w:tc>
          <w:tcPr>
            <w:tcW w:w="5949" w:type="dxa"/>
            <w:shd w:val="clear" w:color="auto" w:fill="auto"/>
          </w:tcPr>
          <w:p w14:paraId="1E22EA57" w14:textId="77777777" w:rsidR="00E36A81" w:rsidRPr="008E2A07" w:rsidRDefault="00E36A81" w:rsidP="00906F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ผลขาดทุนด้านเครดิตที่คาดว่าจะเกิดขึ้นตลอดอายุ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84D3E9" w14:textId="531A4678" w:rsidR="00E36A81" w:rsidRPr="0036092A" w:rsidRDefault="003012DC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161,411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EC27659" w14:textId="77777777" w:rsidR="00E36A81" w:rsidRPr="0036092A" w:rsidRDefault="00E36A81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54312F8" w14:textId="43FC7366" w:rsidR="00E36A81" w:rsidRPr="00B66482" w:rsidRDefault="008A769A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63,212</w:t>
            </w:r>
          </w:p>
        </w:tc>
      </w:tr>
      <w:tr w:rsidR="00E36A81" w:rsidRPr="0036092A" w14:paraId="6CEF346D" w14:textId="77777777" w:rsidTr="00B31678">
        <w:trPr>
          <w:trHeight w:val="382"/>
        </w:trPr>
        <w:tc>
          <w:tcPr>
            <w:tcW w:w="5949" w:type="dxa"/>
            <w:shd w:val="clear" w:color="auto" w:fill="auto"/>
          </w:tcPr>
          <w:p w14:paraId="095FA26D" w14:textId="77777777" w:rsidR="00E36A81" w:rsidRPr="0036092A" w:rsidRDefault="00E36A81" w:rsidP="00906FE3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6EF70" w14:textId="6FE545D9" w:rsidR="00E36A81" w:rsidRPr="0036092A" w:rsidRDefault="003012DC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2,771,73</w:t>
            </w:r>
            <w:r w:rsidR="008A769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7" w:type="dxa"/>
            <w:shd w:val="clear" w:color="auto" w:fill="auto"/>
          </w:tcPr>
          <w:p w14:paraId="1A7C6C3D" w14:textId="77777777" w:rsidR="00E36A81" w:rsidRPr="0036092A" w:rsidRDefault="00E36A81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11DC1" w14:textId="5A84ECED" w:rsidR="00E36A81" w:rsidRPr="0036092A" w:rsidRDefault="003012DC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380" w:lineRule="exact"/>
              <w:ind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A769A">
              <w:rPr>
                <w:rFonts w:ascii="Angsana New" w:hAnsi="Angsana New"/>
                <w:b/>
                <w:bCs/>
                <w:sz w:val="30"/>
                <w:szCs w:val="30"/>
              </w:rPr>
              <w:t>2,118</w:t>
            </w:r>
          </w:p>
        </w:tc>
      </w:tr>
    </w:tbl>
    <w:p w14:paraId="08C3AF56" w14:textId="1496C997" w:rsidR="00AD46CD" w:rsidRDefault="00AD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1D7E96" w14:textId="4FFEC38C" w:rsidR="00E36A81" w:rsidRPr="00AD46CD" w:rsidRDefault="00E36A81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  <w:r w:rsidRPr="00AD46C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D46CD">
        <w:rPr>
          <w:rFonts w:ascii="Angsana New" w:hAnsi="Angsana New"/>
          <w:sz w:val="30"/>
          <w:szCs w:val="30"/>
        </w:rPr>
        <w:t>31</w:t>
      </w:r>
      <w:r w:rsidRPr="00AD46C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D46CD">
        <w:rPr>
          <w:rFonts w:ascii="Angsana New" w:hAnsi="Angsana New"/>
          <w:sz w:val="30"/>
          <w:szCs w:val="30"/>
        </w:rPr>
        <w:t>2562</w:t>
      </w:r>
      <w:r w:rsidRPr="00AD46CD">
        <w:rPr>
          <w:rFonts w:ascii="Angsana New" w:hAnsi="Angsana New"/>
          <w:sz w:val="30"/>
          <w:szCs w:val="30"/>
          <w:cs/>
        </w:rPr>
        <w:t xml:space="preserve"> ยอดคงเหลือของลูกหนี้ตามสัญญาเช่าเงินทุน และค่าเผื่อหนี้สงสัยจะสูญ จำแนกตามอายุหนี้</w:t>
      </w:r>
      <w:r w:rsidR="00395B50">
        <w:rPr>
          <w:rFonts w:ascii="Angsana New" w:hAnsi="Angsana New"/>
          <w:sz w:val="30"/>
          <w:szCs w:val="30"/>
          <w:cs/>
        </w:rPr>
        <w:br/>
      </w:r>
      <w:r w:rsidRPr="00AD46CD">
        <w:rPr>
          <w:rFonts w:ascii="Angsana New" w:hAnsi="Angsana New"/>
          <w:sz w:val="30"/>
          <w:szCs w:val="30"/>
          <w:cs/>
        </w:rPr>
        <w:t>ที่ค้างชำระได้ดังนี้</w:t>
      </w:r>
    </w:p>
    <w:p w14:paraId="7552B803" w14:textId="77777777" w:rsidR="00B96B62" w:rsidRPr="00547C25" w:rsidRDefault="00B96B6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588"/>
        <w:gridCol w:w="1332"/>
        <w:gridCol w:w="243"/>
        <w:gridCol w:w="1287"/>
      </w:tblGrid>
      <w:tr w:rsidR="00AD46CD" w:rsidRPr="00AD46CD" w14:paraId="372F973B" w14:textId="77777777" w:rsidTr="00B31678">
        <w:tc>
          <w:tcPr>
            <w:tcW w:w="6588" w:type="dxa"/>
          </w:tcPr>
          <w:p w14:paraId="4B048F4F" w14:textId="77777777" w:rsidR="00AD46CD" w:rsidRPr="00AD46CD" w:rsidRDefault="00AD46CD" w:rsidP="00AD46CD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2" w:type="dxa"/>
          </w:tcPr>
          <w:p w14:paraId="08FAA737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ED9079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ECC1ADE" w14:textId="486A0A4F" w:rsidR="00AD46CD" w:rsidRPr="00AD46CD" w:rsidRDefault="00AD46CD" w:rsidP="00547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3D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46CD" w:rsidRPr="00AD46CD" w14:paraId="1A945E96" w14:textId="77777777" w:rsidTr="00B31678">
        <w:tc>
          <w:tcPr>
            <w:tcW w:w="6588" w:type="dxa"/>
          </w:tcPr>
          <w:p w14:paraId="60CD62B6" w14:textId="77777777" w:rsidR="00AD46CD" w:rsidRPr="00AD46CD" w:rsidRDefault="00AD46CD" w:rsidP="00AD46CD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D46CD">
              <w:rPr>
                <w:rFonts w:asciiTheme="majorBidi" w:hAnsiTheme="majorBidi" w:cstheme="majorBidi"/>
                <w:cs/>
                <w:lang w:val="en-US"/>
              </w:rPr>
              <w:t>ลูกหนี้ปกติ</w:t>
            </w:r>
          </w:p>
        </w:tc>
        <w:tc>
          <w:tcPr>
            <w:tcW w:w="1332" w:type="dxa"/>
          </w:tcPr>
          <w:p w14:paraId="4250D501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086EFE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896C1C5" w14:textId="1B6E8F32" w:rsidR="00AD46CD" w:rsidRPr="00AD46CD" w:rsidRDefault="00AD46CD" w:rsidP="00547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6CD" w:rsidRPr="00AD46CD" w14:paraId="6BE37C85" w14:textId="77777777" w:rsidTr="00B31678">
        <w:tc>
          <w:tcPr>
            <w:tcW w:w="6588" w:type="dxa"/>
          </w:tcPr>
          <w:p w14:paraId="48FD66ED" w14:textId="77777777" w:rsidR="00AD46CD" w:rsidRPr="00AD46CD" w:rsidRDefault="00AD46CD" w:rsidP="00AD46CD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D46CD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AD46CD">
              <w:rPr>
                <w:rFonts w:asciiTheme="majorBidi" w:hAnsiTheme="majorBidi" w:cstheme="majorBidi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332" w:type="dxa"/>
          </w:tcPr>
          <w:p w14:paraId="3C62620C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55838EF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48CE2BE" w14:textId="77777777" w:rsidR="00AD46CD" w:rsidRPr="00AD46CD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AD46CD">
              <w:rPr>
                <w:rFonts w:asciiTheme="majorBidi" w:hAnsiTheme="majorBidi" w:cstheme="majorBidi"/>
                <w:sz w:val="30"/>
                <w:szCs w:val="30"/>
              </w:rPr>
              <w:t>2,071,820</w:t>
            </w:r>
          </w:p>
        </w:tc>
      </w:tr>
      <w:tr w:rsidR="00AD46CD" w:rsidRPr="00AD46CD" w14:paraId="7CD8F93F" w14:textId="77777777" w:rsidTr="00B31678">
        <w:tc>
          <w:tcPr>
            <w:tcW w:w="6588" w:type="dxa"/>
          </w:tcPr>
          <w:p w14:paraId="112CF0EE" w14:textId="77777777" w:rsidR="00AD46CD" w:rsidRPr="00AD46CD" w:rsidRDefault="00AD46CD" w:rsidP="00AD46CD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AD46CD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AD46CD">
              <w:rPr>
                <w:rFonts w:asciiTheme="majorBidi" w:hAnsiTheme="majorBidi" w:cstheme="majorBidi"/>
                <w:cs/>
                <w:lang w:val="en-US"/>
              </w:rPr>
              <w:t>เกินวันครบกำหนดชำระ</w:t>
            </w:r>
            <w:r w:rsidRPr="00AD46CD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1332" w:type="dxa"/>
          </w:tcPr>
          <w:p w14:paraId="0423A29F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225E2A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F835822" w14:textId="77777777" w:rsidR="00AD46CD" w:rsidRPr="00AD46CD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6CD" w:rsidRPr="00AD46CD" w14:paraId="31358AE0" w14:textId="77777777" w:rsidTr="00B31678">
        <w:tc>
          <w:tcPr>
            <w:tcW w:w="6588" w:type="dxa"/>
          </w:tcPr>
          <w:p w14:paraId="2ADEF17B" w14:textId="77777777" w:rsidR="00AD46CD" w:rsidRPr="00AD46CD" w:rsidRDefault="00AD46CD" w:rsidP="00AD46CD">
            <w:pPr>
              <w:pStyle w:val="a1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AD46CD">
              <w:rPr>
                <w:rFonts w:asciiTheme="majorBidi" w:hAnsiTheme="majorBidi" w:cstheme="majorBidi"/>
                <w:cs/>
                <w:lang w:val="en-US"/>
              </w:rPr>
              <w:tab/>
            </w:r>
            <w:r w:rsidRPr="00AD46CD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AD46CD">
              <w:rPr>
                <w:rFonts w:asciiTheme="majorBidi" w:hAnsiTheme="majorBidi" w:cstheme="majorBidi"/>
                <w:cs/>
                <w:lang w:val="en-US"/>
              </w:rPr>
              <w:t xml:space="preserve">น้อยกว่า </w:t>
            </w:r>
            <w:r w:rsidRPr="00AD46CD">
              <w:rPr>
                <w:rFonts w:asciiTheme="majorBidi" w:hAnsiTheme="majorBidi" w:cstheme="majorBidi"/>
                <w:lang w:val="en-US"/>
              </w:rPr>
              <w:t>3</w:t>
            </w:r>
            <w:r w:rsidRPr="00AD46CD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  <w:p w14:paraId="45E2BE72" w14:textId="77777777" w:rsidR="00AD46CD" w:rsidRPr="00AD46CD" w:rsidRDefault="00AD46CD" w:rsidP="00AD46CD">
            <w:pPr>
              <w:pStyle w:val="a1"/>
              <w:tabs>
                <w:tab w:val="clear" w:pos="1080"/>
                <w:tab w:val="left" w:pos="34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D46CD">
              <w:rPr>
                <w:rFonts w:asciiTheme="majorBidi" w:hAnsiTheme="majorBidi" w:cstheme="majorBidi"/>
                <w:lang w:val="en-US"/>
              </w:rPr>
              <w:t xml:space="preserve">            3 - 6 </w:t>
            </w:r>
            <w:r w:rsidRPr="00AD46CD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332" w:type="dxa"/>
          </w:tcPr>
          <w:p w14:paraId="26B0EF30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D4BAC2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80D98C4" w14:textId="77777777" w:rsidR="00AD46CD" w:rsidRPr="00AD46CD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AD46CD">
              <w:rPr>
                <w:rFonts w:asciiTheme="majorBidi" w:hAnsiTheme="majorBidi" w:cstheme="majorBidi"/>
                <w:sz w:val="30"/>
                <w:szCs w:val="30"/>
              </w:rPr>
              <w:t>17,529</w:t>
            </w:r>
          </w:p>
          <w:p w14:paraId="7CAA6D71" w14:textId="77777777" w:rsidR="00AD46CD" w:rsidRPr="00AD46CD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80" w:lineRule="exac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AD46CD">
              <w:rPr>
                <w:rFonts w:asciiTheme="majorBidi" w:hAnsiTheme="majorBidi" w:cstheme="majorBidi"/>
                <w:sz w:val="30"/>
                <w:szCs w:val="30"/>
              </w:rPr>
              <w:t>6,864</w:t>
            </w:r>
          </w:p>
        </w:tc>
      </w:tr>
      <w:tr w:rsidR="00AD46CD" w:rsidRPr="00AD46CD" w14:paraId="28F55D4C" w14:textId="77777777" w:rsidTr="00B31678">
        <w:tc>
          <w:tcPr>
            <w:tcW w:w="6588" w:type="dxa"/>
          </w:tcPr>
          <w:p w14:paraId="6E1D92E8" w14:textId="77777777" w:rsidR="00AD46CD" w:rsidRPr="00AD46CD" w:rsidRDefault="00AD46CD" w:rsidP="00AD46CD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D46CD">
              <w:rPr>
                <w:rFonts w:asciiTheme="majorBidi" w:hAnsiTheme="majorBidi" w:cstheme="majorBidi"/>
                <w:lang w:val="en-US"/>
              </w:rPr>
              <w:t xml:space="preserve">            6 - 12 </w:t>
            </w:r>
            <w:r w:rsidRPr="00AD46CD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332" w:type="dxa"/>
          </w:tcPr>
          <w:p w14:paraId="7F99BED2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3A77E6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61684E8" w14:textId="77777777" w:rsidR="00AD46CD" w:rsidRPr="00AD46CD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AD46CD">
              <w:rPr>
                <w:rFonts w:asciiTheme="majorBidi" w:hAnsiTheme="majorBidi" w:cstheme="majorBidi"/>
                <w:sz w:val="30"/>
                <w:szCs w:val="30"/>
              </w:rPr>
              <w:t>8,317</w:t>
            </w:r>
          </w:p>
        </w:tc>
      </w:tr>
      <w:tr w:rsidR="00AD46CD" w:rsidRPr="00AD46CD" w14:paraId="6E76BEA9" w14:textId="77777777" w:rsidTr="00B31678">
        <w:tc>
          <w:tcPr>
            <w:tcW w:w="6588" w:type="dxa"/>
          </w:tcPr>
          <w:p w14:paraId="6808FC1B" w14:textId="77777777" w:rsidR="00AD46CD" w:rsidRPr="00AD46CD" w:rsidRDefault="00AD46CD" w:rsidP="00AD46CD">
            <w:pPr>
              <w:pStyle w:val="a1"/>
              <w:tabs>
                <w:tab w:val="clear" w:pos="1080"/>
                <w:tab w:val="left" w:pos="342"/>
              </w:tabs>
              <w:ind w:firstLine="612"/>
              <w:rPr>
                <w:rFonts w:asciiTheme="majorBidi" w:hAnsiTheme="majorBidi" w:cstheme="majorBidi"/>
                <w:lang w:val="en-US"/>
              </w:rPr>
            </w:pPr>
            <w:r w:rsidRPr="00AD46CD">
              <w:rPr>
                <w:rFonts w:asciiTheme="majorBidi" w:hAnsiTheme="majorBidi" w:cstheme="majorBidi"/>
                <w:cs/>
                <w:lang w:val="en-US"/>
              </w:rPr>
              <w:t xml:space="preserve">เกินกว่า </w:t>
            </w:r>
            <w:r w:rsidRPr="00AD46CD">
              <w:rPr>
                <w:rFonts w:asciiTheme="majorBidi" w:hAnsiTheme="majorBidi" w:cstheme="majorBidi"/>
                <w:lang w:val="en-US"/>
              </w:rPr>
              <w:t xml:space="preserve">12 </w:t>
            </w:r>
            <w:r w:rsidRPr="00AD46CD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332" w:type="dxa"/>
          </w:tcPr>
          <w:p w14:paraId="3BBC8D4C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B856F41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909F7DD" w14:textId="77777777" w:rsidR="00AD46CD" w:rsidRPr="00AD46CD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AD46CD">
              <w:rPr>
                <w:rFonts w:asciiTheme="majorBidi" w:hAnsiTheme="majorBidi" w:cstheme="majorBidi"/>
                <w:sz w:val="30"/>
                <w:szCs w:val="30"/>
              </w:rPr>
              <w:t>18,629</w:t>
            </w:r>
          </w:p>
        </w:tc>
      </w:tr>
      <w:tr w:rsidR="00AD46CD" w:rsidRPr="00AD46CD" w14:paraId="3A0F8939" w14:textId="77777777" w:rsidTr="00B31678">
        <w:tc>
          <w:tcPr>
            <w:tcW w:w="6588" w:type="dxa"/>
          </w:tcPr>
          <w:p w14:paraId="5C7D5061" w14:textId="77777777" w:rsidR="00AD46CD" w:rsidRPr="00AD46CD" w:rsidRDefault="00AD46CD" w:rsidP="00AD46CD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D46CD">
              <w:rPr>
                <w:rFonts w:asciiTheme="majorBidi" w:hAnsiTheme="majorBidi" w:cstheme="majorBidi"/>
                <w:cs/>
                <w:lang w:val="en-US"/>
              </w:rPr>
              <w:t>รวมลูกหนี้ปกติ</w:t>
            </w:r>
          </w:p>
        </w:tc>
        <w:tc>
          <w:tcPr>
            <w:tcW w:w="1332" w:type="dxa"/>
          </w:tcPr>
          <w:p w14:paraId="4E818429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B7FA73" w14:textId="77777777" w:rsidR="00AD46CD" w:rsidRPr="00AD46CD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20FFAA7" w14:textId="77777777" w:rsidR="00AD46CD" w:rsidRPr="00AD46CD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AD46CD">
              <w:rPr>
                <w:rFonts w:asciiTheme="majorBidi" w:hAnsiTheme="majorBidi" w:cstheme="majorBidi"/>
                <w:sz w:val="30"/>
                <w:szCs w:val="30"/>
              </w:rPr>
              <w:t>2,123,159</w:t>
            </w:r>
          </w:p>
        </w:tc>
      </w:tr>
      <w:tr w:rsidR="00AD46CD" w:rsidRPr="00B4269E" w14:paraId="1D79A85F" w14:textId="77777777" w:rsidTr="00B31678">
        <w:tc>
          <w:tcPr>
            <w:tcW w:w="6588" w:type="dxa"/>
          </w:tcPr>
          <w:p w14:paraId="01101E2A" w14:textId="77777777" w:rsidR="00AD46CD" w:rsidRPr="00B4269E" w:rsidRDefault="00AD46CD" w:rsidP="00AD46CD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  <w:r w:rsidRPr="00B4269E">
              <w:rPr>
                <w:rFonts w:asciiTheme="majorBidi" w:hAnsiTheme="majorBidi" w:cstheme="majorBidi"/>
                <w:cs/>
              </w:rPr>
              <w:t>ลูกหนี้ผิดนัดชำระหนี้</w:t>
            </w:r>
          </w:p>
        </w:tc>
        <w:tc>
          <w:tcPr>
            <w:tcW w:w="1332" w:type="dxa"/>
          </w:tcPr>
          <w:p w14:paraId="6261DC31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5F4920B6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378D46A" w14:textId="77777777" w:rsidR="00AD46CD" w:rsidRPr="00B4269E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62,325</w:t>
            </w:r>
          </w:p>
        </w:tc>
      </w:tr>
      <w:tr w:rsidR="00AD46CD" w:rsidRPr="00B4269E" w14:paraId="65FEC156" w14:textId="77777777" w:rsidTr="00B31678">
        <w:tc>
          <w:tcPr>
            <w:tcW w:w="6588" w:type="dxa"/>
          </w:tcPr>
          <w:p w14:paraId="5F3D1163" w14:textId="4DEB8932" w:rsidR="00AD46CD" w:rsidRPr="00B4269E" w:rsidRDefault="00AD46CD" w:rsidP="00AD46CD">
            <w:pPr>
              <w:pStyle w:val="a1"/>
              <w:tabs>
                <w:tab w:val="clear" w:pos="1080"/>
                <w:tab w:val="left" w:pos="89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รวมลูกหนี้</w:t>
            </w:r>
            <w:r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ตามสัญญาเช่าเงินทุน</w:t>
            </w:r>
          </w:p>
        </w:tc>
        <w:tc>
          <w:tcPr>
            <w:tcW w:w="1332" w:type="dxa"/>
          </w:tcPr>
          <w:p w14:paraId="44D0EABE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1DCA4475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3B0F047" w14:textId="77777777" w:rsidR="00AD46CD" w:rsidRPr="00B4269E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2,185,484</w:t>
            </w:r>
          </w:p>
        </w:tc>
      </w:tr>
      <w:tr w:rsidR="00AD46CD" w:rsidRPr="00B4269E" w14:paraId="42A1CAC4" w14:textId="77777777" w:rsidTr="00B31678">
        <w:tc>
          <w:tcPr>
            <w:tcW w:w="6588" w:type="dxa"/>
          </w:tcPr>
          <w:p w14:paraId="794BEFA8" w14:textId="77777777" w:rsidR="00AD46CD" w:rsidRPr="00B4269E" w:rsidRDefault="00AD46CD" w:rsidP="00AD46CD">
            <w:pPr>
              <w:pStyle w:val="a1"/>
              <w:tabs>
                <w:tab w:val="clear" w:pos="1080"/>
                <w:tab w:val="left" w:pos="89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4269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332" w:type="dxa"/>
          </w:tcPr>
          <w:p w14:paraId="7136040D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466906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837E039" w14:textId="77777777" w:rsidR="00AD46CD" w:rsidRPr="00B4269E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(177,565)</w:t>
            </w:r>
          </w:p>
        </w:tc>
      </w:tr>
      <w:tr w:rsidR="00AD46CD" w:rsidRPr="00B4269E" w14:paraId="75C56BD8" w14:textId="77777777" w:rsidTr="00B31678">
        <w:tc>
          <w:tcPr>
            <w:tcW w:w="6588" w:type="dxa"/>
          </w:tcPr>
          <w:p w14:paraId="53EC95CC" w14:textId="77777777" w:rsidR="00AD46CD" w:rsidRPr="00B4269E" w:rsidRDefault="00AD46CD" w:rsidP="00AD46CD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4269E">
              <w:rPr>
                <w:rFonts w:asciiTheme="majorBidi" w:hAnsiTheme="majorBidi" w:cstheme="majorBidi"/>
                <w:lang w:val="en-US"/>
              </w:rPr>
              <w:tab/>
            </w:r>
            <w:r w:rsidRPr="00B4269E">
              <w:rPr>
                <w:rFonts w:asciiTheme="majorBidi" w:hAnsiTheme="majorBidi" w:cstheme="majorBidi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32" w:type="dxa"/>
          </w:tcPr>
          <w:p w14:paraId="363B8FB9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05732B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A1FEC9F" w14:textId="77777777" w:rsidR="00AD46CD" w:rsidRPr="00B4269E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(49,158)</w:t>
            </w:r>
          </w:p>
        </w:tc>
      </w:tr>
      <w:tr w:rsidR="00AD46CD" w:rsidRPr="00B4269E" w14:paraId="3B53A7C5" w14:textId="77777777" w:rsidTr="00B31678">
        <w:tc>
          <w:tcPr>
            <w:tcW w:w="6588" w:type="dxa"/>
          </w:tcPr>
          <w:p w14:paraId="31C746BD" w14:textId="77777777" w:rsidR="00AD46CD" w:rsidRPr="00B4269E" w:rsidRDefault="00AD46CD" w:rsidP="00AD46CD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332" w:type="dxa"/>
          </w:tcPr>
          <w:p w14:paraId="44F19182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026801B2" w14:textId="77777777" w:rsidR="00AD46CD" w:rsidRPr="00B4269E" w:rsidRDefault="00AD46CD" w:rsidP="00AD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B15B87E" w14:textId="77777777" w:rsidR="00AD46CD" w:rsidRPr="00B4269E" w:rsidRDefault="00AD46CD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1,958,761</w:t>
            </w:r>
          </w:p>
        </w:tc>
      </w:tr>
    </w:tbl>
    <w:p w14:paraId="6C01D387" w14:textId="77777777" w:rsidR="00FC5CD1" w:rsidRPr="00AD46CD" w:rsidRDefault="00FC5CD1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03F8E6" w14:textId="7BA0B0B7" w:rsidR="004569A7" w:rsidRPr="00AD46CD" w:rsidRDefault="004569A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46CD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2C4DD3">
        <w:rPr>
          <w:rFonts w:asciiTheme="majorBidi" w:hAnsiTheme="majorBidi" w:cstheme="majorBidi"/>
          <w:sz w:val="30"/>
          <w:szCs w:val="30"/>
        </w:rPr>
        <w:t>30</w:t>
      </w:r>
      <w:r w:rsidRPr="00AD46CD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5F5F57E" w14:textId="648E2FEB" w:rsidR="003E58D9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884CB1" w14:textId="77777777" w:rsidR="003E58D9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CAA732" w14:textId="5EA85B08" w:rsidR="00E541F8" w:rsidRPr="00AD46CD" w:rsidRDefault="00E541F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AD46CD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="00531F15" w:rsidRPr="00AD4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4DD3">
        <w:rPr>
          <w:rFonts w:ascii="Angsana New" w:hAnsi="Angsana New"/>
          <w:sz w:val="30"/>
          <w:szCs w:val="30"/>
        </w:rPr>
        <w:t>31</w:t>
      </w:r>
      <w:r w:rsidR="00531F15" w:rsidRPr="00AD4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D46CD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</w:t>
      </w:r>
      <w:r w:rsidR="00AD46CD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AD46CD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8A78C7" w:rsidRPr="00AD46CD">
        <w:rPr>
          <w:rFonts w:ascii="Angsana New" w:hAnsi="Angsana New"/>
          <w:sz w:val="30"/>
          <w:szCs w:val="30"/>
          <w:cs/>
        </w:rPr>
        <w:t>เงินทุน</w:t>
      </w:r>
      <w:r w:rsidR="00B031EF" w:rsidRPr="00AD4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19EA" w:rsidRPr="00AD46CD">
        <w:rPr>
          <w:rFonts w:asciiTheme="majorBidi" w:hAnsiTheme="majorBidi" w:cstheme="majorBidi"/>
          <w:sz w:val="30"/>
          <w:szCs w:val="30"/>
          <w:cs/>
        </w:rPr>
        <w:t>มี</w:t>
      </w:r>
      <w:r w:rsidRPr="00AD4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325FAD6" w14:textId="3CBBC8E2" w:rsidR="008A78C7" w:rsidRPr="00AD46CD" w:rsidRDefault="008A78C7" w:rsidP="008A7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360"/>
        <w:gridCol w:w="1800"/>
        <w:gridCol w:w="270"/>
        <w:gridCol w:w="1894"/>
      </w:tblGrid>
      <w:tr w:rsidR="008A78C7" w:rsidRPr="00EA4A80" w14:paraId="72A91CB7" w14:textId="77777777" w:rsidTr="00906FE3">
        <w:trPr>
          <w:cantSplit/>
          <w:trHeight w:val="366"/>
        </w:trPr>
        <w:tc>
          <w:tcPr>
            <w:tcW w:w="5040" w:type="dxa"/>
          </w:tcPr>
          <w:p w14:paraId="33149187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71FB1D9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</w:tcPr>
          <w:p w14:paraId="55F6A873" w14:textId="53743F03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78C7" w:rsidRPr="00EA4A80" w14:paraId="0675BE56" w14:textId="77777777" w:rsidTr="00906FE3">
        <w:trPr>
          <w:cantSplit/>
          <w:trHeight w:val="1465"/>
        </w:trPr>
        <w:tc>
          <w:tcPr>
            <w:tcW w:w="5040" w:type="dxa"/>
          </w:tcPr>
          <w:p w14:paraId="5CBF899F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B0F7D64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4A3CFE" w14:textId="77777777" w:rsidR="008A78C7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2CA0C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16DDE5CF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14:paraId="59C5F98F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</w:tcPr>
          <w:p w14:paraId="1B03C81B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7B206F86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14:paraId="26635EF8" w14:textId="77777777" w:rsidR="008A78C7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</w:t>
            </w:r>
          </w:p>
          <w:p w14:paraId="4D3F0A2A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</w:tr>
      <w:tr w:rsidR="008A78C7" w:rsidRPr="00EA4A80" w14:paraId="09B47B04" w14:textId="77777777" w:rsidTr="00906FE3">
        <w:trPr>
          <w:cantSplit/>
          <w:trHeight w:val="366"/>
        </w:trPr>
        <w:tc>
          <w:tcPr>
            <w:tcW w:w="5040" w:type="dxa"/>
          </w:tcPr>
          <w:p w14:paraId="6E138AE2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EC3EF4B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3DBFFF5D" w14:textId="77777777" w:rsidR="008A78C7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78C7" w:rsidRPr="00EA4A80" w14:paraId="78B011BA" w14:textId="77777777" w:rsidTr="00906FE3">
        <w:trPr>
          <w:cantSplit/>
          <w:trHeight w:val="366"/>
        </w:trPr>
        <w:tc>
          <w:tcPr>
            <w:tcW w:w="5040" w:type="dxa"/>
          </w:tcPr>
          <w:p w14:paraId="6BDFEEF7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8DF6183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AC81BA" w14:textId="744EBF73" w:rsidR="008A78C7" w:rsidRPr="00A909FB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1,241,960</w:t>
            </w:r>
          </w:p>
        </w:tc>
        <w:tc>
          <w:tcPr>
            <w:tcW w:w="270" w:type="dxa"/>
          </w:tcPr>
          <w:p w14:paraId="00F9C40B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08E29D10" w14:textId="6A5A8975" w:rsidR="008A78C7" w:rsidRPr="00A909FB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1,003,276</w:t>
            </w:r>
          </w:p>
        </w:tc>
      </w:tr>
      <w:tr w:rsidR="008A78C7" w:rsidRPr="00EA4A80" w14:paraId="0BAD0088" w14:textId="77777777" w:rsidTr="00906FE3">
        <w:trPr>
          <w:cantSplit/>
          <w:trHeight w:val="366"/>
        </w:trPr>
        <w:tc>
          <w:tcPr>
            <w:tcW w:w="5040" w:type="dxa"/>
          </w:tcPr>
          <w:p w14:paraId="15A50AA4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7795ED66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C14842" w14:textId="0C1384E8" w:rsidR="008A78C7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948,564</w:t>
            </w:r>
          </w:p>
        </w:tc>
        <w:tc>
          <w:tcPr>
            <w:tcW w:w="270" w:type="dxa"/>
          </w:tcPr>
          <w:p w14:paraId="0AFDDC87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4801E4A2" w14:textId="2E583475" w:rsidR="008A78C7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782,908</w:t>
            </w:r>
          </w:p>
        </w:tc>
      </w:tr>
      <w:tr w:rsidR="008A78C7" w:rsidRPr="00EA4A80" w14:paraId="794A55EF" w14:textId="77777777" w:rsidTr="00906FE3">
        <w:trPr>
          <w:cantSplit/>
          <w:trHeight w:val="366"/>
        </w:trPr>
        <w:tc>
          <w:tcPr>
            <w:tcW w:w="5040" w:type="dxa"/>
          </w:tcPr>
          <w:p w14:paraId="06FA278B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45CBB392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B4CB18" w14:textId="63DE81EF" w:rsidR="008A78C7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841,644</w:t>
            </w:r>
          </w:p>
        </w:tc>
        <w:tc>
          <w:tcPr>
            <w:tcW w:w="270" w:type="dxa"/>
          </w:tcPr>
          <w:p w14:paraId="5CE03680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2097C416" w14:textId="4B9398F3" w:rsidR="008A78C7" w:rsidRDefault="005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763,090</w:t>
            </w:r>
          </w:p>
        </w:tc>
      </w:tr>
      <w:tr w:rsidR="008A78C7" w:rsidRPr="00EA4A80" w14:paraId="61C684C0" w14:textId="77777777" w:rsidTr="00906FE3">
        <w:trPr>
          <w:cantSplit/>
          <w:trHeight w:val="366"/>
        </w:trPr>
        <w:tc>
          <w:tcPr>
            <w:tcW w:w="5040" w:type="dxa"/>
          </w:tcPr>
          <w:p w14:paraId="33CF98C7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3E24D3F3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E3D9F6" w14:textId="7491022E" w:rsidR="008A78C7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186,65</w:t>
            </w:r>
            <w:r w:rsidR="008A76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2D6D30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36C29478" w14:textId="4A3726E7" w:rsidR="008A78C7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178,90</w:t>
            </w:r>
            <w:r w:rsidR="008A76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78C7" w:rsidRPr="00EA4A80" w14:paraId="0D2E2075" w14:textId="77777777" w:rsidTr="00906FE3">
        <w:trPr>
          <w:cantSplit/>
          <w:trHeight w:val="366"/>
        </w:trPr>
        <w:tc>
          <w:tcPr>
            <w:tcW w:w="5040" w:type="dxa"/>
          </w:tcPr>
          <w:p w14:paraId="17DFACB1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7AF0CE33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237ACF" w14:textId="6FB86D18" w:rsidR="008A78C7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44,106</w:t>
            </w:r>
          </w:p>
        </w:tc>
        <w:tc>
          <w:tcPr>
            <w:tcW w:w="270" w:type="dxa"/>
          </w:tcPr>
          <w:p w14:paraId="032B097B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25176298" w14:textId="6B5593CD" w:rsidR="008A78C7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43,327</w:t>
            </w:r>
          </w:p>
        </w:tc>
      </w:tr>
      <w:tr w:rsidR="008A78C7" w:rsidRPr="00EA4A80" w14:paraId="55130D53" w14:textId="77777777" w:rsidTr="00906FE3">
        <w:trPr>
          <w:cantSplit/>
          <w:trHeight w:val="366"/>
        </w:trPr>
        <w:tc>
          <w:tcPr>
            <w:tcW w:w="5040" w:type="dxa"/>
          </w:tcPr>
          <w:p w14:paraId="3D9FE007" w14:textId="46D7A268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396236DF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DFEA0C" w14:textId="113E1C32" w:rsidR="008A78C7" w:rsidRPr="00A909FB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34228A74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2C26518B" w14:textId="4D140F1E" w:rsidR="008A78C7" w:rsidRPr="00A909FB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8A78C7" w:rsidRPr="00EA4A80" w14:paraId="546C36C2" w14:textId="77777777" w:rsidTr="00906FE3">
        <w:trPr>
          <w:trHeight w:val="366"/>
        </w:trPr>
        <w:tc>
          <w:tcPr>
            <w:tcW w:w="5040" w:type="dxa"/>
          </w:tcPr>
          <w:p w14:paraId="56F2FC19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2BE27D8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40B5E5E" w14:textId="779648C0" w:rsidR="008A78C7" w:rsidRPr="00A909FB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3,263,16</w:t>
            </w:r>
            <w:r w:rsidR="008A76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2FE7E9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2FE08C1E" w14:textId="41EB7D1A" w:rsidR="008A78C7" w:rsidRPr="00A909FB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2,771,73</w:t>
            </w:r>
            <w:r w:rsidR="008A769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8A78C7" w:rsidRPr="00EA4A80" w14:paraId="529F02F2" w14:textId="77777777" w:rsidTr="00906FE3">
        <w:trPr>
          <w:trHeight w:val="366"/>
        </w:trPr>
        <w:tc>
          <w:tcPr>
            <w:tcW w:w="5040" w:type="dxa"/>
          </w:tcPr>
          <w:p w14:paraId="567DA4D7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360" w:type="dxa"/>
          </w:tcPr>
          <w:p w14:paraId="2D29A951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25160C4" w14:textId="0C59C155" w:rsidR="008A78C7" w:rsidRPr="00A909FB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(491,428)</w:t>
            </w:r>
          </w:p>
        </w:tc>
        <w:tc>
          <w:tcPr>
            <w:tcW w:w="270" w:type="dxa"/>
          </w:tcPr>
          <w:p w14:paraId="76FA1EF5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7482A273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78C7" w:rsidRPr="00EA4A80" w14:paraId="186EB96F" w14:textId="77777777" w:rsidTr="00906FE3">
        <w:trPr>
          <w:trHeight w:val="397"/>
        </w:trPr>
        <w:tc>
          <w:tcPr>
            <w:tcW w:w="5040" w:type="dxa"/>
          </w:tcPr>
          <w:p w14:paraId="3940F0C8" w14:textId="77777777" w:rsidR="008A78C7" w:rsidRPr="00A909FB" w:rsidRDefault="008A78C7" w:rsidP="00906FE3">
            <w:pPr>
              <w:spacing w:line="360" w:lineRule="exact"/>
              <w:ind w:left="140" w:hanging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ตามสัญญาเช่าเงิน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0B61ED98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E497E4" w14:textId="3DBF7002" w:rsidR="008A78C7" w:rsidRPr="00A909FB" w:rsidRDefault="005B311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2,771,73</w:t>
            </w:r>
            <w:r w:rsidR="008A769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AA3DE18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4" w:type="dxa"/>
          </w:tcPr>
          <w:p w14:paraId="0B8C1783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ACC9DAE" w14:textId="77777777" w:rsidR="008A78C7" w:rsidRPr="00462F1E" w:rsidRDefault="008A78C7" w:rsidP="008A7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70"/>
        <w:gridCol w:w="1800"/>
        <w:gridCol w:w="270"/>
        <w:gridCol w:w="1884"/>
      </w:tblGrid>
      <w:tr w:rsidR="008A78C7" w:rsidRPr="00EA4A80" w14:paraId="782AEFD4" w14:textId="77777777" w:rsidTr="00547C25">
        <w:trPr>
          <w:cantSplit/>
          <w:trHeight w:val="80"/>
        </w:trPr>
        <w:tc>
          <w:tcPr>
            <w:tcW w:w="5130" w:type="dxa"/>
          </w:tcPr>
          <w:p w14:paraId="46CA0B8E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2A1D6D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4" w:type="dxa"/>
            <w:gridSpan w:val="3"/>
            <w:vAlign w:val="bottom"/>
          </w:tcPr>
          <w:p w14:paraId="7AB7CC70" w14:textId="093A8C4F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A78C7" w:rsidRPr="00EA4A80" w14:paraId="5863ED64" w14:textId="77777777" w:rsidTr="00906FE3">
        <w:trPr>
          <w:cantSplit/>
          <w:trHeight w:val="1472"/>
        </w:trPr>
        <w:tc>
          <w:tcPr>
            <w:tcW w:w="5130" w:type="dxa"/>
          </w:tcPr>
          <w:p w14:paraId="223F7DB2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C5DBDE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990DB6B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253E76CF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14:paraId="68609BFE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</w:tcPr>
          <w:p w14:paraId="5D4D5356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7A82F1F1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14:paraId="0C889361" w14:textId="77777777" w:rsidR="008A78C7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</w:t>
            </w:r>
          </w:p>
          <w:p w14:paraId="6E8AA835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</w:tr>
      <w:tr w:rsidR="008A78C7" w:rsidRPr="00EA4A80" w14:paraId="3FE23837" w14:textId="77777777" w:rsidTr="00906FE3">
        <w:trPr>
          <w:cantSplit/>
          <w:trHeight w:val="367"/>
        </w:trPr>
        <w:tc>
          <w:tcPr>
            <w:tcW w:w="5130" w:type="dxa"/>
          </w:tcPr>
          <w:p w14:paraId="0C970427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86F216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4" w:type="dxa"/>
            <w:gridSpan w:val="3"/>
          </w:tcPr>
          <w:p w14:paraId="0C01E606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78C7" w:rsidRPr="00EA4A80" w14:paraId="645349C9" w14:textId="77777777" w:rsidTr="00906FE3">
        <w:trPr>
          <w:cantSplit/>
          <w:trHeight w:val="367"/>
        </w:trPr>
        <w:tc>
          <w:tcPr>
            <w:tcW w:w="5130" w:type="dxa"/>
          </w:tcPr>
          <w:p w14:paraId="64936D1F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06CE219F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EC7EB2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1,020,553</w:t>
            </w:r>
          </w:p>
        </w:tc>
        <w:tc>
          <w:tcPr>
            <w:tcW w:w="270" w:type="dxa"/>
          </w:tcPr>
          <w:p w14:paraId="07C53368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3351CDDC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8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928,744</w:t>
            </w:r>
          </w:p>
        </w:tc>
      </w:tr>
      <w:tr w:rsidR="008A78C7" w:rsidRPr="00EA4A80" w14:paraId="1FFAC306" w14:textId="77777777" w:rsidTr="00906FE3">
        <w:trPr>
          <w:trHeight w:val="367"/>
        </w:trPr>
        <w:tc>
          <w:tcPr>
            <w:tcW w:w="5130" w:type="dxa"/>
          </w:tcPr>
          <w:p w14:paraId="6A428E31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655D667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0EF6C5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1,164,931</w:t>
            </w:r>
          </w:p>
        </w:tc>
        <w:tc>
          <w:tcPr>
            <w:tcW w:w="270" w:type="dxa"/>
          </w:tcPr>
          <w:p w14:paraId="371DDD1A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FB7F9E7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8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1,079,175</w:t>
            </w:r>
          </w:p>
        </w:tc>
      </w:tr>
      <w:tr w:rsidR="008A78C7" w:rsidRPr="00EA4A80" w14:paraId="7855B13B" w14:textId="77777777" w:rsidTr="00906FE3">
        <w:trPr>
          <w:trHeight w:val="367"/>
        </w:trPr>
        <w:tc>
          <w:tcPr>
            <w:tcW w:w="5130" w:type="dxa"/>
          </w:tcPr>
          <w:p w14:paraId="7218882E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22D4619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E6EA74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2,185,484</w:t>
            </w:r>
          </w:p>
        </w:tc>
        <w:tc>
          <w:tcPr>
            <w:tcW w:w="270" w:type="dxa"/>
          </w:tcPr>
          <w:p w14:paraId="6EBD0E8C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</w:tcPr>
          <w:p w14:paraId="65E409B7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8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2,007,919</w:t>
            </w:r>
          </w:p>
        </w:tc>
      </w:tr>
      <w:tr w:rsidR="008A78C7" w:rsidRPr="00EA4A80" w14:paraId="4A8AE531" w14:textId="77777777" w:rsidTr="00906FE3">
        <w:trPr>
          <w:trHeight w:val="367"/>
        </w:trPr>
        <w:tc>
          <w:tcPr>
            <w:tcW w:w="5130" w:type="dxa"/>
          </w:tcPr>
          <w:p w14:paraId="0A7D1907" w14:textId="77777777" w:rsidR="008A78C7" w:rsidRPr="00A909FB" w:rsidRDefault="008A78C7" w:rsidP="00906FE3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0" w:type="dxa"/>
          </w:tcPr>
          <w:p w14:paraId="7C35C6EE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61D8ACD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(177,565)</w:t>
            </w:r>
          </w:p>
        </w:tc>
        <w:tc>
          <w:tcPr>
            <w:tcW w:w="270" w:type="dxa"/>
          </w:tcPr>
          <w:p w14:paraId="2662BB82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dxa"/>
            <w:tcBorders>
              <w:top w:val="double" w:sz="4" w:space="0" w:color="auto"/>
            </w:tcBorders>
          </w:tcPr>
          <w:p w14:paraId="34C02652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78C7" w:rsidRPr="00EA4A80" w14:paraId="5CE7D754" w14:textId="77777777" w:rsidTr="00906FE3">
        <w:trPr>
          <w:trHeight w:val="388"/>
        </w:trPr>
        <w:tc>
          <w:tcPr>
            <w:tcW w:w="5130" w:type="dxa"/>
          </w:tcPr>
          <w:p w14:paraId="4D8754A1" w14:textId="77777777" w:rsidR="008A78C7" w:rsidRPr="00A909FB" w:rsidRDefault="008A78C7" w:rsidP="00906FE3">
            <w:pPr>
              <w:tabs>
                <w:tab w:val="clear" w:pos="227"/>
                <w:tab w:val="left" w:pos="140"/>
              </w:tabs>
              <w:spacing w:line="360" w:lineRule="exact"/>
              <w:ind w:left="140" w:hanging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C6776F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7E0BA15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2,007,919</w:t>
            </w:r>
          </w:p>
        </w:tc>
        <w:tc>
          <w:tcPr>
            <w:tcW w:w="270" w:type="dxa"/>
          </w:tcPr>
          <w:p w14:paraId="334FB2E3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4" w:type="dxa"/>
          </w:tcPr>
          <w:p w14:paraId="138E8097" w14:textId="77777777" w:rsidR="008A78C7" w:rsidRPr="00A909FB" w:rsidRDefault="008A78C7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53C8D61" w14:textId="5006FE23" w:rsidR="00AD46CD" w:rsidRDefault="00AD46CD" w:rsidP="008A7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506346" w14:textId="77777777" w:rsidR="00AD46CD" w:rsidRDefault="00AD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F08903D" w14:textId="0BF94B8E" w:rsidR="008A78C7" w:rsidRDefault="008A78C7" w:rsidP="005A1AD2">
      <w:pPr>
        <w:tabs>
          <w:tab w:val="clear" w:pos="454"/>
        </w:tabs>
        <w:spacing w:line="240" w:lineRule="auto"/>
        <w:ind w:left="450" w:right="-11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0721FA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ตารางต่อไปนี้แสดงข้อมูลของลูกหนี้ตามสัญญาเช่าเงินทุนที่มีการเปลี่ยนแปลงเงื่อนไข รวมถึงลูกหนี้ตามสัญญาเช่าเงินทุนที่มีการเปลี่ยนแปลงเงื่อนไขตามแนวทางในการให้ความช่วยเหลือลูกหนี้ตามที่ได้อธิบายไว้ในหมายเหตุข้อ </w:t>
      </w:r>
      <w:r w:rsidR="00AD46CD">
        <w:rPr>
          <w:rFonts w:asciiTheme="majorBidi" w:hAnsiTheme="majorBidi" w:cstheme="majorBidi"/>
          <w:bCs/>
          <w:sz w:val="30"/>
          <w:szCs w:val="30"/>
        </w:rPr>
        <w:t>5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 ในระหว่าง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ปี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5562C">
        <w:rPr>
          <w:rFonts w:asciiTheme="majorBidi" w:hAnsiTheme="majorBidi" w:cstheme="majorBidi"/>
          <w:bCs/>
          <w:sz w:val="30"/>
          <w:szCs w:val="30"/>
        </w:rPr>
        <w:t>3</w:t>
      </w:r>
      <w:r>
        <w:rPr>
          <w:rFonts w:asciiTheme="majorBidi" w:hAnsiTheme="majorBidi" w:cstheme="majorBidi"/>
          <w:bCs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721FA">
        <w:rPr>
          <w:rFonts w:asciiTheme="majorBidi" w:hAnsiTheme="majorBidi" w:cstheme="majorBidi"/>
          <w:sz w:val="30"/>
          <w:szCs w:val="30"/>
        </w:rPr>
        <w:t xml:space="preserve"> </w:t>
      </w:r>
      <w:r w:rsidRPr="000721FA">
        <w:rPr>
          <w:rFonts w:asciiTheme="majorBidi" w:hAnsiTheme="majorBidi" w:cstheme="majorBidi"/>
          <w:bCs/>
          <w:sz w:val="30"/>
          <w:szCs w:val="30"/>
        </w:rPr>
        <w:t xml:space="preserve">2563 </w:t>
      </w:r>
    </w:p>
    <w:p w14:paraId="1B6FC127" w14:textId="77777777" w:rsidR="00AD46CD" w:rsidRDefault="00AD46CD" w:rsidP="008A78C7">
      <w:pPr>
        <w:tabs>
          <w:tab w:val="clear" w:pos="454"/>
        </w:tabs>
        <w:spacing w:line="240" w:lineRule="auto"/>
        <w:ind w:left="450" w:right="-11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200"/>
        <w:gridCol w:w="900"/>
        <w:gridCol w:w="1080"/>
      </w:tblGrid>
      <w:tr w:rsidR="00AA3C7D" w:rsidRPr="000721FA" w14:paraId="2D1A2129" w14:textId="77777777" w:rsidTr="00CF5C9C">
        <w:trPr>
          <w:trHeight w:val="299"/>
        </w:trPr>
        <w:tc>
          <w:tcPr>
            <w:tcW w:w="7200" w:type="dxa"/>
          </w:tcPr>
          <w:p w14:paraId="1DD59B45" w14:textId="77777777" w:rsidR="00AA3C7D" w:rsidRPr="008858AF" w:rsidRDefault="00AA3C7D" w:rsidP="00906F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68EB3BA" w14:textId="77777777" w:rsidR="00AA3C7D" w:rsidRPr="000721FA" w:rsidRDefault="00AA3C7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91A2AA" w14:textId="0660705C" w:rsidR="00AA3C7D" w:rsidRPr="000721FA" w:rsidRDefault="00AA3C7D" w:rsidP="00547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C7D" w:rsidRPr="000721FA" w14:paraId="287C1C0A" w14:textId="77777777" w:rsidTr="00CF5C9C">
        <w:trPr>
          <w:trHeight w:val="299"/>
        </w:trPr>
        <w:tc>
          <w:tcPr>
            <w:tcW w:w="7200" w:type="dxa"/>
            <w:hideMark/>
          </w:tcPr>
          <w:p w14:paraId="38FEBD24" w14:textId="283442F9" w:rsidR="00AA3C7D" w:rsidRPr="008858AF" w:rsidRDefault="00AA3C7D" w:rsidP="00906F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8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ลูกหนี้ตามสัญญาเช่าเงินทุนที่มีการเปลี่ยนแปลงเงื่อนไ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ขในระหว่างปี</w:t>
            </w:r>
          </w:p>
        </w:tc>
        <w:tc>
          <w:tcPr>
            <w:tcW w:w="900" w:type="dxa"/>
          </w:tcPr>
          <w:p w14:paraId="78D547F5" w14:textId="77777777" w:rsidR="00AA3C7D" w:rsidRPr="000721FA" w:rsidRDefault="00AA3C7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36703A" w14:textId="77777777" w:rsidR="00AA3C7D" w:rsidRPr="000721FA" w:rsidRDefault="00AA3C7D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C7D" w:rsidRPr="000721FA" w14:paraId="426BED42" w14:textId="77777777" w:rsidTr="00CF5C9C">
        <w:trPr>
          <w:trHeight w:val="299"/>
        </w:trPr>
        <w:tc>
          <w:tcPr>
            <w:tcW w:w="7200" w:type="dxa"/>
          </w:tcPr>
          <w:p w14:paraId="3C4C8399" w14:textId="77777777" w:rsidR="00AA3C7D" w:rsidRPr="000721FA" w:rsidRDefault="00AA3C7D" w:rsidP="00906F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900" w:type="dxa"/>
          </w:tcPr>
          <w:p w14:paraId="59DA569C" w14:textId="77777777" w:rsidR="00AA3C7D" w:rsidRPr="00FC75CF" w:rsidRDefault="00AA3C7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3989E5" w14:textId="3EE15E14" w:rsidR="00AA3C7D" w:rsidRPr="00FC75CF" w:rsidRDefault="00F95226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</w:tr>
      <w:tr w:rsidR="00AA3C7D" w:rsidRPr="000721FA" w14:paraId="563A40BE" w14:textId="77777777" w:rsidTr="00CF5C9C">
        <w:trPr>
          <w:trHeight w:val="299"/>
        </w:trPr>
        <w:tc>
          <w:tcPr>
            <w:tcW w:w="7200" w:type="dxa"/>
          </w:tcPr>
          <w:p w14:paraId="4179D95D" w14:textId="77777777" w:rsidR="00AA3C7D" w:rsidRPr="000721FA" w:rsidRDefault="00AA3C7D" w:rsidP="00906F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หลัง</w:t>
            </w: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การเปลี่ยนแปลงเงื่อนไข</w:t>
            </w:r>
          </w:p>
        </w:tc>
        <w:tc>
          <w:tcPr>
            <w:tcW w:w="900" w:type="dxa"/>
          </w:tcPr>
          <w:p w14:paraId="325F9441" w14:textId="77777777" w:rsidR="00AA3C7D" w:rsidRPr="00FC75CF" w:rsidRDefault="00AA3C7D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C75CA7" w14:textId="66E2EE3E" w:rsidR="00AA3C7D" w:rsidRPr="00FC75CF" w:rsidRDefault="00F95226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</w:tr>
    </w:tbl>
    <w:p w14:paraId="13D29D35" w14:textId="77777777" w:rsidR="00BC3978" w:rsidRDefault="00BC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1E5A81D" w14:textId="02498F7C" w:rsidR="00B91A0D" w:rsidRPr="00B4269E" w:rsidRDefault="00681CA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52999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26F1A4E" w14:textId="77777777" w:rsidR="00B96B62" w:rsidRPr="00B4269E" w:rsidRDefault="00B96B6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87"/>
        <w:gridCol w:w="810"/>
        <w:gridCol w:w="1233"/>
        <w:gridCol w:w="270"/>
        <w:gridCol w:w="1206"/>
      </w:tblGrid>
      <w:tr w:rsidR="00B96B62" w:rsidRPr="00B4269E" w14:paraId="0898C9CB" w14:textId="77777777" w:rsidTr="00B31678">
        <w:tc>
          <w:tcPr>
            <w:tcW w:w="5787" w:type="dxa"/>
          </w:tcPr>
          <w:p w14:paraId="6B50FDE5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1D29390C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33" w:type="dxa"/>
          </w:tcPr>
          <w:p w14:paraId="517E48C4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</w:t>
            </w:r>
            <w:r w:rsidR="00C033A4" w:rsidRPr="00B4269E">
              <w:rPr>
                <w:rFonts w:asciiTheme="majorBidi" w:hAnsiTheme="majorBidi" w:cstheme="majorBidi"/>
                <w:lang w:val="en-US"/>
              </w:rPr>
              <w:t>6</w:t>
            </w:r>
            <w:r w:rsidR="00A56ABE" w:rsidRPr="00B4269E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74BA6503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6" w:type="dxa"/>
          </w:tcPr>
          <w:p w14:paraId="2DC20DD1" w14:textId="77777777" w:rsidR="00B96B62" w:rsidRPr="00B4269E" w:rsidRDefault="00206353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A56ABE" w:rsidRPr="00B4269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B96B62" w:rsidRPr="00B4269E" w14:paraId="318311E0" w14:textId="77777777" w:rsidTr="00B31678">
        <w:trPr>
          <w:trHeight w:val="353"/>
        </w:trPr>
        <w:tc>
          <w:tcPr>
            <w:tcW w:w="5787" w:type="dxa"/>
          </w:tcPr>
          <w:p w14:paraId="6882336E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65FBF620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14:paraId="0E1E0A70" w14:textId="77777777" w:rsidR="00B96B62" w:rsidRPr="00B4269E" w:rsidRDefault="00B96B6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08AE" w:rsidRPr="00B4269E" w14:paraId="54ACE0E3" w14:textId="77777777" w:rsidTr="00B31678">
        <w:tc>
          <w:tcPr>
            <w:tcW w:w="5787" w:type="dxa"/>
          </w:tcPr>
          <w:p w14:paraId="0C519824" w14:textId="77777777" w:rsidR="006908AE" w:rsidRPr="00B4269E" w:rsidRDefault="006908A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ค่าเบี้ยประกันจ่ายล่วงหน้า</w:t>
            </w:r>
            <w:r w:rsidR="00602391"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314667C8" w14:textId="77777777" w:rsidR="006908AE" w:rsidRPr="00B4269E" w:rsidRDefault="006908A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508412A" w14:textId="77777777" w:rsidR="006908AE" w:rsidRPr="00B4269E" w:rsidRDefault="006908A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8DC78" w14:textId="77777777" w:rsidR="006908AE" w:rsidRPr="00B4269E" w:rsidRDefault="006908A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6EEDD4E" w14:textId="77777777" w:rsidR="006908AE" w:rsidRPr="00B4269E" w:rsidRDefault="006908A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ABE" w:rsidRPr="00B4269E" w14:paraId="6A7E93E7" w14:textId="77777777" w:rsidTr="00B31678">
        <w:tc>
          <w:tcPr>
            <w:tcW w:w="5787" w:type="dxa"/>
          </w:tcPr>
          <w:p w14:paraId="073C3F5B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810" w:type="dxa"/>
          </w:tcPr>
          <w:p w14:paraId="2D574633" w14:textId="5B1227F7" w:rsidR="00A56ABE" w:rsidRPr="00B4269E" w:rsidRDefault="00AD46C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33" w:type="dxa"/>
          </w:tcPr>
          <w:p w14:paraId="082CD897" w14:textId="34D51E2E" w:rsidR="00A56ABE" w:rsidRPr="00B4269E" w:rsidRDefault="005B311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34,309</w:t>
            </w:r>
          </w:p>
        </w:tc>
        <w:tc>
          <w:tcPr>
            <w:tcW w:w="270" w:type="dxa"/>
          </w:tcPr>
          <w:p w14:paraId="3B7DC5F7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320558B" w14:textId="77777777" w:rsidR="00A56ABE" w:rsidRPr="00B4269E" w:rsidRDefault="00A5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40,435</w:t>
            </w:r>
          </w:p>
        </w:tc>
      </w:tr>
      <w:tr w:rsidR="00A56ABE" w:rsidRPr="00B4269E" w14:paraId="3A44B111" w14:textId="77777777" w:rsidTr="00B31678">
        <w:tc>
          <w:tcPr>
            <w:tcW w:w="5787" w:type="dxa"/>
          </w:tcPr>
          <w:p w14:paraId="14FD0007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กิจการอื่น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8F6D0BA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FB254A6" w14:textId="6EF39FD4" w:rsidR="00A56ABE" w:rsidRPr="00B4269E" w:rsidRDefault="005B311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71,625</w:t>
            </w:r>
          </w:p>
        </w:tc>
        <w:tc>
          <w:tcPr>
            <w:tcW w:w="270" w:type="dxa"/>
          </w:tcPr>
          <w:p w14:paraId="37663F6B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89BC0EA" w14:textId="77777777" w:rsidR="00A56ABE" w:rsidRPr="00B4269E" w:rsidRDefault="00A5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67,060</w:t>
            </w:r>
          </w:p>
        </w:tc>
      </w:tr>
      <w:tr w:rsidR="00CF5C9C" w:rsidRPr="00B4269E" w14:paraId="0FFA0338" w14:textId="77777777" w:rsidTr="00B31678">
        <w:tc>
          <w:tcPr>
            <w:tcW w:w="5787" w:type="dxa"/>
          </w:tcPr>
          <w:p w14:paraId="7EF21767" w14:textId="37D0C3E9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878C12E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B97D7CE" w14:textId="5EF89BB5" w:rsidR="00CF5C9C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286,905</w:t>
            </w:r>
          </w:p>
        </w:tc>
        <w:tc>
          <w:tcPr>
            <w:tcW w:w="270" w:type="dxa"/>
          </w:tcPr>
          <w:p w14:paraId="4B3EC85C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99590C" w14:textId="027A5556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286,458</w:t>
            </w:r>
          </w:p>
        </w:tc>
      </w:tr>
      <w:tr w:rsidR="00CF5C9C" w:rsidRPr="00B4269E" w14:paraId="3DCF5442" w14:textId="77777777" w:rsidTr="00B31678">
        <w:tc>
          <w:tcPr>
            <w:tcW w:w="5787" w:type="dxa"/>
          </w:tcPr>
          <w:p w14:paraId="7849ADC4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D9C3B2E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2D971AAB" w14:textId="367BC98B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35,151</w:t>
            </w:r>
          </w:p>
        </w:tc>
        <w:tc>
          <w:tcPr>
            <w:tcW w:w="270" w:type="dxa"/>
          </w:tcPr>
          <w:p w14:paraId="18E6EC7D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E0B2D22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39,042</w:t>
            </w:r>
          </w:p>
        </w:tc>
      </w:tr>
      <w:tr w:rsidR="00CF5C9C" w:rsidRPr="00B4269E" w14:paraId="11C362BA" w14:textId="77777777" w:rsidTr="00B31678">
        <w:trPr>
          <w:trHeight w:val="452"/>
        </w:trPr>
        <w:tc>
          <w:tcPr>
            <w:tcW w:w="5787" w:type="dxa"/>
          </w:tcPr>
          <w:p w14:paraId="500E331F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4BCC03DA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CBCA8FF" w14:textId="13476F0C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115,244</w:t>
            </w:r>
          </w:p>
        </w:tc>
        <w:tc>
          <w:tcPr>
            <w:tcW w:w="270" w:type="dxa"/>
          </w:tcPr>
          <w:p w14:paraId="1CAC2092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126A441A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127,395</w:t>
            </w:r>
          </w:p>
        </w:tc>
      </w:tr>
      <w:tr w:rsidR="00CF5C9C" w:rsidRPr="00B4269E" w14:paraId="059D780F" w14:textId="77777777" w:rsidTr="00B31678">
        <w:tc>
          <w:tcPr>
            <w:tcW w:w="5787" w:type="dxa"/>
          </w:tcPr>
          <w:p w14:paraId="0FAF45C7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2148C5A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9594736" w14:textId="498CA91C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543,234</w:t>
            </w:r>
          </w:p>
        </w:tc>
        <w:tc>
          <w:tcPr>
            <w:tcW w:w="270" w:type="dxa"/>
          </w:tcPr>
          <w:p w14:paraId="710DDFBF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14:paraId="3C4D896A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560,390</w:t>
            </w:r>
          </w:p>
        </w:tc>
      </w:tr>
      <w:tr w:rsidR="00CF5C9C" w:rsidRPr="00B4269E" w14:paraId="327CE6C9" w14:textId="77777777" w:rsidTr="00B31678">
        <w:tc>
          <w:tcPr>
            <w:tcW w:w="5787" w:type="dxa"/>
          </w:tcPr>
          <w:p w14:paraId="0513950B" w14:textId="6294171B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46CD">
              <w:rPr>
                <w:rFonts w:asciiTheme="majorBidi" w:hAnsi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547C2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(2562: ค่าเผื่อหนี้สงสัยจะสูญ)</w:t>
            </w:r>
          </w:p>
        </w:tc>
        <w:tc>
          <w:tcPr>
            <w:tcW w:w="810" w:type="dxa"/>
          </w:tcPr>
          <w:p w14:paraId="5B49864F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EB27132" w14:textId="26A8CD34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  <w:tc>
          <w:tcPr>
            <w:tcW w:w="270" w:type="dxa"/>
          </w:tcPr>
          <w:p w14:paraId="0EAD659B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</w:tcBorders>
          </w:tcPr>
          <w:p w14:paraId="2D1FA801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</w:tr>
      <w:tr w:rsidR="00CF5C9C" w:rsidRPr="00B4269E" w14:paraId="78E26060" w14:textId="77777777" w:rsidTr="00B31678">
        <w:tc>
          <w:tcPr>
            <w:tcW w:w="5787" w:type="dxa"/>
          </w:tcPr>
          <w:p w14:paraId="7CAE7E3D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4D2DE677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4EF4A41" w14:textId="4B0A02E9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467,157</w:t>
            </w:r>
          </w:p>
        </w:tc>
        <w:tc>
          <w:tcPr>
            <w:tcW w:w="270" w:type="dxa"/>
          </w:tcPr>
          <w:p w14:paraId="1B009674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9896EB" w14:textId="77777777" w:rsidR="00CF5C9C" w:rsidRPr="00B4269E" w:rsidRDefault="00CF5C9C" w:rsidP="00CF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484,313</w:t>
            </w:r>
          </w:p>
        </w:tc>
      </w:tr>
    </w:tbl>
    <w:p w14:paraId="045CEC79" w14:textId="1972D5FF" w:rsidR="003E58D9" w:rsidRDefault="003E58D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88585F" w14:textId="77777777" w:rsidR="003E58D9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4BE50E1" w14:textId="105F3A3A" w:rsidR="00401029" w:rsidRPr="00B4269E" w:rsidRDefault="00681CA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="00401029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1029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4318C73" w14:textId="77777777" w:rsidR="007C50C8" w:rsidRPr="00B4269E" w:rsidRDefault="007C50C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85"/>
        <w:gridCol w:w="657"/>
        <w:gridCol w:w="1098"/>
        <w:gridCol w:w="270"/>
        <w:gridCol w:w="1161"/>
      </w:tblGrid>
      <w:tr w:rsidR="00A56ABE" w:rsidRPr="00B4269E" w14:paraId="568F1E3C" w14:textId="77777777" w:rsidTr="00B31678">
        <w:tc>
          <w:tcPr>
            <w:tcW w:w="5985" w:type="dxa"/>
          </w:tcPr>
          <w:p w14:paraId="6BE5E0E8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57" w:type="dxa"/>
          </w:tcPr>
          <w:p w14:paraId="6CF208E8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98" w:type="dxa"/>
          </w:tcPr>
          <w:p w14:paraId="1C4CAA63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</w:tcPr>
          <w:p w14:paraId="4431666A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1" w:type="dxa"/>
          </w:tcPr>
          <w:p w14:paraId="3632D12B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A56ABE" w:rsidRPr="00B4269E" w14:paraId="34D26DE3" w14:textId="77777777" w:rsidTr="00B31678">
        <w:tc>
          <w:tcPr>
            <w:tcW w:w="5985" w:type="dxa"/>
          </w:tcPr>
          <w:p w14:paraId="4B87C5CD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7" w:type="dxa"/>
          </w:tcPr>
          <w:p w14:paraId="32BC39CB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529" w:type="dxa"/>
            <w:gridSpan w:val="3"/>
          </w:tcPr>
          <w:p w14:paraId="7A01DEEF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ABE" w:rsidRPr="00B4269E" w14:paraId="603C07FD" w14:textId="77777777" w:rsidTr="00B31678">
        <w:tc>
          <w:tcPr>
            <w:tcW w:w="5985" w:type="dxa"/>
          </w:tcPr>
          <w:p w14:paraId="07CE6912" w14:textId="77777777" w:rsidR="00A56ABE" w:rsidRPr="00B4269E" w:rsidRDefault="00A56ABE" w:rsidP="00B4269E">
            <w:pPr>
              <w:pStyle w:val="Heading9"/>
              <w:rPr>
                <w:rFonts w:asciiTheme="majorBidi" w:hAnsiTheme="majorBidi" w:cstheme="majorBidi"/>
              </w:rPr>
            </w:pPr>
            <w:r w:rsidRPr="00B4269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657" w:type="dxa"/>
          </w:tcPr>
          <w:p w14:paraId="14A19595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5F437E5" w14:textId="5A1E84A0" w:rsidR="00A56ABE" w:rsidRPr="00B4269E" w:rsidRDefault="006F7F66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73,941</w:t>
            </w:r>
          </w:p>
        </w:tc>
        <w:tc>
          <w:tcPr>
            <w:tcW w:w="270" w:type="dxa"/>
          </w:tcPr>
          <w:p w14:paraId="5510F999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7443F46" w14:textId="77777777" w:rsidR="00A56ABE" w:rsidRPr="00B4269E" w:rsidRDefault="00A56AB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169,966</w:t>
            </w:r>
          </w:p>
        </w:tc>
      </w:tr>
      <w:tr w:rsidR="00A56ABE" w:rsidRPr="00B4269E" w14:paraId="2E1AC1D3" w14:textId="77777777" w:rsidTr="00B31678">
        <w:tc>
          <w:tcPr>
            <w:tcW w:w="5985" w:type="dxa"/>
          </w:tcPr>
          <w:p w14:paraId="7A0B7183" w14:textId="0C50164E" w:rsidR="00A56ABE" w:rsidRPr="00B4269E" w:rsidRDefault="00A56ABE" w:rsidP="00B4269E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B4269E">
              <w:rPr>
                <w:rFonts w:asciiTheme="majorBidi" w:hAnsiTheme="majorBidi" w:cstheme="majorBidi"/>
                <w:cs/>
              </w:rPr>
              <w:t>ค่าเผื่อการปรับล</w:t>
            </w:r>
            <w:r w:rsidR="00370C7F">
              <w:rPr>
                <w:rFonts w:asciiTheme="majorBidi" w:hAnsiTheme="majorBidi" w:cstheme="majorBidi" w:hint="cs"/>
                <w:cs/>
              </w:rPr>
              <w:t>ดมูลค่าสุทธิ</w:t>
            </w:r>
            <w:r w:rsidRPr="00B4269E">
              <w:rPr>
                <w:rFonts w:asciiTheme="majorBidi" w:hAnsiTheme="majorBidi" w:cstheme="majorBidi"/>
                <w:cs/>
              </w:rPr>
              <w:t>ที่</w:t>
            </w:r>
            <w:r w:rsidR="00370C7F">
              <w:rPr>
                <w:rFonts w:asciiTheme="majorBidi" w:hAnsiTheme="majorBidi" w:cstheme="majorBidi" w:hint="cs"/>
                <w:cs/>
              </w:rPr>
              <w:t>คาดว่า</w:t>
            </w:r>
            <w:r w:rsidRPr="00B4269E">
              <w:rPr>
                <w:rFonts w:asciiTheme="majorBidi" w:hAnsiTheme="majorBidi" w:cstheme="majorBidi"/>
                <w:cs/>
              </w:rPr>
              <w:t>จะได้รับ</w:t>
            </w:r>
          </w:p>
        </w:tc>
        <w:tc>
          <w:tcPr>
            <w:tcW w:w="657" w:type="dxa"/>
          </w:tcPr>
          <w:p w14:paraId="240EB16B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2B90F0A" w14:textId="38395345" w:rsidR="00A56ABE" w:rsidRPr="00B4269E" w:rsidRDefault="006F7F66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(11,171)</w:t>
            </w:r>
          </w:p>
        </w:tc>
        <w:tc>
          <w:tcPr>
            <w:tcW w:w="270" w:type="dxa"/>
          </w:tcPr>
          <w:p w14:paraId="7082E32C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8520871" w14:textId="77777777" w:rsidR="00A56ABE" w:rsidRPr="00B4269E" w:rsidRDefault="00A56AB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(10,432)</w:t>
            </w:r>
          </w:p>
        </w:tc>
      </w:tr>
      <w:tr w:rsidR="00A56ABE" w:rsidRPr="00B4269E" w14:paraId="1AF0114B" w14:textId="77777777" w:rsidTr="00B31678">
        <w:tc>
          <w:tcPr>
            <w:tcW w:w="5985" w:type="dxa"/>
          </w:tcPr>
          <w:p w14:paraId="538A8F45" w14:textId="77777777" w:rsidR="00A56ABE" w:rsidRPr="00B4269E" w:rsidRDefault="00A56ABE" w:rsidP="00B4269E">
            <w:pPr>
              <w:pStyle w:val="Heading9"/>
              <w:rPr>
                <w:rFonts w:asciiTheme="majorBidi" w:hAnsiTheme="majorBidi" w:cstheme="majorBidi"/>
                <w:b/>
                <w:bCs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  <w:r w:rsidRPr="00B4269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657" w:type="dxa"/>
          </w:tcPr>
          <w:p w14:paraId="05A73F2F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2F9DE0" w14:textId="11476234" w:rsidR="00A56ABE" w:rsidRPr="00B4269E" w:rsidRDefault="006F7F66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62,770</w:t>
            </w:r>
          </w:p>
        </w:tc>
        <w:tc>
          <w:tcPr>
            <w:tcW w:w="270" w:type="dxa"/>
          </w:tcPr>
          <w:p w14:paraId="49C8963B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F383904" w14:textId="77777777" w:rsidR="00A56ABE" w:rsidRPr="00B4269E" w:rsidRDefault="00A56AB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159,534</w:t>
            </w:r>
          </w:p>
        </w:tc>
      </w:tr>
    </w:tbl>
    <w:p w14:paraId="02991AA7" w14:textId="77777777" w:rsidR="00DF54C3" w:rsidRDefault="00DF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6A01A29" w14:textId="7753DC7D" w:rsidR="0099695A" w:rsidRPr="00B4269E" w:rsidRDefault="00681CA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 w:cstheme="majorBidi"/>
          <w:color w:val="FF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12</w:t>
      </w:r>
      <w:r w:rsidR="0099695A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569A7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สินทรัพย์</w:t>
      </w:r>
      <w:r w:rsidR="00C668EB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ที่ถือไว้เพื่อขาย</w:t>
      </w:r>
      <w:r w:rsidR="009575B2" w:rsidRPr="00B4269E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07187828" w14:textId="77777777" w:rsidR="0079236E" w:rsidRPr="00B4269E" w:rsidRDefault="0079236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61"/>
        <w:gridCol w:w="237"/>
        <w:gridCol w:w="1042"/>
        <w:gridCol w:w="270"/>
        <w:gridCol w:w="1081"/>
        <w:gridCol w:w="29"/>
        <w:gridCol w:w="241"/>
        <w:gridCol w:w="29"/>
        <w:gridCol w:w="968"/>
        <w:gridCol w:w="50"/>
        <w:gridCol w:w="219"/>
        <w:gridCol w:w="50"/>
        <w:gridCol w:w="1014"/>
      </w:tblGrid>
      <w:tr w:rsidR="0079236E" w:rsidRPr="00B4269E" w14:paraId="51A24FC7" w14:textId="77777777" w:rsidTr="00B31678">
        <w:tc>
          <w:tcPr>
            <w:tcW w:w="2880" w:type="dxa"/>
          </w:tcPr>
          <w:p w14:paraId="50C6582B" w14:textId="77777777" w:rsidR="0079236E" w:rsidRPr="00B4269E" w:rsidRDefault="0079236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14:paraId="643147F4" w14:textId="77777777" w:rsidR="0079236E" w:rsidRPr="00B4269E" w:rsidRDefault="0079236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="00C033A4" w:rsidRPr="00B4269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56ABE" w:rsidRPr="00B426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70A42" w:rsidRPr="00B4269E" w14:paraId="296FF796" w14:textId="77777777" w:rsidTr="00B31678">
        <w:tc>
          <w:tcPr>
            <w:tcW w:w="2880" w:type="dxa"/>
            <w:shd w:val="clear" w:color="auto" w:fill="auto"/>
          </w:tcPr>
          <w:p w14:paraId="5ADB73F6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FFC8912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23562D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ADBFA3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D8809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7E78A778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BD9D81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065041E5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FFCB48C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CA74E34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79236E" w:rsidRPr="00B4269E" w14:paraId="02DB10BE" w14:textId="77777777" w:rsidTr="00B31678">
        <w:tc>
          <w:tcPr>
            <w:tcW w:w="2880" w:type="dxa"/>
          </w:tcPr>
          <w:p w14:paraId="4779EF09" w14:textId="77777777" w:rsidR="0079236E" w:rsidRPr="00B4269E" w:rsidRDefault="0079236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14:paraId="2BD4194B" w14:textId="77777777" w:rsidR="0079236E" w:rsidRPr="00B4269E" w:rsidRDefault="0079236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A42" w:rsidRPr="00B4269E" w14:paraId="2D323D97" w14:textId="77777777" w:rsidTr="00B31678">
        <w:tc>
          <w:tcPr>
            <w:tcW w:w="2880" w:type="dxa"/>
          </w:tcPr>
          <w:p w14:paraId="02531A47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</w:tcPr>
          <w:p w14:paraId="4923C54C" w14:textId="7031D372" w:rsidR="00170A42" w:rsidRPr="00B4269E" w:rsidRDefault="00767731" w:rsidP="008A769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25,160</w:t>
            </w:r>
          </w:p>
        </w:tc>
        <w:tc>
          <w:tcPr>
            <w:tcW w:w="237" w:type="dxa"/>
            <w:shd w:val="clear" w:color="auto" w:fill="auto"/>
          </w:tcPr>
          <w:p w14:paraId="7C54D497" w14:textId="77777777" w:rsidR="00170A42" w:rsidRPr="00B4269E" w:rsidRDefault="00170A42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5D6CAFD9" w14:textId="2D92C24E" w:rsidR="00170A42" w:rsidRPr="00B4269E" w:rsidRDefault="007115D6" w:rsidP="00B4269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2,756</w:t>
            </w:r>
          </w:p>
        </w:tc>
        <w:tc>
          <w:tcPr>
            <w:tcW w:w="270" w:type="dxa"/>
            <w:shd w:val="clear" w:color="auto" w:fill="auto"/>
          </w:tcPr>
          <w:p w14:paraId="2DA2EF93" w14:textId="77777777" w:rsidR="00170A42" w:rsidRPr="00B4269E" w:rsidRDefault="00170A42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5ECDA8C7" w14:textId="3B3107D7" w:rsidR="00170A42" w:rsidRPr="00B4269E" w:rsidRDefault="001A22B7" w:rsidP="008A769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(514)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D0B3FC" w14:textId="77777777" w:rsidR="00170A42" w:rsidRPr="00B4269E" w:rsidRDefault="00170A42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B958E48" w14:textId="7BDDCBF1" w:rsidR="00170A42" w:rsidRPr="00B4269E" w:rsidRDefault="001A22B7" w:rsidP="008A76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38" w:right="-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115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115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38041C9" w14:textId="77777777" w:rsidR="00170A42" w:rsidRPr="00B4269E" w:rsidRDefault="00170A42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4A68AFEF" w14:textId="41A79870" w:rsidR="00170A42" w:rsidRPr="00B4269E" w:rsidRDefault="001A22B7" w:rsidP="00B4269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5,128</w:t>
            </w:r>
          </w:p>
        </w:tc>
      </w:tr>
    </w:tbl>
    <w:p w14:paraId="7B71948E" w14:textId="77777777" w:rsidR="009A42FD" w:rsidRPr="00B4269E" w:rsidRDefault="009A42F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07"/>
        <w:gridCol w:w="1061"/>
        <w:gridCol w:w="237"/>
        <w:gridCol w:w="1042"/>
        <w:gridCol w:w="270"/>
        <w:gridCol w:w="1081"/>
        <w:gridCol w:w="29"/>
        <w:gridCol w:w="241"/>
        <w:gridCol w:w="29"/>
        <w:gridCol w:w="968"/>
        <w:gridCol w:w="50"/>
        <w:gridCol w:w="219"/>
        <w:gridCol w:w="50"/>
        <w:gridCol w:w="1014"/>
      </w:tblGrid>
      <w:tr w:rsidR="00A56ABE" w:rsidRPr="00B4269E" w14:paraId="30C7351E" w14:textId="77777777" w:rsidTr="00B31678">
        <w:tc>
          <w:tcPr>
            <w:tcW w:w="2907" w:type="dxa"/>
          </w:tcPr>
          <w:p w14:paraId="4F5D0F76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14:paraId="4026EFB8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</w:tr>
      <w:tr w:rsidR="00A56ABE" w:rsidRPr="00B4269E" w14:paraId="70D0011A" w14:textId="77777777" w:rsidTr="00B31678">
        <w:tc>
          <w:tcPr>
            <w:tcW w:w="2907" w:type="dxa"/>
            <w:shd w:val="clear" w:color="auto" w:fill="auto"/>
          </w:tcPr>
          <w:p w14:paraId="654DA07B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E126DB1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07056D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C68169E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87415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00CA0474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1979CE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2962BF5C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C540476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E3C0D1D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A56ABE" w:rsidRPr="00B4269E" w14:paraId="36B2AF5A" w14:textId="77777777" w:rsidTr="00B31678">
        <w:tc>
          <w:tcPr>
            <w:tcW w:w="2907" w:type="dxa"/>
          </w:tcPr>
          <w:p w14:paraId="76C72E0A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14:paraId="523E2F8A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ABE" w:rsidRPr="00B4269E" w14:paraId="421089F0" w14:textId="77777777" w:rsidTr="00B31678">
        <w:tc>
          <w:tcPr>
            <w:tcW w:w="2907" w:type="dxa"/>
          </w:tcPr>
          <w:p w14:paraId="7DB72E08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</w:tcPr>
          <w:p w14:paraId="776DF5B2" w14:textId="77777777" w:rsidR="00A56ABE" w:rsidRPr="00B4269E" w:rsidRDefault="00A56ABE" w:rsidP="00B3167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5,624</w:t>
            </w:r>
          </w:p>
        </w:tc>
        <w:tc>
          <w:tcPr>
            <w:tcW w:w="237" w:type="dxa"/>
            <w:shd w:val="clear" w:color="auto" w:fill="auto"/>
          </w:tcPr>
          <w:p w14:paraId="50779331" w14:textId="77777777" w:rsidR="00A56ABE" w:rsidRPr="00B4269E" w:rsidRDefault="00A56ABE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16569D70" w14:textId="77777777" w:rsidR="00A56ABE" w:rsidRPr="00B4269E" w:rsidRDefault="00A56ABE" w:rsidP="00B3167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63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20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3E294FA" w14:textId="77777777" w:rsidR="00A56ABE" w:rsidRPr="00B4269E" w:rsidRDefault="00A56ABE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7679F2A4" w14:textId="77777777" w:rsidR="00A56ABE" w:rsidRPr="00B4269E" w:rsidRDefault="00A56ABE" w:rsidP="00B4269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(13,134)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5E63C8" w14:textId="77777777" w:rsidR="00A56ABE" w:rsidRPr="00B4269E" w:rsidRDefault="00A56ABE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26C035" w14:textId="77777777" w:rsidR="00A56ABE" w:rsidRPr="00B4269E" w:rsidRDefault="00A56ABE" w:rsidP="00B426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8" w:right="-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(30,537)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0A86ED9" w14:textId="77777777" w:rsidR="00A56ABE" w:rsidRPr="00B4269E" w:rsidRDefault="00A56ABE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78B13A25" w14:textId="77777777" w:rsidR="00A56ABE" w:rsidRPr="00B4269E" w:rsidRDefault="00A56ABE" w:rsidP="00B3167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25,160</w:t>
            </w:r>
          </w:p>
        </w:tc>
      </w:tr>
    </w:tbl>
    <w:p w14:paraId="0F8896A1" w14:textId="56A2D953" w:rsidR="003E58D9" w:rsidRDefault="003E58D9" w:rsidP="009A4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340A2B" w14:textId="3063641A" w:rsidR="00E82227" w:rsidRDefault="003E58D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E82227" w:rsidSect="00E003C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/>
          <w:pgNumType w:start="15"/>
          <w:cols w:space="720"/>
          <w:titlePg/>
        </w:sect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F35235B" w14:textId="67F377C0" w:rsidR="000A7ADE" w:rsidRPr="0034568D" w:rsidRDefault="00681CA3" w:rsidP="00FA1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34568D">
        <w:rPr>
          <w:rFonts w:asciiTheme="majorBidi" w:hAnsiTheme="majorBidi" w:cstheme="majorBidi"/>
          <w:b/>
          <w:bCs/>
          <w:sz w:val="30"/>
          <w:szCs w:val="30"/>
        </w:rPr>
        <w:lastRenderedPageBreak/>
        <w:t>13</w:t>
      </w:r>
      <w:r w:rsidR="000A7ADE" w:rsidRPr="0034568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A7ADE" w:rsidRPr="0034568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อาคารและอุปกรณ์</w:t>
      </w:r>
      <w:r w:rsidR="000B6F7B" w:rsidRPr="0034568D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5301AD94" w14:textId="4E3F5AD5" w:rsidR="00F60C24" w:rsidRPr="0034568D" w:rsidRDefault="00F60C24" w:rsidP="00F60C2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2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170"/>
        <w:gridCol w:w="63"/>
        <w:gridCol w:w="207"/>
        <w:gridCol w:w="63"/>
        <w:gridCol w:w="1242"/>
        <w:gridCol w:w="18"/>
        <w:gridCol w:w="9"/>
      </w:tblGrid>
      <w:tr w:rsidR="0034568D" w:rsidRPr="0034568D" w14:paraId="6104EB5E" w14:textId="77777777" w:rsidTr="00CD61AB">
        <w:tc>
          <w:tcPr>
            <w:tcW w:w="6390" w:type="dxa"/>
          </w:tcPr>
          <w:p w14:paraId="469AB6A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29B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0F74284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63A05D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2AFF892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3CD0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023B83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56005F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FD13CE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591A4CE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65D3E1C4" w14:textId="77777777" w:rsidTr="00CD61AB">
        <w:tc>
          <w:tcPr>
            <w:tcW w:w="6390" w:type="dxa"/>
          </w:tcPr>
          <w:p w14:paraId="14C670D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1BE4572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21EF511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5070A3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2A1ED90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C79030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97574A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A08767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71B4B61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3CBAD03F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2F425197" w14:textId="77777777" w:rsidTr="00CD61AB">
        <w:tc>
          <w:tcPr>
            <w:tcW w:w="6390" w:type="dxa"/>
          </w:tcPr>
          <w:p w14:paraId="0C89171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02477CA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0B85444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299CB3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3116B36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4EED2F4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C3A8E9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D7E15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917EBA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5B797A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5F2971A0" w14:textId="77777777" w:rsidTr="00CD61AB">
        <w:trPr>
          <w:trHeight w:val="80"/>
        </w:trPr>
        <w:tc>
          <w:tcPr>
            <w:tcW w:w="6390" w:type="dxa"/>
          </w:tcPr>
          <w:p w14:paraId="1E40D8D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CC42F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0F30FB4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524C9E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4F6381F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77D6D5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D7AA0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A35E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B62EF6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D87007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34568D" w14:paraId="5628D0AF" w14:textId="77777777" w:rsidTr="00CD61AB">
        <w:trPr>
          <w:gridAfter w:val="1"/>
          <w:wAfter w:w="9" w:type="dxa"/>
        </w:trPr>
        <w:tc>
          <w:tcPr>
            <w:tcW w:w="6390" w:type="dxa"/>
            <w:vAlign w:val="bottom"/>
          </w:tcPr>
          <w:p w14:paraId="53F9014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03" w:type="dxa"/>
            <w:gridSpan w:val="13"/>
          </w:tcPr>
          <w:p w14:paraId="12B21DA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34568D" w14:paraId="3C5950F9" w14:textId="77777777" w:rsidTr="00CD61AB">
        <w:tc>
          <w:tcPr>
            <w:tcW w:w="6390" w:type="dxa"/>
          </w:tcPr>
          <w:p w14:paraId="76DA9FD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3C31F16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427F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31F2A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7D04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53F2B0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DBED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29BDCE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766088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086240B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254" w:right="-3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68D" w:rsidRPr="0034568D" w14:paraId="7C0C7332" w14:textId="77777777" w:rsidTr="00CD61AB">
        <w:tc>
          <w:tcPr>
            <w:tcW w:w="6390" w:type="dxa"/>
          </w:tcPr>
          <w:p w14:paraId="4984258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440" w:type="dxa"/>
          </w:tcPr>
          <w:p w14:paraId="6DA10B1A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14,737,557</w:t>
            </w:r>
          </w:p>
        </w:tc>
        <w:tc>
          <w:tcPr>
            <w:tcW w:w="270" w:type="dxa"/>
          </w:tcPr>
          <w:p w14:paraId="5633DAD5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E5EF6EC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121,995</w:t>
            </w:r>
          </w:p>
        </w:tc>
        <w:tc>
          <w:tcPr>
            <w:tcW w:w="236" w:type="dxa"/>
          </w:tcPr>
          <w:p w14:paraId="3C33718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1C975848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65,065</w:t>
            </w:r>
          </w:p>
        </w:tc>
        <w:tc>
          <w:tcPr>
            <w:tcW w:w="270" w:type="dxa"/>
          </w:tcPr>
          <w:p w14:paraId="75228EE1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9D04DF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9,951</w:t>
            </w:r>
          </w:p>
        </w:tc>
        <w:tc>
          <w:tcPr>
            <w:tcW w:w="270" w:type="dxa"/>
            <w:gridSpan w:val="2"/>
          </w:tcPr>
          <w:p w14:paraId="574AE84C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6FBE8BF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14,934,568</w:t>
            </w:r>
          </w:p>
        </w:tc>
      </w:tr>
      <w:tr w:rsidR="0034568D" w:rsidRPr="0034568D" w14:paraId="744E7DBF" w14:textId="77777777" w:rsidTr="00CD61AB">
        <w:tc>
          <w:tcPr>
            <w:tcW w:w="6390" w:type="dxa"/>
          </w:tcPr>
          <w:p w14:paraId="04AC37B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5DE2D06E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2,351,354</w:t>
            </w:r>
          </w:p>
        </w:tc>
        <w:tc>
          <w:tcPr>
            <w:tcW w:w="270" w:type="dxa"/>
          </w:tcPr>
          <w:p w14:paraId="61630172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3B6B6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94F57D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459A7B6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4,457</w:t>
            </w:r>
          </w:p>
        </w:tc>
        <w:tc>
          <w:tcPr>
            <w:tcW w:w="270" w:type="dxa"/>
          </w:tcPr>
          <w:p w14:paraId="527DD538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069B044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  <w:gridSpan w:val="2"/>
          </w:tcPr>
          <w:p w14:paraId="319C0243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90F8AD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2,356,770</w:t>
            </w:r>
          </w:p>
        </w:tc>
      </w:tr>
      <w:tr w:rsidR="0034568D" w:rsidRPr="0034568D" w14:paraId="3BD478B5" w14:textId="77777777" w:rsidTr="00CD61AB">
        <w:tc>
          <w:tcPr>
            <w:tcW w:w="6390" w:type="dxa"/>
          </w:tcPr>
          <w:p w14:paraId="023AFD3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2C106E43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(2,912,656)</w:t>
            </w:r>
          </w:p>
        </w:tc>
        <w:tc>
          <w:tcPr>
            <w:tcW w:w="270" w:type="dxa"/>
          </w:tcPr>
          <w:p w14:paraId="0D62C6E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7640A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9FB63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E4DE6D2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92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9CE8AB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796D4EB" w14:textId="77777777" w:rsidR="0034568D" w:rsidRPr="0034568D" w:rsidRDefault="0034568D" w:rsidP="0034568D">
            <w:pPr>
              <w:pStyle w:val="acctfourfigures"/>
              <w:tabs>
                <w:tab w:val="clear" w:pos="765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gridSpan w:val="2"/>
          </w:tcPr>
          <w:p w14:paraId="10730B53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28861B5D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(2,912,656)</w:t>
            </w:r>
          </w:p>
        </w:tc>
      </w:tr>
      <w:tr w:rsidR="0034568D" w:rsidRPr="0034568D" w14:paraId="798AF151" w14:textId="77777777" w:rsidTr="00CD61AB">
        <w:tc>
          <w:tcPr>
            <w:tcW w:w="6390" w:type="dxa"/>
          </w:tcPr>
          <w:p w14:paraId="61277AE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24D14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3C058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6E62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D76AFC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3A302E13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(1,955)</w:t>
            </w:r>
          </w:p>
        </w:tc>
        <w:tc>
          <w:tcPr>
            <w:tcW w:w="270" w:type="dxa"/>
          </w:tcPr>
          <w:p w14:paraId="6564514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F5B2C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(1,561)</w:t>
            </w:r>
          </w:p>
        </w:tc>
        <w:tc>
          <w:tcPr>
            <w:tcW w:w="270" w:type="dxa"/>
            <w:gridSpan w:val="2"/>
          </w:tcPr>
          <w:p w14:paraId="1AA99847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bottom w:val="single" w:sz="4" w:space="0" w:color="auto"/>
            </w:tcBorders>
          </w:tcPr>
          <w:p w14:paraId="7743A7D8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(3,516)</w:t>
            </w:r>
          </w:p>
        </w:tc>
      </w:tr>
      <w:tr w:rsidR="0034568D" w:rsidRPr="0034568D" w14:paraId="0942DFB8" w14:textId="77777777" w:rsidTr="00CD61AB">
        <w:tc>
          <w:tcPr>
            <w:tcW w:w="6390" w:type="dxa"/>
          </w:tcPr>
          <w:p w14:paraId="6258A75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2562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187245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14,176,255</w:t>
            </w:r>
          </w:p>
        </w:tc>
        <w:tc>
          <w:tcPr>
            <w:tcW w:w="270" w:type="dxa"/>
          </w:tcPr>
          <w:p w14:paraId="0AE4ADB7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E907A5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121,995</w:t>
            </w:r>
          </w:p>
        </w:tc>
        <w:tc>
          <w:tcPr>
            <w:tcW w:w="236" w:type="dxa"/>
          </w:tcPr>
          <w:p w14:paraId="63D70753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4B40F8C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67,567</w:t>
            </w:r>
          </w:p>
        </w:tc>
        <w:tc>
          <w:tcPr>
            <w:tcW w:w="270" w:type="dxa"/>
          </w:tcPr>
          <w:p w14:paraId="1695FF22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697E5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9,349</w:t>
            </w:r>
          </w:p>
        </w:tc>
        <w:tc>
          <w:tcPr>
            <w:tcW w:w="270" w:type="dxa"/>
            <w:gridSpan w:val="2"/>
          </w:tcPr>
          <w:p w14:paraId="512091EB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</w:tcBorders>
          </w:tcPr>
          <w:p w14:paraId="698AB4B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14,375,166</w:t>
            </w:r>
          </w:p>
        </w:tc>
      </w:tr>
      <w:tr w:rsidR="0034568D" w:rsidRPr="0034568D" w14:paraId="17F18197" w14:textId="77777777" w:rsidTr="00CD61AB">
        <w:tc>
          <w:tcPr>
            <w:tcW w:w="6390" w:type="dxa"/>
          </w:tcPr>
          <w:p w14:paraId="658D3B28" w14:textId="6985DD6B" w:rsidR="0034568D" w:rsidRPr="0034568D" w:rsidRDefault="0034568D" w:rsidP="009670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 w:hanging="16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การรับรู้สินทรัพย์สิทธิการใช้จากการถือปฏิบัติตาม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TFRS 16 </w:t>
            </w:r>
            <w:r w:rsidR="0096702B" w:rsidRPr="0096702B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เป็นครั้งแรก</w:t>
            </w:r>
            <w:r w:rsidR="0096702B" w:rsidRPr="0096702B">
              <w:rPr>
                <w:rFonts w:asciiTheme="majorBidi" w:hAnsi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45275E">
              <w:rPr>
                <w:rFonts w:asciiTheme="majorBidi" w:hAnsiTheme="majorBidi"/>
                <w:i/>
                <w:iCs/>
                <w:snapToGrid w:val="0"/>
                <w:sz w:val="30"/>
                <w:szCs w:val="30"/>
                <w:lang w:eastAsia="th-TH"/>
              </w:rPr>
              <w:br/>
            </w: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(ดูหมายเหตุข้อ </w:t>
            </w: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  <w:t>3</w:t>
            </w: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(ข)</w:t>
            </w: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440" w:type="dxa"/>
          </w:tcPr>
          <w:p w14:paraId="762358E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167AEC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683E2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AE27E6" w14:textId="2BD06E3F" w:rsidR="0034568D" w:rsidRPr="0034568D" w:rsidRDefault="004313A4" w:rsidP="0034568D">
            <w:pPr>
              <w:pStyle w:val="acctfourfigures"/>
              <w:tabs>
                <w:tab w:val="clear" w:pos="765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6,796</w:t>
            </w:r>
          </w:p>
        </w:tc>
        <w:tc>
          <w:tcPr>
            <w:tcW w:w="236" w:type="dxa"/>
          </w:tcPr>
          <w:p w14:paraId="573DA89A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379F422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36"/>
                <w:tab w:val="decimal" w:pos="1050"/>
              </w:tabs>
              <w:spacing w:line="240" w:lineRule="auto"/>
              <w:ind w:left="-92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7B48A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80"/>
                <w:tab w:val="decimal" w:pos="870"/>
              </w:tabs>
              <w:spacing w:line="240" w:lineRule="auto"/>
              <w:ind w:left="-92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5D318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7B02C11" w14:textId="33C060CB" w:rsidR="0034568D" w:rsidRPr="0034568D" w:rsidRDefault="004313A4" w:rsidP="004313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</w:t>
            </w:r>
            <w:r w:rsidR="00E003C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5C9754AD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34985C25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3D57A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20,953</w:t>
            </w:r>
          </w:p>
        </w:tc>
      </w:tr>
      <w:tr w:rsidR="0034568D" w:rsidRPr="0034568D" w14:paraId="28C585F1" w14:textId="77777777" w:rsidTr="00CD61AB">
        <w:tc>
          <w:tcPr>
            <w:tcW w:w="6390" w:type="dxa"/>
          </w:tcPr>
          <w:p w14:paraId="2705304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1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2563 -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1A1D5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14,176,255</w:t>
            </w:r>
          </w:p>
        </w:tc>
        <w:tc>
          <w:tcPr>
            <w:tcW w:w="270" w:type="dxa"/>
          </w:tcPr>
          <w:p w14:paraId="3DE53F25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376D" w14:textId="09199DDE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4313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28,791</w:t>
            </w:r>
          </w:p>
        </w:tc>
        <w:tc>
          <w:tcPr>
            <w:tcW w:w="236" w:type="dxa"/>
          </w:tcPr>
          <w:p w14:paraId="02BF00E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7493640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67,567</w:t>
            </w:r>
          </w:p>
        </w:tc>
        <w:tc>
          <w:tcPr>
            <w:tcW w:w="270" w:type="dxa"/>
          </w:tcPr>
          <w:p w14:paraId="55706763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B1675" w14:textId="25589523" w:rsidR="0034568D" w:rsidRPr="0034568D" w:rsidRDefault="004313A4" w:rsidP="0034568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23,506</w:t>
            </w:r>
          </w:p>
        </w:tc>
        <w:tc>
          <w:tcPr>
            <w:tcW w:w="270" w:type="dxa"/>
            <w:gridSpan w:val="2"/>
          </w:tcPr>
          <w:p w14:paraId="79D96A01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</w:tcBorders>
          </w:tcPr>
          <w:p w14:paraId="24C4B0F6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14,396,119</w:t>
            </w:r>
          </w:p>
        </w:tc>
      </w:tr>
      <w:tr w:rsidR="0034568D" w:rsidRPr="0034568D" w14:paraId="05939426" w14:textId="77777777" w:rsidTr="00CD61AB">
        <w:tc>
          <w:tcPr>
            <w:tcW w:w="6390" w:type="dxa"/>
          </w:tcPr>
          <w:p w14:paraId="3CB0275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4CE24F08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1,537,494</w:t>
            </w:r>
          </w:p>
        </w:tc>
        <w:tc>
          <w:tcPr>
            <w:tcW w:w="270" w:type="dxa"/>
          </w:tcPr>
          <w:p w14:paraId="20FECD9C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229C22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1120"/>
                <w:tab w:val="decimal" w:pos="122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5,900</w:t>
            </w:r>
          </w:p>
        </w:tc>
        <w:tc>
          <w:tcPr>
            <w:tcW w:w="236" w:type="dxa"/>
          </w:tcPr>
          <w:p w14:paraId="4CCCA29C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18727D7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1050"/>
                <w:tab w:val="decimal" w:pos="1224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1,335</w:t>
            </w:r>
          </w:p>
        </w:tc>
        <w:tc>
          <w:tcPr>
            <w:tcW w:w="270" w:type="dxa"/>
          </w:tcPr>
          <w:p w14:paraId="191055E6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2BC1686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92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  <w:gridSpan w:val="2"/>
          </w:tcPr>
          <w:p w14:paraId="24B8CE79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60D5CFD9" w14:textId="77777777" w:rsidR="0034568D" w:rsidRPr="0034568D" w:rsidRDefault="003456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1,544,772</w:t>
            </w:r>
          </w:p>
        </w:tc>
      </w:tr>
      <w:tr w:rsidR="0034568D" w:rsidRPr="0034568D" w14:paraId="0C01B77F" w14:textId="77777777" w:rsidTr="00CD61AB">
        <w:tc>
          <w:tcPr>
            <w:tcW w:w="6390" w:type="dxa"/>
          </w:tcPr>
          <w:p w14:paraId="09A720E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6BA58F4F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(4,029,132)</w:t>
            </w:r>
          </w:p>
        </w:tc>
        <w:tc>
          <w:tcPr>
            <w:tcW w:w="270" w:type="dxa"/>
          </w:tcPr>
          <w:p w14:paraId="4977CAA7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A63360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DA105" w14:textId="77777777" w:rsidR="0034568D" w:rsidRPr="0034568D" w:rsidRDefault="0034568D" w:rsidP="00667B6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7E73108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651"/>
                <w:tab w:val="decimal" w:pos="736"/>
              </w:tabs>
              <w:spacing w:line="240" w:lineRule="auto"/>
              <w:ind w:left="-117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0CF2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628F84C" w14:textId="77777777" w:rsidR="0034568D" w:rsidRPr="0034568D" w:rsidRDefault="0034568D" w:rsidP="00667B63">
            <w:pPr>
              <w:pStyle w:val="acctfourfigures"/>
              <w:tabs>
                <w:tab w:val="clear" w:pos="765"/>
              </w:tabs>
              <w:spacing w:line="240" w:lineRule="auto"/>
              <w:ind w:left="604" w:right="-464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gridSpan w:val="2"/>
          </w:tcPr>
          <w:p w14:paraId="3CCA3455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3446679D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(4,029,132)</w:t>
            </w:r>
          </w:p>
        </w:tc>
      </w:tr>
      <w:tr w:rsidR="0034568D" w:rsidRPr="0034568D" w14:paraId="102261AD" w14:textId="77777777" w:rsidTr="00CD61AB">
        <w:tc>
          <w:tcPr>
            <w:tcW w:w="6390" w:type="dxa"/>
          </w:tcPr>
          <w:p w14:paraId="38E94539" w14:textId="77777777" w:rsidR="0034568D" w:rsidRPr="00667B63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8117D7D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207FFD4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EE0C36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716"/>
                <w:tab w:val="decimal" w:pos="1224"/>
              </w:tabs>
              <w:spacing w:line="240" w:lineRule="auto"/>
              <w:ind w:left="-117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571CD4" w14:textId="77777777" w:rsidR="0034568D" w:rsidRPr="0034568D" w:rsidRDefault="0034568D" w:rsidP="00667B6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2F9DE19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(443)</w:t>
            </w:r>
          </w:p>
        </w:tc>
        <w:tc>
          <w:tcPr>
            <w:tcW w:w="270" w:type="dxa"/>
          </w:tcPr>
          <w:p w14:paraId="76CA67FB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03EE9C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(2,650)</w:t>
            </w:r>
          </w:p>
        </w:tc>
        <w:tc>
          <w:tcPr>
            <w:tcW w:w="270" w:type="dxa"/>
            <w:gridSpan w:val="2"/>
          </w:tcPr>
          <w:p w14:paraId="07E5BC34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371CF17" w14:textId="77777777" w:rsidR="0034568D" w:rsidRPr="0034568D" w:rsidRDefault="0034568D" w:rsidP="00E6420B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(3,093)</w:t>
            </w:r>
          </w:p>
        </w:tc>
      </w:tr>
      <w:tr w:rsidR="0034568D" w:rsidRPr="0034568D" w14:paraId="2BB72493" w14:textId="77777777" w:rsidTr="00CD61AB">
        <w:tc>
          <w:tcPr>
            <w:tcW w:w="6390" w:type="dxa"/>
          </w:tcPr>
          <w:p w14:paraId="1209E5C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15C36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11,684,617</w:t>
            </w:r>
          </w:p>
        </w:tc>
        <w:tc>
          <w:tcPr>
            <w:tcW w:w="270" w:type="dxa"/>
          </w:tcPr>
          <w:p w14:paraId="34FB57B0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FCD23" w14:textId="70124F42" w:rsidR="0034568D" w:rsidRPr="0034568D" w:rsidRDefault="004313A4" w:rsidP="00667B63">
            <w:pPr>
              <w:pStyle w:val="acctfourfigures"/>
              <w:tabs>
                <w:tab w:val="clear" w:pos="765"/>
                <w:tab w:val="decimal" w:pos="1062"/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134,691</w:t>
            </w:r>
          </w:p>
        </w:tc>
        <w:tc>
          <w:tcPr>
            <w:tcW w:w="236" w:type="dxa"/>
          </w:tcPr>
          <w:p w14:paraId="5B4D7528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5746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916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68,459</w:t>
            </w:r>
          </w:p>
        </w:tc>
        <w:tc>
          <w:tcPr>
            <w:tcW w:w="270" w:type="dxa"/>
          </w:tcPr>
          <w:p w14:paraId="66E4E6CD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774686" w14:textId="3A90E278" w:rsidR="0034568D" w:rsidRPr="0034568D" w:rsidRDefault="004313A4" w:rsidP="00E6420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</w:t>
            </w:r>
            <w:r w:rsidR="00E33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58D96CC7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2EEFE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11,908,666</w:t>
            </w:r>
          </w:p>
        </w:tc>
      </w:tr>
      <w:tr w:rsidR="0034568D" w:rsidRPr="0034568D" w14:paraId="76467E08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61BBBAB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9F5E62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698B357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C8E10C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1126B59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511B2D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3065FB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069283C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DD6987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CA44DB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77CB3513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095DF23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2204D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581FA1C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08E908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84B9C8F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7C1C3AF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F7CF11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37398AA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589AC5F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DA681B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7786A2C2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49C013CF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8C4DA6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62FC1C2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FEEF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501020F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5CCD73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E69BAD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6930A93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0AD93D6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B14C99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1FC2DEC6" w14:textId="77777777" w:rsidTr="00CD61AB">
        <w:trPr>
          <w:gridAfter w:val="2"/>
          <w:wAfter w:w="27" w:type="dxa"/>
          <w:trHeight w:val="80"/>
        </w:trPr>
        <w:tc>
          <w:tcPr>
            <w:tcW w:w="6390" w:type="dxa"/>
          </w:tcPr>
          <w:p w14:paraId="031EE4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533CCE9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5ECF28B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59D07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2CA04DB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D2141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259691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7B21235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4155C33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122E92D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34568D" w14:paraId="0272AD05" w14:textId="77777777" w:rsidTr="00CD61AB">
        <w:trPr>
          <w:gridAfter w:val="2"/>
          <w:wAfter w:w="27" w:type="dxa"/>
        </w:trPr>
        <w:tc>
          <w:tcPr>
            <w:tcW w:w="6390" w:type="dxa"/>
            <w:vAlign w:val="bottom"/>
          </w:tcPr>
          <w:p w14:paraId="11E9280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785" w:type="dxa"/>
            <w:gridSpan w:val="12"/>
          </w:tcPr>
          <w:p w14:paraId="38B13CB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34568D" w14:paraId="7C16A74D" w14:textId="77777777" w:rsidTr="00CD61AB">
        <w:trPr>
          <w:gridAfter w:val="2"/>
          <w:wAfter w:w="27" w:type="dxa"/>
        </w:trPr>
        <w:tc>
          <w:tcPr>
            <w:tcW w:w="6390" w:type="dxa"/>
            <w:vAlign w:val="bottom"/>
          </w:tcPr>
          <w:p w14:paraId="0464545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  <w:r w:rsidRPr="0034568D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และขาดทุนจากการด้อยค่า</w:t>
            </w:r>
          </w:p>
        </w:tc>
        <w:tc>
          <w:tcPr>
            <w:tcW w:w="1440" w:type="dxa"/>
          </w:tcPr>
          <w:p w14:paraId="18033D1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4B2C0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1E5F31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DAB54A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0DA82D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D9A66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7DD2926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247DF27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A488B5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1B03B265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0C1D2A3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1 มกราคม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440" w:type="dxa"/>
          </w:tcPr>
          <w:p w14:paraId="55EA23FA" w14:textId="3C42ADD5" w:rsidR="0034568D" w:rsidRPr="0034568D" w:rsidRDefault="009F378C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78C">
              <w:rPr>
                <w:rFonts w:asciiTheme="majorBidi" w:hAnsiTheme="majorBidi" w:cstheme="majorBidi"/>
                <w:sz w:val="30"/>
                <w:szCs w:val="30"/>
              </w:rPr>
              <w:t>560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78C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1273020B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2219C4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36,014</w:t>
            </w:r>
          </w:p>
        </w:tc>
        <w:tc>
          <w:tcPr>
            <w:tcW w:w="236" w:type="dxa"/>
          </w:tcPr>
          <w:p w14:paraId="74434FC3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557EAB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55,490</w:t>
            </w:r>
          </w:p>
        </w:tc>
        <w:tc>
          <w:tcPr>
            <w:tcW w:w="270" w:type="dxa"/>
          </w:tcPr>
          <w:p w14:paraId="28D37613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53656E5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6,495</w:t>
            </w:r>
          </w:p>
        </w:tc>
        <w:tc>
          <w:tcPr>
            <w:tcW w:w="270" w:type="dxa"/>
            <w:gridSpan w:val="2"/>
          </w:tcPr>
          <w:p w14:paraId="7547360E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7F19C3D" w14:textId="6A963A9E" w:rsidR="0034568D" w:rsidRPr="0034568D" w:rsidRDefault="009F378C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78C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78C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34568D" w:rsidRPr="0034568D" w14:paraId="62992EE2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77DF852F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55055AA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1,755,287</w:t>
            </w:r>
          </w:p>
        </w:tc>
        <w:tc>
          <w:tcPr>
            <w:tcW w:w="270" w:type="dxa"/>
          </w:tcPr>
          <w:p w14:paraId="4972A462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1931E5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9C066B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7AF03B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4,315</w:t>
            </w:r>
          </w:p>
        </w:tc>
        <w:tc>
          <w:tcPr>
            <w:tcW w:w="270" w:type="dxa"/>
          </w:tcPr>
          <w:p w14:paraId="102F9E2A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0DD37AC4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70" w:type="dxa"/>
            <w:gridSpan w:val="2"/>
          </w:tcPr>
          <w:p w14:paraId="05196BF3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3B4F0C5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1,760,569</w:t>
            </w:r>
          </w:p>
        </w:tc>
      </w:tr>
      <w:tr w:rsidR="0034568D" w:rsidRPr="0034568D" w14:paraId="4EC22151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2B4BDCE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186594C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(1,752,042)</w:t>
            </w:r>
          </w:p>
        </w:tc>
        <w:tc>
          <w:tcPr>
            <w:tcW w:w="270" w:type="dxa"/>
          </w:tcPr>
          <w:p w14:paraId="0C0A805A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EAA43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A96E5A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3FB2CEA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6EC05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3CC93B95" w14:textId="77777777" w:rsidR="0034568D" w:rsidRPr="0034568D" w:rsidRDefault="0034568D" w:rsidP="0034568D">
            <w:pPr>
              <w:pStyle w:val="acctfourfigures"/>
              <w:tabs>
                <w:tab w:val="clear" w:pos="765"/>
              </w:tabs>
              <w:spacing w:line="240" w:lineRule="auto"/>
              <w:ind w:left="254" w:right="-3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EFF8CB6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CC5E3D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(1,752,042)</w:t>
            </w:r>
          </w:p>
        </w:tc>
      </w:tr>
      <w:tr w:rsidR="0034568D" w:rsidRPr="0034568D" w14:paraId="6E29739D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0885107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4AE1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4127AFE7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3FB06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11E14F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AFD5C2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(1,945)</w:t>
            </w:r>
          </w:p>
        </w:tc>
        <w:tc>
          <w:tcPr>
            <w:tcW w:w="270" w:type="dxa"/>
          </w:tcPr>
          <w:p w14:paraId="14C536D0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</w:tcPr>
          <w:p w14:paraId="6CD479B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(400)</w:t>
            </w:r>
          </w:p>
        </w:tc>
        <w:tc>
          <w:tcPr>
            <w:tcW w:w="270" w:type="dxa"/>
            <w:gridSpan w:val="2"/>
          </w:tcPr>
          <w:p w14:paraId="2E4F3FFF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56E8B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(2,345)</w:t>
            </w:r>
          </w:p>
        </w:tc>
      </w:tr>
      <w:tr w:rsidR="0034568D" w:rsidRPr="0034568D" w14:paraId="02AB2D5F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4745396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2562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82FDC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4,563,459</w:t>
            </w:r>
          </w:p>
        </w:tc>
        <w:tc>
          <w:tcPr>
            <w:tcW w:w="270" w:type="dxa"/>
          </w:tcPr>
          <w:p w14:paraId="4610E60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5BC5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36,014</w:t>
            </w:r>
          </w:p>
        </w:tc>
        <w:tc>
          <w:tcPr>
            <w:tcW w:w="236" w:type="dxa"/>
          </w:tcPr>
          <w:p w14:paraId="2126291F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50045EDB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57,860</w:t>
            </w:r>
          </w:p>
        </w:tc>
        <w:tc>
          <w:tcPr>
            <w:tcW w:w="270" w:type="dxa"/>
          </w:tcPr>
          <w:p w14:paraId="52B7D42B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</w:tcPr>
          <w:p w14:paraId="715362F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7,062</w:t>
            </w:r>
          </w:p>
        </w:tc>
        <w:tc>
          <w:tcPr>
            <w:tcW w:w="270" w:type="dxa"/>
            <w:gridSpan w:val="2"/>
          </w:tcPr>
          <w:p w14:paraId="270791EB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8759A3E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4,664,395</w:t>
            </w:r>
          </w:p>
        </w:tc>
      </w:tr>
      <w:tr w:rsidR="0034568D" w:rsidRPr="0034568D" w14:paraId="64F1FABD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7BF837C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C7FC153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1,628,197</w:t>
            </w:r>
          </w:p>
        </w:tc>
        <w:tc>
          <w:tcPr>
            <w:tcW w:w="270" w:type="dxa"/>
          </w:tcPr>
          <w:p w14:paraId="4C2898B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789A26" w14:textId="070F5884" w:rsidR="0034568D" w:rsidRPr="0034568D" w:rsidRDefault="004313A4" w:rsidP="00667B63">
            <w:pPr>
              <w:pStyle w:val="acctfourfigures"/>
              <w:tabs>
                <w:tab w:val="clear" w:pos="765"/>
              </w:tabs>
              <w:spacing w:line="240" w:lineRule="auto"/>
              <w:ind w:left="1210" w:right="-890" w:hanging="4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4,590</w:t>
            </w:r>
          </w:p>
        </w:tc>
        <w:tc>
          <w:tcPr>
            <w:tcW w:w="236" w:type="dxa"/>
          </w:tcPr>
          <w:p w14:paraId="49BE7793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AFE1F17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4,461</w:t>
            </w:r>
          </w:p>
        </w:tc>
        <w:tc>
          <w:tcPr>
            <w:tcW w:w="270" w:type="dxa"/>
          </w:tcPr>
          <w:p w14:paraId="71FB8347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58E83766" w14:textId="157CE8B7" w:rsidR="0034568D" w:rsidRPr="0034568D" w:rsidRDefault="00E003CA" w:rsidP="00667B6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3,182</w:t>
            </w:r>
          </w:p>
        </w:tc>
        <w:tc>
          <w:tcPr>
            <w:tcW w:w="270" w:type="dxa"/>
            <w:gridSpan w:val="2"/>
          </w:tcPr>
          <w:p w14:paraId="5FA22097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9C92735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1,640,430</w:t>
            </w:r>
          </w:p>
        </w:tc>
      </w:tr>
      <w:tr w:rsidR="0034568D" w:rsidRPr="0034568D" w14:paraId="16AEDE7E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322D006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037422F1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(1,978,616)</w:t>
            </w:r>
          </w:p>
        </w:tc>
        <w:tc>
          <w:tcPr>
            <w:tcW w:w="270" w:type="dxa"/>
          </w:tcPr>
          <w:p w14:paraId="196D36A5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D6092C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9D6C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8E61A2A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86A69B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6EB270FB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EA543DF" w14:textId="77777777" w:rsidR="0034568D" w:rsidRPr="00667B63" w:rsidRDefault="0034568D" w:rsidP="00667B63">
            <w:pPr>
              <w:widowControl w:val="0"/>
              <w:tabs>
                <w:tab w:val="clear" w:pos="907"/>
                <w:tab w:val="decimal" w:pos="792"/>
                <w:tab w:val="decimal" w:pos="91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3529911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(1,978,616)</w:t>
            </w:r>
          </w:p>
        </w:tc>
      </w:tr>
      <w:tr w:rsidR="0034568D" w:rsidRPr="0034568D" w14:paraId="5A12B386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4D9A4CC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38079A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81C8A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1FBB34C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1A4A4C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A0F75D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(442)</w:t>
            </w:r>
          </w:p>
        </w:tc>
        <w:tc>
          <w:tcPr>
            <w:tcW w:w="270" w:type="dxa"/>
          </w:tcPr>
          <w:p w14:paraId="593E75A3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4C33D9A9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(1,963)</w:t>
            </w:r>
          </w:p>
        </w:tc>
        <w:tc>
          <w:tcPr>
            <w:tcW w:w="270" w:type="dxa"/>
            <w:gridSpan w:val="2"/>
          </w:tcPr>
          <w:p w14:paraId="7C32145D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8442A2C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(2,405)</w:t>
            </w:r>
          </w:p>
        </w:tc>
      </w:tr>
      <w:tr w:rsidR="0034568D" w:rsidRPr="0034568D" w14:paraId="638A0493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1A7DF7D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9DCFA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4,213,040</w:t>
            </w:r>
          </w:p>
        </w:tc>
        <w:tc>
          <w:tcPr>
            <w:tcW w:w="270" w:type="dxa"/>
          </w:tcPr>
          <w:p w14:paraId="42BF55E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A57C" w14:textId="49738BA8" w:rsidR="0034568D" w:rsidRPr="0034568D" w:rsidRDefault="004313A4" w:rsidP="0034568D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40,604</w:t>
            </w:r>
          </w:p>
        </w:tc>
        <w:tc>
          <w:tcPr>
            <w:tcW w:w="236" w:type="dxa"/>
          </w:tcPr>
          <w:p w14:paraId="278C57B8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E073C" w14:textId="77777777" w:rsidR="0034568D" w:rsidRPr="0034568D" w:rsidRDefault="0034568D" w:rsidP="00667B6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61,879</w:t>
            </w:r>
          </w:p>
        </w:tc>
        <w:tc>
          <w:tcPr>
            <w:tcW w:w="270" w:type="dxa"/>
          </w:tcPr>
          <w:p w14:paraId="0B385707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F4CF0" w14:textId="634CE2B1" w:rsidR="0034568D" w:rsidRPr="0034568D" w:rsidRDefault="00BC13FD" w:rsidP="00667B6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8,281</w:t>
            </w:r>
          </w:p>
        </w:tc>
        <w:tc>
          <w:tcPr>
            <w:tcW w:w="270" w:type="dxa"/>
            <w:gridSpan w:val="2"/>
          </w:tcPr>
          <w:p w14:paraId="47E738CD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C7AF15C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4,323,804</w:t>
            </w:r>
          </w:p>
        </w:tc>
      </w:tr>
      <w:tr w:rsidR="0034568D" w:rsidRPr="0034568D" w14:paraId="524654CE" w14:textId="77777777" w:rsidTr="00CD61AB">
        <w:trPr>
          <w:gridAfter w:val="2"/>
          <w:wAfter w:w="27" w:type="dxa"/>
        </w:trPr>
        <w:tc>
          <w:tcPr>
            <w:tcW w:w="6390" w:type="dxa"/>
            <w:vAlign w:val="bottom"/>
          </w:tcPr>
          <w:p w14:paraId="40DE776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197C239" w14:textId="4A2C0123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02DEB3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726324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6F637893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61594B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4F801E3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096D122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85ED802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9919D2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14DEBECC" w14:textId="51C2984E" w:rsidR="0034568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9D8E1" w14:textId="77777777" w:rsidR="0034568D" w:rsidRDefault="00345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1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1"/>
        <w:gridCol w:w="1440"/>
        <w:gridCol w:w="236"/>
        <w:gridCol w:w="35"/>
        <w:gridCol w:w="1350"/>
        <w:gridCol w:w="275"/>
        <w:gridCol w:w="1234"/>
        <w:gridCol w:w="275"/>
        <w:gridCol w:w="1243"/>
        <w:gridCol w:w="24"/>
      </w:tblGrid>
      <w:tr w:rsidR="0034568D" w:rsidRPr="0034568D" w14:paraId="46570605" w14:textId="77777777" w:rsidTr="00CD61AB">
        <w:tc>
          <w:tcPr>
            <w:tcW w:w="6390" w:type="dxa"/>
          </w:tcPr>
          <w:p w14:paraId="7C8B07C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CB68880" w14:textId="77777777" w:rsidR="0034568D" w:rsidRPr="0034568D" w:rsidRDefault="0034568D" w:rsidP="009670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2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1" w:type="dxa"/>
          </w:tcPr>
          <w:p w14:paraId="019F98A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2B005C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1" w:type="dxa"/>
            <w:gridSpan w:val="2"/>
          </w:tcPr>
          <w:p w14:paraId="15DA65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66A67B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5" w:type="dxa"/>
          </w:tcPr>
          <w:p w14:paraId="6B1ABFA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7C3795E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7B7F95B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689F679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4096EEBD" w14:textId="77777777" w:rsidTr="00CD61AB">
        <w:tc>
          <w:tcPr>
            <w:tcW w:w="6390" w:type="dxa"/>
          </w:tcPr>
          <w:p w14:paraId="138EBDB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60FFAE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1" w:type="dxa"/>
          </w:tcPr>
          <w:p w14:paraId="0E19545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4B6E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21AA02C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239692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5" w:type="dxa"/>
          </w:tcPr>
          <w:p w14:paraId="3F82F2D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1DAB633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5309526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27AA053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2CF59B8D" w14:textId="77777777" w:rsidTr="00CD61AB">
        <w:tc>
          <w:tcPr>
            <w:tcW w:w="6390" w:type="dxa"/>
          </w:tcPr>
          <w:p w14:paraId="7951A7B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C9D111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1" w:type="dxa"/>
          </w:tcPr>
          <w:p w14:paraId="40A697B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17564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1" w:type="dxa"/>
            <w:gridSpan w:val="2"/>
          </w:tcPr>
          <w:p w14:paraId="64565D0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03BB0F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5" w:type="dxa"/>
          </w:tcPr>
          <w:p w14:paraId="6D00718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45114A8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4364CCE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D16563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711A5D57" w14:textId="77777777" w:rsidTr="00CD61AB">
        <w:trPr>
          <w:trHeight w:val="80"/>
        </w:trPr>
        <w:tc>
          <w:tcPr>
            <w:tcW w:w="6390" w:type="dxa"/>
          </w:tcPr>
          <w:p w14:paraId="655D2C7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27FAC9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1" w:type="dxa"/>
          </w:tcPr>
          <w:p w14:paraId="370C20A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74C6D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1" w:type="dxa"/>
            <w:gridSpan w:val="2"/>
          </w:tcPr>
          <w:p w14:paraId="7A1DE70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83409C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5" w:type="dxa"/>
          </w:tcPr>
          <w:p w14:paraId="2F67C6E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B453FF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</w:tcPr>
          <w:p w14:paraId="6AB3B0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A7CCEE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34568D" w14:paraId="755D3A4E" w14:textId="77777777" w:rsidTr="00CD61AB">
        <w:tc>
          <w:tcPr>
            <w:tcW w:w="6390" w:type="dxa"/>
            <w:vAlign w:val="bottom"/>
          </w:tcPr>
          <w:p w14:paraId="1B7BC24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23" w:type="dxa"/>
            <w:gridSpan w:val="11"/>
          </w:tcPr>
          <w:p w14:paraId="75D7DD9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34568D" w14:paraId="5E0491B7" w14:textId="77777777" w:rsidTr="00CD61AB">
        <w:trPr>
          <w:gridAfter w:val="1"/>
          <w:wAfter w:w="24" w:type="dxa"/>
        </w:trPr>
        <w:tc>
          <w:tcPr>
            <w:tcW w:w="6390" w:type="dxa"/>
            <w:vAlign w:val="bottom"/>
          </w:tcPr>
          <w:p w14:paraId="21844C3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6B6D056B" w14:textId="77777777" w:rsidR="0034568D" w:rsidRPr="0034568D" w:rsidRDefault="0034568D" w:rsidP="0096702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260" w:right="-108" w:hanging="3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75BB2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F98B22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6B7B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5" w:type="dxa"/>
            <w:gridSpan w:val="2"/>
          </w:tcPr>
          <w:p w14:paraId="26F1C60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4462A3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</w:tcPr>
          <w:p w14:paraId="32CE8AF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8B64A20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44467508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34568D" w14:paraId="37364E3D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7057033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5522C70B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3AD33A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5C636E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620A6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678F787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60E3ABD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AF02AA4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AA0C872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2536826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34568D" w14:paraId="5F47525E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9644E4E" w14:textId="082EE646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81CDF8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9,612,796</w:t>
            </w:r>
          </w:p>
        </w:tc>
        <w:tc>
          <w:tcPr>
            <w:tcW w:w="271" w:type="dxa"/>
          </w:tcPr>
          <w:p w14:paraId="66B7112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81B103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6148F2A7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double" w:sz="4" w:space="0" w:color="auto"/>
            </w:tcBorders>
          </w:tcPr>
          <w:p w14:paraId="4691DC1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9,707</w:t>
            </w:r>
          </w:p>
        </w:tc>
        <w:tc>
          <w:tcPr>
            <w:tcW w:w="275" w:type="dxa"/>
          </w:tcPr>
          <w:p w14:paraId="64B6308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</w:tcPr>
          <w:p w14:paraId="3C6FBB4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2,287</w:t>
            </w:r>
          </w:p>
        </w:tc>
        <w:tc>
          <w:tcPr>
            <w:tcW w:w="275" w:type="dxa"/>
          </w:tcPr>
          <w:p w14:paraId="256F5FCB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3CBAA48C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9,710,771</w:t>
            </w:r>
          </w:p>
        </w:tc>
      </w:tr>
      <w:tr w:rsidR="0034568D" w:rsidRPr="0034568D" w14:paraId="1F91E5AE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4E2FD33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BC7A50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11C2AC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56619E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FB749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double" w:sz="4" w:space="0" w:color="auto"/>
            </w:tcBorders>
          </w:tcPr>
          <w:p w14:paraId="41B503B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85BB60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5162253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D3BB668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36D1896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34568D" w14:paraId="64CFA409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B24F7D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1444AC5B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994C9D8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10327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C0420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5EE708C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047B8B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A8728B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E30D5B4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62835E9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34568D" w14:paraId="74D2093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CD4D26D" w14:textId="1D2F5140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5B995B50" w14:textId="77777777" w:rsidR="0034568D" w:rsidRPr="00667B63" w:rsidRDefault="0034568D" w:rsidP="0034568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78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</w:t>
            </w:r>
            <w:r w:rsidRPr="009F37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,471,577</w:t>
            </w:r>
          </w:p>
        </w:tc>
        <w:tc>
          <w:tcPr>
            <w:tcW w:w="271" w:type="dxa"/>
          </w:tcPr>
          <w:p w14:paraId="2551035A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FFA4DC4" w14:textId="77777777" w:rsidR="0034568D" w:rsidRPr="009F378C" w:rsidRDefault="0034568D" w:rsidP="0034568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30862947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5EA50CD" w14:textId="77777777" w:rsidR="0034568D" w:rsidRPr="009F378C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6,580</w:t>
            </w:r>
          </w:p>
        </w:tc>
        <w:tc>
          <w:tcPr>
            <w:tcW w:w="275" w:type="dxa"/>
          </w:tcPr>
          <w:p w14:paraId="292A914E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1152617" w14:textId="77777777" w:rsidR="0034568D" w:rsidRPr="009F378C" w:rsidRDefault="0034568D" w:rsidP="0034568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275" w:type="dxa"/>
          </w:tcPr>
          <w:p w14:paraId="03632883" w14:textId="77777777" w:rsidR="0034568D" w:rsidRPr="009F378C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0E15C923" w14:textId="77777777" w:rsidR="0034568D" w:rsidRPr="009F378C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7,565,048</w:t>
            </w:r>
          </w:p>
        </w:tc>
      </w:tr>
      <w:tr w:rsidR="0034568D" w:rsidRPr="0034568D" w14:paraId="4E3CBA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8B9A54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77F12" w14:textId="77777777" w:rsidR="0034568D" w:rsidRPr="009F378C" w:rsidRDefault="0034568D" w:rsidP="0034568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BA2B84B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4FE85" w14:textId="35A82DA5" w:rsidR="0034568D" w:rsidRPr="009F378C" w:rsidRDefault="004313A4" w:rsidP="0034568D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8,106</w:t>
            </w:r>
          </w:p>
        </w:tc>
        <w:tc>
          <w:tcPr>
            <w:tcW w:w="236" w:type="dxa"/>
          </w:tcPr>
          <w:p w14:paraId="55251606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0ACAB8A1" w14:textId="77777777" w:rsidR="0034568D" w:rsidRPr="009F378C" w:rsidRDefault="0034568D" w:rsidP="003456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E19A0CD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83AA7AC" w14:textId="7CF850CC" w:rsidR="0034568D" w:rsidRPr="009F378C" w:rsidRDefault="004313A4" w:rsidP="004313A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11,708</w:t>
            </w:r>
          </w:p>
        </w:tc>
        <w:tc>
          <w:tcPr>
            <w:tcW w:w="275" w:type="dxa"/>
          </w:tcPr>
          <w:p w14:paraId="5D3F4B19" w14:textId="77777777" w:rsidR="0034568D" w:rsidRPr="009F378C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030E136" w14:textId="77777777" w:rsidR="0034568D" w:rsidRPr="009F378C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19,814</w:t>
            </w:r>
          </w:p>
        </w:tc>
      </w:tr>
      <w:tr w:rsidR="0034568D" w:rsidRPr="0034568D" w14:paraId="13021E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AC69B9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4CAC5B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7,471,577</w:t>
            </w:r>
          </w:p>
        </w:tc>
        <w:tc>
          <w:tcPr>
            <w:tcW w:w="271" w:type="dxa"/>
          </w:tcPr>
          <w:p w14:paraId="187CDC2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1592E5" w14:textId="088D37A1" w:rsidR="0034568D" w:rsidRPr="0034568D" w:rsidRDefault="004313A4" w:rsidP="0034568D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94,087</w:t>
            </w:r>
          </w:p>
        </w:tc>
        <w:tc>
          <w:tcPr>
            <w:tcW w:w="236" w:type="dxa"/>
          </w:tcPr>
          <w:p w14:paraId="1BB0FFD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52A96E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6,580</w:t>
            </w:r>
          </w:p>
        </w:tc>
        <w:tc>
          <w:tcPr>
            <w:tcW w:w="275" w:type="dxa"/>
          </w:tcPr>
          <w:p w14:paraId="2E3ACF55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2130B8C9" w14:textId="554137C6" w:rsidR="0034568D" w:rsidRPr="0034568D" w:rsidRDefault="004313A4" w:rsidP="0034568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12,618</w:t>
            </w:r>
          </w:p>
        </w:tc>
        <w:tc>
          <w:tcPr>
            <w:tcW w:w="275" w:type="dxa"/>
          </w:tcPr>
          <w:p w14:paraId="652DC6BE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2E4B0E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7,584,862</w:t>
            </w:r>
          </w:p>
        </w:tc>
      </w:tr>
    </w:tbl>
    <w:p w14:paraId="1021D23C" w14:textId="77777777" w:rsidR="0034568D" w:rsidRPr="0034568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A5447" w14:textId="732D81F8" w:rsidR="00E82227" w:rsidRPr="0034568D" w:rsidRDefault="00F60C24" w:rsidP="00CD6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0"/>
        </w:tabs>
        <w:spacing w:line="240" w:lineRule="auto"/>
        <w:ind w:left="990" w:right="2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847B0" w:rsidRPr="0034568D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C10E17" w:rsidRPr="0034568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C10E17"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10E17" w:rsidRPr="00667B63">
        <w:rPr>
          <w:rFonts w:asciiTheme="majorBidi" w:hAnsiTheme="majorBidi" w:cstheme="majorBidi"/>
          <w:spacing w:val="-4"/>
          <w:sz w:val="30"/>
          <w:szCs w:val="30"/>
        </w:rPr>
        <w:t xml:space="preserve">247 </w:t>
      </w:r>
      <w:r w:rsidR="00BE1627"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456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1627" w:rsidRPr="0034568D">
        <w:rPr>
          <w:rFonts w:asciiTheme="majorBidi" w:hAnsiTheme="majorBidi" w:cstheme="majorBidi"/>
          <w:sz w:val="30"/>
          <w:szCs w:val="30"/>
        </w:rPr>
        <w:br/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(2562: </w:t>
      </w:r>
      <w:r w:rsidR="00F847B0" w:rsidRPr="0034568D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69 </w:t>
      </w:r>
      <w:r w:rsidRPr="003456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88EA427" w14:textId="77777777" w:rsidR="00E82227" w:rsidRDefault="00E82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E82227" w:rsidSect="00E003CA">
          <w:footerReference w:type="first" r:id="rId12"/>
          <w:pgSz w:w="16834" w:h="11909" w:orient="landscape" w:code="9"/>
          <w:pgMar w:top="1152" w:right="691" w:bottom="1152" w:left="576" w:header="720" w:footer="720" w:gutter="0"/>
          <w:paperSrc w:first="7"/>
          <w:pgNumType w:start="59"/>
          <w:cols w:space="720"/>
          <w:titlePg/>
          <w:docGrid w:linePitch="245"/>
        </w:sect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903DA87" w14:textId="2FCC6952" w:rsidR="00FC47EA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25479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6F82" w:rsidRPr="00824968">
        <w:rPr>
          <w:rFonts w:asciiTheme="majorBidi" w:hAnsiTheme="majorBidi" w:cstheme="majorBidi"/>
          <w:b/>
          <w:bCs/>
          <w:sz w:val="30"/>
          <w:szCs w:val="30"/>
        </w:rPr>
        <w:tab/>
      </w:r>
      <w:r w:rsidR="001A3DCD" w:rsidRPr="00824968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3E31B6C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6A9FE8C8" w14:textId="747F510C" w:rsidR="00A63320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25479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13B225E3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24"/>
        <w:gridCol w:w="236"/>
        <w:gridCol w:w="1213"/>
      </w:tblGrid>
      <w:tr w:rsidR="00023222" w:rsidRPr="00824968" w14:paraId="22BD7A5C" w14:textId="77777777" w:rsidTr="00BA59A1">
        <w:tc>
          <w:tcPr>
            <w:tcW w:w="6597" w:type="dxa"/>
          </w:tcPr>
          <w:p w14:paraId="34643827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</w:tcPr>
          <w:p w14:paraId="03CAFCF9" w14:textId="77777777" w:rsidR="00023222" w:rsidRPr="00824968" w:rsidRDefault="002C6986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BA59A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</w:tcPr>
          <w:p w14:paraId="1D5796E7" w14:textId="77777777" w:rsidR="00023222" w:rsidRPr="00824968" w:rsidRDefault="00023222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</w:tcPr>
          <w:p w14:paraId="4444E978" w14:textId="77777777" w:rsidR="00023222" w:rsidRPr="00824968" w:rsidRDefault="00647A52" w:rsidP="00B4269E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BA59A1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023222" w:rsidRPr="00824968" w14:paraId="25B80791" w14:textId="77777777" w:rsidTr="00BA59A1">
        <w:tc>
          <w:tcPr>
            <w:tcW w:w="6597" w:type="dxa"/>
          </w:tcPr>
          <w:p w14:paraId="5A0BE620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3" w:type="dxa"/>
            <w:gridSpan w:val="3"/>
          </w:tcPr>
          <w:p w14:paraId="15883723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22" w:rsidRPr="00824968" w14:paraId="0FBC8670" w14:textId="77777777" w:rsidTr="00BA59A1">
        <w:tc>
          <w:tcPr>
            <w:tcW w:w="6597" w:type="dxa"/>
          </w:tcPr>
          <w:p w14:paraId="200714F4" w14:textId="77777777" w:rsidR="00023222" w:rsidRPr="00824968" w:rsidRDefault="00023222" w:rsidP="00B426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24" w:type="dxa"/>
          </w:tcPr>
          <w:p w14:paraId="4ABB8EDC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646CEF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FB3CC96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9A1" w:rsidRPr="00824968" w14:paraId="2DEB7919" w14:textId="77777777" w:rsidTr="00BA59A1">
        <w:tc>
          <w:tcPr>
            <w:tcW w:w="6597" w:type="dxa"/>
          </w:tcPr>
          <w:p w14:paraId="4E7E3866" w14:textId="77777777" w:rsidR="00BA59A1" w:rsidRPr="00824968" w:rsidRDefault="00BA59A1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24" w:type="dxa"/>
          </w:tcPr>
          <w:p w14:paraId="5B46865B" w14:textId="2544DAE3" w:rsidR="00BA59A1" w:rsidRPr="00824968" w:rsidRDefault="00F738B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360,000</w:t>
            </w:r>
          </w:p>
        </w:tc>
        <w:tc>
          <w:tcPr>
            <w:tcW w:w="236" w:type="dxa"/>
          </w:tcPr>
          <w:p w14:paraId="3B9D4114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AD664F3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</w:rPr>
              <w:t>170,000</w:t>
            </w:r>
          </w:p>
        </w:tc>
      </w:tr>
      <w:tr w:rsidR="00BA59A1" w:rsidRPr="00824968" w14:paraId="51319D83" w14:textId="77777777" w:rsidTr="00BA59A1">
        <w:tc>
          <w:tcPr>
            <w:tcW w:w="6597" w:type="dxa"/>
          </w:tcPr>
          <w:p w14:paraId="3D917E1D" w14:textId="77777777" w:rsidR="00BA59A1" w:rsidRPr="00824968" w:rsidRDefault="00BA59A1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24" w:type="dxa"/>
          </w:tcPr>
          <w:p w14:paraId="119FE3B2" w14:textId="5D8E0118" w:rsidR="00BA59A1" w:rsidRPr="00824968" w:rsidRDefault="00F738B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3DEEF03E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283466E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</w:tr>
      <w:tr w:rsidR="00BA59A1" w:rsidRPr="00824968" w14:paraId="0EFC0C62" w14:textId="77777777" w:rsidTr="00BA59A1">
        <w:tc>
          <w:tcPr>
            <w:tcW w:w="6597" w:type="dxa"/>
          </w:tcPr>
          <w:p w14:paraId="7774833A" w14:textId="77777777" w:rsidR="00BA59A1" w:rsidRPr="00824968" w:rsidRDefault="00BA59A1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DB43B4" w14:textId="02857452" w:rsidR="00BA59A1" w:rsidRPr="00824968" w:rsidRDefault="008B2E00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9F37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738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C11F24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CD47E3F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</w:rPr>
              <w:t>(1,132)</w:t>
            </w:r>
          </w:p>
        </w:tc>
      </w:tr>
      <w:tr w:rsidR="00BA59A1" w:rsidRPr="00824968" w14:paraId="78874A84" w14:textId="77777777" w:rsidTr="00BA59A1">
        <w:tc>
          <w:tcPr>
            <w:tcW w:w="6597" w:type="dxa"/>
          </w:tcPr>
          <w:p w14:paraId="7673C8BD" w14:textId="77777777" w:rsidR="00BA59A1" w:rsidRPr="00824968" w:rsidRDefault="00BA59A1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2E90341" w14:textId="385E25C6" w:rsidR="00BA59A1" w:rsidRPr="00824968" w:rsidRDefault="00F738B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459,96</w:t>
            </w:r>
            <w:r w:rsidR="009F37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2EB38C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2AAAE105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718,868</w:t>
            </w:r>
          </w:p>
        </w:tc>
      </w:tr>
    </w:tbl>
    <w:p w14:paraId="794291A7" w14:textId="77777777" w:rsidR="006B3C09" w:rsidRPr="00824968" w:rsidRDefault="006B3C0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DA9C7F" w14:textId="5A73CC13" w:rsidR="00B6178B" w:rsidRPr="00824968" w:rsidRDefault="00B6178B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56280" w:rsidRPr="00824968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59A1">
        <w:rPr>
          <w:rFonts w:asciiTheme="majorBidi" w:hAnsiTheme="majorBidi" w:cstheme="majorBidi"/>
          <w:sz w:val="30"/>
          <w:szCs w:val="30"/>
        </w:rPr>
        <w:t xml:space="preserve">2563 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บริษัทมีวงเงิน</w:t>
      </w:r>
      <w:r w:rsidR="00E92F9C" w:rsidRPr="00824968">
        <w:rPr>
          <w:rFonts w:asciiTheme="majorBidi" w:hAnsiTheme="majorBidi" w:cstheme="majorBidi"/>
          <w:sz w:val="30"/>
          <w:szCs w:val="30"/>
          <w:cs/>
        </w:rPr>
        <w:t>เบิกเกินบัญชี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สินเชื่ออื่น ๆ </w:t>
      </w:r>
      <w:r w:rsidR="009F54E7" w:rsidRPr="00824968">
        <w:rPr>
          <w:rFonts w:asciiTheme="majorBidi" w:hAnsiTheme="majorBidi" w:cstheme="majorBidi"/>
          <w:sz w:val="30"/>
          <w:szCs w:val="30"/>
          <w:cs/>
        </w:rPr>
        <w:t>(ไม่รวมเงินกู้ยืมระยะสั้น</w:t>
      </w:r>
      <w:r w:rsidR="009F54E7" w:rsidRPr="008249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ประเภทตั๋วแลกเงิน) </w:t>
      </w:r>
      <w:r w:rsidR="00B25479">
        <w:rPr>
          <w:rFonts w:asciiTheme="majorBidi" w:hAnsiTheme="majorBidi" w:cstheme="majorBidi"/>
          <w:spacing w:val="-4"/>
          <w:sz w:val="30"/>
          <w:szCs w:val="30"/>
        </w:rPr>
        <w:br/>
      </w:r>
      <w:r w:rsidRPr="00824968">
        <w:rPr>
          <w:rFonts w:asciiTheme="majorBidi" w:hAnsiTheme="majorBidi" w:cstheme="majorBidi"/>
          <w:spacing w:val="-4"/>
          <w:sz w:val="30"/>
          <w:szCs w:val="30"/>
          <w:cs/>
        </w:rPr>
        <w:t>กับธนาคารใน</w:t>
      </w:r>
      <w:r w:rsidR="005F2BF6" w:rsidRPr="00824968">
        <w:rPr>
          <w:rFonts w:asciiTheme="majorBidi" w:hAnsiTheme="majorBidi" w:cstheme="majorBidi"/>
          <w:spacing w:val="-4"/>
          <w:sz w:val="30"/>
          <w:szCs w:val="30"/>
          <w:cs/>
        </w:rPr>
        <w:t>ประเทศหลายแห่งในวงเงินรวมประมาณ</w:t>
      </w:r>
      <w:r w:rsidR="008517CE" w:rsidRPr="008249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33A3" w:rsidRPr="008249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A4D42">
        <w:rPr>
          <w:rFonts w:asciiTheme="majorBidi" w:hAnsiTheme="majorBidi" w:cstheme="majorBidi" w:hint="cs"/>
          <w:spacing w:val="-4"/>
          <w:sz w:val="30"/>
          <w:szCs w:val="30"/>
          <w:cs/>
        </w:rPr>
        <w:t>2</w:t>
      </w:r>
      <w:r w:rsidR="00FA4D42">
        <w:rPr>
          <w:rFonts w:asciiTheme="majorBidi" w:hAnsiTheme="majorBidi" w:cstheme="majorBidi"/>
          <w:spacing w:val="-4"/>
          <w:sz w:val="30"/>
          <w:szCs w:val="30"/>
        </w:rPr>
        <w:t>,290</w:t>
      </w:r>
      <w:r w:rsidR="001933A3" w:rsidRPr="008249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808C9" w:rsidRPr="0082496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249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BA59A1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647A52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BA59A1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A56280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A56280" w:rsidRPr="0082496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426890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2,</w:t>
      </w:r>
      <w:r w:rsidR="00BA59A1">
        <w:rPr>
          <w:rFonts w:asciiTheme="majorBidi" w:hAnsiTheme="majorBidi" w:cstheme="majorBidi"/>
          <w:i/>
          <w:iCs/>
          <w:spacing w:val="-4"/>
          <w:sz w:val="30"/>
          <w:szCs w:val="30"/>
        </w:rPr>
        <w:t>390</w:t>
      </w:r>
      <w:r w:rsidR="00023222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โดยเสียดอกเบี้ย</w:t>
      </w:r>
      <w:r w:rsidR="00634FEA" w:rsidRPr="00824968">
        <w:rPr>
          <w:rFonts w:asciiTheme="majorBidi" w:hAnsiTheme="majorBidi" w:cstheme="majorBidi"/>
          <w:sz w:val="30"/>
          <w:szCs w:val="30"/>
          <w:cs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ในอัตราดอกเบี้ย</w:t>
      </w:r>
      <w:r w:rsidR="00D1370C" w:rsidRPr="00824968">
        <w:rPr>
          <w:rFonts w:asciiTheme="majorBidi" w:hAnsiTheme="majorBidi" w:cstheme="majorBidi"/>
          <w:sz w:val="30"/>
          <w:szCs w:val="30"/>
          <w:cs/>
        </w:rPr>
        <w:t>ใน</w:t>
      </w:r>
      <w:r w:rsidRPr="00824968">
        <w:rPr>
          <w:rFonts w:asciiTheme="majorBidi" w:hAnsiTheme="majorBidi" w:cstheme="majorBidi"/>
          <w:sz w:val="30"/>
          <w:szCs w:val="30"/>
          <w:cs/>
        </w:rPr>
        <w:t>ตลาดเงิน</w:t>
      </w:r>
      <w:r w:rsidR="001E2B14" w:rsidRPr="00824968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="001E2B14" w:rsidRPr="00824968">
        <w:rPr>
          <w:rFonts w:asciiTheme="majorBidi" w:hAnsiTheme="majorBidi" w:cstheme="majorBidi"/>
          <w:sz w:val="30"/>
          <w:szCs w:val="30"/>
        </w:rPr>
        <w:t>MMR</w:t>
      </w:r>
      <w:r w:rsidR="00023222" w:rsidRPr="00824968">
        <w:rPr>
          <w:rFonts w:asciiTheme="majorBidi" w:hAnsiTheme="majorBidi" w:cstheme="majorBidi"/>
          <w:sz w:val="30"/>
          <w:szCs w:val="30"/>
          <w:cs/>
          <w:lang w:val="th-TH"/>
        </w:rPr>
        <w:t>) ณ วันที่เกิดรายการ ณ วันที่</w:t>
      </w:r>
      <w:r w:rsidR="00023222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BA59A1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</w:rPr>
        <w:t xml:space="preserve"> 25</w:t>
      </w:r>
      <w:r w:rsidR="00505D7E" w:rsidRPr="00824968">
        <w:rPr>
          <w:rFonts w:asciiTheme="majorBidi" w:hAnsiTheme="majorBidi" w:cstheme="majorBidi"/>
          <w:sz w:val="30"/>
          <w:szCs w:val="30"/>
        </w:rPr>
        <w:t>6</w:t>
      </w:r>
      <w:r w:rsidR="00BA59A1">
        <w:rPr>
          <w:rFonts w:asciiTheme="majorBidi" w:hAnsiTheme="majorBidi" w:cstheme="majorBidi"/>
          <w:sz w:val="30"/>
          <w:szCs w:val="30"/>
        </w:rPr>
        <w:t>3</w:t>
      </w:r>
      <w:r w:rsidR="00986D2B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5F2BF6" w:rsidRPr="00824968">
        <w:rPr>
          <w:rFonts w:asciiTheme="majorBidi" w:hAnsiTheme="majorBidi" w:cstheme="majorBidi"/>
          <w:sz w:val="30"/>
          <w:szCs w:val="30"/>
          <w:cs/>
        </w:rPr>
        <w:t>รวม</w:t>
      </w:r>
      <w:r w:rsidR="00D53F97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FA4D42">
        <w:rPr>
          <w:rFonts w:asciiTheme="majorBidi" w:hAnsiTheme="majorBidi" w:cstheme="majorBidi"/>
          <w:sz w:val="30"/>
          <w:szCs w:val="30"/>
        </w:rPr>
        <w:t>1,7</w:t>
      </w:r>
      <w:r w:rsidR="0065640F">
        <w:rPr>
          <w:rFonts w:asciiTheme="majorBidi" w:hAnsiTheme="majorBidi" w:cstheme="majorBidi"/>
          <w:sz w:val="30"/>
          <w:szCs w:val="30"/>
        </w:rPr>
        <w:t>67</w:t>
      </w:r>
      <w:r w:rsidR="00FA4D42">
        <w:rPr>
          <w:rFonts w:asciiTheme="majorBidi" w:hAnsiTheme="majorBidi" w:cstheme="majorBidi"/>
          <w:sz w:val="30"/>
          <w:szCs w:val="30"/>
        </w:rPr>
        <w:t xml:space="preserve"> </w:t>
      </w:r>
      <w:r w:rsidR="00BA59A1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59A1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A59A1">
        <w:rPr>
          <w:rFonts w:asciiTheme="majorBidi" w:hAnsiTheme="majorBidi" w:cstheme="majorBidi"/>
          <w:i/>
          <w:iCs/>
          <w:sz w:val="30"/>
          <w:szCs w:val="30"/>
        </w:rPr>
        <w:t>2,065</w:t>
      </w:r>
      <w:r w:rsidR="00986D2B"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62DFA1" w14:textId="77777777" w:rsidR="003E58D9" w:rsidRPr="00824968" w:rsidRDefault="003E58D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EA3BF3" w14:textId="5FF478D3" w:rsidR="00A63320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25479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A5628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.2 </w:t>
      </w:r>
      <w:r w:rsidR="00A5628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020AA196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6"/>
        <w:gridCol w:w="1204"/>
      </w:tblGrid>
      <w:tr w:rsidR="004A448F" w:rsidRPr="00824968" w14:paraId="0A29A41C" w14:textId="77777777" w:rsidTr="00B31678">
        <w:tc>
          <w:tcPr>
            <w:tcW w:w="6606" w:type="dxa"/>
          </w:tcPr>
          <w:p w14:paraId="6CE5B5D5" w14:textId="77777777" w:rsidR="004A448F" w:rsidRPr="00824968" w:rsidRDefault="004A448F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437D8B04" w14:textId="77777777" w:rsidR="004A448F" w:rsidRPr="00824968" w:rsidRDefault="004A448F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BA59A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</w:tcPr>
          <w:p w14:paraId="424AF2BE" w14:textId="77777777" w:rsidR="004A448F" w:rsidRPr="00824968" w:rsidRDefault="004A448F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504F3824" w14:textId="77777777" w:rsidR="004A448F" w:rsidRPr="00824968" w:rsidRDefault="004A448F" w:rsidP="00B4269E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BA59A1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023222" w:rsidRPr="00824968" w14:paraId="330CE9F4" w14:textId="77777777" w:rsidTr="00B31678">
        <w:tc>
          <w:tcPr>
            <w:tcW w:w="6606" w:type="dxa"/>
          </w:tcPr>
          <w:p w14:paraId="7A897047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14:paraId="05A55725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9A1" w:rsidRPr="00824968" w14:paraId="5E80358A" w14:textId="77777777" w:rsidTr="00B31678">
        <w:tc>
          <w:tcPr>
            <w:tcW w:w="6606" w:type="dxa"/>
          </w:tcPr>
          <w:p w14:paraId="1178025F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หุ้นกู้ไม่มีหลักประกัน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60" w:type="dxa"/>
          </w:tcPr>
          <w:p w14:paraId="43FFA9FD" w14:textId="007DC69F" w:rsidR="00BA59A1" w:rsidRPr="00824968" w:rsidRDefault="00F738B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5,350,000</w:t>
            </w:r>
          </w:p>
        </w:tc>
        <w:tc>
          <w:tcPr>
            <w:tcW w:w="236" w:type="dxa"/>
          </w:tcPr>
          <w:p w14:paraId="42292095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D3CD85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</w:rPr>
              <w:t>7,350,000</w:t>
            </w:r>
          </w:p>
        </w:tc>
      </w:tr>
      <w:tr w:rsidR="00BA59A1" w:rsidRPr="00824968" w14:paraId="01C3F879" w14:textId="77777777" w:rsidTr="00B31678">
        <w:tc>
          <w:tcPr>
            <w:tcW w:w="6606" w:type="dxa"/>
          </w:tcPr>
          <w:p w14:paraId="7792E13F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D8203A" w14:textId="7DAD2C0D" w:rsidR="00BA59A1" w:rsidRPr="00824968" w:rsidRDefault="008B2E00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</w:t>
            </w:r>
            <w:r w:rsidR="00F738BA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36" w:type="dxa"/>
          </w:tcPr>
          <w:p w14:paraId="76593219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E3F1E6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</w:rPr>
              <w:t>(3,885)</w:t>
            </w:r>
          </w:p>
        </w:tc>
      </w:tr>
      <w:tr w:rsidR="00BA59A1" w:rsidRPr="00824968" w14:paraId="4E1CF462" w14:textId="77777777" w:rsidTr="00B31678">
        <w:tc>
          <w:tcPr>
            <w:tcW w:w="6606" w:type="dxa"/>
          </w:tcPr>
          <w:p w14:paraId="561FED5B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E1AD21" w14:textId="6B0F3C46" w:rsidR="00BA59A1" w:rsidRPr="00824968" w:rsidRDefault="00F738B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5,347,873</w:t>
            </w:r>
          </w:p>
        </w:tc>
        <w:tc>
          <w:tcPr>
            <w:tcW w:w="236" w:type="dxa"/>
          </w:tcPr>
          <w:p w14:paraId="69BB9923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CEEBEDC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7,346,115</w:t>
            </w:r>
          </w:p>
        </w:tc>
      </w:tr>
      <w:tr w:rsidR="00BA59A1" w:rsidRPr="00824968" w14:paraId="0EA4BECC" w14:textId="77777777" w:rsidTr="00B31678">
        <w:tc>
          <w:tcPr>
            <w:tcW w:w="6606" w:type="dxa"/>
          </w:tcPr>
          <w:p w14:paraId="47D8341C" w14:textId="77777777" w:rsidR="00BA59A1" w:rsidRPr="00824968" w:rsidRDefault="00BA59A1" w:rsidP="00B4269E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หัก </w:t>
            </w:r>
            <w:r w:rsidRPr="00824968">
              <w:rPr>
                <w:rFonts w:asciiTheme="majorBidi" w:hAnsiTheme="majorBidi" w:cstheme="majorBidi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60" w:type="dxa"/>
          </w:tcPr>
          <w:p w14:paraId="4C53EE36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677DD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9148DB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9A1" w:rsidRPr="00824968" w14:paraId="46ACB32A" w14:textId="77777777" w:rsidTr="00B31678">
        <w:tc>
          <w:tcPr>
            <w:tcW w:w="6606" w:type="dxa"/>
          </w:tcPr>
          <w:p w14:paraId="6138454A" w14:textId="77777777" w:rsidR="00BA59A1" w:rsidRPr="00824968" w:rsidRDefault="00BA59A1" w:rsidP="00B4269E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24968">
              <w:rPr>
                <w:rFonts w:asciiTheme="majorBidi" w:hAnsiTheme="majorBidi" w:cstheme="majorBidi"/>
                <w:lang w:val="en-US"/>
              </w:rPr>
              <w:tab/>
            </w:r>
            <w:r w:rsidRPr="00824968">
              <w:rPr>
                <w:rFonts w:asciiTheme="majorBidi" w:hAnsiTheme="majorBidi" w:cstheme="majorBidi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C71607" w14:textId="4288363A" w:rsidR="00BA59A1" w:rsidRPr="00824968" w:rsidRDefault="00F738B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(1,499,776)</w:t>
            </w:r>
          </w:p>
        </w:tc>
        <w:tc>
          <w:tcPr>
            <w:tcW w:w="236" w:type="dxa"/>
          </w:tcPr>
          <w:p w14:paraId="5EA4E4D4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6EB947F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</w:rPr>
              <w:t>(1,999,550)</w:t>
            </w:r>
          </w:p>
        </w:tc>
      </w:tr>
      <w:tr w:rsidR="00BA59A1" w:rsidRPr="00824968" w14:paraId="2BF00C5B" w14:textId="77777777" w:rsidTr="00B31678">
        <w:tc>
          <w:tcPr>
            <w:tcW w:w="6606" w:type="dxa"/>
          </w:tcPr>
          <w:p w14:paraId="6A6222CE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DE1CCA" w14:textId="7E951F04" w:rsidR="00BA59A1" w:rsidRPr="00824968" w:rsidRDefault="00F738B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3,848,097</w:t>
            </w:r>
          </w:p>
        </w:tc>
        <w:tc>
          <w:tcPr>
            <w:tcW w:w="236" w:type="dxa"/>
          </w:tcPr>
          <w:p w14:paraId="5103570F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82FC6F3" w14:textId="77777777" w:rsidR="00BA59A1" w:rsidRPr="00824968" w:rsidRDefault="00BA59A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5,346,565</w:t>
            </w:r>
          </w:p>
        </w:tc>
      </w:tr>
    </w:tbl>
    <w:p w14:paraId="53686575" w14:textId="77777777" w:rsidR="00330136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90A33" w14:textId="6DC5F54B" w:rsidR="00330136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33013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330136">
        <w:rPr>
          <w:rFonts w:asciiTheme="majorBidi" w:hAnsiTheme="majorBidi" w:cstheme="majorBidi"/>
          <w:sz w:val="30"/>
          <w:szCs w:val="30"/>
        </w:rPr>
        <w:t xml:space="preserve">31 </w:t>
      </w:r>
      <w:r w:rsidRPr="0033013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330136">
        <w:rPr>
          <w:rFonts w:asciiTheme="majorBidi" w:hAnsiTheme="majorBidi" w:cstheme="majorBidi"/>
          <w:sz w:val="30"/>
          <w:szCs w:val="30"/>
        </w:rPr>
        <w:t xml:space="preserve">2563 </w:t>
      </w:r>
      <w:r w:rsidRPr="00330136">
        <w:rPr>
          <w:rFonts w:asciiTheme="majorBidi" w:hAnsiTheme="majorBidi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และจำหน่ายแก่นักลงทุนสถาบันตามประกาศคณะกรรมการกำกับหลักทรัพย์และ</w:t>
      </w:r>
      <w:r w:rsidR="0015775E">
        <w:rPr>
          <w:rFonts w:asciiTheme="majorBidi" w:hAnsiTheme="majorBidi"/>
          <w:sz w:val="30"/>
          <w:szCs w:val="30"/>
          <w:cs/>
        </w:rPr>
        <w:br/>
      </w:r>
      <w:r w:rsidRPr="00330136">
        <w:rPr>
          <w:rFonts w:asciiTheme="majorBidi" w:hAnsiTheme="majorBidi"/>
          <w:sz w:val="30"/>
          <w:szCs w:val="30"/>
          <w:cs/>
        </w:rPr>
        <w:t>ตลาดหลักทรัพย์</w:t>
      </w:r>
      <w:r>
        <w:rPr>
          <w:rFonts w:asciiTheme="majorBidi" w:hAnsiTheme="majorBidi"/>
          <w:sz w:val="30"/>
          <w:szCs w:val="30"/>
        </w:rPr>
        <w:t xml:space="preserve"> </w:t>
      </w:r>
      <w:r w:rsidRPr="00330136">
        <w:rPr>
          <w:rFonts w:asciiTheme="majorBidi" w:hAnsiTheme="majorBidi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2BBBE55F" w14:textId="3F145B7E" w:rsidR="00D90A2D" w:rsidRPr="00B31678" w:rsidRDefault="00D90A2D" w:rsidP="00B31678">
      <w:pPr>
        <w:tabs>
          <w:tab w:val="clear" w:pos="454"/>
          <w:tab w:val="clear" w:pos="680"/>
          <w:tab w:val="clear" w:pos="907"/>
          <w:tab w:val="left" w:pos="990"/>
          <w:tab w:val="left" w:pos="1418"/>
        </w:tabs>
        <w:ind w:left="540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รายละเอียดที่สำคัญของหุ้นกู้ มีดังนี้</w:t>
      </w:r>
    </w:p>
    <w:p w14:paraId="5E60341B" w14:textId="3AAD398D" w:rsidR="00D90A2D" w:rsidRPr="00B31678" w:rsidRDefault="00D90A2D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E63BB5" w:rsidRPr="00413425" w14:paraId="2EB9E252" w14:textId="77777777" w:rsidTr="0080576C">
        <w:tc>
          <w:tcPr>
            <w:tcW w:w="3510" w:type="dxa"/>
            <w:hideMark/>
          </w:tcPr>
          <w:p w14:paraId="6D5B7BCF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69A9B60C" w14:textId="1B74DA68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2559</w:t>
            </w:r>
          </w:p>
        </w:tc>
      </w:tr>
      <w:tr w:rsidR="00E63BB5" w:rsidRPr="00413425" w14:paraId="28F4DA1C" w14:textId="77777777" w:rsidTr="0080576C">
        <w:tc>
          <w:tcPr>
            <w:tcW w:w="3510" w:type="dxa"/>
            <w:hideMark/>
          </w:tcPr>
          <w:p w14:paraId="2C2C3636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372887F7" w14:textId="6226C6E0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500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หน่วย มูลค่าหน่วยละ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1,000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413425" w14:paraId="04755F52" w14:textId="77777777" w:rsidTr="0080576C">
        <w:tc>
          <w:tcPr>
            <w:tcW w:w="3510" w:type="dxa"/>
            <w:hideMark/>
          </w:tcPr>
          <w:p w14:paraId="546033AB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09AB1C9D" w14:textId="04A85E9D" w:rsidR="00E63BB5" w:rsidRPr="00B31678" w:rsidRDefault="0041342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500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413425" w14:paraId="09E980B2" w14:textId="77777777" w:rsidTr="0080576C">
        <w:tc>
          <w:tcPr>
            <w:tcW w:w="3510" w:type="dxa"/>
            <w:hideMark/>
          </w:tcPr>
          <w:p w14:paraId="25D68DAE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33060B3A" w14:textId="0FFCE22B" w:rsidR="00E63BB5" w:rsidRPr="00B31678" w:rsidRDefault="008D0C18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</w:tr>
      <w:tr w:rsidR="00E63BB5" w:rsidRPr="00413425" w14:paraId="7CDB6C35" w14:textId="77777777" w:rsidTr="0080576C">
        <w:tc>
          <w:tcPr>
            <w:tcW w:w="3510" w:type="dxa"/>
            <w:hideMark/>
          </w:tcPr>
          <w:p w14:paraId="5DFAF139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7F04F943" w14:textId="7CF58045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2.63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413425" w14:paraId="010CC6C4" w14:textId="77777777" w:rsidTr="0080576C">
        <w:tc>
          <w:tcPr>
            <w:tcW w:w="3510" w:type="dxa"/>
            <w:hideMark/>
          </w:tcPr>
          <w:p w14:paraId="08D32A9D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2816782B" w14:textId="45DFC243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ทุกวันที่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และ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E63BB5" w:rsidRPr="00413425" w14:paraId="59842CD4" w14:textId="77777777" w:rsidTr="0080576C">
        <w:tc>
          <w:tcPr>
            <w:tcW w:w="3510" w:type="dxa"/>
          </w:tcPr>
          <w:p w14:paraId="5B143DB4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32900107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10"/>
                <w:szCs w:val="10"/>
                <w:cs/>
              </w:rPr>
            </w:pPr>
          </w:p>
        </w:tc>
      </w:tr>
      <w:tr w:rsidR="00E63BB5" w:rsidRPr="00413425" w14:paraId="5D17C49B" w14:textId="77777777" w:rsidTr="00E63BB5">
        <w:tc>
          <w:tcPr>
            <w:tcW w:w="3510" w:type="dxa"/>
            <w:hideMark/>
          </w:tcPr>
          <w:p w14:paraId="7F4016C2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58B61A32" w14:textId="24796425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2559</w:t>
            </w:r>
          </w:p>
        </w:tc>
      </w:tr>
      <w:tr w:rsidR="00E63BB5" w:rsidRPr="00413425" w14:paraId="5AD16718" w14:textId="77777777" w:rsidTr="00E63BB5">
        <w:tc>
          <w:tcPr>
            <w:tcW w:w="3510" w:type="dxa"/>
            <w:hideMark/>
          </w:tcPr>
          <w:p w14:paraId="73DE6358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35961C88" w14:textId="78E53F33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หน่วย มูลค่าหน่วยละ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1,000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413425" w14:paraId="3B41D76D" w14:textId="77777777" w:rsidTr="00E63BB5">
        <w:tc>
          <w:tcPr>
            <w:tcW w:w="3510" w:type="dxa"/>
            <w:hideMark/>
          </w:tcPr>
          <w:p w14:paraId="2E6CEDD2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3EC4C8F" w14:textId="0DB69179" w:rsidR="00E63BB5" w:rsidRPr="00B31678" w:rsidRDefault="0041342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200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413425" w14:paraId="0FBACD18" w14:textId="77777777" w:rsidTr="00E63BB5">
        <w:tc>
          <w:tcPr>
            <w:tcW w:w="3510" w:type="dxa"/>
            <w:hideMark/>
          </w:tcPr>
          <w:p w14:paraId="67F24364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54104884" w14:textId="72F01E80" w:rsidR="00E63BB5" w:rsidRPr="00B31678" w:rsidRDefault="0041342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24 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E63BB5" w:rsidRPr="00413425" w14:paraId="79E88D7C" w14:textId="77777777" w:rsidTr="00E63BB5">
        <w:tc>
          <w:tcPr>
            <w:tcW w:w="3510" w:type="dxa"/>
            <w:hideMark/>
          </w:tcPr>
          <w:p w14:paraId="0C5ABCBB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10070F74" w14:textId="275B9392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B5325C">
              <w:rPr>
                <w:rFonts w:asciiTheme="majorBidi" w:eastAsia="Calibri" w:hAnsiTheme="majorBidi" w:cstheme="majorBidi"/>
                <w:sz w:val="30"/>
                <w:szCs w:val="30"/>
              </w:rPr>
              <w:t>3.05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413425" w14:paraId="3B1093BD" w14:textId="77777777" w:rsidTr="00E63BB5">
        <w:tc>
          <w:tcPr>
            <w:tcW w:w="3510" w:type="dxa"/>
            <w:hideMark/>
          </w:tcPr>
          <w:p w14:paraId="6988BEA9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3E0759E6" w14:textId="6086BDCA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ทุกวันที่ </w:t>
            </w:r>
            <w:r w:rsidR="0045275E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และ </w:t>
            </w:r>
            <w:r w:rsidR="0045275E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E63BB5" w:rsidRPr="00413425" w14:paraId="162B4EAA" w14:textId="77777777" w:rsidTr="00E63BB5">
        <w:tc>
          <w:tcPr>
            <w:tcW w:w="3510" w:type="dxa"/>
            <w:hideMark/>
          </w:tcPr>
          <w:p w14:paraId="0EF41882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455CDA30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E63BB5" w:rsidRPr="00413425" w14:paraId="229674C2" w14:textId="77777777" w:rsidTr="00E63BB5">
        <w:tc>
          <w:tcPr>
            <w:tcW w:w="3510" w:type="dxa"/>
          </w:tcPr>
          <w:p w14:paraId="6734EDAC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748EBA85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10"/>
                <w:szCs w:val="10"/>
                <w:cs/>
              </w:rPr>
            </w:pPr>
          </w:p>
        </w:tc>
      </w:tr>
      <w:tr w:rsidR="00E63BB5" w:rsidRPr="00413425" w14:paraId="5F929507" w14:textId="77777777" w:rsidTr="00E63BB5">
        <w:tc>
          <w:tcPr>
            <w:tcW w:w="3510" w:type="dxa"/>
            <w:hideMark/>
          </w:tcPr>
          <w:p w14:paraId="16758077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br w:type="page"/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34CE0B41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>2560</w:t>
            </w:r>
          </w:p>
        </w:tc>
      </w:tr>
      <w:tr w:rsidR="00E63BB5" w:rsidRPr="00413425" w14:paraId="6C86D803" w14:textId="77777777" w:rsidTr="00E63BB5">
        <w:tc>
          <w:tcPr>
            <w:tcW w:w="3510" w:type="dxa"/>
            <w:hideMark/>
          </w:tcPr>
          <w:p w14:paraId="156C1446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6E527607" w14:textId="5A3B3A01" w:rsidR="00E63BB5" w:rsidRPr="00B31678" w:rsidRDefault="003C7694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,000 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หน่วย มูลค่าหน่วยละ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,000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413425" w14:paraId="01650068" w14:textId="77777777" w:rsidTr="00E63BB5">
        <w:tc>
          <w:tcPr>
            <w:tcW w:w="3510" w:type="dxa"/>
            <w:hideMark/>
          </w:tcPr>
          <w:p w14:paraId="0C19D378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55D2571E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500 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ล้านบาท</w:t>
            </w:r>
          </w:p>
        </w:tc>
      </w:tr>
      <w:tr w:rsidR="00E63BB5" w:rsidRPr="00413425" w14:paraId="29B9A410" w14:textId="77777777" w:rsidTr="00E63BB5">
        <w:tc>
          <w:tcPr>
            <w:tcW w:w="3510" w:type="dxa"/>
            <w:hideMark/>
          </w:tcPr>
          <w:p w14:paraId="1ACD357B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4D895CCB" w14:textId="68B54205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</w:tr>
      <w:tr w:rsidR="00E63BB5" w:rsidRPr="00413425" w14:paraId="44018BE0" w14:textId="77777777" w:rsidTr="00E63BB5">
        <w:tc>
          <w:tcPr>
            <w:tcW w:w="3510" w:type="dxa"/>
            <w:hideMark/>
          </w:tcPr>
          <w:p w14:paraId="51D7C08B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5D028051" w14:textId="220AD03D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EF6264">
              <w:rPr>
                <w:rFonts w:asciiTheme="majorBidi" w:eastAsia="Calibri" w:hAnsiTheme="majorBidi" w:cstheme="majorBidi"/>
                <w:sz w:val="30"/>
                <w:szCs w:val="30"/>
              </w:rPr>
              <w:t>2.76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413425" w14:paraId="463EE578" w14:textId="77777777" w:rsidTr="00E63BB5">
        <w:tc>
          <w:tcPr>
            <w:tcW w:w="3510" w:type="dxa"/>
            <w:hideMark/>
          </w:tcPr>
          <w:p w14:paraId="0A5FF229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1DD9C3F2" w14:textId="17ED243A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ทุกวันที่ </w:t>
            </w:r>
            <w:r w:rsidR="00EF6264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และ </w:t>
            </w:r>
            <w:r w:rsidR="00EF6264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E63BB5" w:rsidRPr="00F45D12" w14:paraId="0AE1E215" w14:textId="77777777" w:rsidTr="00E63BB5">
        <w:tc>
          <w:tcPr>
            <w:tcW w:w="3510" w:type="dxa"/>
            <w:hideMark/>
          </w:tcPr>
          <w:p w14:paraId="75F5FC2A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78D7D3B6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F9388F" w:rsidRPr="00F45D12" w14:paraId="1C761AED" w14:textId="77777777" w:rsidTr="00E63BB5">
        <w:tc>
          <w:tcPr>
            <w:tcW w:w="3510" w:type="dxa"/>
          </w:tcPr>
          <w:p w14:paraId="2BBFC6A1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7733E21B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2A33DADF" w14:textId="77777777" w:rsidTr="00E63BB5">
        <w:tc>
          <w:tcPr>
            <w:tcW w:w="3510" w:type="dxa"/>
            <w:hideMark/>
          </w:tcPr>
          <w:p w14:paraId="12203C5B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79B830C4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63BB5" w:rsidRPr="00F45D12" w14:paraId="6E8D77A7" w14:textId="77777777" w:rsidTr="00E63BB5">
        <w:tc>
          <w:tcPr>
            <w:tcW w:w="3510" w:type="dxa"/>
            <w:hideMark/>
          </w:tcPr>
          <w:p w14:paraId="226066AB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674F76CD" w14:textId="6B5D202A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23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กุมภาพันธ์</w:t>
            </w:r>
            <w:r w:rsidR="003E76DC">
              <w:rPr>
                <w:rFonts w:ascii="Angsana New" w:eastAsia="Calibri" w:hAnsi="Angsana New"/>
                <w:sz w:val="30"/>
                <w:szCs w:val="30"/>
              </w:rPr>
              <w:t xml:space="preserve"> 2561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E63BB5" w:rsidRPr="00F45D12" w14:paraId="13D5A109" w14:textId="77777777" w:rsidTr="00E63BB5">
        <w:tc>
          <w:tcPr>
            <w:tcW w:w="3510" w:type="dxa"/>
            <w:hideMark/>
          </w:tcPr>
          <w:p w14:paraId="4434320F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217154F9" w14:textId="42482258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="003E76DC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1A658F33" w14:textId="77777777" w:rsidTr="00E63BB5">
        <w:tc>
          <w:tcPr>
            <w:tcW w:w="3510" w:type="dxa"/>
            <w:hideMark/>
          </w:tcPr>
          <w:p w14:paraId="058FA22D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724D4BE5" w14:textId="4A366BFF" w:rsidR="00E63BB5" w:rsidRPr="00F45D12" w:rsidRDefault="003E76DC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63BB5" w:rsidRPr="00F45D12" w14:paraId="2BB85C39" w14:textId="77777777" w:rsidTr="00E63BB5">
        <w:tc>
          <w:tcPr>
            <w:tcW w:w="3510" w:type="dxa"/>
            <w:hideMark/>
          </w:tcPr>
          <w:p w14:paraId="4533468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5B24BECB" w14:textId="3FCB6A1E" w:rsidR="00E63BB5" w:rsidRPr="00F45D12" w:rsidRDefault="00EF6264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23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E63BB5" w:rsidRPr="00F45D12" w14:paraId="5CA3728B" w14:textId="77777777" w:rsidTr="00E63BB5">
        <w:tc>
          <w:tcPr>
            <w:tcW w:w="3510" w:type="dxa"/>
            <w:hideMark/>
          </w:tcPr>
          <w:p w14:paraId="5AB6AE7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2D4F7760" w14:textId="79B2D1AB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EF6264">
              <w:rPr>
                <w:rFonts w:ascii="Angsana New" w:eastAsia="Calibri" w:hAnsi="Angsana New"/>
                <w:sz w:val="30"/>
                <w:szCs w:val="30"/>
              </w:rPr>
              <w:t>2.43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3728EC2F" w14:textId="77777777" w:rsidTr="00E63BB5">
        <w:tc>
          <w:tcPr>
            <w:tcW w:w="3510" w:type="dxa"/>
            <w:hideMark/>
          </w:tcPr>
          <w:p w14:paraId="056E221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6D1E1C19" w14:textId="337AC793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EF6264">
              <w:rPr>
                <w:rFonts w:ascii="Angsana New" w:eastAsia="Calibri" w:hAnsi="Angsana New"/>
                <w:sz w:val="30"/>
                <w:szCs w:val="30"/>
              </w:rPr>
              <w:t>23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กุมภาพันธ์ และ </w:t>
            </w:r>
            <w:r w:rsidR="00EF6264">
              <w:rPr>
                <w:rFonts w:ascii="Angsana New" w:eastAsia="Calibri" w:hAnsi="Angsana New"/>
                <w:sz w:val="30"/>
                <w:szCs w:val="30"/>
              </w:rPr>
              <w:t>23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F966DF" w:rsidRPr="00F45D12" w14:paraId="6780EA71" w14:textId="77777777" w:rsidTr="00E63BB5">
        <w:tc>
          <w:tcPr>
            <w:tcW w:w="3510" w:type="dxa"/>
          </w:tcPr>
          <w:p w14:paraId="770FD4BB" w14:textId="77777777" w:rsidR="00F966DF" w:rsidRPr="00B31678" w:rsidRDefault="00F966D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35610EC8" w14:textId="77777777" w:rsidR="00F966DF" w:rsidRPr="00B31678" w:rsidRDefault="00F966D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3A62789F" w14:textId="77777777" w:rsidTr="00E63BB5">
        <w:tc>
          <w:tcPr>
            <w:tcW w:w="3510" w:type="dxa"/>
            <w:hideMark/>
          </w:tcPr>
          <w:p w14:paraId="0C3F62C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76BC8C62" w14:textId="0534F3CF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24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พฤษภาคม </w:t>
            </w:r>
            <w:r w:rsidR="00E07F39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</w:tr>
      <w:tr w:rsidR="00E63BB5" w:rsidRPr="00F45D12" w14:paraId="7C131CC1" w14:textId="77777777" w:rsidTr="00E63BB5">
        <w:tc>
          <w:tcPr>
            <w:tcW w:w="3510" w:type="dxa"/>
            <w:hideMark/>
          </w:tcPr>
          <w:p w14:paraId="6EBA50B0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7CB66379" w14:textId="54FFF280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 xml:space="preserve">1,000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63BB5" w:rsidRPr="00F45D12" w14:paraId="639814E5" w14:textId="77777777" w:rsidTr="00E63BB5">
        <w:tc>
          <w:tcPr>
            <w:tcW w:w="3510" w:type="dxa"/>
            <w:hideMark/>
          </w:tcPr>
          <w:p w14:paraId="04430570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1A344DC4" w14:textId="7A06F961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6F59EEF0" w14:textId="77777777" w:rsidTr="00E63BB5">
        <w:tc>
          <w:tcPr>
            <w:tcW w:w="3510" w:type="dxa"/>
            <w:hideMark/>
          </w:tcPr>
          <w:p w14:paraId="5C6673F9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617C0F0A" w14:textId="2D5E6270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E63BB5" w:rsidRPr="00F45D12" w14:paraId="4B8D9EFA" w14:textId="77777777" w:rsidTr="00E63BB5">
        <w:tc>
          <w:tcPr>
            <w:tcW w:w="3510" w:type="dxa"/>
            <w:hideMark/>
          </w:tcPr>
          <w:p w14:paraId="6830542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2118B2BC" w14:textId="18F31D4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 xml:space="preserve">2.52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E63BB5" w:rsidRPr="00F45D12" w14:paraId="5F2245D9" w14:textId="77777777" w:rsidTr="00E63BB5">
        <w:tc>
          <w:tcPr>
            <w:tcW w:w="3510" w:type="dxa"/>
            <w:hideMark/>
          </w:tcPr>
          <w:p w14:paraId="1318BE01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373DF665" w14:textId="2B8541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พฤษภาคม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พฤศจิกายน ของทุกปี</w:t>
            </w:r>
          </w:p>
        </w:tc>
      </w:tr>
      <w:tr w:rsidR="00E63BB5" w:rsidRPr="00F45D12" w14:paraId="7864C84A" w14:textId="77777777" w:rsidTr="00E63BB5">
        <w:tc>
          <w:tcPr>
            <w:tcW w:w="3510" w:type="dxa"/>
            <w:hideMark/>
          </w:tcPr>
          <w:p w14:paraId="40DE88C6" w14:textId="77777777" w:rsidR="00E63BB5" w:rsidRPr="00E63BB5" w:rsidRDefault="00E63BB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3431DFD5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896A6C" w:rsidRPr="00F45D12" w14:paraId="40F1A3CA" w14:textId="77777777" w:rsidTr="00E63BB5">
        <w:tc>
          <w:tcPr>
            <w:tcW w:w="3510" w:type="dxa"/>
          </w:tcPr>
          <w:p w14:paraId="0F5B9D8A" w14:textId="77777777" w:rsidR="00896A6C" w:rsidRPr="00B31678" w:rsidRDefault="00896A6C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48B77433" w14:textId="77777777" w:rsidR="00896A6C" w:rsidRPr="00B31678" w:rsidRDefault="00896A6C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160814C5" w14:textId="77777777" w:rsidTr="00E63BB5">
        <w:tc>
          <w:tcPr>
            <w:tcW w:w="3510" w:type="dxa"/>
            <w:hideMark/>
          </w:tcPr>
          <w:p w14:paraId="4D64BDE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2CD582CF" w14:textId="0CA4390C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9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</w:tr>
      <w:tr w:rsidR="00E63BB5" w:rsidRPr="00F45D12" w14:paraId="7725AD3C" w14:textId="77777777" w:rsidTr="00E63BB5">
        <w:tc>
          <w:tcPr>
            <w:tcW w:w="3510" w:type="dxa"/>
            <w:hideMark/>
          </w:tcPr>
          <w:p w14:paraId="4F118DAD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6F7503F4" w14:textId="0EB26BA3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67D21B41" w14:textId="77777777" w:rsidTr="00E63BB5">
        <w:tc>
          <w:tcPr>
            <w:tcW w:w="3510" w:type="dxa"/>
            <w:hideMark/>
          </w:tcPr>
          <w:p w14:paraId="7B73D1E7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548758B" w14:textId="6DD7F858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2A4161F1" w14:textId="77777777" w:rsidTr="00E63BB5">
        <w:tc>
          <w:tcPr>
            <w:tcW w:w="3510" w:type="dxa"/>
            <w:hideMark/>
          </w:tcPr>
          <w:p w14:paraId="026C6A9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14415AB4" w14:textId="5E7092B7" w:rsidR="00E63BB5" w:rsidRPr="00F45D12" w:rsidRDefault="00E07F39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9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พฤศจิกายน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E63BB5" w:rsidRPr="00F45D12" w14:paraId="1A355AB0" w14:textId="77777777" w:rsidTr="00E63BB5">
        <w:tc>
          <w:tcPr>
            <w:tcW w:w="3510" w:type="dxa"/>
            <w:hideMark/>
          </w:tcPr>
          <w:p w14:paraId="29572E06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108D5CFF" w14:textId="02D3CE31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2.70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2394AE8A" w14:textId="77777777" w:rsidTr="00E63BB5">
        <w:tc>
          <w:tcPr>
            <w:tcW w:w="3510" w:type="dxa"/>
            <w:hideMark/>
          </w:tcPr>
          <w:p w14:paraId="0BE4C05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61B2CDF9" w14:textId="32420B0A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9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กุมภาพันธ์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9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F9388F" w:rsidRPr="00F45D12" w14:paraId="1BC056C8" w14:textId="77777777" w:rsidTr="00E63BB5">
        <w:tc>
          <w:tcPr>
            <w:tcW w:w="3510" w:type="dxa"/>
          </w:tcPr>
          <w:p w14:paraId="30CF5DB1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1E4A197B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3E02CA80" w14:textId="77777777" w:rsidTr="00E63BB5">
        <w:tc>
          <w:tcPr>
            <w:tcW w:w="3510" w:type="dxa"/>
            <w:hideMark/>
          </w:tcPr>
          <w:p w14:paraId="19F898E3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710DEB24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63BB5" w:rsidRPr="00F45D12" w14:paraId="1DD6F046" w14:textId="77777777" w:rsidTr="00E63BB5">
        <w:tc>
          <w:tcPr>
            <w:tcW w:w="3510" w:type="dxa"/>
            <w:hideMark/>
          </w:tcPr>
          <w:p w14:paraId="5AADC1EC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56F55BFD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E63BB5" w:rsidRPr="00F45D12" w14:paraId="07B8C93E" w14:textId="77777777" w:rsidTr="00E63BB5">
        <w:tc>
          <w:tcPr>
            <w:tcW w:w="3510" w:type="dxa"/>
            <w:hideMark/>
          </w:tcPr>
          <w:p w14:paraId="59CC6E77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12B6BE8C" w14:textId="1977F466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0CB959DB" w14:textId="77777777" w:rsidTr="00E63BB5">
        <w:tc>
          <w:tcPr>
            <w:tcW w:w="3510" w:type="dxa"/>
            <w:hideMark/>
          </w:tcPr>
          <w:p w14:paraId="570D14D5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2BE509E5" w14:textId="3BC16402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5BADEFBC" w14:textId="77777777" w:rsidTr="00E63BB5">
        <w:tc>
          <w:tcPr>
            <w:tcW w:w="3510" w:type="dxa"/>
            <w:hideMark/>
          </w:tcPr>
          <w:p w14:paraId="3DB8DADC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77B0FB84" w14:textId="05267CAB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591F4B4E" w14:textId="77777777" w:rsidTr="00E63BB5">
        <w:tc>
          <w:tcPr>
            <w:tcW w:w="3510" w:type="dxa"/>
            <w:hideMark/>
          </w:tcPr>
          <w:p w14:paraId="3AD2F80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4A81301B" w14:textId="2D8AAE1C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E63BB5" w:rsidRPr="00F45D12" w14:paraId="27625BDD" w14:textId="77777777" w:rsidTr="00E63BB5">
        <w:tc>
          <w:tcPr>
            <w:tcW w:w="3510" w:type="dxa"/>
            <w:hideMark/>
          </w:tcPr>
          <w:p w14:paraId="2098E4D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248F454D" w14:textId="3C46446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2.95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4387B024" w14:textId="77777777" w:rsidTr="00E63BB5">
        <w:tc>
          <w:tcPr>
            <w:tcW w:w="3510" w:type="dxa"/>
            <w:hideMark/>
          </w:tcPr>
          <w:p w14:paraId="036AEC4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37F81699" w14:textId="6EBB3A9F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4 มีนาคม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  <w:tr w:rsidR="00F9388F" w:rsidRPr="00F45D12" w14:paraId="09B51C6F" w14:textId="77777777" w:rsidTr="00E63BB5">
        <w:tc>
          <w:tcPr>
            <w:tcW w:w="3510" w:type="dxa"/>
          </w:tcPr>
          <w:p w14:paraId="629F32DB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106EE789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596B7D1F" w14:textId="77777777" w:rsidTr="00E63BB5">
        <w:tc>
          <w:tcPr>
            <w:tcW w:w="3510" w:type="dxa"/>
            <w:hideMark/>
          </w:tcPr>
          <w:p w14:paraId="477D36A2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9A5D1B9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E63BB5" w:rsidRPr="00F45D12" w14:paraId="2A93E3EE" w14:textId="77777777" w:rsidTr="00E63BB5">
        <w:tc>
          <w:tcPr>
            <w:tcW w:w="3510" w:type="dxa"/>
            <w:hideMark/>
          </w:tcPr>
          <w:p w14:paraId="0BAC031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60FED08F" w14:textId="5D21E43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156F0366" w14:textId="77777777" w:rsidTr="00E63BB5">
        <w:tc>
          <w:tcPr>
            <w:tcW w:w="3510" w:type="dxa"/>
            <w:hideMark/>
          </w:tcPr>
          <w:p w14:paraId="069BDD1C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247E1EC4" w14:textId="5F2BD96E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6AAAD3FE" w14:textId="77777777" w:rsidTr="00E63BB5">
        <w:tc>
          <w:tcPr>
            <w:tcW w:w="3510" w:type="dxa"/>
            <w:hideMark/>
          </w:tcPr>
          <w:p w14:paraId="5EE20A6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0B569DC" w14:textId="304136A4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08B40754" w14:textId="77777777" w:rsidTr="00E63BB5">
        <w:tc>
          <w:tcPr>
            <w:tcW w:w="3510" w:type="dxa"/>
            <w:hideMark/>
          </w:tcPr>
          <w:p w14:paraId="3693A485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591B55B6" w14:textId="1CF3B9A5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63BB5" w:rsidRPr="00F45D12" w14:paraId="00B649C6" w14:textId="77777777" w:rsidTr="00E63BB5">
        <w:tc>
          <w:tcPr>
            <w:tcW w:w="3510" w:type="dxa"/>
            <w:hideMark/>
          </w:tcPr>
          <w:p w14:paraId="7D89DDA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2D0A56F2" w14:textId="4D25A75D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3.52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65F3A951" w14:textId="77777777" w:rsidTr="00E63BB5">
        <w:tc>
          <w:tcPr>
            <w:tcW w:w="3510" w:type="dxa"/>
            <w:hideMark/>
          </w:tcPr>
          <w:p w14:paraId="6C38EBD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5EBBCEA6" w14:textId="64465EAB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  <w:tr w:rsidR="00ED52FB" w:rsidRPr="00F45D12" w14:paraId="45574549" w14:textId="77777777" w:rsidTr="00E63BB5">
        <w:tc>
          <w:tcPr>
            <w:tcW w:w="3510" w:type="dxa"/>
          </w:tcPr>
          <w:p w14:paraId="553A6C50" w14:textId="77777777" w:rsidR="00ED52FB" w:rsidRPr="00B31678" w:rsidRDefault="00ED52FB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</w:rPr>
            </w:pPr>
          </w:p>
        </w:tc>
        <w:tc>
          <w:tcPr>
            <w:tcW w:w="5580" w:type="dxa"/>
          </w:tcPr>
          <w:p w14:paraId="3D5A1EAA" w14:textId="77777777" w:rsidR="00ED52FB" w:rsidRPr="00B31678" w:rsidRDefault="00ED52FB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7B343873" w14:textId="77777777" w:rsidTr="00E63BB5">
        <w:tc>
          <w:tcPr>
            <w:tcW w:w="3510" w:type="dxa"/>
            <w:hideMark/>
          </w:tcPr>
          <w:p w14:paraId="4FB381A9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63BB5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E63BB5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34820630" w14:textId="269125F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70323FA0" w14:textId="77777777" w:rsidTr="00E63BB5">
        <w:tc>
          <w:tcPr>
            <w:tcW w:w="3510" w:type="dxa"/>
            <w:hideMark/>
          </w:tcPr>
          <w:p w14:paraId="1D668BE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021163E7" w14:textId="344B37EC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700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38885E26" w14:textId="77777777" w:rsidTr="00E63BB5">
        <w:tc>
          <w:tcPr>
            <w:tcW w:w="3510" w:type="dxa"/>
            <w:hideMark/>
          </w:tcPr>
          <w:p w14:paraId="52BFCB7F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2EEA6F9" w14:textId="44AD362C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700 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63BB5" w:rsidRPr="00F45D12" w14:paraId="466D9E52" w14:textId="77777777" w:rsidTr="00E63BB5">
        <w:tc>
          <w:tcPr>
            <w:tcW w:w="3510" w:type="dxa"/>
            <w:hideMark/>
          </w:tcPr>
          <w:p w14:paraId="62909A6A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63BB5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6080C0B4" w14:textId="031C1F6D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E63BB5" w:rsidRPr="00F45D12" w14:paraId="571691D6" w14:textId="77777777" w:rsidTr="00E63BB5">
        <w:tc>
          <w:tcPr>
            <w:tcW w:w="3510" w:type="dxa"/>
            <w:hideMark/>
          </w:tcPr>
          <w:p w14:paraId="765F7CF6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63BB5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4849ED04" w14:textId="68EE469A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2.83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4118C012" w14:textId="77777777" w:rsidTr="00E63BB5">
        <w:tc>
          <w:tcPr>
            <w:tcW w:w="3510" w:type="dxa"/>
            <w:hideMark/>
          </w:tcPr>
          <w:p w14:paraId="17E5A15A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5F6BAEAB" w14:textId="563133C6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มิถุนายน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ของทุกปี</w:t>
            </w:r>
          </w:p>
        </w:tc>
      </w:tr>
      <w:tr w:rsidR="00F9388F" w:rsidRPr="00F45D12" w14:paraId="384F298F" w14:textId="77777777" w:rsidTr="00E63BB5">
        <w:tc>
          <w:tcPr>
            <w:tcW w:w="3510" w:type="dxa"/>
          </w:tcPr>
          <w:p w14:paraId="269CCD10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6873AA0A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39FA3700" w14:textId="77777777" w:rsidTr="00E63BB5">
        <w:tc>
          <w:tcPr>
            <w:tcW w:w="3510" w:type="dxa"/>
            <w:hideMark/>
          </w:tcPr>
          <w:p w14:paraId="6D8D463B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5FCC418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E63BB5" w:rsidRPr="00F45D12" w14:paraId="676F787A" w14:textId="77777777" w:rsidTr="00E63BB5">
        <w:tc>
          <w:tcPr>
            <w:tcW w:w="3510" w:type="dxa"/>
            <w:hideMark/>
          </w:tcPr>
          <w:p w14:paraId="4F1CD0D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1F85B4A2" w14:textId="2768D231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801903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0B510A03" w14:textId="77777777" w:rsidTr="00E63BB5">
        <w:tc>
          <w:tcPr>
            <w:tcW w:w="3510" w:type="dxa"/>
            <w:hideMark/>
          </w:tcPr>
          <w:p w14:paraId="3A6DC10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1F93FCAC" w14:textId="63188C8C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600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7F45745A" w14:textId="77777777" w:rsidTr="00E63BB5">
        <w:tc>
          <w:tcPr>
            <w:tcW w:w="3510" w:type="dxa"/>
            <w:hideMark/>
          </w:tcPr>
          <w:p w14:paraId="3EF9B90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0D3D2F1F" w14:textId="3FD4D2B7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32C5E57B" w14:textId="77777777" w:rsidTr="00E63BB5">
        <w:tc>
          <w:tcPr>
            <w:tcW w:w="3510" w:type="dxa"/>
            <w:hideMark/>
          </w:tcPr>
          <w:p w14:paraId="268D9476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20853EC6" w14:textId="203FC328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E63BB5" w:rsidRPr="00F45D12" w14:paraId="674846FB" w14:textId="77777777" w:rsidTr="00E63BB5">
        <w:tc>
          <w:tcPr>
            <w:tcW w:w="3510" w:type="dxa"/>
            <w:hideMark/>
          </w:tcPr>
          <w:p w14:paraId="6D01785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6C71DD6B" w14:textId="492E875C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2.72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6A86B9DA" w14:textId="77777777" w:rsidTr="00E63BB5">
        <w:tc>
          <w:tcPr>
            <w:tcW w:w="3510" w:type="dxa"/>
            <w:hideMark/>
          </w:tcPr>
          <w:p w14:paraId="5AD807CA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2CAFACD9" w14:textId="6EF57FD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ของทุกปี</w:t>
            </w:r>
          </w:p>
        </w:tc>
      </w:tr>
      <w:tr w:rsidR="00F9388F" w:rsidRPr="00F45D12" w14:paraId="271C6283" w14:textId="77777777" w:rsidTr="00E63BB5">
        <w:tc>
          <w:tcPr>
            <w:tcW w:w="3510" w:type="dxa"/>
          </w:tcPr>
          <w:p w14:paraId="79F53315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4EB594DB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6CD8A825" w14:textId="77777777" w:rsidTr="00E63BB5">
        <w:tc>
          <w:tcPr>
            <w:tcW w:w="3510" w:type="dxa"/>
            <w:hideMark/>
          </w:tcPr>
          <w:p w14:paraId="4D94C2CD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5F020DCF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63BB5" w:rsidRPr="00F45D12" w14:paraId="3A883F43" w14:textId="77777777" w:rsidTr="00E63BB5">
        <w:tc>
          <w:tcPr>
            <w:tcW w:w="3510" w:type="dxa"/>
            <w:hideMark/>
          </w:tcPr>
          <w:p w14:paraId="4EB78D80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lastRenderedPageBreak/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72BC3D4A" w14:textId="57DF755D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22C239CD" w14:textId="77777777" w:rsidTr="00E63BB5">
        <w:tc>
          <w:tcPr>
            <w:tcW w:w="3510" w:type="dxa"/>
            <w:hideMark/>
          </w:tcPr>
          <w:p w14:paraId="17EFBF17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63828F59" w14:textId="0CE08DDF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350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20BCE8B2" w14:textId="77777777" w:rsidTr="00E63BB5">
        <w:tc>
          <w:tcPr>
            <w:tcW w:w="3510" w:type="dxa"/>
            <w:hideMark/>
          </w:tcPr>
          <w:p w14:paraId="1030399A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51E9167" w14:textId="1DAF5E02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350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55B2E630" w14:textId="77777777" w:rsidTr="00E63BB5">
        <w:tc>
          <w:tcPr>
            <w:tcW w:w="3510" w:type="dxa"/>
            <w:hideMark/>
          </w:tcPr>
          <w:p w14:paraId="0A37CB0F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1975C27D" w14:textId="7DE9DAAE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63BB5" w:rsidRPr="00F45D12" w14:paraId="68FAD8BB" w14:textId="77777777" w:rsidTr="00E63BB5">
        <w:tc>
          <w:tcPr>
            <w:tcW w:w="3510" w:type="dxa"/>
            <w:hideMark/>
          </w:tcPr>
          <w:p w14:paraId="4B35A2CB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63B31A0A" w14:textId="0F7737DB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3.10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7A883100" w14:textId="77777777" w:rsidTr="00E63BB5">
        <w:tc>
          <w:tcPr>
            <w:tcW w:w="3510" w:type="dxa"/>
            <w:hideMark/>
          </w:tcPr>
          <w:p w14:paraId="7A597BBC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55ECDA86" w14:textId="6D0C30A1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มิถุนายน ของทุกปี</w:t>
            </w:r>
          </w:p>
        </w:tc>
      </w:tr>
    </w:tbl>
    <w:p w14:paraId="22859B02" w14:textId="7A986BD2" w:rsidR="00E63BB5" w:rsidRPr="00E63BB5" w:rsidRDefault="00E63BB5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DAF66" w14:textId="6F9F8DF2" w:rsidR="00114C4F" w:rsidRPr="009E6679" w:rsidRDefault="00681CA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866970"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23222"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="00023222"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14C4F"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</w:t>
      </w:r>
      <w:r w:rsidR="003F55D5"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56A581D1" w14:textId="77777777" w:rsidR="0045576D" w:rsidRPr="009E6679" w:rsidRDefault="00455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8"/>
        <w:gridCol w:w="1300"/>
        <w:gridCol w:w="1260"/>
        <w:gridCol w:w="1440"/>
        <w:gridCol w:w="1107"/>
        <w:gridCol w:w="1117"/>
        <w:gridCol w:w="1286"/>
      </w:tblGrid>
      <w:tr w:rsidR="002A7FDF" w:rsidRPr="009E6679" w14:paraId="5527CF96" w14:textId="77777777" w:rsidTr="009F378C">
        <w:tc>
          <w:tcPr>
            <w:tcW w:w="1598" w:type="dxa"/>
          </w:tcPr>
          <w:p w14:paraId="4F7C9C7B" w14:textId="77777777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0E31FA35" w14:textId="2D98C366" w:rsidR="002A7FDF" w:rsidRPr="009E6679" w:rsidRDefault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68ABCDC5" w14:textId="389448FD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201E200" w14:textId="2BC0E24F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3D47CEE6" w14:textId="21B6C6B8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06D9308A" w14:textId="0C85061C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7FDF" w:rsidRPr="009E6679" w14:paraId="75E0D239" w14:textId="77777777" w:rsidTr="009F378C">
        <w:tc>
          <w:tcPr>
            <w:tcW w:w="1598" w:type="dxa"/>
          </w:tcPr>
          <w:p w14:paraId="2EDBBF4B" w14:textId="77777777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3F467165" w14:textId="1F04E9A7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10ECCB56" w14:textId="6DE8E5F9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0C78FEAB" w14:textId="21D0CDDB" w:rsidR="002A7FDF" w:rsidRPr="009E6679" w:rsidRDefault="00FA1D83" w:rsidP="009E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2A7FDF"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A7FDF" w:rsidRPr="009E667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07" w:type="dxa"/>
          </w:tcPr>
          <w:p w14:paraId="32147F67" w14:textId="77777777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EAAD5" w14:textId="7E0C1F2A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7" w:type="dxa"/>
          </w:tcPr>
          <w:p w14:paraId="57EC213D" w14:textId="77777777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7C7682" w14:textId="576850AF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6" w:type="dxa"/>
          </w:tcPr>
          <w:p w14:paraId="23D8AE10" w14:textId="627605D3" w:rsidR="0032536E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  <w:p w14:paraId="00DB3DDC" w14:textId="4A9A57AE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A7FDF" w:rsidRPr="009E6679" w14:paraId="00A5B204" w14:textId="77777777" w:rsidTr="009F378C">
        <w:tc>
          <w:tcPr>
            <w:tcW w:w="1598" w:type="dxa"/>
          </w:tcPr>
          <w:p w14:paraId="4510FF80" w14:textId="77777777" w:rsidR="002A7FDF" w:rsidRPr="009E6679" w:rsidRDefault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50B60330" w14:textId="73D6C26B" w:rsidR="002A7FDF" w:rsidRPr="009E6679" w:rsidRDefault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4"/>
          </w:tcPr>
          <w:p w14:paraId="46889415" w14:textId="26C15AE5" w:rsidR="002A7FDF" w:rsidRPr="009E6679" w:rsidRDefault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7FDF" w:rsidRPr="009E6679" w14:paraId="0C7DF505" w14:textId="77777777" w:rsidTr="009F378C">
        <w:tc>
          <w:tcPr>
            <w:tcW w:w="1598" w:type="dxa"/>
          </w:tcPr>
          <w:p w14:paraId="735382D5" w14:textId="7DF1474D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00" w:type="dxa"/>
          </w:tcPr>
          <w:p w14:paraId="65CF214F" w14:textId="02BF5712" w:rsidR="002A7FDF" w:rsidRPr="009E6679" w:rsidRDefault="00EB0E9A" w:rsidP="00EB0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260" w:type="dxa"/>
          </w:tcPr>
          <w:p w14:paraId="67714BD7" w14:textId="0D036AD9" w:rsidR="002A7FDF" w:rsidRPr="009E6679" w:rsidRDefault="00EB0E9A" w:rsidP="00EB0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3.02 - 3.05</w:t>
            </w:r>
          </w:p>
        </w:tc>
        <w:tc>
          <w:tcPr>
            <w:tcW w:w="1440" w:type="dxa"/>
          </w:tcPr>
          <w:p w14:paraId="563DBE52" w14:textId="36EBF98B" w:rsidR="002A7FDF" w:rsidRPr="009E6679" w:rsidRDefault="002A7FD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1,479,150</w:t>
            </w:r>
          </w:p>
        </w:tc>
        <w:tc>
          <w:tcPr>
            <w:tcW w:w="1107" w:type="dxa"/>
          </w:tcPr>
          <w:p w14:paraId="19BB3BD7" w14:textId="48907826" w:rsidR="0032536E" w:rsidRPr="009E6679" w:rsidRDefault="0032536E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1,759,000</w:t>
            </w:r>
          </w:p>
        </w:tc>
        <w:tc>
          <w:tcPr>
            <w:tcW w:w="1117" w:type="dxa"/>
          </w:tcPr>
          <w:p w14:paraId="3EF357BC" w14:textId="612A0956" w:rsidR="0032536E" w:rsidRPr="009E6679" w:rsidRDefault="0032536E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(723,314)</w:t>
            </w:r>
          </w:p>
        </w:tc>
        <w:tc>
          <w:tcPr>
            <w:tcW w:w="1286" w:type="dxa"/>
          </w:tcPr>
          <w:p w14:paraId="18799CB8" w14:textId="078E6C1B" w:rsidR="0032536E" w:rsidRPr="009E6679" w:rsidRDefault="0032536E" w:rsidP="009E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B65970" w:rsidRPr="009E66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>4,836</w:t>
            </w:r>
          </w:p>
        </w:tc>
      </w:tr>
    </w:tbl>
    <w:p w14:paraId="4F228C2A" w14:textId="77777777" w:rsidR="0045576D" w:rsidRPr="009E6679" w:rsidRDefault="00455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23"/>
        <w:gridCol w:w="243"/>
        <w:gridCol w:w="1359"/>
      </w:tblGrid>
      <w:tr w:rsidR="0045576D" w:rsidRPr="009E6679" w14:paraId="3960955C" w14:textId="77777777" w:rsidTr="009F378C">
        <w:tc>
          <w:tcPr>
            <w:tcW w:w="6210" w:type="dxa"/>
          </w:tcPr>
          <w:p w14:paraId="7B6813D3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3" w:type="dxa"/>
          </w:tcPr>
          <w:p w14:paraId="62CD8D6C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43" w:type="dxa"/>
          </w:tcPr>
          <w:p w14:paraId="02B7472C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9" w:type="dxa"/>
          </w:tcPr>
          <w:p w14:paraId="4C321BC8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45576D" w:rsidRPr="009E6679" w14:paraId="2B0ED6AB" w14:textId="77777777" w:rsidTr="009F378C">
        <w:tc>
          <w:tcPr>
            <w:tcW w:w="6210" w:type="dxa"/>
          </w:tcPr>
          <w:p w14:paraId="494EC2C3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25" w:type="dxa"/>
            <w:gridSpan w:val="3"/>
          </w:tcPr>
          <w:p w14:paraId="6D929299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576D" w:rsidRPr="009E6679" w14:paraId="31DE48CF" w14:textId="77777777" w:rsidTr="009F378C">
        <w:tc>
          <w:tcPr>
            <w:tcW w:w="6210" w:type="dxa"/>
          </w:tcPr>
          <w:p w14:paraId="734E24ED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323" w:type="dxa"/>
          </w:tcPr>
          <w:p w14:paraId="17EB8AE4" w14:textId="39D3D563" w:rsidR="0045576D" w:rsidRPr="009E6679" w:rsidRDefault="00F738BA" w:rsidP="009E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2,514,836</w:t>
            </w:r>
          </w:p>
        </w:tc>
        <w:tc>
          <w:tcPr>
            <w:tcW w:w="243" w:type="dxa"/>
          </w:tcPr>
          <w:p w14:paraId="423C0ACB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476EFE8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1,479,150</w:t>
            </w:r>
          </w:p>
        </w:tc>
      </w:tr>
      <w:tr w:rsidR="0045576D" w:rsidRPr="009E6679" w14:paraId="7E8C96C7" w14:textId="77777777" w:rsidTr="009F378C">
        <w:tc>
          <w:tcPr>
            <w:tcW w:w="6210" w:type="dxa"/>
          </w:tcPr>
          <w:p w14:paraId="379C0983" w14:textId="77777777" w:rsidR="0045576D" w:rsidRPr="009E6679" w:rsidRDefault="0045576D" w:rsidP="00F953B8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หัก </w:t>
            </w:r>
            <w:r w:rsidRPr="009E6679">
              <w:rPr>
                <w:rFonts w:asciiTheme="majorBidi" w:hAnsiTheme="majorBidi" w:cstheme="majorBidi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25B809" w14:textId="5E48599F" w:rsidR="0045576D" w:rsidRPr="009E6679" w:rsidRDefault="0085518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5970" w:rsidRPr="009E6679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65970" w:rsidRPr="009E6679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 w:rsidR="00F738BA" w:rsidRPr="009E66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A121C1E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3CD85A4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661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>,644)</w:t>
            </w:r>
          </w:p>
        </w:tc>
      </w:tr>
      <w:tr w:rsidR="0045576D" w:rsidRPr="009E6679" w14:paraId="4F7B4AA6" w14:textId="77777777" w:rsidTr="009F378C">
        <w:tc>
          <w:tcPr>
            <w:tcW w:w="6210" w:type="dxa"/>
          </w:tcPr>
          <w:p w14:paraId="728144F4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43F3DCC" w14:textId="5DE8852E" w:rsidR="0045576D" w:rsidRPr="009E6679" w:rsidRDefault="00F738BA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="00B65970"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642</w:t>
            </w:r>
            <w:r w:rsidR="0085518D"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B65970"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321</w:t>
            </w:r>
          </w:p>
        </w:tc>
        <w:tc>
          <w:tcPr>
            <w:tcW w:w="243" w:type="dxa"/>
          </w:tcPr>
          <w:p w14:paraId="6932B05F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8A5109D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817,506</w:t>
            </w:r>
          </w:p>
        </w:tc>
      </w:tr>
    </w:tbl>
    <w:p w14:paraId="52D20A94" w14:textId="7B545ABE" w:rsidR="005C105C" w:rsidRPr="009E6679" w:rsidRDefault="005C1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A69EDC4" w14:textId="441ACA5C" w:rsidR="0051360F" w:rsidRPr="009E6679" w:rsidRDefault="0051360F" w:rsidP="009E6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E667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25B4" w:rsidRPr="009E6679">
        <w:rPr>
          <w:rFonts w:asciiTheme="majorBidi" w:hAnsiTheme="majorBidi" w:cstheme="majorBidi"/>
          <w:sz w:val="30"/>
          <w:szCs w:val="30"/>
        </w:rPr>
        <w:t>(</w:t>
      </w:r>
      <w:r w:rsidR="001B25B4" w:rsidRPr="009E6679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1B25B4" w:rsidRPr="009E6679">
        <w:rPr>
          <w:rFonts w:asciiTheme="majorBidi" w:hAnsiTheme="majorBidi" w:cstheme="majorBidi"/>
          <w:sz w:val="30"/>
          <w:szCs w:val="30"/>
        </w:rPr>
        <w:t>)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6679">
        <w:rPr>
          <w:rFonts w:asciiTheme="majorBidi" w:hAnsiTheme="majorBidi" w:cstheme="majorBidi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="00FA7C28" w:rsidRPr="009E6679">
        <w:rPr>
          <w:rFonts w:asciiTheme="majorBidi" w:hAnsiTheme="majorBidi" w:cstheme="majorBidi"/>
          <w:sz w:val="30"/>
          <w:szCs w:val="30"/>
        </w:rPr>
        <w:t xml:space="preserve">31 </w:t>
      </w:r>
      <w:r w:rsidR="00023222" w:rsidRPr="009E667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7BA8" w:rsidRPr="009E6679">
        <w:rPr>
          <w:rFonts w:asciiTheme="majorBidi" w:hAnsiTheme="majorBidi" w:cstheme="majorBidi"/>
          <w:sz w:val="30"/>
          <w:szCs w:val="30"/>
          <w:cs/>
        </w:rPr>
        <w:t>มี</w:t>
      </w:r>
      <w:r w:rsidRPr="009E6679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CD33DBD" w14:textId="77777777" w:rsidR="00A56280" w:rsidRPr="009E6679" w:rsidRDefault="00A56280" w:rsidP="00B4269E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43"/>
        <w:gridCol w:w="1287"/>
      </w:tblGrid>
      <w:tr w:rsidR="00A56280" w:rsidRPr="009E6679" w14:paraId="0404FD54" w14:textId="77777777" w:rsidTr="009F378C">
        <w:tc>
          <w:tcPr>
            <w:tcW w:w="6210" w:type="dxa"/>
          </w:tcPr>
          <w:p w14:paraId="6EF444B6" w14:textId="77777777" w:rsidR="00A56280" w:rsidRPr="009E6679" w:rsidRDefault="00A56280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14:paraId="2BFCFE24" w14:textId="77777777" w:rsidR="00A56280" w:rsidRPr="009E6679" w:rsidRDefault="00EA68E6" w:rsidP="00B4269E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="00505D7E" w:rsidRPr="009E6679">
              <w:rPr>
                <w:rFonts w:asciiTheme="majorBidi" w:hAnsiTheme="majorBidi" w:cstheme="majorBidi"/>
                <w:lang w:val="en-US"/>
              </w:rPr>
              <w:t>56</w:t>
            </w:r>
            <w:r w:rsidR="000E56DE" w:rsidRPr="009E6679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43" w:type="dxa"/>
          </w:tcPr>
          <w:p w14:paraId="23AE8704" w14:textId="77777777" w:rsidR="00A56280" w:rsidRPr="009E6679" w:rsidRDefault="00A56280" w:rsidP="00B4269E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14:paraId="797E796B" w14:textId="77777777" w:rsidR="00A56280" w:rsidRPr="009E6679" w:rsidRDefault="00647A52" w:rsidP="00B4269E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0E56DE" w:rsidRPr="009E6679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A56280" w:rsidRPr="009E6679" w14:paraId="6BB951D5" w14:textId="77777777" w:rsidTr="009F378C">
        <w:trPr>
          <w:trHeight w:val="362"/>
        </w:trPr>
        <w:tc>
          <w:tcPr>
            <w:tcW w:w="6210" w:type="dxa"/>
          </w:tcPr>
          <w:p w14:paraId="4E7731F1" w14:textId="77777777" w:rsidR="00A56280" w:rsidRPr="009E6679" w:rsidRDefault="00A56280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4DC3CDC1" w14:textId="77777777" w:rsidR="00A56280" w:rsidRPr="009E6679" w:rsidRDefault="00A56280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DE" w:rsidRPr="009E6679" w14:paraId="2B36A978" w14:textId="77777777" w:rsidTr="009F378C">
        <w:trPr>
          <w:trHeight w:val="74"/>
        </w:trPr>
        <w:tc>
          <w:tcPr>
            <w:tcW w:w="6210" w:type="dxa"/>
          </w:tcPr>
          <w:p w14:paraId="3F8547B9" w14:textId="5A6D3729" w:rsidR="000E56DE" w:rsidRPr="009E6679" w:rsidRDefault="000E56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</w:t>
            </w:r>
            <w:r w:rsidR="00866970"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66970"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71D5B0C" w14:textId="23AB8260" w:rsidR="000E56DE" w:rsidRPr="009E6679" w:rsidRDefault="0032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65970" w:rsidRPr="009E6679">
              <w:rPr>
                <w:rFonts w:asciiTheme="majorBidi" w:hAnsiTheme="majorBidi" w:cstheme="majorBidi"/>
                <w:sz w:val="30"/>
                <w:szCs w:val="30"/>
              </w:rPr>
              <w:t>832</w:t>
            </w:r>
            <w:r w:rsidR="0085518D" w:rsidRPr="009E6679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B65970" w:rsidRPr="009E667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F37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3C3AC934" w14:textId="77777777" w:rsidR="000E56DE" w:rsidRPr="009E6679" w:rsidRDefault="000E56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645B4D2" w14:textId="77777777" w:rsidR="000E56DE" w:rsidRPr="009E6679" w:rsidRDefault="000E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3,380,062</w:t>
            </w:r>
          </w:p>
        </w:tc>
      </w:tr>
      <w:tr w:rsidR="000E56DE" w:rsidRPr="009E6679" w14:paraId="6CAEA25D" w14:textId="77777777" w:rsidTr="009F378C">
        <w:trPr>
          <w:trHeight w:val="74"/>
        </w:trPr>
        <w:tc>
          <w:tcPr>
            <w:tcW w:w="6210" w:type="dxa"/>
          </w:tcPr>
          <w:p w14:paraId="6B101784" w14:textId="706B8CF2" w:rsidR="000E56DE" w:rsidRPr="009E6679" w:rsidRDefault="000E56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</w:t>
            </w:r>
            <w:r w:rsidR="00866970"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ปีแต่ไม่เกิน</w:t>
            </w:r>
            <w:r w:rsidR="00866970"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63630243" w14:textId="037E3270" w:rsidR="000E56DE" w:rsidRPr="009E6679" w:rsidRDefault="009E6679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5,490,41</w:t>
            </w:r>
            <w:r w:rsidR="00692D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685A9FFA" w14:textId="77777777" w:rsidR="000E56DE" w:rsidRPr="009E6679" w:rsidRDefault="000E56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B81947" w14:textId="77777777" w:rsidR="000E56DE" w:rsidRPr="009E6679" w:rsidRDefault="000E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6,164,071</w:t>
            </w:r>
          </w:p>
        </w:tc>
      </w:tr>
      <w:tr w:rsidR="000E56DE" w:rsidRPr="009E6679" w14:paraId="6C072F5A" w14:textId="77777777" w:rsidTr="009F378C">
        <w:tc>
          <w:tcPr>
            <w:tcW w:w="6210" w:type="dxa"/>
          </w:tcPr>
          <w:p w14:paraId="0297C772" w14:textId="77777777" w:rsidR="000E56DE" w:rsidRPr="009E6679" w:rsidRDefault="000E56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CB050F" w14:textId="0EA8CE7B" w:rsidR="000E56DE" w:rsidRPr="009E6679" w:rsidRDefault="0032536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</w:t>
            </w:r>
            <w:r w:rsidR="009E6679"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22,67</w:t>
            </w:r>
            <w:r w:rsidR="0069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6E8DBD1B" w14:textId="77777777" w:rsidR="000E56DE" w:rsidRPr="009E6679" w:rsidRDefault="000E56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E9CAF8A" w14:textId="77777777" w:rsidR="000E56DE" w:rsidRPr="009E6679" w:rsidRDefault="000E56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9,544,133</w:t>
            </w:r>
          </w:p>
        </w:tc>
      </w:tr>
    </w:tbl>
    <w:p w14:paraId="3FD93985" w14:textId="5DCE43D7" w:rsidR="00EA68E6" w:rsidRPr="009E6679" w:rsidRDefault="00EA68E6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0D80B2" w14:textId="7B610DE2" w:rsidR="00550967" w:rsidRPr="009E6679" w:rsidRDefault="005509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6679">
        <w:rPr>
          <w:rFonts w:asciiTheme="majorBidi" w:hAnsiTheme="majorBidi" w:cstheme="majorBidi" w:hint="cs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9E6679">
        <w:rPr>
          <w:rFonts w:asciiTheme="majorBidi" w:hAnsiTheme="majorBidi" w:cstheme="majorBidi"/>
          <w:sz w:val="30"/>
          <w:szCs w:val="30"/>
        </w:rPr>
        <w:t xml:space="preserve">31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E6679">
        <w:rPr>
          <w:rFonts w:asciiTheme="majorBidi" w:hAnsiTheme="majorBidi" w:cstheme="majorBidi"/>
          <w:sz w:val="30"/>
          <w:szCs w:val="30"/>
        </w:rPr>
        <w:t xml:space="preserve"> 2563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E6679">
        <w:rPr>
          <w:rFonts w:asciiTheme="majorBidi" w:hAnsiTheme="majorBidi" w:cstheme="majorBidi"/>
          <w:sz w:val="30"/>
          <w:szCs w:val="30"/>
        </w:rPr>
        <w:t xml:space="preserve">2562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>เป็นสกุลเงินบาท</w:t>
      </w:r>
    </w:p>
    <w:p w14:paraId="4838A68C" w14:textId="77777777" w:rsidR="009E6679" w:rsidRPr="009E6679" w:rsidRDefault="009E6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7391CD3" w14:textId="3981EB9D" w:rsidR="00137497" w:rsidRPr="009E6679" w:rsidRDefault="00137497" w:rsidP="00B31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Pr="009E667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E6679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เจ้าหนี้อื่น</w:t>
      </w:r>
    </w:p>
    <w:p w14:paraId="7C472DB5" w14:textId="77777777" w:rsidR="00137497" w:rsidRPr="009E6679" w:rsidRDefault="00137497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170"/>
        <w:gridCol w:w="1260"/>
        <w:gridCol w:w="236"/>
        <w:gridCol w:w="1294"/>
      </w:tblGrid>
      <w:tr w:rsidR="0095756C" w:rsidRPr="009E6679" w14:paraId="268DF0D5" w14:textId="77777777" w:rsidTr="00FC3926">
        <w:tc>
          <w:tcPr>
            <w:tcW w:w="5310" w:type="dxa"/>
          </w:tcPr>
          <w:p w14:paraId="0B80694E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8547B79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3C11BC41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679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9E6679">
              <w:rPr>
                <w:rFonts w:asciiTheme="majorBidi" w:hAnsiTheme="majorBidi" w:cstheme="majorBidi"/>
                <w:lang w:val="en-US"/>
              </w:rPr>
              <w:t>56</w:t>
            </w:r>
            <w:r w:rsidR="000E56DE" w:rsidRPr="009E6679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</w:tcPr>
          <w:p w14:paraId="0F6FE7A7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14:paraId="5316A392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0E56DE" w:rsidRPr="009E6679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860E85" w:rsidRPr="009E6679" w14:paraId="1E5C873A" w14:textId="77777777" w:rsidTr="00FC3926">
        <w:trPr>
          <w:trHeight w:val="362"/>
        </w:trPr>
        <w:tc>
          <w:tcPr>
            <w:tcW w:w="5310" w:type="dxa"/>
          </w:tcPr>
          <w:p w14:paraId="2E5CD839" w14:textId="77777777" w:rsidR="00860E85" w:rsidRPr="009E6679" w:rsidRDefault="00860E85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ADFC911" w14:textId="77777777" w:rsidR="00860E85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315A28" w14:textId="77777777" w:rsidR="00860E85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DE" w:rsidRPr="009E6679" w14:paraId="04CCD9A0" w14:textId="77777777" w:rsidTr="00FC3926">
        <w:tc>
          <w:tcPr>
            <w:tcW w:w="5310" w:type="dxa"/>
          </w:tcPr>
          <w:p w14:paraId="02C6D994" w14:textId="77777777" w:rsidR="000E56DE" w:rsidRPr="009E667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ต้นทุนทางการเงินค้างจ่าย</w:t>
            </w:r>
          </w:p>
        </w:tc>
        <w:tc>
          <w:tcPr>
            <w:tcW w:w="1170" w:type="dxa"/>
          </w:tcPr>
          <w:p w14:paraId="2195C12F" w14:textId="77777777" w:rsidR="000E56DE" w:rsidRPr="009E667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0E752" w14:textId="60F021CE" w:rsidR="000E56DE" w:rsidRPr="009E6679" w:rsidRDefault="0032536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44,42</w:t>
            </w:r>
            <w:r w:rsidR="007C7D24" w:rsidRPr="009E66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E56E498" w14:textId="77777777" w:rsidR="000E56DE" w:rsidRPr="009E667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8C70B5" w14:textId="77777777" w:rsidR="000E56DE" w:rsidRPr="009E6679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53,908</w:t>
            </w:r>
          </w:p>
        </w:tc>
      </w:tr>
      <w:tr w:rsidR="00FF6CDB" w:rsidRPr="009E6679" w14:paraId="4304EE10" w14:textId="77777777" w:rsidTr="00FC3926">
        <w:tc>
          <w:tcPr>
            <w:tcW w:w="5310" w:type="dxa"/>
          </w:tcPr>
          <w:p w14:paraId="523B332A" w14:textId="41824194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14:paraId="4426A667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A9696" w14:textId="3D1AA60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24,271</w:t>
            </w:r>
          </w:p>
        </w:tc>
        <w:tc>
          <w:tcPr>
            <w:tcW w:w="236" w:type="dxa"/>
          </w:tcPr>
          <w:p w14:paraId="0BFFB1D1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5550AD" w14:textId="2A290ED0" w:rsidR="00FF6CDB" w:rsidRPr="009E6679" w:rsidRDefault="005664DD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23,254</w:t>
            </w:r>
          </w:p>
        </w:tc>
      </w:tr>
      <w:tr w:rsidR="00FF6CDB" w:rsidRPr="009E6679" w14:paraId="58883B18" w14:textId="77777777" w:rsidTr="00FC3926">
        <w:tc>
          <w:tcPr>
            <w:tcW w:w="5310" w:type="dxa"/>
          </w:tcPr>
          <w:p w14:paraId="41C58AFE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2721122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081D8A" w14:textId="02D36DA4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17,754</w:t>
            </w:r>
          </w:p>
        </w:tc>
        <w:tc>
          <w:tcPr>
            <w:tcW w:w="236" w:type="dxa"/>
          </w:tcPr>
          <w:p w14:paraId="3B622F52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0BE1DC1" w14:textId="76080591" w:rsidR="00FF6CDB" w:rsidRPr="009E6679" w:rsidRDefault="005664DD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25,605</w:t>
            </w:r>
          </w:p>
        </w:tc>
      </w:tr>
      <w:tr w:rsidR="00FF6CDB" w:rsidRPr="009E6679" w14:paraId="6BF64828" w14:textId="77777777" w:rsidTr="00FC3926">
        <w:tc>
          <w:tcPr>
            <w:tcW w:w="5310" w:type="dxa"/>
          </w:tcPr>
          <w:p w14:paraId="716B23C4" w14:textId="47B9F14D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170" w:type="dxa"/>
          </w:tcPr>
          <w:p w14:paraId="36481B5A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4E1CFF" w14:textId="667D4F79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3,684</w:t>
            </w:r>
          </w:p>
        </w:tc>
        <w:tc>
          <w:tcPr>
            <w:tcW w:w="236" w:type="dxa"/>
          </w:tcPr>
          <w:p w14:paraId="5ABB192F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C202E7" w14:textId="739EA3DC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4,102</w:t>
            </w:r>
          </w:p>
        </w:tc>
      </w:tr>
      <w:tr w:rsidR="00FF6CDB" w:rsidRPr="009E6679" w14:paraId="4FEE6339" w14:textId="77777777" w:rsidTr="00FC3926">
        <w:tc>
          <w:tcPr>
            <w:tcW w:w="5310" w:type="dxa"/>
          </w:tcPr>
          <w:p w14:paraId="3D115DCF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5E489262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249EAF" w14:textId="7CD4CD48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236" w:type="dxa"/>
          </w:tcPr>
          <w:p w14:paraId="14E85454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FF7C932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</w:tr>
      <w:tr w:rsidR="00FF6CDB" w:rsidRPr="009E6679" w14:paraId="2AEA3A2A" w14:textId="77777777" w:rsidTr="00FC3926">
        <w:tc>
          <w:tcPr>
            <w:tcW w:w="5310" w:type="dxa"/>
          </w:tcPr>
          <w:p w14:paraId="0761564E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C38A496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0ED573" w14:textId="3B7F6504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91,561</w:t>
            </w:r>
          </w:p>
        </w:tc>
        <w:tc>
          <w:tcPr>
            <w:tcW w:w="236" w:type="dxa"/>
          </w:tcPr>
          <w:p w14:paraId="281F7725" w14:textId="77777777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2A7C2A" w14:textId="03CBD666" w:rsidR="00FF6CDB" w:rsidRPr="009E6679" w:rsidRDefault="00FF6CDB" w:rsidP="00FF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109,019</w:t>
            </w:r>
          </w:p>
        </w:tc>
      </w:tr>
    </w:tbl>
    <w:p w14:paraId="3F454B62" w14:textId="77777777" w:rsidR="00D76571" w:rsidRPr="009E6679" w:rsidRDefault="00D76571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BE39B46" w14:textId="66336106" w:rsidR="00E73DD3" w:rsidRPr="009E6679" w:rsidRDefault="00681CA3" w:rsidP="00FA1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137497" w:rsidRPr="009E6679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E73DD3" w:rsidRPr="009E6679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3434" w:rsidRPr="009E6679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 w:eastAsia="en-US"/>
        </w:rPr>
        <w:t>ประมาณการหนี้สินไม่หมุนเวียนสำหรับผลประโยชน์พนักงาน</w:t>
      </w:r>
    </w:p>
    <w:p w14:paraId="55C8A1C6" w14:textId="77777777" w:rsidR="00E73DD3" w:rsidRPr="009E6679" w:rsidRDefault="00E73DD3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801" w:type="pct"/>
        <w:tblInd w:w="450" w:type="dxa"/>
        <w:tblLook w:val="00A0" w:firstRow="1" w:lastRow="0" w:firstColumn="1" w:lastColumn="0" w:noHBand="0" w:noVBand="0"/>
      </w:tblPr>
      <w:tblGrid>
        <w:gridCol w:w="6471"/>
        <w:gridCol w:w="1264"/>
        <w:gridCol w:w="224"/>
        <w:gridCol w:w="1264"/>
      </w:tblGrid>
      <w:tr w:rsidR="002544D8" w:rsidRPr="009E6679" w14:paraId="3226E080" w14:textId="77777777" w:rsidTr="00B31678">
        <w:trPr>
          <w:trHeight w:val="420"/>
        </w:trPr>
        <w:tc>
          <w:tcPr>
            <w:tcW w:w="3512" w:type="pct"/>
          </w:tcPr>
          <w:p w14:paraId="0CF2FE80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11A389C" w14:textId="77777777" w:rsidR="00C17A7C" w:rsidRPr="009E6679" w:rsidRDefault="00505D7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E56DE"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14:paraId="45FA96C8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397755E4" w14:textId="77777777" w:rsidR="00C17A7C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E56DE"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C17A7C" w:rsidRPr="009E6679" w14:paraId="20BCB1F4" w14:textId="77777777" w:rsidTr="00B31678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3512" w:type="pct"/>
            <w:tcBorders>
              <w:bottom w:val="nil"/>
            </w:tcBorders>
          </w:tcPr>
          <w:p w14:paraId="187F4BB8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8" w:type="pct"/>
            <w:gridSpan w:val="3"/>
            <w:tcBorders>
              <w:bottom w:val="nil"/>
            </w:tcBorders>
          </w:tcPr>
          <w:p w14:paraId="668894AE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DE" w:rsidRPr="009E6679" w14:paraId="4A250537" w14:textId="77777777" w:rsidTr="00B31678">
        <w:trPr>
          <w:trHeight w:val="420"/>
        </w:trPr>
        <w:tc>
          <w:tcPr>
            <w:tcW w:w="3512" w:type="pct"/>
          </w:tcPr>
          <w:p w14:paraId="02038FD9" w14:textId="77777777" w:rsidR="000E56DE" w:rsidRPr="009E667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5DB21FC4" w14:textId="2C935631" w:rsidR="000E56DE" w:rsidRPr="009E6679" w:rsidRDefault="0085518D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67,093</w:t>
            </w:r>
          </w:p>
        </w:tc>
        <w:tc>
          <w:tcPr>
            <w:tcW w:w="125" w:type="pct"/>
          </w:tcPr>
          <w:p w14:paraId="15799B4B" w14:textId="77777777" w:rsidR="000E56DE" w:rsidRPr="009E667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754744BD" w14:textId="77777777" w:rsidR="000E56DE" w:rsidRPr="009E667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64,384</w:t>
            </w:r>
          </w:p>
        </w:tc>
      </w:tr>
    </w:tbl>
    <w:p w14:paraId="60730356" w14:textId="77777777" w:rsidR="002D4E28" w:rsidRPr="009E6679" w:rsidRDefault="002D4E2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753EB62" w14:textId="77777777" w:rsidR="00965729" w:rsidRPr="009E6679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2979F315" w14:textId="77777777" w:rsidR="00965729" w:rsidRPr="009E6679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66F365C" w14:textId="6624E4C7" w:rsidR="00965729" w:rsidRPr="009E6679" w:rsidRDefault="00965729" w:rsidP="00B31678">
      <w:pPr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E6679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9E6679">
        <w:rPr>
          <w:rFonts w:asciiTheme="majorBidi" w:hAnsiTheme="majorBidi" w:cstheme="majorBidi"/>
          <w:sz w:val="30"/>
          <w:szCs w:val="30"/>
        </w:rPr>
        <w:t xml:space="preserve">2541 </w:t>
      </w:r>
      <w:r w:rsidR="00195F2E" w:rsidRPr="009E6679">
        <w:rPr>
          <w:rFonts w:asciiTheme="majorBidi" w:hAnsiTheme="majorBidi" w:cstheme="majorBidi"/>
          <w:sz w:val="30"/>
          <w:szCs w:val="30"/>
        </w:rPr>
        <w:br/>
      </w:r>
      <w:r w:rsidRPr="009E6679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E54D0" w:rsidRPr="009E6679">
        <w:rPr>
          <w:rFonts w:asciiTheme="majorBidi" w:hAnsiTheme="majorBidi" w:cstheme="majorBidi"/>
          <w:sz w:val="30"/>
          <w:szCs w:val="30"/>
          <w:cs/>
        </w:rPr>
        <w:t>และ</w:t>
      </w:r>
      <w:r w:rsidRPr="009E6679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03EE48B" w14:textId="0E7A5F3B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A40D50" w14:textId="3B9F765A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C2EB0" w14:textId="6FE80787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5ADF8" w14:textId="449FDA89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F92A2" w14:textId="75F93B06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A3DC7" w14:textId="2200EB03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4A557" w14:textId="1C87A684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BDA5E" w14:textId="30C4F568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076589" w14:textId="29CEE893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D24E6" w14:textId="503D48B2" w:rsidR="00B65970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8005A" w14:textId="77777777" w:rsidR="00F10649" w:rsidRPr="00F36774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F367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มูลค่าปัจจุบันของภาระผูกพันของโครงการผลประโยชน์</w:t>
      </w:r>
    </w:p>
    <w:p w14:paraId="20723E56" w14:textId="77777777" w:rsidR="00F10649" w:rsidRPr="00F36774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4739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168"/>
        <w:gridCol w:w="1322"/>
        <w:gridCol w:w="222"/>
        <w:gridCol w:w="1392"/>
      </w:tblGrid>
      <w:tr w:rsidR="001D3968" w:rsidRPr="00F36774" w14:paraId="1FDA430F" w14:textId="77777777" w:rsidTr="00FC3926">
        <w:trPr>
          <w:trHeight w:val="420"/>
        </w:trPr>
        <w:tc>
          <w:tcPr>
            <w:tcW w:w="3411" w:type="pct"/>
          </w:tcPr>
          <w:p w14:paraId="59CE2136" w14:textId="77777777" w:rsidR="001D3968" w:rsidRPr="00F36774" w:rsidRDefault="001D3968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</w:tcPr>
          <w:p w14:paraId="53DD08C1" w14:textId="77777777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6774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F36774">
              <w:rPr>
                <w:rFonts w:asciiTheme="majorBidi" w:hAnsiTheme="majorBidi" w:cstheme="majorBidi"/>
                <w:lang w:val="en-US"/>
              </w:rPr>
              <w:t>56</w:t>
            </w:r>
            <w:r w:rsidR="000E56DE" w:rsidRPr="00F36774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37" w:type="pct"/>
          </w:tcPr>
          <w:p w14:paraId="61A5C2C8" w14:textId="77777777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6" w:type="pct"/>
          </w:tcPr>
          <w:p w14:paraId="2F2E575C" w14:textId="77777777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6774">
              <w:rPr>
                <w:rFonts w:asciiTheme="majorBidi" w:hAnsiTheme="majorBidi" w:cstheme="majorBidi"/>
                <w:lang w:val="en-US"/>
              </w:rPr>
              <w:t>256</w:t>
            </w:r>
            <w:r w:rsidR="000E56DE" w:rsidRPr="00F36774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860E85" w:rsidRPr="00F36774" w14:paraId="3E61D7E3" w14:textId="77777777" w:rsidTr="00FC3926">
        <w:trPr>
          <w:trHeight w:val="420"/>
        </w:trPr>
        <w:tc>
          <w:tcPr>
            <w:tcW w:w="3411" w:type="pct"/>
            <w:tcBorders>
              <w:bottom w:val="nil"/>
            </w:tcBorders>
          </w:tcPr>
          <w:p w14:paraId="134B59BD" w14:textId="77777777" w:rsidR="00860E85" w:rsidRPr="00F36774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89" w:type="pct"/>
            <w:gridSpan w:val="3"/>
            <w:tcBorders>
              <w:bottom w:val="nil"/>
            </w:tcBorders>
          </w:tcPr>
          <w:p w14:paraId="4CBE5F7B" w14:textId="77777777" w:rsidR="00860E85" w:rsidRPr="00F36774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F367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DE" w:rsidRPr="00F36774" w14:paraId="7458E79F" w14:textId="77777777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4AA3F003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67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0E3B870C" w14:textId="2A450241" w:rsidR="000E56DE" w:rsidRPr="00F36774" w:rsidRDefault="00AB0C46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,384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1CB896AD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707930FA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48,632</w:t>
            </w:r>
          </w:p>
        </w:tc>
      </w:tr>
      <w:tr w:rsidR="000E56DE" w:rsidRPr="00F36774" w14:paraId="36857C62" w14:textId="77777777" w:rsidTr="00FC3926">
        <w:trPr>
          <w:trHeight w:val="60"/>
        </w:trPr>
        <w:tc>
          <w:tcPr>
            <w:tcW w:w="3411" w:type="pct"/>
            <w:tcBorders>
              <w:top w:val="nil"/>
              <w:bottom w:val="nil"/>
            </w:tcBorders>
          </w:tcPr>
          <w:p w14:paraId="11BAA1E5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FE18DA8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4B043A1A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7C35C9A3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E56DE" w:rsidRPr="00F36774" w14:paraId="63C8389E" w14:textId="77777777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3A019358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697E6557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3102BAA9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50BFA921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E56DE" w:rsidRPr="00F36774" w14:paraId="2F30078B" w14:textId="77777777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1330F93E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ต้นทุนบริการปัจจุบันและดอกเบี้ย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58D66BF4" w14:textId="6F0FA3D7" w:rsidR="000E56DE" w:rsidRPr="00F36774" w:rsidRDefault="00A86F17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5,223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34F864D4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840F627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5,162</w:t>
            </w:r>
          </w:p>
        </w:tc>
      </w:tr>
      <w:tr w:rsidR="000E56DE" w:rsidRPr="00F36774" w14:paraId="46D4B66E" w14:textId="77777777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609E1D03" w14:textId="54E75F86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="00F1566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ในอดีต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2CCBDACD" w14:textId="460D52D6" w:rsidR="000E56DE" w:rsidRPr="00F36774" w:rsidRDefault="00A86F17" w:rsidP="009E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2395B4BB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41431DA2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9,543</w:t>
            </w:r>
          </w:p>
        </w:tc>
      </w:tr>
      <w:tr w:rsidR="000E56DE" w:rsidRPr="00F36774" w14:paraId="781177F6" w14:textId="77777777" w:rsidTr="00FC3926">
        <w:tc>
          <w:tcPr>
            <w:tcW w:w="3411" w:type="pct"/>
            <w:tcBorders>
              <w:top w:val="nil"/>
              <w:bottom w:val="nil"/>
            </w:tcBorders>
          </w:tcPr>
          <w:p w14:paraId="696766FC" w14:textId="47D28482" w:rsidR="00B65970" w:rsidRPr="00F36774" w:rsidRDefault="00B65970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EE6C742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36771687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11A813EF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0E56DE" w:rsidRPr="00F36774" w14:paraId="1A6D52AF" w14:textId="77777777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513404CA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53A88CED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04334E3F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F4D7AD0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E56DE" w:rsidRPr="00F36774" w14:paraId="3B29E009" w14:textId="77777777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6F09C43C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ขาดทุนจากการประมาณตามหลักการคณิตศาสตร์ประกันภัย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64BA28A2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54B5ABFD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5893DA48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E56DE" w:rsidRPr="00F36774" w14:paraId="74175B8A" w14:textId="77777777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508497FA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09C74271" w14:textId="61CD7AE0" w:rsidR="000E56DE" w:rsidRPr="00F36774" w:rsidRDefault="001641B8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1,308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3C4C9CC0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62265853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(3,414)</w:t>
            </w:r>
          </w:p>
        </w:tc>
      </w:tr>
      <w:tr w:rsidR="000E56DE" w:rsidRPr="00F36774" w14:paraId="37820487" w14:textId="77777777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3F1FB2D8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ข้อสมมติทางการเงิน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E1CF018" w14:textId="462E9AE5" w:rsidR="000E56DE" w:rsidRPr="00F36774" w:rsidRDefault="001641B8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(3,642)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7733AA92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1423ABC9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6,346</w:t>
            </w:r>
          </w:p>
        </w:tc>
      </w:tr>
      <w:tr w:rsidR="000E56DE" w:rsidRPr="00F36774" w14:paraId="66CFED8E" w14:textId="77777777" w:rsidTr="00547C25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11F485F7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726" w:type="pct"/>
            <w:tcBorders>
              <w:top w:val="nil"/>
              <w:bottom w:val="single" w:sz="4" w:space="0" w:color="auto"/>
            </w:tcBorders>
          </w:tcPr>
          <w:p w14:paraId="6CC3FCD1" w14:textId="669EADC3" w:rsidR="000E56DE" w:rsidRPr="00F36774" w:rsidRDefault="001641B8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(180)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35C6BE96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single" w:sz="4" w:space="0" w:color="auto"/>
            </w:tcBorders>
          </w:tcPr>
          <w:p w14:paraId="248A4042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(1,885)</w:t>
            </w:r>
          </w:p>
        </w:tc>
      </w:tr>
      <w:tr w:rsidR="000E56DE" w:rsidRPr="00F36774" w14:paraId="00AEB4CD" w14:textId="77777777" w:rsidTr="00547C25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14:paraId="51D948A9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17C560B3" w14:textId="34744790" w:rsidR="000E56DE" w:rsidRPr="00F36774" w:rsidRDefault="00AB0C46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(2,514)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0A1B7CAF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5B8B0E41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1,047</w:t>
            </w:r>
          </w:p>
        </w:tc>
      </w:tr>
      <w:tr w:rsidR="00EC6DF0" w:rsidRPr="00F36774" w14:paraId="506892BB" w14:textId="77777777" w:rsidTr="00547C25">
        <w:tc>
          <w:tcPr>
            <w:tcW w:w="3411" w:type="pct"/>
            <w:tcBorders>
              <w:bottom w:val="nil"/>
            </w:tcBorders>
          </w:tcPr>
          <w:p w14:paraId="74BB513D" w14:textId="77777777" w:rsidR="00EC6DF0" w:rsidRPr="00F36774" w:rsidRDefault="00EC6DF0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nil"/>
            </w:tcBorders>
          </w:tcPr>
          <w:p w14:paraId="5128946F" w14:textId="77777777" w:rsidR="00EC6DF0" w:rsidRPr="00F36774" w:rsidRDefault="00EC6DF0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1CD34928" w14:textId="77777777" w:rsidR="00EC6DF0" w:rsidRPr="00F36774" w:rsidRDefault="00EC6DF0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nil"/>
            </w:tcBorders>
          </w:tcPr>
          <w:p w14:paraId="70AA4D68" w14:textId="77777777" w:rsidR="00EC6DF0" w:rsidRPr="00F36774" w:rsidRDefault="00EC6DF0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E56DE" w:rsidRPr="00F36774" w14:paraId="3E869FA6" w14:textId="77777777" w:rsidTr="00547C25">
        <w:tc>
          <w:tcPr>
            <w:tcW w:w="3411" w:type="pct"/>
            <w:tcBorders>
              <w:bottom w:val="nil"/>
            </w:tcBorders>
          </w:tcPr>
          <w:p w14:paraId="495AC023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6" w:type="pct"/>
            <w:tcBorders>
              <w:top w:val="nil"/>
              <w:bottom w:val="double" w:sz="4" w:space="0" w:color="auto"/>
            </w:tcBorders>
          </w:tcPr>
          <w:p w14:paraId="3989EA3D" w14:textId="6BEA31E2" w:rsidR="000E56DE" w:rsidRPr="00F36774" w:rsidRDefault="00AB0C46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67,093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7AEBFE33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double" w:sz="4" w:space="0" w:color="auto"/>
            </w:tcBorders>
          </w:tcPr>
          <w:p w14:paraId="4A83D4C6" w14:textId="77777777" w:rsidR="000E56DE" w:rsidRPr="00F36774" w:rsidRDefault="000E56D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64,384</w:t>
            </w:r>
          </w:p>
        </w:tc>
      </w:tr>
    </w:tbl>
    <w:p w14:paraId="56FB615B" w14:textId="77777777" w:rsidR="00B65970" w:rsidRPr="003E58D9" w:rsidRDefault="00B65970" w:rsidP="00F3677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78F1A0" w14:textId="77777777" w:rsidR="002D4E28" w:rsidRPr="003E58D9" w:rsidRDefault="00F10649" w:rsidP="00B31678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E58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E58D9">
        <w:rPr>
          <w:rFonts w:asciiTheme="majorBidi" w:hAnsiTheme="majorBidi" w:cstheme="majorBidi"/>
          <w:sz w:val="30"/>
          <w:szCs w:val="30"/>
        </w:rPr>
        <w:t xml:space="preserve">5 </w:t>
      </w:r>
      <w:r w:rsidRPr="003E58D9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3E58D9">
        <w:rPr>
          <w:rFonts w:asciiTheme="majorBidi" w:hAnsiTheme="majorBidi" w:cstheme="majorBidi"/>
          <w:sz w:val="30"/>
          <w:szCs w:val="30"/>
        </w:rPr>
        <w:t xml:space="preserve">2562 </w:t>
      </w:r>
      <w:r w:rsidRPr="003E58D9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E58D9">
        <w:rPr>
          <w:rFonts w:asciiTheme="majorBidi" w:hAnsiTheme="majorBidi" w:cstheme="majorBidi"/>
          <w:sz w:val="30"/>
          <w:szCs w:val="30"/>
        </w:rPr>
        <w:t xml:space="preserve">20 </w:t>
      </w:r>
      <w:r w:rsidRPr="003E58D9">
        <w:rPr>
          <w:rFonts w:asciiTheme="majorBidi" w:hAnsiTheme="majorBidi" w:cstheme="majorBidi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3E58D9">
        <w:rPr>
          <w:rFonts w:asciiTheme="majorBidi" w:hAnsiTheme="majorBidi" w:cstheme="majorBidi"/>
          <w:sz w:val="30"/>
          <w:szCs w:val="30"/>
        </w:rPr>
        <w:t xml:space="preserve">400 </w:t>
      </w:r>
      <w:r w:rsidRPr="003E58D9">
        <w:rPr>
          <w:rFonts w:asciiTheme="majorBidi" w:hAnsiTheme="majorBidi" w:cstheme="majorBidi"/>
          <w:sz w:val="30"/>
          <w:szCs w:val="30"/>
          <w:cs/>
        </w:rPr>
        <w:t xml:space="preserve">วัน บริษัทจึงแก้ไขโครงการผลประโยชน์เมื่อเกษียณแก่พนักงานในปี </w:t>
      </w:r>
      <w:r w:rsidR="000E56DE" w:rsidRPr="003E58D9">
        <w:rPr>
          <w:rFonts w:asciiTheme="majorBidi" w:hAnsiTheme="majorBidi" w:cstheme="majorBidi"/>
          <w:sz w:val="30"/>
          <w:szCs w:val="30"/>
        </w:rPr>
        <w:t>2562</w:t>
      </w:r>
      <w:r w:rsidRPr="003E58D9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</w:t>
      </w:r>
      <w:r w:rsidRPr="003E58D9">
        <w:rPr>
          <w:rFonts w:asciiTheme="majorBidi" w:hAnsiTheme="majorBidi" w:cstheme="majorBidi"/>
          <w:sz w:val="30"/>
          <w:szCs w:val="30"/>
        </w:rPr>
        <w:t xml:space="preserve"> </w:t>
      </w:r>
      <w:r w:rsidRPr="003E58D9">
        <w:rPr>
          <w:rFonts w:asciiTheme="majorBidi" w:hAnsiTheme="majorBidi" w:cstheme="majorBidi"/>
          <w:sz w:val="30"/>
          <w:szCs w:val="30"/>
          <w:cs/>
        </w:rPr>
        <w:t>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  <w:r w:rsidR="00291DA4" w:rsidRPr="003E58D9">
        <w:rPr>
          <w:rFonts w:asciiTheme="majorBidi" w:hAnsiTheme="majorBidi" w:cstheme="majorBidi"/>
          <w:sz w:val="30"/>
          <w:szCs w:val="30"/>
        </w:rPr>
        <w:t xml:space="preserve"> </w:t>
      </w:r>
    </w:p>
    <w:p w14:paraId="36DA4FA8" w14:textId="04D2BA47" w:rsidR="00B41AFB" w:rsidRDefault="00B41AFB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0DD95" w14:textId="0A8161EB" w:rsidR="00B65970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61E1C" w14:textId="3A0DD251" w:rsidR="00B65970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A4578" w14:textId="1F57D07B" w:rsidR="00B65970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5C7E4" w14:textId="38323B10" w:rsidR="00B65970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0A85B" w14:textId="6C179933" w:rsidR="00B65970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D3A54" w14:textId="73938BA5" w:rsidR="00B65970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11EB1" w14:textId="77777777" w:rsidR="00B65970" w:rsidRPr="003E58D9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320"/>
        <w:gridCol w:w="450"/>
        <w:gridCol w:w="270"/>
        <w:gridCol w:w="270"/>
        <w:gridCol w:w="990"/>
        <w:gridCol w:w="1234"/>
        <w:gridCol w:w="270"/>
        <w:gridCol w:w="1376"/>
      </w:tblGrid>
      <w:tr w:rsidR="009E232F" w:rsidRPr="003E58D9" w14:paraId="2BE59211" w14:textId="77777777" w:rsidTr="009F378C">
        <w:trPr>
          <w:trHeight w:val="20"/>
          <w:tblHeader/>
        </w:trPr>
        <w:tc>
          <w:tcPr>
            <w:tcW w:w="4320" w:type="dxa"/>
            <w:vMerge w:val="restart"/>
          </w:tcPr>
          <w:p w14:paraId="702EB346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E58D9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gridSpan w:val="3"/>
            <w:vAlign w:val="bottom"/>
          </w:tcPr>
          <w:p w14:paraId="4AA07D10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EAB9BD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CE442DB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E232F" w:rsidRPr="003E58D9" w14:paraId="338A610A" w14:textId="77777777" w:rsidTr="009F378C">
        <w:trPr>
          <w:trHeight w:val="20"/>
          <w:tblHeader/>
        </w:trPr>
        <w:tc>
          <w:tcPr>
            <w:tcW w:w="4320" w:type="dxa"/>
            <w:vMerge/>
          </w:tcPr>
          <w:p w14:paraId="21216D18" w14:textId="77777777" w:rsidR="009E232F" w:rsidRPr="003E58D9" w:rsidRDefault="009E232F" w:rsidP="00F36774">
            <w:pPr>
              <w:spacing w:line="240" w:lineRule="auto"/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1A63002C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30A5247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0353C6" w14:textId="77777777" w:rsidR="009E232F" w:rsidRPr="00EA2A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B18E94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vAlign w:val="center"/>
          </w:tcPr>
          <w:p w14:paraId="36B7675C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3504F29D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center"/>
          </w:tcPr>
          <w:p w14:paraId="19DC4D33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E56DE" w:rsidRPr="003E58D9" w14:paraId="5E9D6B3B" w14:textId="77777777" w:rsidTr="009F378C">
        <w:trPr>
          <w:trHeight w:val="20"/>
        </w:trPr>
        <w:tc>
          <w:tcPr>
            <w:tcW w:w="4320" w:type="dxa"/>
          </w:tcPr>
          <w:p w14:paraId="282D2178" w14:textId="77777777" w:rsidR="000E56DE" w:rsidRPr="003E58D9" w:rsidRDefault="000E56DE" w:rsidP="00F36774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6669C58B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CC543F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893D4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C2CE4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49B327EE" w14:textId="12888B63" w:rsidR="000E56DE" w:rsidRPr="003E58D9" w:rsidRDefault="00AB0C46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1.70</w:t>
            </w:r>
          </w:p>
        </w:tc>
        <w:tc>
          <w:tcPr>
            <w:tcW w:w="270" w:type="dxa"/>
          </w:tcPr>
          <w:p w14:paraId="790FAE19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6996F0B6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1.88</w:t>
            </w:r>
          </w:p>
        </w:tc>
      </w:tr>
      <w:tr w:rsidR="000E56DE" w:rsidRPr="003E58D9" w14:paraId="201D8518" w14:textId="77777777" w:rsidTr="009F378C">
        <w:trPr>
          <w:trHeight w:val="20"/>
        </w:trPr>
        <w:tc>
          <w:tcPr>
            <w:tcW w:w="4320" w:type="dxa"/>
          </w:tcPr>
          <w:p w14:paraId="58278C9A" w14:textId="77777777" w:rsidR="000E56DE" w:rsidRPr="003E58D9" w:rsidRDefault="000E56DE" w:rsidP="00F36774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0049C571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283D32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06309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AA41726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04190691" w14:textId="177A6C74" w:rsidR="000E56DE" w:rsidRPr="003E58D9" w:rsidRDefault="00AB0C46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3.5</w:t>
            </w:r>
            <w:r w:rsidR="009E66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="009E66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5.0</w:t>
            </w:r>
          </w:p>
        </w:tc>
        <w:tc>
          <w:tcPr>
            <w:tcW w:w="270" w:type="dxa"/>
          </w:tcPr>
          <w:p w14:paraId="4F1DA298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3EF38AB8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4.0 </w:t>
            </w: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  <w:r w:rsidRPr="003E58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6.0</w:t>
            </w:r>
          </w:p>
        </w:tc>
      </w:tr>
      <w:tr w:rsidR="000E56DE" w:rsidRPr="003E58D9" w14:paraId="47CAC6AB" w14:textId="77777777" w:rsidTr="009F378C">
        <w:trPr>
          <w:trHeight w:val="20"/>
        </w:trPr>
        <w:tc>
          <w:tcPr>
            <w:tcW w:w="4320" w:type="dxa"/>
          </w:tcPr>
          <w:p w14:paraId="2787B1CD" w14:textId="77777777" w:rsidR="000E56DE" w:rsidRPr="003E58D9" w:rsidRDefault="000E56DE" w:rsidP="00F36774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1BBCD546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4EA311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28557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521CFF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5D2F1391" w14:textId="4AC40FB7" w:rsidR="000E56DE" w:rsidRPr="003E58D9" w:rsidRDefault="00AB0C46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1.5</w:t>
            </w:r>
            <w:r w:rsidR="009E66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="009E66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26.4</w:t>
            </w:r>
          </w:p>
        </w:tc>
        <w:tc>
          <w:tcPr>
            <w:tcW w:w="270" w:type="dxa"/>
          </w:tcPr>
          <w:p w14:paraId="720E8398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31DB5EA6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1.1 </w:t>
            </w: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  <w:r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28.0</w:t>
            </w:r>
          </w:p>
        </w:tc>
      </w:tr>
      <w:tr w:rsidR="000E56DE" w:rsidRPr="003E58D9" w14:paraId="0BAF2D1B" w14:textId="77777777" w:rsidTr="009F378C">
        <w:trPr>
          <w:trHeight w:val="20"/>
        </w:trPr>
        <w:tc>
          <w:tcPr>
            <w:tcW w:w="4320" w:type="dxa"/>
          </w:tcPr>
          <w:p w14:paraId="49346915" w14:textId="77777777" w:rsidR="000E56DE" w:rsidRPr="003E58D9" w:rsidRDefault="000E56DE" w:rsidP="00F36774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อายุครบเกษียณของพนักงาน </w:t>
            </w: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450" w:type="dxa"/>
          </w:tcPr>
          <w:p w14:paraId="7AB03819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64FF62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62673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71DC711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7C6AC757" w14:textId="54D3A07D" w:rsidR="000E56DE" w:rsidRPr="003E58D9" w:rsidRDefault="00AB0C46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55</w:t>
            </w:r>
            <w:r w:rsidR="009E66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="009E66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76E5196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4E3CC06E" w14:textId="77777777" w:rsidR="000E56DE" w:rsidRPr="003E58D9" w:rsidRDefault="000E56DE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55 - 60</w:t>
            </w:r>
          </w:p>
        </w:tc>
      </w:tr>
    </w:tbl>
    <w:p w14:paraId="714E2812" w14:textId="5C1E13B8" w:rsidR="00DD4311" w:rsidRDefault="00DD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F4D3FA9" w14:textId="5DDF6C4B" w:rsidR="003C2930" w:rsidRPr="00E50A18" w:rsidRDefault="00165C32" w:rsidP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E58D9">
        <w:rPr>
          <w:rFonts w:asciiTheme="majorBidi" w:hAnsiTheme="majorBidi" w:cstheme="majorBidi"/>
          <w:spacing w:val="2"/>
          <w:sz w:val="30"/>
          <w:szCs w:val="30"/>
          <w:cs/>
        </w:rPr>
        <w:t>ข้อสมมติเกี่ยวกับอัตรามรณะในอนาคตถือตามข้อมูลทางสถิติ</w:t>
      </w:r>
      <w:r w:rsidR="00D823DF" w:rsidRPr="003E58D9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ที่เผยแพร่ทั่วไปและตารางมรณะ </w:t>
      </w:r>
    </w:p>
    <w:p w14:paraId="40D03DE0" w14:textId="77777777" w:rsidR="00A73CF4" w:rsidRPr="00547C25" w:rsidRDefault="00A73CF4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pacing w:val="2"/>
          <w:sz w:val="30"/>
          <w:szCs w:val="30"/>
        </w:rPr>
      </w:pPr>
    </w:p>
    <w:p w14:paraId="019039D3" w14:textId="77777777" w:rsidR="000F085A" w:rsidRPr="003E58D9" w:rsidRDefault="000F085A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E58D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E58D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15070EC6" w14:textId="77777777" w:rsidR="00BE1E42" w:rsidRPr="00547C25" w:rsidRDefault="00BE1E42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ACE8178" w14:textId="77777777" w:rsidR="000F085A" w:rsidRPr="003E58D9" w:rsidRDefault="00165C32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E58D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E58D9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>อื่น</w:t>
      </w:r>
      <w:r w:rsidR="00DF4626" w:rsidRPr="003E58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  <w:r w:rsidR="00BE3316" w:rsidRPr="003E58D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49BF21" w14:textId="77777777" w:rsidR="00483814" w:rsidRPr="00547C25" w:rsidRDefault="00483814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8" w:type="dxa"/>
        <w:tblInd w:w="450" w:type="dxa"/>
        <w:tblLook w:val="01E0" w:firstRow="1" w:lastRow="1" w:firstColumn="1" w:lastColumn="1" w:noHBand="0" w:noVBand="0"/>
      </w:tblPr>
      <w:tblGrid>
        <w:gridCol w:w="4291"/>
        <w:gridCol w:w="1060"/>
        <w:gridCol w:w="239"/>
        <w:gridCol w:w="1060"/>
        <w:gridCol w:w="236"/>
        <w:gridCol w:w="1060"/>
        <w:gridCol w:w="242"/>
        <w:gridCol w:w="1060"/>
      </w:tblGrid>
      <w:tr w:rsidR="004B0588" w:rsidRPr="003E58D9" w14:paraId="61F94C43" w14:textId="77777777" w:rsidTr="009F378C">
        <w:trPr>
          <w:tblHeader/>
        </w:trPr>
        <w:tc>
          <w:tcPr>
            <w:tcW w:w="4291" w:type="dxa"/>
          </w:tcPr>
          <w:p w14:paraId="7B36581C" w14:textId="77777777" w:rsidR="004B0588" w:rsidRPr="003E58D9" w:rsidRDefault="00624DC0" w:rsidP="00F36774">
            <w:pPr>
              <w:spacing w:line="240" w:lineRule="auto"/>
              <w:ind w:left="234" w:right="-410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="00920334"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59" w:type="dxa"/>
            <w:gridSpan w:val="3"/>
          </w:tcPr>
          <w:p w14:paraId="6EDF2594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="00F32A6C"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32A6C"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1B17EE7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2" w:type="dxa"/>
            <w:gridSpan w:val="3"/>
          </w:tcPr>
          <w:p w14:paraId="115E1932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BE3316" w:rsidRPr="003E58D9" w14:paraId="35E61862" w14:textId="77777777" w:rsidTr="009F378C">
        <w:trPr>
          <w:tblHeader/>
        </w:trPr>
        <w:tc>
          <w:tcPr>
            <w:tcW w:w="4291" w:type="dxa"/>
          </w:tcPr>
          <w:p w14:paraId="33EF808E" w14:textId="3B25CE6F" w:rsidR="00BE3316" w:rsidRPr="003E58D9" w:rsidRDefault="00624DC0" w:rsidP="00F3677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37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47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</w:tcPr>
          <w:p w14:paraId="062395BD" w14:textId="77777777" w:rsidR="00BE3316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9" w:type="dxa"/>
          </w:tcPr>
          <w:p w14:paraId="1E343872" w14:textId="77777777" w:rsidR="00BE3316" w:rsidRPr="003E58D9" w:rsidRDefault="00BE3316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0" w:type="dxa"/>
          </w:tcPr>
          <w:p w14:paraId="54663D83" w14:textId="77777777" w:rsidR="00BE3316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152AB18" w14:textId="77777777" w:rsidR="00BE3316" w:rsidRPr="003E58D9" w:rsidRDefault="00BE3316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0" w:type="dxa"/>
          </w:tcPr>
          <w:p w14:paraId="0B7AB620" w14:textId="77777777" w:rsidR="00BE3316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2" w:type="dxa"/>
          </w:tcPr>
          <w:p w14:paraId="7DA9AD95" w14:textId="77777777" w:rsidR="00BE3316" w:rsidRPr="003E58D9" w:rsidRDefault="00BE3316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717523AA" w14:textId="77777777" w:rsidR="00BE3316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4B0588" w:rsidRPr="003E58D9" w14:paraId="512E07CA" w14:textId="77777777" w:rsidTr="009F378C">
        <w:tc>
          <w:tcPr>
            <w:tcW w:w="4291" w:type="dxa"/>
          </w:tcPr>
          <w:p w14:paraId="57424988" w14:textId="77777777" w:rsidR="004B0588" w:rsidRPr="003E58D9" w:rsidRDefault="004B0588" w:rsidP="00F3677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14:paraId="250BCFC2" w14:textId="77777777" w:rsidR="004B0588" w:rsidRPr="003E58D9" w:rsidRDefault="004B0588" w:rsidP="00F36774">
            <w:pPr>
              <w:spacing w:line="240" w:lineRule="auto"/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E56DE" w:rsidRPr="003E58D9" w14:paraId="153EFA4F" w14:textId="77777777" w:rsidTr="009F378C">
        <w:tc>
          <w:tcPr>
            <w:tcW w:w="4291" w:type="dxa"/>
          </w:tcPr>
          <w:p w14:paraId="6DEDA0B4" w14:textId="77777777" w:rsidR="000E56DE" w:rsidRPr="003E58D9" w:rsidRDefault="000E56DE" w:rsidP="00F3677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060" w:type="dxa"/>
            <w:vAlign w:val="center"/>
          </w:tcPr>
          <w:p w14:paraId="503B0ECD" w14:textId="323E5855" w:rsidR="000E56DE" w:rsidRPr="003E58D9" w:rsidRDefault="008F44F4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(4,905)</w:t>
            </w:r>
          </w:p>
        </w:tc>
        <w:tc>
          <w:tcPr>
            <w:tcW w:w="239" w:type="dxa"/>
          </w:tcPr>
          <w:p w14:paraId="04B3C098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7EF02CD4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(5,183)</w:t>
            </w:r>
          </w:p>
        </w:tc>
        <w:tc>
          <w:tcPr>
            <w:tcW w:w="236" w:type="dxa"/>
          </w:tcPr>
          <w:p w14:paraId="5EF4C842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FB386EE" w14:textId="0FDE3B27" w:rsidR="000E56DE" w:rsidRPr="003E58D9" w:rsidRDefault="008F44F4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5,612</w:t>
            </w:r>
          </w:p>
        </w:tc>
        <w:tc>
          <w:tcPr>
            <w:tcW w:w="242" w:type="dxa"/>
            <w:vAlign w:val="center"/>
          </w:tcPr>
          <w:p w14:paraId="554C5B6F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D5C9EA4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5,951</w:t>
            </w:r>
          </w:p>
        </w:tc>
      </w:tr>
      <w:tr w:rsidR="000E56DE" w:rsidRPr="003E58D9" w14:paraId="37844E34" w14:textId="77777777" w:rsidTr="009F378C">
        <w:tc>
          <w:tcPr>
            <w:tcW w:w="4291" w:type="dxa"/>
          </w:tcPr>
          <w:p w14:paraId="2C155E93" w14:textId="77777777" w:rsidR="000E56DE" w:rsidRPr="003E58D9" w:rsidRDefault="000E56DE" w:rsidP="00F3677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0" w:type="dxa"/>
          </w:tcPr>
          <w:p w14:paraId="4AD9F7E1" w14:textId="5DEE6531" w:rsidR="000E56DE" w:rsidRPr="003E58D9" w:rsidRDefault="008F44F4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4,734</w:t>
            </w:r>
          </w:p>
        </w:tc>
        <w:tc>
          <w:tcPr>
            <w:tcW w:w="239" w:type="dxa"/>
          </w:tcPr>
          <w:p w14:paraId="270761B5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3C36F7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236" w:type="dxa"/>
          </w:tcPr>
          <w:p w14:paraId="5E15963E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D31B3AB" w14:textId="3CE5C53E" w:rsidR="000E56DE" w:rsidRPr="003E58D9" w:rsidRDefault="008F44F4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(4,174)</w:t>
            </w:r>
          </w:p>
        </w:tc>
        <w:tc>
          <w:tcPr>
            <w:tcW w:w="242" w:type="dxa"/>
          </w:tcPr>
          <w:p w14:paraId="76C69D94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C983DB6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(4,444)</w:t>
            </w:r>
          </w:p>
        </w:tc>
      </w:tr>
      <w:tr w:rsidR="000E56DE" w:rsidRPr="003E58D9" w14:paraId="097B454A" w14:textId="77777777" w:rsidTr="009F378C">
        <w:tc>
          <w:tcPr>
            <w:tcW w:w="4291" w:type="dxa"/>
          </w:tcPr>
          <w:p w14:paraId="69B8E79F" w14:textId="77777777" w:rsidR="000E56DE" w:rsidRPr="003E58D9" w:rsidRDefault="000E56DE" w:rsidP="00F3677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</w:t>
            </w:r>
          </w:p>
        </w:tc>
        <w:tc>
          <w:tcPr>
            <w:tcW w:w="1060" w:type="dxa"/>
          </w:tcPr>
          <w:p w14:paraId="759AAA95" w14:textId="0F036249" w:rsidR="000E56DE" w:rsidRPr="003E58D9" w:rsidRDefault="008F44F4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(5,107)</w:t>
            </w:r>
          </w:p>
        </w:tc>
        <w:tc>
          <w:tcPr>
            <w:tcW w:w="239" w:type="dxa"/>
          </w:tcPr>
          <w:p w14:paraId="498EFE94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DC955B3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(5,476)</w:t>
            </w:r>
          </w:p>
        </w:tc>
        <w:tc>
          <w:tcPr>
            <w:tcW w:w="236" w:type="dxa"/>
          </w:tcPr>
          <w:p w14:paraId="7FE97702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A8796C4" w14:textId="55CCC1E0" w:rsidR="000E56DE" w:rsidRPr="003E58D9" w:rsidRDefault="008F44F4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5,768</w:t>
            </w:r>
          </w:p>
        </w:tc>
        <w:tc>
          <w:tcPr>
            <w:tcW w:w="242" w:type="dxa"/>
          </w:tcPr>
          <w:p w14:paraId="7EAFAD99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4A3C2F7" w14:textId="77777777" w:rsidR="000E56DE" w:rsidRPr="003E58D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6,204</w:t>
            </w:r>
          </w:p>
        </w:tc>
      </w:tr>
    </w:tbl>
    <w:p w14:paraId="5ADB6F68" w14:textId="3EE10223" w:rsid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C242B2F" w14:textId="346D437A" w:rsidR="000668C6" w:rsidRPr="00F36774" w:rsidRDefault="00197E7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914B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0668C6" w:rsidRPr="00F36774">
        <w:rPr>
          <w:rFonts w:asciiTheme="majorBidi" w:hAnsiTheme="majorBidi" w:cstheme="majorBidi"/>
          <w:b/>
          <w:bCs/>
          <w:sz w:val="30"/>
          <w:szCs w:val="30"/>
          <w:rtl/>
          <w:cs/>
        </w:rPr>
        <w:tab/>
      </w:r>
      <w:r w:rsidR="000668C6" w:rsidRPr="00F36774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16129F7D" w14:textId="77777777" w:rsidR="001766F1" w:rsidRDefault="001766F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ACE0AB" w14:textId="0366B3F6" w:rsidR="006760C6" w:rsidRPr="00B4269E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C33EE44" w14:textId="77777777" w:rsidR="006760C6" w:rsidRPr="00B4269E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880FD" w14:textId="38513B36" w:rsidR="006760C6" w:rsidRDefault="006760C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4269E">
        <w:rPr>
          <w:rFonts w:asciiTheme="majorBidi" w:hAnsiTheme="majorBidi" w:cstheme="majorBidi"/>
          <w:sz w:val="30"/>
          <w:szCs w:val="30"/>
        </w:rPr>
        <w:t>2535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4269E">
        <w:rPr>
          <w:rFonts w:asciiTheme="majorBidi" w:hAnsiTheme="majorBidi" w:cstheme="majorBidi"/>
          <w:sz w:val="30"/>
          <w:szCs w:val="30"/>
        </w:rPr>
        <w:t>51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4269E">
        <w:rPr>
          <w:rFonts w:asciiTheme="majorBidi" w:hAnsiTheme="majorBidi" w:cstheme="majorBidi"/>
          <w:sz w:val="30"/>
          <w:szCs w:val="30"/>
        </w:rPr>
        <w:t>“</w:t>
      </w:r>
      <w:r w:rsidRPr="00B4269E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4269E">
        <w:rPr>
          <w:rFonts w:asciiTheme="majorBidi" w:hAnsiTheme="majorBidi" w:cstheme="majorBidi"/>
          <w:sz w:val="30"/>
          <w:szCs w:val="30"/>
        </w:rPr>
        <w:t>”</w:t>
      </w:r>
      <w:r w:rsidRPr="00B4269E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1F596002" w14:textId="5F4A6D89" w:rsidR="00E50A18" w:rsidRDefault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103945C" w14:textId="02795CDC" w:rsidR="007F6669" w:rsidRPr="00B4269E" w:rsidRDefault="00222B3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18</w:t>
      </w:r>
      <w:r w:rsidR="00691C2E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CC253B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ทุน</w:t>
      </w:r>
      <w:r w:rsidR="007F6669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253B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15F3789" w14:textId="77777777" w:rsidR="007F6669" w:rsidRPr="00B4269E" w:rsidRDefault="007F66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65AC4" w14:textId="5F465263" w:rsidR="00DF54C3" w:rsidRDefault="00CE70FE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พ.ศ.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2535 </w:t>
      </w:r>
      <w:r w:rsidRPr="00B4269E">
        <w:rPr>
          <w:rFonts w:asciiTheme="majorBidi" w:hAnsiTheme="majorBidi" w:cstheme="majorBidi"/>
          <w:sz w:val="30"/>
          <w:szCs w:val="30"/>
          <w:cs/>
        </w:rPr>
        <w:t>มาตรา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116 </w:t>
      </w:r>
      <w:r w:rsidRPr="00B4269E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="00026E06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(</w:t>
      </w:r>
      <w:r w:rsidRPr="00B4269E">
        <w:rPr>
          <w:rFonts w:asciiTheme="majorBidi" w:hAnsiTheme="majorBidi" w:cstheme="majorBidi"/>
          <w:sz w:val="30"/>
          <w:szCs w:val="30"/>
        </w:rPr>
        <w:t>“</w:t>
      </w:r>
      <w:r w:rsidRPr="00B4269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4269E">
        <w:rPr>
          <w:rFonts w:asciiTheme="majorBidi" w:hAnsiTheme="majorBidi" w:cstheme="majorBidi"/>
          <w:sz w:val="30"/>
          <w:szCs w:val="30"/>
        </w:rPr>
        <w:t>”</w:t>
      </w:r>
      <w:r w:rsidRPr="00B4269E">
        <w:rPr>
          <w:rFonts w:asciiTheme="majorBidi" w:hAnsiTheme="majorBidi" w:cstheme="majorBidi"/>
          <w:sz w:val="30"/>
          <w:szCs w:val="30"/>
          <w:cs/>
        </w:rPr>
        <w:t>)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อย่างน้อยร้อย</w:t>
      </w:r>
      <w:r w:rsidR="004B4DE1" w:rsidRPr="00B4269E">
        <w:rPr>
          <w:rFonts w:asciiTheme="majorBidi" w:hAnsiTheme="majorBidi" w:cstheme="majorBidi"/>
          <w:sz w:val="30"/>
          <w:szCs w:val="30"/>
          <w:cs/>
        </w:rPr>
        <w:t>ละ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5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1E2B14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(ถ้ามี)</w:t>
      </w:r>
      <w:r w:rsidR="001E2B14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จนกว่าสำรองดังกล่าวมีจำนวนไม่น้อยกว่าร้อยละ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</w:rPr>
        <w:t>10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626A13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2D1ACA" w:rsidRPr="00B4269E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  <w:r w:rsidR="002D1ACA" w:rsidRPr="00B4269E">
        <w:rPr>
          <w:rFonts w:asciiTheme="majorBidi" w:hAnsiTheme="majorBidi" w:cstheme="majorBidi"/>
          <w:sz w:val="30"/>
          <w:szCs w:val="30"/>
        </w:rPr>
        <w:t xml:space="preserve">   </w:t>
      </w:r>
    </w:p>
    <w:p w14:paraId="2E2D334A" w14:textId="77777777" w:rsidR="00BE1627" w:rsidRPr="00B4269E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A31F1" w14:textId="27D38C03" w:rsidR="00CA3BCF" w:rsidRDefault="001161C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378C">
        <w:rPr>
          <w:rFonts w:asciiTheme="majorBidi" w:eastAsia="Angsana New" w:hAnsiTheme="majorBidi" w:cstheme="majorBidi"/>
          <w:b/>
          <w:bCs/>
          <w:sz w:val="30"/>
          <w:szCs w:val="30"/>
        </w:rPr>
        <w:t>19</w:t>
      </w:r>
      <w:r w:rsidR="00CA3BCF" w:rsidRPr="009F378C">
        <w:rPr>
          <w:rFonts w:asciiTheme="majorBidi" w:eastAsia="Angsana New" w:hAnsiTheme="majorBidi" w:cstheme="majorBidi"/>
          <w:b/>
          <w:bCs/>
          <w:sz w:val="30"/>
          <w:szCs w:val="30"/>
        </w:rPr>
        <w:tab/>
      </w:r>
      <w:r w:rsidR="00CA3BCF" w:rsidRPr="009F378C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A76FA" w:rsidRPr="009F378C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502C48AC" w14:textId="7C59CBF8" w:rsidR="008F5521" w:rsidRDefault="008F55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33B0C1" w14:textId="77777777" w:rsidR="008F5521" w:rsidRPr="00B4269E" w:rsidRDefault="008F5521" w:rsidP="00B31678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บริษัทมี </w:t>
      </w:r>
      <w:r w:rsidRPr="00B4269E">
        <w:rPr>
          <w:rFonts w:asciiTheme="majorBidi" w:hAnsiTheme="majorBidi" w:cstheme="majorBidi"/>
          <w:sz w:val="30"/>
          <w:szCs w:val="30"/>
        </w:rPr>
        <w:t xml:space="preserve">2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ซึ่งเป็นหน่วยงานธุรกิจที่สำคัญของบริษัทที่มีการบริการที่แตกต่างกัน และมีการบริหารจัดการแยกต่างหากเนื่องจากใช้กลยุทธ์ทางการตลาดที่แตกต่างกัน การดำเนินงานของแต่ละส่วนงานที่รายงานของบริษัทโดยสรุปมีดังนี้ </w:t>
      </w:r>
    </w:p>
    <w:p w14:paraId="5010D6FF" w14:textId="77777777" w:rsidR="008F5521" w:rsidRPr="00B4269E" w:rsidRDefault="008F5521" w:rsidP="00B31678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4CA48" w14:textId="77777777" w:rsidR="008F5521" w:rsidRPr="00824968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Pr="00824968">
        <w:rPr>
          <w:rFonts w:asciiTheme="majorBidi" w:hAnsiTheme="majorBidi" w:cstheme="majorBidi"/>
          <w:sz w:val="30"/>
          <w:szCs w:val="30"/>
          <w:cs/>
        </w:rPr>
        <w:t>ยานพาหนะทางบก</w:t>
      </w:r>
    </w:p>
    <w:p w14:paraId="05A0F73D" w14:textId="5F26FD7D" w:rsidR="008F5521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 w:rsidRPr="00824968">
        <w:rPr>
          <w:rFonts w:asciiTheme="majorBidi" w:hAnsiTheme="majorBidi" w:cstheme="majorBidi"/>
          <w:sz w:val="30"/>
          <w:szCs w:val="30"/>
          <w:cs/>
        </w:rPr>
        <w:t>อื่น ๆ</w:t>
      </w:r>
    </w:p>
    <w:p w14:paraId="75D79B95" w14:textId="77777777" w:rsidR="003F242F" w:rsidRPr="00824968" w:rsidRDefault="003F242F" w:rsidP="00B31678">
      <w:pPr>
        <w:pStyle w:val="ListParagraph"/>
        <w:tabs>
          <w:tab w:val="clear" w:pos="680"/>
        </w:tabs>
        <w:ind w:left="99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3992CA" w14:textId="3D0EC8BB" w:rsidR="008F5521" w:rsidRPr="00B4269E" w:rsidRDefault="008F552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</w:t>
      </w:r>
      <w:r w:rsidR="00B15579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สอบทานโดยผู้มีอำนาจตัดสินใจสูงสุดด้านการดำเนินงานของบริษัท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ผู้บริหารเชื่อว่าการใช้กำไรขั้นต้นในการวัดผล</w:t>
      </w:r>
      <w:r w:rsidR="00B15579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</w:t>
      </w:r>
      <w:r w:rsidR="00B15579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ดำเนินธุรกิจในอุตสาหกรรมเดียวกัน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ทั้งนี้การกำหนดราคาระหว่างส่วนงานเป็นไปตามการซื้อขายปกติธุรกิจ</w:t>
      </w:r>
    </w:p>
    <w:p w14:paraId="1BF2ED32" w14:textId="591BCB96" w:rsid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sz w:val="30"/>
          <w:szCs w:val="30"/>
        </w:rPr>
      </w:pPr>
    </w:p>
    <w:p w14:paraId="62375F52" w14:textId="77777777" w:rsidR="00D42D92" w:rsidRPr="00824968" w:rsidRDefault="00CA3BCF" w:rsidP="00D4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  <w:r w:rsidRPr="00824968"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  <w:t xml:space="preserve"> </w:t>
      </w:r>
    </w:p>
    <w:tbl>
      <w:tblPr>
        <w:tblW w:w="9796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36"/>
        <w:gridCol w:w="236"/>
        <w:gridCol w:w="988"/>
        <w:gridCol w:w="236"/>
        <w:gridCol w:w="1060"/>
        <w:gridCol w:w="236"/>
        <w:gridCol w:w="1024"/>
        <w:gridCol w:w="272"/>
        <w:gridCol w:w="1078"/>
        <w:gridCol w:w="263"/>
        <w:gridCol w:w="8"/>
        <w:gridCol w:w="1029"/>
      </w:tblGrid>
      <w:tr w:rsidR="00CA3BCF" w:rsidRPr="00824968" w14:paraId="0F639832" w14:textId="77777777" w:rsidTr="00547C25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7A4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1C2CE" w14:textId="2A21678E" w:rsidR="00CA3BCF" w:rsidRPr="00824968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2378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6E47" w14:textId="150CE518" w:rsidR="00CA3BCF" w:rsidRPr="00824968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D01BF0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14:paraId="452F540D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2378" w:type="dxa"/>
            <w:gridSpan w:val="4"/>
            <w:shd w:val="clear" w:color="auto" w:fill="auto"/>
          </w:tcPr>
          <w:p w14:paraId="43B84609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F34A3" w:rsidRPr="00824968" w14:paraId="6924DAB1" w14:textId="77777777" w:rsidTr="00547C25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2703B" w14:textId="5ABA1A05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375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87EDE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F92C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EBD78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45B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3BE5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BCCD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BA92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2875526D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DBD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A271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B300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</w:t>
            </w:r>
          </w:p>
        </w:tc>
      </w:tr>
      <w:tr w:rsidR="004F34A3" w:rsidRPr="00824968" w14:paraId="0A50E72D" w14:textId="77777777" w:rsidTr="002869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6B462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366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3EA2E5A6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249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F34A3" w:rsidRPr="00824968" w14:paraId="53E9EB01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162F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E91B9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92094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3945A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F0F39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7BEF9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611F3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B79A8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7CF70ED3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D00AAF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DAB9861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B018221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34A3" w:rsidRPr="00824968" w14:paraId="6BF492CB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55FC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48F78" w14:textId="5DA4C168" w:rsidR="004F34A3" w:rsidRPr="00824968" w:rsidRDefault="004545A0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2,147,266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0D026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E2EAE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2,341,035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6179D6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0286" w14:textId="54B0F875" w:rsidR="004F34A3" w:rsidRPr="00824968" w:rsidRDefault="004545A0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462,956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9AB3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3A4355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478,529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F35F25D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FB57F" w14:textId="7DBD24FE" w:rsidR="004F34A3" w:rsidRPr="00824968" w:rsidRDefault="004545A0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2,610,222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102AF91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60CC4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2,819,564</w:t>
            </w:r>
          </w:p>
        </w:tc>
      </w:tr>
      <w:tr w:rsidR="004F34A3" w:rsidRPr="00824968" w14:paraId="2EC5F249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6804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31515" w14:textId="149CA666" w:rsidR="004F34A3" w:rsidRPr="00824968" w:rsidRDefault="004545A0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2,147,266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9C7FDF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28585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2,341,035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2934A9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5D5E5" w14:textId="24387C71" w:rsidR="004F34A3" w:rsidRPr="00824968" w:rsidRDefault="004545A0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462,956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7B62E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DDE94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478,529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0A09B7C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9CE42" w14:textId="5C4126DF" w:rsidR="004F34A3" w:rsidRPr="00824968" w:rsidRDefault="004545A0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2,610,222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7EA92EB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0C27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2,819,564</w:t>
            </w:r>
          </w:p>
        </w:tc>
      </w:tr>
      <w:tr w:rsidR="004F34A3" w:rsidRPr="00824968" w14:paraId="14C7DA7B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A43F" w14:textId="77777777" w:rsidR="004F34A3" w:rsidRPr="00824968" w:rsidRDefault="004F34A3" w:rsidP="004F34A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ต้นทุนทางตรงจากการให้เช่า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5FAE6" w14:textId="58A854F2" w:rsidR="004F34A3" w:rsidRPr="00824968" w:rsidRDefault="004545A0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1,710,330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726B0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425AC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1,860,991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61B5C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49D7F" w14:textId="17A19CFC" w:rsidR="004F34A3" w:rsidRPr="00824968" w:rsidRDefault="004545A0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352,7</w:t>
            </w:r>
            <w:r w:rsidR="002C2FC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ADB64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F6565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353,084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22193E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3F84E" w14:textId="4A7D29EE" w:rsidR="004F34A3" w:rsidRPr="00824968" w:rsidRDefault="004545A0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2,063,109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C9BE0B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CB9FC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2,214,075</w:t>
            </w:r>
          </w:p>
        </w:tc>
      </w:tr>
      <w:tr w:rsidR="004F34A3" w:rsidRPr="00824968" w14:paraId="2151AB6C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563AB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9D7FCC" w14:textId="4CCFA31A" w:rsidR="004F34A3" w:rsidRPr="00824968" w:rsidRDefault="004545A0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436,936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C856F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D7C260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480,044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8A88E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771499" w14:textId="07DB28E9" w:rsidR="004F34A3" w:rsidRPr="00824968" w:rsidRDefault="004545A0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110,177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DF038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D58EDB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125,445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8D61A6F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0FAFA" w14:textId="3EBE5F09" w:rsidR="004F34A3" w:rsidRPr="00824968" w:rsidRDefault="004545A0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547,113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E6933E5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F8A153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605,489</w:t>
            </w:r>
          </w:p>
        </w:tc>
      </w:tr>
      <w:tr w:rsidR="004F34A3" w:rsidRPr="00006D48" w14:paraId="58201072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FF89" w14:textId="77777777" w:rsidR="004F34A3" w:rsidRPr="00006D4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D188A" w14:textId="77777777" w:rsidR="004F34A3" w:rsidRPr="00006D4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343F2" w14:textId="77777777" w:rsidR="004F34A3" w:rsidRPr="00006D4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25E46" w14:textId="77777777" w:rsidR="004F34A3" w:rsidRPr="00006D4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78895" w14:textId="77777777" w:rsidR="004F34A3" w:rsidRPr="00006D4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F9E36" w14:textId="77777777" w:rsidR="004F34A3" w:rsidRPr="00006D4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54E9E" w14:textId="77777777" w:rsidR="004F34A3" w:rsidRPr="00006D4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5C470" w14:textId="77777777" w:rsidR="004F34A3" w:rsidRPr="00006D4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3CEDC9A4" w14:textId="77777777" w:rsidR="004F34A3" w:rsidRPr="00006D4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5D60F6" w14:textId="77777777" w:rsidR="004F34A3" w:rsidRPr="00006D48" w:rsidRDefault="004F34A3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E5D82AD" w14:textId="77777777" w:rsidR="004F34A3" w:rsidRPr="00006D4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6B015C" w14:textId="77777777" w:rsidR="004F34A3" w:rsidRPr="00006D4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F34A3" w:rsidRPr="00824968" w14:paraId="7E492E32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3C013" w14:textId="77777777" w:rsidR="004F34A3" w:rsidRPr="00137497" w:rsidRDefault="004F34A3" w:rsidP="004F34A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8C90DD" w14:textId="2850B25D" w:rsidR="004F34A3" w:rsidRPr="00824968" w:rsidRDefault="004545A0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1,285,834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9E40B5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253219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1,837,245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FDAD3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AA04E" w14:textId="366FDB40" w:rsidR="004F34A3" w:rsidRPr="00824968" w:rsidRDefault="0000374C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251,660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48709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D2EAC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514,109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E14647D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F5FC763" w14:textId="7C3AED5B" w:rsidR="004F34A3" w:rsidRPr="00824968" w:rsidRDefault="0000374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1,537,494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870C860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49C3F98B" w14:textId="77777777" w:rsidR="004F34A3" w:rsidRPr="00824968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2,351,354</w:t>
            </w:r>
          </w:p>
        </w:tc>
      </w:tr>
      <w:tr w:rsidR="0028695F" w:rsidRPr="00824968" w14:paraId="54C7C195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E3929" w14:textId="77777777" w:rsidR="0028695F" w:rsidRPr="00137497" w:rsidRDefault="0028695F" w:rsidP="0028695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3C39D" w14:textId="48CCC73F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8,339,173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54698C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622873" w14:textId="1121DB8F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9,737,026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B6C913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CBD22" w14:textId="79B66540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B4546F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,967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0BC61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47DF56" w14:textId="5ED0F95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2,172,801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54F90BA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8700908" w14:textId="4EE8BF03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10,374,140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177376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7B563F1" w14:textId="350DB81D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11,909,827</w:t>
            </w:r>
          </w:p>
        </w:tc>
      </w:tr>
      <w:tr w:rsidR="0028695F" w:rsidRPr="00824968" w14:paraId="25050340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A5157" w14:textId="77777777" w:rsidR="0028695F" w:rsidRPr="00137497" w:rsidRDefault="0028695F" w:rsidP="0028695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1374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F32C6" w14:textId="0DA05F58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257,845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7BAA4D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4113AE" w14:textId="46F421B0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252,002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9CCD87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5B3A5" w14:textId="5B334A3E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252,511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9A7AB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2262A" w14:textId="699BB882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268,960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16EC0F8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0EDCE46" w14:textId="6F731538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510,356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E0F27A6" w14:textId="77777777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3670EB70" w14:textId="41F1D9BA" w:rsidR="0028695F" w:rsidRPr="00824968" w:rsidRDefault="0028695F" w:rsidP="0028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</w:rPr>
              <w:t>520,962</w:t>
            </w:r>
          </w:p>
        </w:tc>
      </w:tr>
    </w:tbl>
    <w:p w14:paraId="3C040595" w14:textId="1A5E0F4A" w:rsidR="00BE1627" w:rsidRDefault="00BE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D4FD480" w14:textId="77777777" w:rsidR="00DC3555" w:rsidRDefault="00DC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7EFEE5B" w14:textId="42DB9780" w:rsidR="00742004" w:rsidRPr="00B4269E" w:rsidRDefault="0074200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674B56"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ตามส่วนงานที่รายงาน</w:t>
      </w:r>
    </w:p>
    <w:p w14:paraId="5A97EFE6" w14:textId="77777777" w:rsidR="00D42D92" w:rsidRPr="00006D48" w:rsidRDefault="00D42D9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9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1"/>
        <w:gridCol w:w="1195"/>
        <w:gridCol w:w="248"/>
        <w:gridCol w:w="1226"/>
        <w:gridCol w:w="235"/>
        <w:gridCol w:w="1229"/>
        <w:gridCol w:w="230"/>
        <w:gridCol w:w="1229"/>
      </w:tblGrid>
      <w:tr w:rsidR="00431DC4" w:rsidRPr="00B4269E" w14:paraId="00C247AE" w14:textId="77777777" w:rsidTr="00083357">
        <w:trPr>
          <w:tblHeader/>
        </w:trPr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11DB3867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F85D6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88E21FB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7FB7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</w:tr>
      <w:tr w:rsidR="00431DC4" w:rsidRPr="00B4269E" w14:paraId="6C7FA7E3" w14:textId="77777777" w:rsidTr="00083357">
        <w:trPr>
          <w:tblHeader/>
        </w:trPr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38449A87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3AE90F5A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F34A3" w:rsidRPr="00B426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FEBAA0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5C4A582D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F34A3" w:rsidRPr="00B426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B259E33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D32DAED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34A3" w:rsidRPr="00B426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3058C1F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6DD2275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34A3" w:rsidRPr="00B426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31DC4" w:rsidRPr="00B4269E" w14:paraId="48A3FD07" w14:textId="77777777" w:rsidTr="00083357">
        <w:trPr>
          <w:tblHeader/>
        </w:trPr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7858A7F0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2F9640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4A3" w:rsidRPr="00B4269E" w14:paraId="586C3121" w14:textId="77777777" w:rsidTr="0008335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562EBF0C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ส่วนงานที่รายงาน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A641077" w14:textId="0F243C75" w:rsidR="004F34A3" w:rsidRPr="00B4269E" w:rsidRDefault="00FE6A4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2,610,222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BD88EA7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4DE58C50" w14:textId="77777777" w:rsidR="004F34A3" w:rsidRPr="00B4269E" w:rsidRDefault="004F34A3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2,819,564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A44A543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684F121" w14:textId="7C3001FB" w:rsidR="004F34A3" w:rsidRPr="00B4269E" w:rsidRDefault="00FE6A4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547,113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5234725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56D2D35" w14:textId="77777777" w:rsidR="004F34A3" w:rsidRPr="00B4269E" w:rsidRDefault="004F34A3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605,489</w:t>
            </w:r>
          </w:p>
        </w:tc>
      </w:tr>
      <w:tr w:rsidR="00924BAB" w:rsidRPr="00B4269E" w14:paraId="65DA1ED1" w14:textId="77777777" w:rsidTr="0008335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49A5A7E3" w14:textId="77777777" w:rsidR="00924BAB" w:rsidRPr="00B4269E" w:rsidRDefault="00924BAB" w:rsidP="00924BA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732694B1" w14:textId="25EA55E1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1,015,232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23335A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2375D0A6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1,060,604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9D238AF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0D57D40" w14:textId="6987FB16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(491,916)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932B479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94276F3" w14:textId="663F26CE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(519,542)</w:t>
            </w:r>
          </w:p>
        </w:tc>
      </w:tr>
      <w:tr w:rsidR="00924BAB" w:rsidRPr="00B4269E" w14:paraId="4360AB78" w14:textId="77777777" w:rsidTr="0008335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7BDD3042" w14:textId="77777777" w:rsidR="00924BAB" w:rsidRPr="00B4269E" w:rsidRDefault="00924BAB" w:rsidP="00924BA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1493D" w14:textId="19672B06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3,625,454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B38D57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216E7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3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3,880,168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4755CA8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07079" w14:textId="5DC8BC73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55,197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597AAD3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12477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85,947</w:t>
            </w:r>
          </w:p>
        </w:tc>
      </w:tr>
      <w:tr w:rsidR="004F34A3" w:rsidRPr="00B4269E" w14:paraId="102B2B06" w14:textId="77777777" w:rsidTr="0008335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6E9EE3F2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9BB472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666B3B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2C8CE8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C2644EC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2EE4C2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90AA3D7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C663F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34A3" w:rsidRPr="00B4269E" w14:paraId="2F664446" w14:textId="77777777" w:rsidTr="0008335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631E3821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C379C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1CE2B8D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96576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4F34A3" w:rsidRPr="00B4269E" w14:paraId="516829B5" w14:textId="77777777" w:rsidTr="0008335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01560B33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CF847DE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BE9ED29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183C1736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45339E0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7E01640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AC260DB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E0A6F99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F34A3" w:rsidRPr="00B4269E" w14:paraId="39AE0913" w14:textId="77777777" w:rsidTr="00083357">
        <w:trPr>
          <w:trHeight w:val="60"/>
        </w:trPr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2414D887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9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C3695E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4BAB" w:rsidRPr="00B4269E" w14:paraId="6BFC1CD2" w14:textId="77777777" w:rsidTr="0008335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649EF425" w14:textId="77777777" w:rsidR="00924BAB" w:rsidRPr="00B4269E" w:rsidRDefault="00924BAB" w:rsidP="00924BA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1090BE7" w14:textId="5AFD460C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10,374,140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31A7C4E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7A1F7893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11,909,827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461A11B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06E4C78" w14:textId="6098A3D8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510,356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2787242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1C41F93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520,962</w:t>
            </w:r>
          </w:p>
        </w:tc>
      </w:tr>
      <w:tr w:rsidR="00924BAB" w:rsidRPr="00B4269E" w14:paraId="1C9B482E" w14:textId="77777777" w:rsidTr="0008335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41EA9D00" w14:textId="77777777" w:rsidR="00924BAB" w:rsidRPr="00B4269E" w:rsidRDefault="00924BAB" w:rsidP="00924BA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D473" w14:textId="47B3AABD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1,668,561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F043C9B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5F7AE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1,485,022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44B7AF1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85A40" w14:textId="590FF853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8,525,251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416B15E7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411CA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9,836,930</w:t>
            </w:r>
          </w:p>
        </w:tc>
      </w:tr>
      <w:tr w:rsidR="00924BAB" w:rsidRPr="00B4269E" w14:paraId="6D0A42D5" w14:textId="77777777" w:rsidTr="0008335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0C2CBF5E" w14:textId="77777777" w:rsidR="00924BAB" w:rsidRPr="00B4269E" w:rsidRDefault="00924BAB" w:rsidP="00924BA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62489" w14:textId="59AE7303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12,042,701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A455C5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B0A50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13,394,849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74744D3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84179" w14:textId="7325071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9,035,607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7648B3D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E5331" w14:textId="77777777" w:rsidR="00924BAB" w:rsidRPr="00B4269E" w:rsidRDefault="00924BAB" w:rsidP="0092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10,357,892</w:t>
            </w:r>
          </w:p>
        </w:tc>
      </w:tr>
    </w:tbl>
    <w:p w14:paraId="2CFE8D03" w14:textId="30851F37" w:rsidR="003E58D9" w:rsidRDefault="003E58D9" w:rsidP="00B426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  <w:u w:val="none"/>
        </w:rPr>
      </w:pPr>
    </w:p>
    <w:p w14:paraId="3DB2E2E2" w14:textId="07FDC1C0" w:rsidR="00431DC4" w:rsidRPr="00B4269E" w:rsidRDefault="00431DC4" w:rsidP="00B426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 w:rsidRPr="00B4269E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ส่วนงานภูมิศาสตร์</w:t>
      </w:r>
      <w:r w:rsidRPr="00B4269E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12B6DB89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C10CBAC" w14:textId="3883A938" w:rsidR="00431DC4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69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DFFA8BB" w14:textId="77777777" w:rsidR="00FA69F5" w:rsidRPr="00B4269E" w:rsidRDefault="00FA69F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38EB744" w14:textId="77777777" w:rsidR="00431DC4" w:rsidRPr="00B4269E" w:rsidRDefault="00431DC4" w:rsidP="00B4269E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5195AB0" w14:textId="77777777" w:rsidR="00431DC4" w:rsidRPr="00B31678" w:rsidRDefault="00431DC4" w:rsidP="00B4269E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8B8C125" w14:textId="55D54F7C" w:rsidR="00431DC4" w:rsidRPr="00B4269E" w:rsidRDefault="00431DC4" w:rsidP="00B31678">
      <w:pPr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</w:t>
      </w:r>
      <w:r w:rsidR="00615BA7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รายใดรายหนึ่งเกินกว่าร้อยละ </w:t>
      </w:r>
      <w:r w:rsidR="004F34A3"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ของรายได้บริษัท</w:t>
      </w:r>
    </w:p>
    <w:p w14:paraId="32D66C8D" w14:textId="77777777" w:rsidR="00431DC4" w:rsidRPr="00B31678" w:rsidRDefault="00431DC4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0F3B55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Angsana New" w:hAnsiTheme="majorBidi" w:cstheme="majorBidi"/>
          <w:b/>
          <w:bCs/>
          <w:i/>
          <w:iCs/>
          <w:sz w:val="30"/>
          <w:szCs w:val="30"/>
        </w:rPr>
      </w:pPr>
      <w:r w:rsidRPr="00B4269E">
        <w:rPr>
          <w:rFonts w:asciiTheme="majorBidi" w:eastAsia="Angsana New" w:hAnsiTheme="majorBidi" w:cstheme="majorBidi"/>
          <w:b/>
          <w:bCs/>
          <w:i/>
          <w:iCs/>
          <w:sz w:val="30"/>
          <w:szCs w:val="30"/>
          <w:cs/>
        </w:rPr>
        <w:t>การจำแนกรายได้</w:t>
      </w:r>
    </w:p>
    <w:p w14:paraId="4E640B1D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i/>
          <w:iCs/>
          <w:sz w:val="24"/>
          <w:szCs w:val="24"/>
        </w:rPr>
      </w:pPr>
    </w:p>
    <w:p w14:paraId="6F0B2C34" w14:textId="1007B13F" w:rsidR="00431DC4" w:rsidRPr="00B4269E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B4269E">
        <w:rPr>
          <w:rFonts w:asciiTheme="majorBidi" w:eastAsia="Angsana New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</w:t>
      </w:r>
      <w:r w:rsidR="00AB4CCA" w:rsidRPr="00A909FB">
        <w:rPr>
          <w:rFonts w:ascii="Angsana New" w:eastAsia="Angsana New" w:hAnsi="Angsana New"/>
          <w:sz w:val="30"/>
          <w:szCs w:val="30"/>
          <w:cs/>
        </w:rPr>
        <w:t>เงิน</w:t>
      </w:r>
      <w:r w:rsidR="00AB4CCA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B4269E">
        <w:rPr>
          <w:rFonts w:asciiTheme="majorBidi" w:eastAsia="Angsana New" w:hAnsiTheme="majorBidi" w:cstheme="majorBidi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4447AD99" w14:textId="77777777" w:rsidR="00BE1627" w:rsidRPr="00B31678" w:rsidRDefault="00BE1627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A70FBB0" w14:textId="77777777" w:rsidR="00FA69F5" w:rsidRDefault="00FA6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50A6912B" w14:textId="43F8CA2D" w:rsidR="00431DC4" w:rsidRPr="0034568D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34568D"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2</w:t>
      </w:r>
      <w:r w:rsidR="000E2C24" w:rsidRPr="0034568D">
        <w:rPr>
          <w:rFonts w:asciiTheme="majorBidi" w:eastAsia="Angsana New" w:hAnsiTheme="majorBidi" w:cstheme="majorBidi"/>
          <w:b/>
          <w:bCs/>
          <w:sz w:val="30"/>
          <w:szCs w:val="30"/>
        </w:rPr>
        <w:t>0</w:t>
      </w:r>
      <w:r w:rsidR="00431DC4" w:rsidRPr="0034568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ค่าใช้จ่ายผลประโยชน์ของพนักงาน</w:t>
      </w:r>
    </w:p>
    <w:p w14:paraId="211C02BA" w14:textId="77777777" w:rsidR="00431DC4" w:rsidRPr="0034568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24"/>
          <w:szCs w:val="24"/>
          <w:cs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55"/>
        <w:gridCol w:w="972"/>
        <w:gridCol w:w="1260"/>
        <w:gridCol w:w="270"/>
        <w:gridCol w:w="1269"/>
      </w:tblGrid>
      <w:tr w:rsidR="00780211" w:rsidRPr="0034568D" w14:paraId="1CD700EF" w14:textId="77777777" w:rsidTr="00AD12AC">
        <w:trPr>
          <w:tblHeader/>
        </w:trPr>
        <w:tc>
          <w:tcPr>
            <w:tcW w:w="5355" w:type="dxa"/>
          </w:tcPr>
          <w:p w14:paraId="4AA166D2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72" w:type="dxa"/>
          </w:tcPr>
          <w:p w14:paraId="2CF26A8B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ind w:left="-90" w:right="-99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4568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E31AE" w14:textId="77777777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4E296" w14:textId="77777777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3A5706E" w14:textId="77777777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80211" w:rsidRPr="0034568D" w14:paraId="587ED713" w14:textId="77777777" w:rsidTr="00AD12AC">
        <w:trPr>
          <w:trHeight w:val="362"/>
          <w:tblHeader/>
        </w:trPr>
        <w:tc>
          <w:tcPr>
            <w:tcW w:w="5355" w:type="dxa"/>
          </w:tcPr>
          <w:p w14:paraId="7F4B838C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</w:tcPr>
          <w:p w14:paraId="0F0290F1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07F236C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211" w:rsidRPr="0034568D" w14:paraId="64D12F55" w14:textId="77777777" w:rsidTr="00AD12AC">
        <w:tc>
          <w:tcPr>
            <w:tcW w:w="5355" w:type="dxa"/>
          </w:tcPr>
          <w:p w14:paraId="150DE306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72" w:type="dxa"/>
          </w:tcPr>
          <w:p w14:paraId="50CB1EF7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FD601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1A9E6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8FA59D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34568D" w14:paraId="7BCBFFEA" w14:textId="77777777" w:rsidTr="00AD12AC">
        <w:tc>
          <w:tcPr>
            <w:tcW w:w="5355" w:type="dxa"/>
          </w:tcPr>
          <w:p w14:paraId="4811ABAA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68F38627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E6780" w14:textId="59A1DF85" w:rsidR="00780211" w:rsidRPr="0034568D" w:rsidRDefault="0034568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36,039</w:t>
            </w:r>
          </w:p>
        </w:tc>
        <w:tc>
          <w:tcPr>
            <w:tcW w:w="270" w:type="dxa"/>
          </w:tcPr>
          <w:p w14:paraId="63857177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15EC583" w14:textId="41A6A1AD" w:rsidR="00780211" w:rsidRPr="0034568D" w:rsidRDefault="00CF431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36,731</w:t>
            </w:r>
          </w:p>
        </w:tc>
      </w:tr>
      <w:tr w:rsidR="00780211" w:rsidRPr="0034568D" w14:paraId="66171C8F" w14:textId="77777777" w:rsidTr="00AD12AC">
        <w:tc>
          <w:tcPr>
            <w:tcW w:w="5355" w:type="dxa"/>
          </w:tcPr>
          <w:p w14:paraId="5C259F3B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ค่าตอบแทนกรรมการบริษัท</w:t>
            </w:r>
          </w:p>
        </w:tc>
        <w:tc>
          <w:tcPr>
            <w:tcW w:w="972" w:type="dxa"/>
          </w:tcPr>
          <w:p w14:paraId="2A5A7194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3F7C1" w14:textId="255BDC7B" w:rsidR="00780211" w:rsidRPr="0034568D" w:rsidRDefault="005A084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4,975</w:t>
            </w:r>
          </w:p>
        </w:tc>
        <w:tc>
          <w:tcPr>
            <w:tcW w:w="270" w:type="dxa"/>
          </w:tcPr>
          <w:p w14:paraId="7B04A1C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BBEE9AA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7,760</w:t>
            </w:r>
          </w:p>
        </w:tc>
      </w:tr>
      <w:tr w:rsidR="00780211" w:rsidRPr="0034568D" w14:paraId="70D92C3B" w14:textId="77777777" w:rsidTr="00AD12AC">
        <w:tc>
          <w:tcPr>
            <w:tcW w:w="5355" w:type="dxa"/>
          </w:tcPr>
          <w:p w14:paraId="1FAF9941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2E971D6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F69CE" w14:textId="3198FC9D" w:rsidR="00780211" w:rsidRPr="0034568D" w:rsidRDefault="005A084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4568D" w:rsidRPr="0034568D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5F9AF3ED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8CC11C" w14:textId="485B9305" w:rsidR="00780211" w:rsidRPr="0034568D" w:rsidRDefault="00CF431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9,386</w:t>
            </w:r>
          </w:p>
        </w:tc>
      </w:tr>
      <w:tr w:rsidR="00780211" w:rsidRPr="0034568D" w14:paraId="0806978E" w14:textId="77777777" w:rsidTr="00AD12AC">
        <w:tc>
          <w:tcPr>
            <w:tcW w:w="5355" w:type="dxa"/>
          </w:tcPr>
          <w:p w14:paraId="5682C433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1ADC09A" w14:textId="097C9DF9" w:rsidR="00780211" w:rsidRPr="0034568D" w:rsidRDefault="0087258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C2B940" w14:textId="1D13AE23" w:rsidR="00780211" w:rsidRPr="0034568D" w:rsidRDefault="005A084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4568D"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6,135</w:t>
            </w:r>
          </w:p>
        </w:tc>
        <w:tc>
          <w:tcPr>
            <w:tcW w:w="270" w:type="dxa"/>
          </w:tcPr>
          <w:p w14:paraId="164995E8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008ADF7" w14:textId="6C51FF0D" w:rsidR="00780211" w:rsidRPr="0034568D" w:rsidRDefault="00CF431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53,877</w:t>
            </w:r>
          </w:p>
        </w:tc>
      </w:tr>
      <w:tr w:rsidR="00780211" w:rsidRPr="0034568D" w14:paraId="12690CD7" w14:textId="77777777" w:rsidTr="00AD12AC">
        <w:tc>
          <w:tcPr>
            <w:tcW w:w="5355" w:type="dxa"/>
          </w:tcPr>
          <w:p w14:paraId="7FF0C640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52F270C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D289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AAEFF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C868CB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34568D" w14:paraId="1B3DBA5A" w14:textId="77777777" w:rsidTr="00AD12AC">
        <w:tc>
          <w:tcPr>
            <w:tcW w:w="5355" w:type="dxa"/>
          </w:tcPr>
          <w:p w14:paraId="631E467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72" w:type="dxa"/>
          </w:tcPr>
          <w:p w14:paraId="1B81D2BE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E8D80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75678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C8D13D0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34568D" w14:paraId="60506720" w14:textId="77777777" w:rsidTr="00AD12AC">
        <w:tc>
          <w:tcPr>
            <w:tcW w:w="5355" w:type="dxa"/>
          </w:tcPr>
          <w:p w14:paraId="2A22D37B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1517E5C9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70A2A" w14:textId="6E4F14B7" w:rsidR="00780211" w:rsidRPr="0034568D" w:rsidRDefault="005A084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4568D" w:rsidRPr="0034568D">
              <w:rPr>
                <w:rFonts w:asciiTheme="majorBidi" w:hAnsiTheme="majorBidi" w:cstheme="majorBidi"/>
                <w:sz w:val="30"/>
                <w:szCs w:val="30"/>
              </w:rPr>
              <w:t>5,292</w:t>
            </w:r>
          </w:p>
        </w:tc>
        <w:tc>
          <w:tcPr>
            <w:tcW w:w="270" w:type="dxa"/>
          </w:tcPr>
          <w:p w14:paraId="64ADC54C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976DEDB" w14:textId="57E30BAF" w:rsidR="00780211" w:rsidRPr="0034568D" w:rsidRDefault="00CF431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104,137</w:t>
            </w:r>
          </w:p>
        </w:tc>
      </w:tr>
      <w:tr w:rsidR="00780211" w:rsidRPr="0034568D" w14:paraId="1DB3D669" w14:textId="77777777" w:rsidTr="00AD12AC">
        <w:tc>
          <w:tcPr>
            <w:tcW w:w="5355" w:type="dxa"/>
          </w:tcPr>
          <w:p w14:paraId="0791224D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65DD981F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1C74A" w14:textId="68603AC2" w:rsidR="00780211" w:rsidRPr="0034568D" w:rsidRDefault="005A084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568D" w:rsidRPr="0034568D">
              <w:rPr>
                <w:rFonts w:asciiTheme="majorBidi" w:hAnsiTheme="majorBidi" w:cstheme="majorBidi"/>
                <w:sz w:val="30"/>
                <w:szCs w:val="30"/>
              </w:rPr>
              <w:t>8,134</w:t>
            </w:r>
          </w:p>
        </w:tc>
        <w:tc>
          <w:tcPr>
            <w:tcW w:w="270" w:type="dxa"/>
          </w:tcPr>
          <w:p w14:paraId="07E71630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4ADAAC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23,834</w:t>
            </w:r>
          </w:p>
        </w:tc>
      </w:tr>
      <w:tr w:rsidR="00780211" w:rsidRPr="0034568D" w14:paraId="261CC951" w14:textId="77777777" w:rsidTr="00AD12AC">
        <w:tc>
          <w:tcPr>
            <w:tcW w:w="5355" w:type="dxa"/>
          </w:tcPr>
          <w:p w14:paraId="173534BE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F35122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060D53" w14:textId="5DDA9B19" w:rsidR="00780211" w:rsidRPr="0034568D" w:rsidRDefault="005A084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4568D"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3,426</w:t>
            </w:r>
          </w:p>
        </w:tc>
        <w:tc>
          <w:tcPr>
            <w:tcW w:w="270" w:type="dxa"/>
          </w:tcPr>
          <w:p w14:paraId="1D3A1AF9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929728F" w14:textId="1680B0E8" w:rsidR="00780211" w:rsidRPr="0034568D" w:rsidRDefault="00CF431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127,971</w:t>
            </w:r>
          </w:p>
        </w:tc>
      </w:tr>
      <w:tr w:rsidR="00780211" w:rsidRPr="00B4269E" w14:paraId="027A357A" w14:textId="77777777" w:rsidTr="00AD12AC">
        <w:tc>
          <w:tcPr>
            <w:tcW w:w="5355" w:type="dxa"/>
          </w:tcPr>
          <w:p w14:paraId="3963FB72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4BB2282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BAE438" w14:textId="2A9A5A4D" w:rsidR="00780211" w:rsidRPr="0034568D" w:rsidRDefault="005A084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169,561</w:t>
            </w:r>
          </w:p>
        </w:tc>
        <w:tc>
          <w:tcPr>
            <w:tcW w:w="270" w:type="dxa"/>
          </w:tcPr>
          <w:p w14:paraId="78D1E479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736F5A3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181,848</w:t>
            </w:r>
          </w:p>
        </w:tc>
      </w:tr>
    </w:tbl>
    <w:p w14:paraId="530FEA1D" w14:textId="0CDB8F27" w:rsidR="003E58D9" w:rsidRPr="00B31678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344E0FC" w14:textId="77777777" w:rsidR="004E0116" w:rsidRPr="00B4269E" w:rsidRDefault="004E011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477F897" w14:textId="77777777" w:rsidR="004E0116" w:rsidRPr="00550967" w:rsidRDefault="004E011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9CAD59" w14:textId="50882584" w:rsidR="00964A51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เงิน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80211" w:rsidRPr="00B4269E">
        <w:rPr>
          <w:rFonts w:asciiTheme="majorBidi" w:hAnsiTheme="majorBidi" w:cstheme="majorBidi"/>
          <w:sz w:val="30"/>
          <w:szCs w:val="30"/>
        </w:rPr>
        <w:t>5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780211" w:rsidRPr="00B4269E">
        <w:rPr>
          <w:rFonts w:asciiTheme="majorBidi" w:hAnsiTheme="majorBidi" w:cstheme="majorBidi"/>
          <w:sz w:val="30"/>
          <w:szCs w:val="30"/>
        </w:rPr>
        <w:t xml:space="preserve">5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</w:t>
      </w:r>
      <w:r w:rsidR="00287581" w:rsidRPr="00B4269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B4269E">
        <w:rPr>
          <w:rFonts w:asciiTheme="majorBidi" w:hAnsiTheme="majorBidi" w:cstheme="majorBidi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287581" w:rsidRPr="00B426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C37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โดยผู้จัดการกองทุนที่ได้รับอนุญาต</w:t>
      </w:r>
    </w:p>
    <w:p w14:paraId="51B0E296" w14:textId="7DD08487" w:rsidR="00550967" w:rsidRDefault="005509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7BFC761" w14:textId="77777777" w:rsidR="00964A51" w:rsidRDefault="0096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0EFA1ADB" w14:textId="20B2D5C6" w:rsidR="00550967" w:rsidRP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550967"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21</w:t>
      </w:r>
      <w:r w:rsidRPr="0055096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ค่าใช้จ่ายตามลักษณะ</w:t>
      </w:r>
    </w:p>
    <w:p w14:paraId="213F83A6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008"/>
        <w:gridCol w:w="1287"/>
        <w:gridCol w:w="270"/>
        <w:gridCol w:w="1251"/>
      </w:tblGrid>
      <w:tr w:rsidR="00431DC4" w:rsidRPr="00550967" w14:paraId="363C475B" w14:textId="77777777" w:rsidTr="00780211">
        <w:trPr>
          <w:tblHeader/>
        </w:trPr>
        <w:tc>
          <w:tcPr>
            <w:tcW w:w="5472" w:type="dxa"/>
          </w:tcPr>
          <w:p w14:paraId="1CAA2D08" w14:textId="77777777" w:rsidR="00431DC4" w:rsidRPr="00550967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08" w:type="dxa"/>
          </w:tcPr>
          <w:p w14:paraId="478E4873" w14:textId="77777777" w:rsidR="00431DC4" w:rsidRPr="00550967" w:rsidRDefault="00FA0E22" w:rsidP="00B4269E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550967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387E34A0" w14:textId="77777777" w:rsidR="00431DC4" w:rsidRPr="0055096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0211" w:rsidRPr="0055096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5B797" w14:textId="77777777" w:rsidR="00431DC4" w:rsidRPr="0055096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250F10D" w14:textId="77777777" w:rsidR="00431DC4" w:rsidRPr="0055096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0211" w:rsidRPr="0055096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31DC4" w:rsidRPr="00550967" w14:paraId="5EF5EEAB" w14:textId="77777777" w:rsidTr="00780211">
        <w:trPr>
          <w:trHeight w:val="362"/>
          <w:tblHeader/>
        </w:trPr>
        <w:tc>
          <w:tcPr>
            <w:tcW w:w="5472" w:type="dxa"/>
          </w:tcPr>
          <w:p w14:paraId="418A3A69" w14:textId="77777777" w:rsidR="00431DC4" w:rsidRPr="00550967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EEFAB81" w14:textId="77777777" w:rsidR="00431DC4" w:rsidRPr="00550967" w:rsidRDefault="00431DC4" w:rsidP="00B4269E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7B935A23" w14:textId="77777777" w:rsidR="00431DC4" w:rsidRPr="00550967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12AC" w:rsidRPr="00550967" w14:paraId="0FAAFD49" w14:textId="77777777" w:rsidTr="00780211">
        <w:tc>
          <w:tcPr>
            <w:tcW w:w="5472" w:type="dxa"/>
          </w:tcPr>
          <w:p w14:paraId="1BD1FD00" w14:textId="1B41F8C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61E3AB89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76388BFF" w14:textId="455B0D90" w:rsidR="00AD12AC" w:rsidRPr="00550967" w:rsidRDefault="00083357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1,640,430</w:t>
            </w:r>
          </w:p>
        </w:tc>
        <w:tc>
          <w:tcPr>
            <w:tcW w:w="270" w:type="dxa"/>
          </w:tcPr>
          <w:p w14:paraId="725F9EAF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95792E3" w14:textId="71040946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1,760,569</w:t>
            </w:r>
          </w:p>
        </w:tc>
      </w:tr>
      <w:tr w:rsidR="00AD12AC" w:rsidRPr="00550967" w14:paraId="077B4344" w14:textId="77777777" w:rsidTr="00780211">
        <w:trPr>
          <w:trHeight w:val="182"/>
        </w:trPr>
        <w:tc>
          <w:tcPr>
            <w:tcW w:w="5472" w:type="dxa"/>
          </w:tcPr>
          <w:p w14:paraId="2DC3A5CC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สินทรัพย์ให้เช่าตามสัญญาเช่าดำเนินงานที่</w:t>
            </w:r>
          </w:p>
        </w:tc>
        <w:tc>
          <w:tcPr>
            <w:tcW w:w="1008" w:type="dxa"/>
          </w:tcPr>
          <w:p w14:paraId="45BC5980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5C26DE5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EE7B2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40B7B05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2AC" w:rsidRPr="00550967" w14:paraId="13579589" w14:textId="77777777" w:rsidTr="00780211">
        <w:tc>
          <w:tcPr>
            <w:tcW w:w="5472" w:type="dxa"/>
          </w:tcPr>
          <w:p w14:paraId="1ED03004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โอนเป็นสินค้าคงเหลือ</w:t>
            </w:r>
          </w:p>
        </w:tc>
        <w:tc>
          <w:tcPr>
            <w:tcW w:w="1008" w:type="dxa"/>
          </w:tcPr>
          <w:p w14:paraId="33CED8A7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215A5849" w14:textId="20789430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897,590</w:t>
            </w:r>
          </w:p>
        </w:tc>
        <w:tc>
          <w:tcPr>
            <w:tcW w:w="270" w:type="dxa"/>
          </w:tcPr>
          <w:p w14:paraId="21F9A54A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146C747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1,043,604</w:t>
            </w:r>
          </w:p>
        </w:tc>
      </w:tr>
      <w:tr w:rsidR="00AD12AC" w:rsidRPr="00550967" w14:paraId="139F04AB" w14:textId="77777777" w:rsidTr="00780211">
        <w:tc>
          <w:tcPr>
            <w:tcW w:w="5472" w:type="dxa"/>
          </w:tcPr>
          <w:p w14:paraId="221058BA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ค่าใช้จ่ายผลประโยชน์ของพนักงาน              </w:t>
            </w:r>
          </w:p>
        </w:tc>
        <w:tc>
          <w:tcPr>
            <w:tcW w:w="1008" w:type="dxa"/>
          </w:tcPr>
          <w:p w14:paraId="6828A023" w14:textId="06AF3776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287" w:type="dxa"/>
          </w:tcPr>
          <w:p w14:paraId="7994489F" w14:textId="4CD9A9D0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169,561</w:t>
            </w:r>
          </w:p>
        </w:tc>
        <w:tc>
          <w:tcPr>
            <w:tcW w:w="270" w:type="dxa"/>
          </w:tcPr>
          <w:p w14:paraId="48B3057B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6E61421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181,848</w:t>
            </w:r>
          </w:p>
        </w:tc>
      </w:tr>
      <w:tr w:rsidR="00AD12AC" w:rsidRPr="00550967" w14:paraId="478E66D3" w14:textId="77777777" w:rsidTr="00780211">
        <w:tc>
          <w:tcPr>
            <w:tcW w:w="5472" w:type="dxa"/>
          </w:tcPr>
          <w:p w14:paraId="5682BCF5" w14:textId="0465F169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การเปลี่ยนแปลงในสินค้าคงเหลือ</w:t>
            </w:r>
          </w:p>
        </w:tc>
        <w:tc>
          <w:tcPr>
            <w:tcW w:w="1008" w:type="dxa"/>
          </w:tcPr>
          <w:p w14:paraId="7097DC9E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0CF77C88" w14:textId="55EAFA85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96,025</w:t>
            </w:r>
          </w:p>
        </w:tc>
        <w:tc>
          <w:tcPr>
            <w:tcW w:w="270" w:type="dxa"/>
          </w:tcPr>
          <w:p w14:paraId="0D712CE0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9D33B15" w14:textId="3299B50E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(12,605)</w:t>
            </w:r>
          </w:p>
        </w:tc>
      </w:tr>
      <w:tr w:rsidR="00AD12AC" w:rsidRPr="00550967" w14:paraId="391D95FE" w14:textId="77777777" w:rsidTr="00780211">
        <w:tc>
          <w:tcPr>
            <w:tcW w:w="5472" w:type="dxa"/>
          </w:tcPr>
          <w:p w14:paraId="3D0B9075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08" w:type="dxa"/>
          </w:tcPr>
          <w:p w14:paraId="7FB1B03E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EC32F43" w14:textId="778C493A" w:rsidR="00AD12AC" w:rsidRPr="00550967" w:rsidRDefault="0093412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83357">
              <w:rPr>
                <w:rFonts w:asciiTheme="majorBidi" w:hAnsiTheme="majorBidi" w:cstheme="majorBidi"/>
                <w:sz w:val="30"/>
                <w:szCs w:val="30"/>
              </w:rPr>
              <w:t>05,009</w:t>
            </w:r>
          </w:p>
        </w:tc>
        <w:tc>
          <w:tcPr>
            <w:tcW w:w="270" w:type="dxa"/>
          </w:tcPr>
          <w:p w14:paraId="00F8F72F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A2F7161" w14:textId="43792BF3" w:rsidR="00AD12AC" w:rsidRPr="00550967" w:rsidRDefault="00AD12AC" w:rsidP="0030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 xml:space="preserve">549,622                                                                                                     </w:t>
            </w:r>
          </w:p>
        </w:tc>
      </w:tr>
      <w:tr w:rsidR="00AD12AC" w:rsidRPr="00550967" w14:paraId="6149050A" w14:textId="77777777" w:rsidTr="00780211">
        <w:tc>
          <w:tcPr>
            <w:tcW w:w="5472" w:type="dxa"/>
          </w:tcPr>
          <w:p w14:paraId="3F100AF7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5816977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0B7DBDD" w14:textId="4BF409D0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9341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</w:t>
            </w:r>
            <w:r w:rsidR="008C1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187A7AC4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DC45DA3" w14:textId="77777777" w:rsidR="00AD12AC" w:rsidRPr="00550967" w:rsidRDefault="00AD12AC" w:rsidP="00AD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3,523,038</w:t>
            </w:r>
          </w:p>
        </w:tc>
      </w:tr>
    </w:tbl>
    <w:p w14:paraId="49532DC5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170FAFF1" w14:textId="0AEF5302" w:rsidR="00431DC4" w:rsidRPr="00550967" w:rsidRDefault="00197E7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550967">
        <w:rPr>
          <w:rFonts w:asciiTheme="majorBidi" w:eastAsia="Angsana New" w:hAnsiTheme="majorBidi" w:cstheme="majorBidi"/>
          <w:b/>
          <w:bCs/>
          <w:sz w:val="30"/>
          <w:szCs w:val="30"/>
        </w:rPr>
        <w:t>2</w:t>
      </w:r>
      <w:r w:rsidR="005F03AB" w:rsidRPr="00550967">
        <w:rPr>
          <w:rFonts w:asciiTheme="majorBidi" w:eastAsia="Angsana New" w:hAnsiTheme="majorBidi" w:cstheme="majorBidi"/>
          <w:b/>
          <w:bCs/>
          <w:sz w:val="30"/>
          <w:szCs w:val="30"/>
        </w:rPr>
        <w:t>2</w:t>
      </w:r>
      <w:r w:rsidR="00431DC4" w:rsidRPr="00550967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55096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FDD6E11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CD460E2" w14:textId="77777777" w:rsidR="00431DC4" w:rsidRPr="00550967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50967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A95AEB7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780211" w:rsidRPr="00550967" w14:paraId="2F993653" w14:textId="77777777" w:rsidTr="00B31678">
        <w:trPr>
          <w:tblHeader/>
        </w:trPr>
        <w:tc>
          <w:tcPr>
            <w:tcW w:w="6480" w:type="dxa"/>
          </w:tcPr>
          <w:p w14:paraId="5B5CA2FB" w14:textId="77777777" w:rsidR="00780211" w:rsidRPr="00550967" w:rsidRDefault="00780211" w:rsidP="00B4269E">
            <w:pPr>
              <w:pStyle w:val="a1"/>
              <w:tabs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E564CF" w14:textId="77777777" w:rsidR="00780211" w:rsidRPr="00550967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902B5" w14:textId="77777777" w:rsidR="00780211" w:rsidRPr="00550967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C9CBB8" w14:textId="77777777" w:rsidR="00780211" w:rsidRPr="00550967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80211" w:rsidRPr="00550967" w14:paraId="77DD4ACF" w14:textId="77777777" w:rsidTr="00083357">
        <w:trPr>
          <w:trHeight w:val="362"/>
          <w:tblHeader/>
        </w:trPr>
        <w:tc>
          <w:tcPr>
            <w:tcW w:w="6480" w:type="dxa"/>
          </w:tcPr>
          <w:p w14:paraId="23C5D7E2" w14:textId="77777777" w:rsidR="00780211" w:rsidRPr="00550967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77F7C8BF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211" w:rsidRPr="00550967" w14:paraId="7D6DC59A" w14:textId="77777777" w:rsidTr="00B31678">
        <w:tc>
          <w:tcPr>
            <w:tcW w:w="6480" w:type="dxa"/>
          </w:tcPr>
          <w:p w14:paraId="7F8BD81D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260" w:type="dxa"/>
          </w:tcPr>
          <w:p w14:paraId="32EEC68C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3C600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0F9901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550967" w14:paraId="08F0D268" w14:textId="77777777" w:rsidTr="00B31678">
        <w:tc>
          <w:tcPr>
            <w:tcW w:w="6480" w:type="dxa"/>
          </w:tcPr>
          <w:p w14:paraId="51752895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</w:t>
            </w:r>
            <w:r w:rsidRPr="005509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A2AD6E" w14:textId="5A44C20E" w:rsidR="00780211" w:rsidRPr="00550967" w:rsidRDefault="0093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(447)</w:t>
            </w:r>
          </w:p>
        </w:tc>
        <w:tc>
          <w:tcPr>
            <w:tcW w:w="270" w:type="dxa"/>
          </w:tcPr>
          <w:p w14:paraId="79E40B81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9A5D0F" w14:textId="77777777" w:rsidR="00780211" w:rsidRPr="00550967" w:rsidRDefault="00780211" w:rsidP="0030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(509)</w:t>
            </w:r>
          </w:p>
        </w:tc>
      </w:tr>
      <w:tr w:rsidR="00780211" w:rsidRPr="00550967" w14:paraId="2E28636C" w14:textId="77777777" w:rsidTr="00B31678">
        <w:tc>
          <w:tcPr>
            <w:tcW w:w="6480" w:type="dxa"/>
          </w:tcPr>
          <w:p w14:paraId="19C49DF9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ED2A28" w14:textId="5832EC80" w:rsidR="00780211" w:rsidRPr="007843AB" w:rsidRDefault="006A0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(447)</w:t>
            </w:r>
          </w:p>
        </w:tc>
        <w:tc>
          <w:tcPr>
            <w:tcW w:w="270" w:type="dxa"/>
          </w:tcPr>
          <w:p w14:paraId="73770C0E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1678E3" w14:textId="77777777" w:rsidR="00780211" w:rsidRPr="00550967" w:rsidRDefault="00780211" w:rsidP="0030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(509)</w:t>
            </w:r>
          </w:p>
        </w:tc>
      </w:tr>
      <w:tr w:rsidR="00780211" w:rsidRPr="00550967" w14:paraId="420CE6CB" w14:textId="77777777" w:rsidTr="00B31678">
        <w:tc>
          <w:tcPr>
            <w:tcW w:w="6480" w:type="dxa"/>
          </w:tcPr>
          <w:p w14:paraId="5E7B0099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FD2C9AC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F8807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24564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550967" w14:paraId="1D4C3D49" w14:textId="77777777" w:rsidTr="00B31678">
        <w:trPr>
          <w:trHeight w:val="389"/>
        </w:trPr>
        <w:tc>
          <w:tcPr>
            <w:tcW w:w="6480" w:type="dxa"/>
          </w:tcPr>
          <w:p w14:paraId="03FECEF2" w14:textId="77777777" w:rsidR="00780211" w:rsidRPr="00550967" w:rsidRDefault="00780211" w:rsidP="00B4269E">
            <w:pPr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6155BB2E" w14:textId="79E38010" w:rsidR="00780211" w:rsidRPr="00550967" w:rsidRDefault="0093412C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25AE">
              <w:rPr>
                <w:rFonts w:asciiTheme="majorBidi" w:hAnsiTheme="majorBidi" w:cstheme="majorBidi"/>
                <w:sz w:val="30"/>
                <w:szCs w:val="30"/>
              </w:rPr>
              <w:t>20,416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FAC66D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B20F6" w14:textId="77777777" w:rsidR="00780211" w:rsidRPr="00550967" w:rsidRDefault="00780211" w:rsidP="0030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(83,856)</w:t>
            </w:r>
          </w:p>
        </w:tc>
      </w:tr>
      <w:tr w:rsidR="00780211" w:rsidRPr="00550967" w14:paraId="6DE32F84" w14:textId="77777777" w:rsidTr="00B31678">
        <w:tc>
          <w:tcPr>
            <w:tcW w:w="6480" w:type="dxa"/>
          </w:tcPr>
          <w:p w14:paraId="10D7CAAD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870851" w14:textId="3B8717C9" w:rsidR="00780211" w:rsidRPr="00550967" w:rsidRDefault="007843A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02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56F17A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ABE4B" w14:textId="77777777" w:rsidR="00780211" w:rsidRPr="00550967" w:rsidRDefault="00780211" w:rsidP="0030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(84,365)</w:t>
            </w:r>
          </w:p>
        </w:tc>
      </w:tr>
    </w:tbl>
    <w:p w14:paraId="3FA2C6DA" w14:textId="433D2C08" w:rsidR="00BE1627" w:rsidRPr="00550967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CEF976" w14:textId="77777777" w:rsidR="00BE1627" w:rsidRPr="00550967" w:rsidRDefault="00BE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0967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6CD0EEA" w14:textId="77777777" w:rsidR="00431DC4" w:rsidRPr="00B4269E" w:rsidRDefault="00A53CAB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ภาษีเงินได้รับรู้ในกำไรขาดทุนเบ็ดเสร็จอื่น</w:t>
      </w:r>
    </w:p>
    <w:p w14:paraId="53C1DC6E" w14:textId="77777777" w:rsidR="00A53CAB" w:rsidRPr="00B4269E" w:rsidRDefault="00A53CA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31DC4" w:rsidRPr="00B4269E" w14:paraId="1AF1155F" w14:textId="77777777" w:rsidTr="001F5999">
        <w:trPr>
          <w:cantSplit/>
        </w:trPr>
        <w:tc>
          <w:tcPr>
            <w:tcW w:w="2970" w:type="dxa"/>
          </w:tcPr>
          <w:p w14:paraId="4F32555B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9016564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0211" w:rsidRPr="00B426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59B854C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A557186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0211" w:rsidRPr="00B426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31DC4" w:rsidRPr="00B4269E" w14:paraId="671123DA" w14:textId="77777777" w:rsidTr="001F5999">
        <w:trPr>
          <w:cantSplit/>
        </w:trPr>
        <w:tc>
          <w:tcPr>
            <w:tcW w:w="2970" w:type="dxa"/>
          </w:tcPr>
          <w:p w14:paraId="2DCDA25F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AED94" w14:textId="77777777" w:rsidR="000E3508" w:rsidRPr="00B4269E" w:rsidRDefault="000E350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DD9232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E266796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60A5DC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C79D86" w14:textId="70CCAE1D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4F2E4CA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3FDB53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DCDACA2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64A681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54930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997086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7E9D9F" w14:textId="0E61BA0F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1E71A78B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353D9E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A8979C3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31DC4" w:rsidRPr="00B4269E" w14:paraId="7C021E3C" w14:textId="77777777" w:rsidTr="001F5999">
        <w:trPr>
          <w:cantSplit/>
        </w:trPr>
        <w:tc>
          <w:tcPr>
            <w:tcW w:w="2970" w:type="dxa"/>
          </w:tcPr>
          <w:p w14:paraId="17993F42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1C9161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0211" w:rsidRPr="00B4269E" w14:paraId="7F5A887B" w14:textId="77777777" w:rsidTr="00F00EF4">
        <w:trPr>
          <w:cantSplit/>
        </w:trPr>
        <w:tc>
          <w:tcPr>
            <w:tcW w:w="2970" w:type="dxa"/>
          </w:tcPr>
          <w:p w14:paraId="784EE87E" w14:textId="77777777" w:rsidR="00780211" w:rsidRPr="00B31678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3A1DFE" w14:textId="42C7742A" w:rsidR="00780211" w:rsidRPr="00547C25" w:rsidRDefault="00060E3B" w:rsidP="00B4269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2,514</w:t>
            </w:r>
          </w:p>
        </w:tc>
        <w:tc>
          <w:tcPr>
            <w:tcW w:w="180" w:type="dxa"/>
          </w:tcPr>
          <w:p w14:paraId="7E9D4241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03C586" w14:textId="04DDA8F4" w:rsidR="00780211" w:rsidRPr="00547C25" w:rsidRDefault="00060E3B" w:rsidP="00B4269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(503)</w:t>
            </w:r>
          </w:p>
        </w:tc>
        <w:tc>
          <w:tcPr>
            <w:tcW w:w="180" w:type="dxa"/>
          </w:tcPr>
          <w:p w14:paraId="15BDA715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7BF9EC8" w14:textId="18D2BE88" w:rsidR="00780211" w:rsidRPr="00547C25" w:rsidRDefault="00060E3B" w:rsidP="00B4269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2,011</w:t>
            </w:r>
          </w:p>
        </w:tc>
        <w:tc>
          <w:tcPr>
            <w:tcW w:w="180" w:type="dxa"/>
          </w:tcPr>
          <w:p w14:paraId="7D3B2370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0CB7626" w14:textId="77777777" w:rsidR="00780211" w:rsidRPr="00547C25" w:rsidRDefault="00780211" w:rsidP="00B4269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7C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(1,047)</w:t>
            </w:r>
          </w:p>
        </w:tc>
        <w:tc>
          <w:tcPr>
            <w:tcW w:w="180" w:type="dxa"/>
          </w:tcPr>
          <w:p w14:paraId="78807062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26464F9" w14:textId="77777777" w:rsidR="00780211" w:rsidRPr="00547C25" w:rsidRDefault="00780211" w:rsidP="00B4269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7C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80" w:type="dxa"/>
          </w:tcPr>
          <w:p w14:paraId="10828A96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0B6625" w14:textId="77777777" w:rsidR="00780211" w:rsidRPr="00547C25" w:rsidRDefault="00780211" w:rsidP="00B4269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7C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(838)</w:t>
            </w:r>
          </w:p>
        </w:tc>
      </w:tr>
    </w:tbl>
    <w:p w14:paraId="4259A82F" w14:textId="77777777" w:rsidR="00431DC4" w:rsidRPr="00006D4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8" w:type="dxa"/>
        <w:tblInd w:w="360" w:type="dxa"/>
        <w:tblLook w:val="01E0" w:firstRow="1" w:lastRow="1" w:firstColumn="1" w:lastColumn="1" w:noHBand="0" w:noVBand="0"/>
      </w:tblPr>
      <w:tblGrid>
        <w:gridCol w:w="4554"/>
        <w:gridCol w:w="973"/>
        <w:gridCol w:w="268"/>
        <w:gridCol w:w="1013"/>
        <w:gridCol w:w="268"/>
        <w:gridCol w:w="988"/>
        <w:gridCol w:w="268"/>
        <w:gridCol w:w="1036"/>
      </w:tblGrid>
      <w:tr w:rsidR="00431DC4" w:rsidRPr="00B4269E" w14:paraId="73D21BD1" w14:textId="77777777" w:rsidTr="001F5999">
        <w:tc>
          <w:tcPr>
            <w:tcW w:w="4590" w:type="dxa"/>
            <w:shd w:val="clear" w:color="auto" w:fill="auto"/>
          </w:tcPr>
          <w:p w14:paraId="0495DC48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8" w:type="dxa"/>
            <w:gridSpan w:val="3"/>
            <w:shd w:val="clear" w:color="auto" w:fill="auto"/>
          </w:tcPr>
          <w:p w14:paraId="04307B65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FA7EDF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6EE21F27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31DC4" w:rsidRPr="00B4269E" w14:paraId="58DDC8F7" w14:textId="77777777" w:rsidTr="001F5999">
        <w:tc>
          <w:tcPr>
            <w:tcW w:w="4590" w:type="dxa"/>
            <w:shd w:val="clear" w:color="auto" w:fill="auto"/>
          </w:tcPr>
          <w:p w14:paraId="5E821C7B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408B88C1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780211" w:rsidRPr="00B4269E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440A276F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5497A690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780211" w:rsidRPr="00B4269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431DC4" w:rsidRPr="00B4269E" w14:paraId="0FD8F104" w14:textId="77777777" w:rsidTr="001F5999">
        <w:tc>
          <w:tcPr>
            <w:tcW w:w="4590" w:type="dxa"/>
            <w:shd w:val="clear" w:color="auto" w:fill="auto"/>
          </w:tcPr>
          <w:p w14:paraId="4F737FB9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1CF7CDC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699EF30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11DE77A4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EA07A1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D79727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07292776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0DB8061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B4269E" w14:paraId="4467A5DE" w14:textId="77777777" w:rsidTr="001F5999">
        <w:tc>
          <w:tcPr>
            <w:tcW w:w="4590" w:type="dxa"/>
            <w:shd w:val="clear" w:color="auto" w:fill="auto"/>
          </w:tcPr>
          <w:p w14:paraId="10A2EFE3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55D98B3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15BF90B5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711F38A8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55CD7B1E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46F911E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5C319DBE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67D6A65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0211" w:rsidRPr="00B4269E" w14:paraId="2F65128B" w14:textId="77777777" w:rsidTr="001F5999">
        <w:trPr>
          <w:trHeight w:val="407"/>
        </w:trPr>
        <w:tc>
          <w:tcPr>
            <w:tcW w:w="4590" w:type="dxa"/>
            <w:shd w:val="clear" w:color="auto" w:fill="auto"/>
          </w:tcPr>
          <w:p w14:paraId="5753152E" w14:textId="2C675EA5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  <w:r w:rsidR="00FC2D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  <w:shd w:val="clear" w:color="auto" w:fill="auto"/>
          </w:tcPr>
          <w:p w14:paraId="29607641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4A56EB5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</w:tcPr>
          <w:p w14:paraId="09950075" w14:textId="4E971DB5" w:rsidR="00780211" w:rsidRPr="00B4269E" w:rsidRDefault="006A0C1D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55,197</w:t>
            </w:r>
          </w:p>
        </w:tc>
        <w:tc>
          <w:tcPr>
            <w:tcW w:w="268" w:type="dxa"/>
            <w:shd w:val="clear" w:color="auto" w:fill="auto"/>
          </w:tcPr>
          <w:p w14:paraId="343F2ECB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6F2F49D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19F2731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31AF5BE4" w14:textId="77777777" w:rsidR="00780211" w:rsidRPr="00B4269E" w:rsidRDefault="00780211" w:rsidP="00B316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85,947</w:t>
            </w:r>
          </w:p>
        </w:tc>
      </w:tr>
      <w:tr w:rsidR="00780211" w:rsidRPr="00B4269E" w14:paraId="6B2ACC3E" w14:textId="77777777" w:rsidTr="001F5999">
        <w:trPr>
          <w:trHeight w:val="407"/>
        </w:trPr>
        <w:tc>
          <w:tcPr>
            <w:tcW w:w="4590" w:type="dxa"/>
            <w:shd w:val="clear" w:color="auto" w:fill="auto"/>
          </w:tcPr>
          <w:p w14:paraId="53853ABB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7" w:type="dxa"/>
            <w:shd w:val="clear" w:color="auto" w:fill="auto"/>
          </w:tcPr>
          <w:p w14:paraId="392B08C7" w14:textId="38D3A545" w:rsidR="00780211" w:rsidRPr="00B4269E" w:rsidRDefault="00B5362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42FC82E6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C368BC4" w14:textId="19973941" w:rsidR="00780211" w:rsidRPr="00B4269E" w:rsidRDefault="003025A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11,039</w:t>
            </w:r>
          </w:p>
        </w:tc>
        <w:tc>
          <w:tcPr>
            <w:tcW w:w="268" w:type="dxa"/>
            <w:shd w:val="clear" w:color="auto" w:fill="auto"/>
          </w:tcPr>
          <w:p w14:paraId="039CD2B8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24CA1B4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40E44D75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17C5DE5" w14:textId="77777777" w:rsidR="00780211" w:rsidRPr="00B4269E" w:rsidRDefault="00780211" w:rsidP="00B316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17,189</w:t>
            </w:r>
          </w:p>
        </w:tc>
      </w:tr>
      <w:tr w:rsidR="00780211" w:rsidRPr="00B4269E" w14:paraId="378088CE" w14:textId="77777777" w:rsidTr="001F5999">
        <w:tc>
          <w:tcPr>
            <w:tcW w:w="4590" w:type="dxa"/>
            <w:shd w:val="clear" w:color="auto" w:fill="auto"/>
          </w:tcPr>
          <w:p w14:paraId="63EA4D40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77" w:type="dxa"/>
            <w:shd w:val="clear" w:color="auto" w:fill="auto"/>
          </w:tcPr>
          <w:p w14:paraId="2EA26B4A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27FAC3F6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A3C722F" w14:textId="4707695B" w:rsidR="00780211" w:rsidRPr="00B4269E" w:rsidRDefault="002F1E0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2,158</w:t>
            </w:r>
          </w:p>
        </w:tc>
        <w:tc>
          <w:tcPr>
            <w:tcW w:w="268" w:type="dxa"/>
            <w:shd w:val="clear" w:color="auto" w:fill="auto"/>
          </w:tcPr>
          <w:p w14:paraId="5BF5494B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C09A260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8A73ECD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321171D" w14:textId="77777777" w:rsidR="00780211" w:rsidRPr="00B4269E" w:rsidRDefault="00780211" w:rsidP="00B316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</w:tr>
      <w:tr w:rsidR="00780211" w:rsidRPr="00B4269E" w14:paraId="0EE0F3C2" w14:textId="77777777" w:rsidTr="001F5999">
        <w:tc>
          <w:tcPr>
            <w:tcW w:w="4590" w:type="dxa"/>
            <w:shd w:val="clear" w:color="auto" w:fill="auto"/>
          </w:tcPr>
          <w:p w14:paraId="590D156F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7" w:type="dxa"/>
            <w:shd w:val="clear" w:color="auto" w:fill="auto"/>
          </w:tcPr>
          <w:p w14:paraId="65FC31EB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713E21C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0D60890" w14:textId="5CF8FB9E" w:rsidR="00780211" w:rsidRPr="00B4269E" w:rsidRDefault="00B53621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68" w:type="dxa"/>
            <w:shd w:val="clear" w:color="auto" w:fill="auto"/>
          </w:tcPr>
          <w:p w14:paraId="5E136596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92D0D46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06311D8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3B05606" w14:textId="7CA62C1D" w:rsidR="00780211" w:rsidRPr="00B4269E" w:rsidRDefault="0066739E" w:rsidP="00B316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780211"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(150)</w:t>
            </w:r>
          </w:p>
        </w:tc>
      </w:tr>
      <w:tr w:rsidR="00780211" w:rsidRPr="00B4269E" w14:paraId="66703830" w14:textId="77777777" w:rsidTr="001F5999">
        <w:tc>
          <w:tcPr>
            <w:tcW w:w="4590" w:type="dxa"/>
            <w:shd w:val="clear" w:color="auto" w:fill="auto"/>
          </w:tcPr>
          <w:p w14:paraId="66F40934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77" w:type="dxa"/>
            <w:shd w:val="clear" w:color="auto" w:fill="auto"/>
          </w:tcPr>
          <w:p w14:paraId="3B1204C8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D4E2DEB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B447239" w14:textId="30B6CAEB" w:rsidR="00780211" w:rsidRPr="00B4269E" w:rsidRDefault="003025A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(447)</w:t>
            </w:r>
          </w:p>
        </w:tc>
        <w:tc>
          <w:tcPr>
            <w:tcW w:w="268" w:type="dxa"/>
            <w:shd w:val="clear" w:color="auto" w:fill="auto"/>
          </w:tcPr>
          <w:p w14:paraId="0BDEFD74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4AE11A7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24E7E439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F2B2D28" w14:textId="486EA1BB" w:rsidR="00780211" w:rsidRPr="00B4269E" w:rsidRDefault="0066739E" w:rsidP="00B316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780211"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(509)</w:t>
            </w:r>
          </w:p>
        </w:tc>
      </w:tr>
      <w:tr w:rsidR="00780211" w:rsidRPr="00B4269E" w14:paraId="3A405FF9" w14:textId="77777777" w:rsidTr="001F5999">
        <w:tc>
          <w:tcPr>
            <w:tcW w:w="4590" w:type="dxa"/>
            <w:shd w:val="clear" w:color="auto" w:fill="auto"/>
          </w:tcPr>
          <w:p w14:paraId="7A286F90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77" w:type="dxa"/>
            <w:shd w:val="clear" w:color="auto" w:fill="auto"/>
          </w:tcPr>
          <w:p w14:paraId="7C4CD741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2AEAC0D7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AF4C50F" w14:textId="2B3C84D3" w:rsidR="00780211" w:rsidRPr="00B4269E" w:rsidRDefault="00083357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(125,526)</w:t>
            </w:r>
          </w:p>
        </w:tc>
        <w:tc>
          <w:tcPr>
            <w:tcW w:w="268" w:type="dxa"/>
            <w:shd w:val="clear" w:color="auto" w:fill="auto"/>
          </w:tcPr>
          <w:p w14:paraId="6B3898D4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54BE8AF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C2A8286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5DE3FC0" w14:textId="55603837" w:rsidR="00780211" w:rsidRPr="00B4269E" w:rsidRDefault="0066739E" w:rsidP="00B316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780211"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(173,029)</w:t>
            </w:r>
          </w:p>
        </w:tc>
      </w:tr>
      <w:tr w:rsidR="00780211" w:rsidRPr="00B4269E" w14:paraId="6339BCC4" w14:textId="77777777" w:rsidTr="001F5999">
        <w:tc>
          <w:tcPr>
            <w:tcW w:w="4590" w:type="dxa"/>
            <w:shd w:val="clear" w:color="auto" w:fill="auto"/>
          </w:tcPr>
          <w:p w14:paraId="52AEA846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977" w:type="dxa"/>
            <w:shd w:val="clear" w:color="auto" w:fill="auto"/>
          </w:tcPr>
          <w:p w14:paraId="117A76F3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223202E0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A5007F" w14:textId="60A0B4DD" w:rsidR="00780211" w:rsidRPr="00B4269E" w:rsidRDefault="00780211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C110006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33AB1A2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DBD6A52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6A496CB" w14:textId="77777777" w:rsidR="00780211" w:rsidRPr="00B4269E" w:rsidRDefault="00780211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0211" w:rsidRPr="00B4269E" w14:paraId="08D10997" w14:textId="77777777" w:rsidTr="001F5999">
        <w:tc>
          <w:tcPr>
            <w:tcW w:w="4590" w:type="dxa"/>
            <w:shd w:val="clear" w:color="auto" w:fill="auto"/>
          </w:tcPr>
          <w:p w14:paraId="390B8EEF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77" w:type="dxa"/>
            <w:shd w:val="clear" w:color="auto" w:fill="auto"/>
          </w:tcPr>
          <w:p w14:paraId="0B77379A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79CBB13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2C1C794" w14:textId="13CD6205" w:rsidR="00780211" w:rsidRPr="00B4269E" w:rsidRDefault="002F1E0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91,945</w:t>
            </w:r>
          </w:p>
        </w:tc>
        <w:tc>
          <w:tcPr>
            <w:tcW w:w="268" w:type="dxa"/>
            <w:shd w:val="clear" w:color="auto" w:fill="auto"/>
          </w:tcPr>
          <w:p w14:paraId="6F126662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FEEB3D7" w14:textId="77777777" w:rsidR="00780211" w:rsidRPr="00B4269E" w:rsidRDefault="00780211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3760ADB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28B65E7" w14:textId="77777777" w:rsidR="00780211" w:rsidRPr="00B4269E" w:rsidRDefault="00780211" w:rsidP="00B426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71,400</w:t>
            </w:r>
          </w:p>
        </w:tc>
      </w:tr>
      <w:tr w:rsidR="00780211" w:rsidRPr="00B4269E" w14:paraId="59628F85" w14:textId="77777777" w:rsidTr="001F5999">
        <w:tc>
          <w:tcPr>
            <w:tcW w:w="4590" w:type="dxa"/>
            <w:shd w:val="clear" w:color="auto" w:fill="auto"/>
          </w:tcPr>
          <w:p w14:paraId="5669A1F2" w14:textId="77777777" w:rsidR="00780211" w:rsidRPr="00B4269E" w:rsidRDefault="00780211" w:rsidP="00B426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6B4AE" w14:textId="3EC590A4" w:rsidR="00780211" w:rsidRPr="00B4269E" w:rsidRDefault="00E904A8" w:rsidP="00B4269E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3025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37.8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DFE430A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EA994" w14:textId="353D29B7" w:rsidR="00780211" w:rsidRPr="00B4269E" w:rsidRDefault="00B53621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3025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20,863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09C6F86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F62F0" w14:textId="77777777" w:rsidR="00780211" w:rsidRPr="00B4269E" w:rsidRDefault="00780211" w:rsidP="00B4269E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(98.2)</w:t>
            </w:r>
          </w:p>
        </w:tc>
        <w:tc>
          <w:tcPr>
            <w:tcW w:w="268" w:type="dxa"/>
            <w:shd w:val="clear" w:color="auto" w:fill="auto"/>
          </w:tcPr>
          <w:p w14:paraId="18336363" w14:textId="77777777" w:rsidR="00780211" w:rsidRPr="00B4269E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8A69" w14:textId="0FC4316B" w:rsidR="00780211" w:rsidRPr="00B4269E" w:rsidRDefault="0066739E" w:rsidP="00B3167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</w:t>
            </w:r>
            <w:r w:rsidR="00780211"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(84,365)</w:t>
            </w:r>
          </w:p>
        </w:tc>
      </w:tr>
    </w:tbl>
    <w:p w14:paraId="3528D60E" w14:textId="77777777" w:rsidR="00086FA9" w:rsidRPr="00B31678" w:rsidRDefault="00086FA9" w:rsidP="00B4269E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06D48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  <w:r w:rsidRPr="00006D48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</w:p>
    <w:tbl>
      <w:tblPr>
        <w:tblW w:w="9341" w:type="dxa"/>
        <w:tblInd w:w="360" w:type="dxa"/>
        <w:tblLook w:val="01E0" w:firstRow="1" w:lastRow="1" w:firstColumn="1" w:lastColumn="1" w:noHBand="0" w:noVBand="0"/>
      </w:tblPr>
      <w:tblGrid>
        <w:gridCol w:w="4374"/>
        <w:gridCol w:w="962"/>
        <w:gridCol w:w="266"/>
        <w:gridCol w:w="976"/>
        <w:gridCol w:w="265"/>
        <w:gridCol w:w="1137"/>
        <w:gridCol w:w="265"/>
        <w:gridCol w:w="1096"/>
      </w:tblGrid>
      <w:tr w:rsidR="00F3752B" w:rsidRPr="00B4269E" w14:paraId="639412BB" w14:textId="77777777" w:rsidTr="00B31678">
        <w:tc>
          <w:tcPr>
            <w:tcW w:w="5676" w:type="dxa"/>
            <w:gridSpan w:val="3"/>
            <w:shd w:val="clear" w:color="auto" w:fill="auto"/>
          </w:tcPr>
          <w:p w14:paraId="7AA8B0C6" w14:textId="1A97DB54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ภาษีเงินได้รอการตัดบัญชี ณ วันที่ </w:t>
            </w:r>
            <w:r w:rsidR="005509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9" w:type="dxa"/>
            <w:shd w:val="clear" w:color="auto" w:fill="auto"/>
          </w:tcPr>
          <w:p w14:paraId="34928607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742C9C2C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E7037D2" w14:textId="1799F10A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621A6C99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2AC5066B" w14:textId="07C0C6EE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3752B" w:rsidRPr="00B4269E" w14:paraId="209DDC47" w14:textId="77777777" w:rsidTr="00B31678">
        <w:tc>
          <w:tcPr>
            <w:tcW w:w="4434" w:type="dxa"/>
            <w:shd w:val="clear" w:color="auto" w:fill="auto"/>
          </w:tcPr>
          <w:p w14:paraId="6DF8CAAA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C83CB2C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67165B15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FB11775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7DDD3C0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041123FA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3752B" w:rsidRPr="00B4269E" w14:paraId="7B4AAD2C" w14:textId="77777777" w:rsidTr="00B31678">
        <w:tc>
          <w:tcPr>
            <w:tcW w:w="4434" w:type="dxa"/>
            <w:shd w:val="clear" w:color="auto" w:fill="auto"/>
          </w:tcPr>
          <w:p w14:paraId="63185AF2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5" w:type="dxa"/>
            <w:shd w:val="clear" w:color="auto" w:fill="auto"/>
          </w:tcPr>
          <w:p w14:paraId="3865D6DF" w14:textId="77777777" w:rsidR="00F3752B" w:rsidRPr="00B4269E" w:rsidRDefault="00F3752B" w:rsidP="00F375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5F10480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7A467405" w14:textId="77777777" w:rsidR="00F3752B" w:rsidRPr="00B4269E" w:rsidRDefault="00F3752B" w:rsidP="00F375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7BDDD5A1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8597E66" w14:textId="64456A0A" w:rsidR="00F3752B" w:rsidRPr="00B4269E" w:rsidRDefault="00EB2FDB" w:rsidP="006A0C1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487,510</w:t>
            </w:r>
          </w:p>
        </w:tc>
        <w:tc>
          <w:tcPr>
            <w:tcW w:w="266" w:type="dxa"/>
            <w:shd w:val="clear" w:color="auto" w:fill="auto"/>
          </w:tcPr>
          <w:p w14:paraId="6C52BABC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CD2BA87" w14:textId="3BB0E36F" w:rsidR="00F3752B" w:rsidRPr="00B4269E" w:rsidRDefault="00586BA7" w:rsidP="00F375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463,107</w:t>
            </w:r>
          </w:p>
        </w:tc>
      </w:tr>
      <w:tr w:rsidR="00F3752B" w:rsidRPr="00B4269E" w14:paraId="313132F7" w14:textId="77777777" w:rsidTr="00B31678">
        <w:tc>
          <w:tcPr>
            <w:tcW w:w="4434" w:type="dxa"/>
            <w:shd w:val="clear" w:color="auto" w:fill="auto"/>
          </w:tcPr>
          <w:p w14:paraId="7AE272E8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75" w:type="dxa"/>
            <w:shd w:val="clear" w:color="auto" w:fill="auto"/>
          </w:tcPr>
          <w:p w14:paraId="5C5F2D49" w14:textId="77777777" w:rsidR="00F3752B" w:rsidRPr="00B4269E" w:rsidRDefault="00F3752B" w:rsidP="00F375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4A591EDD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801D9DA" w14:textId="77777777" w:rsidR="00F3752B" w:rsidRPr="00B4269E" w:rsidRDefault="00F3752B" w:rsidP="00F375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5A0F6AAB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C7C003C" w14:textId="51659F1A" w:rsidR="00F3752B" w:rsidRPr="00B4269E" w:rsidRDefault="00345F26" w:rsidP="006A0C1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</w:t>
            </w:r>
            <w:r w:rsidR="00EB2F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6A0C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C21B6AB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46992CB" w14:textId="257F9CE4" w:rsidR="00F3752B" w:rsidRPr="00B4269E" w:rsidRDefault="00E963E2" w:rsidP="00B316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F3752B"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(8,24</w:t>
            </w:r>
            <w:r w:rsidR="00586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3752B"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3752B" w:rsidRPr="00B4269E" w14:paraId="7A6A234F" w14:textId="77777777" w:rsidTr="00B31678">
        <w:tc>
          <w:tcPr>
            <w:tcW w:w="4434" w:type="dxa"/>
            <w:shd w:val="clear" w:color="auto" w:fill="auto"/>
          </w:tcPr>
          <w:p w14:paraId="477CF091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75" w:type="dxa"/>
            <w:shd w:val="clear" w:color="auto" w:fill="auto"/>
          </w:tcPr>
          <w:p w14:paraId="1F25C56B" w14:textId="77777777" w:rsidR="00F3752B" w:rsidRPr="00B4269E" w:rsidRDefault="00F3752B" w:rsidP="00F375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07134C14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A5A4335" w14:textId="77777777" w:rsidR="00F3752B" w:rsidRPr="00B4269E" w:rsidRDefault="00F3752B" w:rsidP="00F375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3D0F49D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4F2E4" w14:textId="433C8DA2" w:rsidR="00F3752B" w:rsidRPr="00B4269E" w:rsidRDefault="006A0C1D" w:rsidP="006A0C1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479,387</w:t>
            </w:r>
          </w:p>
        </w:tc>
        <w:tc>
          <w:tcPr>
            <w:tcW w:w="266" w:type="dxa"/>
            <w:shd w:val="clear" w:color="auto" w:fill="auto"/>
          </w:tcPr>
          <w:p w14:paraId="6A26F615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B7AFD" w14:textId="27D5028A" w:rsidR="00F3752B" w:rsidRPr="00B4269E" w:rsidRDefault="006A0C1D" w:rsidP="00B316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586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4,859</w:t>
            </w:r>
          </w:p>
        </w:tc>
      </w:tr>
    </w:tbl>
    <w:p w14:paraId="54D98103" w14:textId="77777777" w:rsidR="001F5999" w:rsidRPr="00B4269E" w:rsidRDefault="001F599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70"/>
        <w:gridCol w:w="1080"/>
        <w:gridCol w:w="236"/>
        <w:gridCol w:w="1024"/>
        <w:gridCol w:w="270"/>
        <w:gridCol w:w="1087"/>
        <w:gridCol w:w="236"/>
        <w:gridCol w:w="1197"/>
      </w:tblGrid>
      <w:tr w:rsidR="004B70DF" w:rsidRPr="00B4269E" w14:paraId="3E764A7F" w14:textId="77777777" w:rsidTr="00E6420B">
        <w:trPr>
          <w:cantSplit/>
          <w:tblHeader/>
        </w:trPr>
        <w:tc>
          <w:tcPr>
            <w:tcW w:w="3240" w:type="dxa"/>
          </w:tcPr>
          <w:p w14:paraId="75AF0020" w14:textId="77777777" w:rsidR="004B70DF" w:rsidRPr="00B4269E" w:rsidRDefault="004B70D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5A4B606" w14:textId="6099D29E" w:rsidR="004B70DF" w:rsidRPr="00B4269E" w:rsidRDefault="004B70DF" w:rsidP="00B4269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37616" w14:textId="77777777" w:rsidR="004B70DF" w:rsidRPr="00B4269E" w:rsidRDefault="004B70D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7" w:type="dxa"/>
            <w:gridSpan w:val="5"/>
            <w:tcBorders>
              <w:bottom w:val="single" w:sz="4" w:space="0" w:color="auto"/>
            </w:tcBorders>
          </w:tcPr>
          <w:p w14:paraId="1BD5BC26" w14:textId="2954944F" w:rsidR="004B70DF" w:rsidRPr="00B4269E" w:rsidRDefault="004B70DF" w:rsidP="004B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719FABBC" w14:textId="77777777" w:rsidR="004B70DF" w:rsidRPr="00B4269E" w:rsidRDefault="004B70D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58C3267" w14:textId="7E931085" w:rsidR="004B70DF" w:rsidRPr="00B4269E" w:rsidRDefault="004B70DF" w:rsidP="00B4269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D7B" w:rsidRPr="00B4269E" w14:paraId="1DBC22AF" w14:textId="77777777" w:rsidTr="00E6420B">
        <w:trPr>
          <w:cantSplit/>
          <w:tblHeader/>
        </w:trPr>
        <w:tc>
          <w:tcPr>
            <w:tcW w:w="3240" w:type="dxa"/>
          </w:tcPr>
          <w:p w14:paraId="7FF89BAC" w14:textId="77777777" w:rsidR="00E95D7B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  <w:p w14:paraId="5B14C300" w14:textId="563C2504" w:rsidR="00E95D7B" w:rsidRPr="00547C25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7C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2DC49D96" w14:textId="4EC5D505" w:rsidR="00E95D7B" w:rsidRPr="00B4269E" w:rsidRDefault="00E95D7B" w:rsidP="00EB16E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3BA">
              <w:rPr>
                <w:rFonts w:asciiTheme="majorBidi" w:eastAsia="Angsana New" w:hAnsi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1</w:t>
            </w: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4895D557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D03787" w14:textId="77777777" w:rsidR="000446DD" w:rsidRDefault="000446D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C28521" w14:textId="35BAFEDD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DE4CD8" w14:textId="6016DA53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36F400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B95D0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8EF4978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4EE252A4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95D3641" w14:textId="02F50BC4" w:rsidR="00E95D7B" w:rsidRDefault="00E95D7B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3C73BA">
              <w:rPr>
                <w:rFonts w:asciiTheme="majorBidi" w:eastAsia="Angsana New" w:hAnsi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9877C66" w14:textId="687DAC2D" w:rsidR="00E95D7B" w:rsidRPr="00B4269E" w:rsidRDefault="00E95D7B" w:rsidP="00EB16E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446DD" w:rsidRPr="00B4269E" w14:paraId="000B7BD4" w14:textId="77777777" w:rsidTr="00E6420B">
        <w:trPr>
          <w:cantSplit/>
          <w:tblHeader/>
        </w:trPr>
        <w:tc>
          <w:tcPr>
            <w:tcW w:w="3240" w:type="dxa"/>
          </w:tcPr>
          <w:p w14:paraId="0992BE56" w14:textId="77777777" w:rsidR="000446DD" w:rsidRDefault="000446D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D9CAC27" w14:textId="77777777" w:rsidR="000446DD" w:rsidRPr="003C73BA" w:rsidRDefault="000446DD" w:rsidP="00EB16E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8535DF" w14:textId="77777777" w:rsidR="000446DD" w:rsidRPr="00B4269E" w:rsidRDefault="000446D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0A6D2" w14:textId="1F07B7D1" w:rsidR="000446DD" w:rsidRPr="00E6420B" w:rsidRDefault="003A68B6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446DD" w:rsidRPr="00E642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  <w:r w:rsidR="000446DD" w:rsidRPr="00E642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BC94F6" w14:textId="77777777" w:rsidR="000446DD" w:rsidRPr="00B4269E" w:rsidRDefault="000446D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8AB96EF" w14:textId="77777777" w:rsidR="000446DD" w:rsidRPr="00B4269E" w:rsidRDefault="000446D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CA0227" w14:textId="77777777" w:rsidR="000446DD" w:rsidRPr="00B4269E" w:rsidRDefault="000446D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C155E8" w14:textId="77777777" w:rsidR="000446DD" w:rsidRPr="00B4269E" w:rsidRDefault="000446D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09608E" w14:textId="77777777" w:rsidR="000446DD" w:rsidRPr="00B4269E" w:rsidRDefault="000446D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3C9CEB3" w14:textId="77777777" w:rsidR="000446DD" w:rsidRPr="003C73BA" w:rsidRDefault="000446DD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E95D7B" w:rsidRPr="00B4269E" w14:paraId="38A4FD06" w14:textId="77777777" w:rsidTr="00E6420B">
        <w:trPr>
          <w:cantSplit/>
          <w:tblHeader/>
        </w:trPr>
        <w:tc>
          <w:tcPr>
            <w:tcW w:w="3240" w:type="dxa"/>
          </w:tcPr>
          <w:p w14:paraId="558B4DF1" w14:textId="3843341B" w:rsidR="00E95D7B" w:rsidRPr="00547C25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14:paraId="5C3A037F" w14:textId="68CB6391" w:rsidR="00E95D7B" w:rsidRPr="00B4269E" w:rsidRDefault="00E95D7B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5D7B" w:rsidRPr="00B4269E" w14:paraId="5BEDD8B7" w14:textId="77777777" w:rsidTr="00E6420B">
        <w:trPr>
          <w:cantSplit/>
          <w:tblHeader/>
        </w:trPr>
        <w:tc>
          <w:tcPr>
            <w:tcW w:w="3240" w:type="dxa"/>
          </w:tcPr>
          <w:p w14:paraId="435E4A50" w14:textId="1955F3BA" w:rsidR="00E95D7B" w:rsidRPr="005538FA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E0D9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2563</w:t>
            </w:r>
          </w:p>
        </w:tc>
        <w:tc>
          <w:tcPr>
            <w:tcW w:w="6480" w:type="dxa"/>
            <w:gridSpan w:val="9"/>
          </w:tcPr>
          <w:p w14:paraId="1355C185" w14:textId="42328ECF" w:rsidR="00E95D7B" w:rsidRPr="00B4269E" w:rsidRDefault="00E95D7B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95D7B" w:rsidRPr="00B4269E" w14:paraId="428A927C" w14:textId="77777777" w:rsidTr="00E6420B">
        <w:trPr>
          <w:cantSplit/>
        </w:trPr>
        <w:tc>
          <w:tcPr>
            <w:tcW w:w="3240" w:type="dxa"/>
          </w:tcPr>
          <w:p w14:paraId="2C8B9983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28CF143" w14:textId="77777777" w:rsidR="00E95D7B" w:rsidRPr="00B4269E" w:rsidRDefault="00E95D7B" w:rsidP="00B4269E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9FE8DBE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BF6C4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0536E" w14:textId="04D729D1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5D96BB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C4066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9EF794C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D3659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EAB0BA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D7B" w:rsidRPr="00B4269E" w14:paraId="191857E8" w14:textId="77777777" w:rsidTr="00E6420B">
        <w:trPr>
          <w:cantSplit/>
        </w:trPr>
        <w:tc>
          <w:tcPr>
            <w:tcW w:w="3240" w:type="dxa"/>
          </w:tcPr>
          <w:p w14:paraId="59227164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080" w:type="dxa"/>
          </w:tcPr>
          <w:p w14:paraId="1964FB12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145,492</w:t>
            </w:r>
          </w:p>
        </w:tc>
        <w:tc>
          <w:tcPr>
            <w:tcW w:w="270" w:type="dxa"/>
          </w:tcPr>
          <w:p w14:paraId="34865824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8E2B4" w14:textId="1C37A99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5200B10A" w14:textId="41E68DC0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949BC1" w14:textId="6629CC5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18,941</w:t>
            </w:r>
          </w:p>
        </w:tc>
        <w:tc>
          <w:tcPr>
            <w:tcW w:w="270" w:type="dxa"/>
          </w:tcPr>
          <w:p w14:paraId="03283420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647097" w14:textId="70499A71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4016D8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B9199C" w14:textId="1CE7A860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164,433</w:t>
            </w:r>
          </w:p>
        </w:tc>
      </w:tr>
      <w:tr w:rsidR="00E95D7B" w:rsidRPr="00B4269E" w14:paraId="0BE9BE13" w14:textId="77777777" w:rsidTr="00E6420B">
        <w:trPr>
          <w:cantSplit/>
        </w:trPr>
        <w:tc>
          <w:tcPr>
            <w:tcW w:w="3240" w:type="dxa"/>
          </w:tcPr>
          <w:p w14:paraId="55F1262A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1F51ECA8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208,664</w:t>
            </w:r>
          </w:p>
        </w:tc>
        <w:tc>
          <w:tcPr>
            <w:tcW w:w="270" w:type="dxa"/>
          </w:tcPr>
          <w:p w14:paraId="38416085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8EDAC" w14:textId="1E71F2C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24F0A2E1" w14:textId="4F7DF911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A54DE8" w14:textId="4A06FAF9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14:paraId="66AA91A6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A27B60" w14:textId="52B6C202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63E532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5C8868" w14:textId="348037E7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208,664</w:t>
            </w:r>
          </w:p>
        </w:tc>
      </w:tr>
      <w:tr w:rsidR="00E95D7B" w:rsidRPr="00B4269E" w14:paraId="3E06EA1B" w14:textId="77777777" w:rsidTr="00E6420B">
        <w:trPr>
          <w:cantSplit/>
        </w:trPr>
        <w:tc>
          <w:tcPr>
            <w:tcW w:w="3240" w:type="dxa"/>
          </w:tcPr>
          <w:p w14:paraId="212D8C89" w14:textId="0532D005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2ED2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</w:tcPr>
          <w:p w14:paraId="6B752EFF" w14:textId="4EF2355A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41,130</w:t>
            </w:r>
          </w:p>
        </w:tc>
        <w:tc>
          <w:tcPr>
            <w:tcW w:w="270" w:type="dxa"/>
          </w:tcPr>
          <w:p w14:paraId="63BD2E3E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375CB" w14:textId="3F279E9A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6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4,615</w:t>
            </w:r>
          </w:p>
        </w:tc>
        <w:tc>
          <w:tcPr>
            <w:tcW w:w="236" w:type="dxa"/>
          </w:tcPr>
          <w:p w14:paraId="0998D491" w14:textId="6D52B9EC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1F6FC1" w14:textId="423F308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(1,975)</w:t>
            </w:r>
          </w:p>
        </w:tc>
        <w:tc>
          <w:tcPr>
            <w:tcW w:w="270" w:type="dxa"/>
          </w:tcPr>
          <w:p w14:paraId="1C0F17FB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A17BBFF" w14:textId="483DA25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93E7DF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3345BC" w14:textId="37AF8273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43,770</w:t>
            </w:r>
          </w:p>
        </w:tc>
      </w:tr>
      <w:tr w:rsidR="00E95D7B" w:rsidRPr="00B4269E" w14:paraId="22123EEB" w14:textId="77777777" w:rsidTr="00E6420B">
        <w:trPr>
          <w:cantSplit/>
        </w:trPr>
        <w:tc>
          <w:tcPr>
            <w:tcW w:w="3240" w:type="dxa"/>
          </w:tcPr>
          <w:p w14:paraId="2A4FD91D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</w:tcPr>
          <w:p w14:paraId="5448F611" w14:textId="65F9FF44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2,08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1BE3FF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4F395" w14:textId="147C805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0E14BD6D" w14:textId="14BAA552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B3AA81" w14:textId="00DBE399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23A101A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2C89DD5" w14:textId="7F8AA93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5BE97F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195D05" w14:textId="41B3B306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</w:t>
            </w:r>
            <w:r w:rsidR="006B247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95D7B" w:rsidRPr="00B4269E" w14:paraId="18C578DA" w14:textId="77777777" w:rsidTr="00E6420B">
        <w:trPr>
          <w:cantSplit/>
        </w:trPr>
        <w:tc>
          <w:tcPr>
            <w:tcW w:w="3240" w:type="dxa"/>
          </w:tcPr>
          <w:p w14:paraId="31047665" w14:textId="168A00CD" w:rsidR="00E95D7B" w:rsidRPr="00B4269E" w:rsidRDefault="00E95D7B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ค่าเช่ารับรู้จากสัญญาเช่าดำเนินงาน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ค้างชำระเกินกว่าสามเดือนที่หยุดรับรู้</w:t>
            </w:r>
          </w:p>
        </w:tc>
        <w:tc>
          <w:tcPr>
            <w:tcW w:w="1080" w:type="dxa"/>
          </w:tcPr>
          <w:p w14:paraId="1E6758A1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3ED3F1" w14:textId="552242B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29,035</w:t>
            </w:r>
          </w:p>
        </w:tc>
        <w:tc>
          <w:tcPr>
            <w:tcW w:w="270" w:type="dxa"/>
          </w:tcPr>
          <w:p w14:paraId="040A01B5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A9621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6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F3281" w14:textId="075513C1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6C557075" w14:textId="56E18F31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B42A213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C82347" w14:textId="5CA6F603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  <w:tc>
          <w:tcPr>
            <w:tcW w:w="270" w:type="dxa"/>
          </w:tcPr>
          <w:p w14:paraId="2CFE2E7D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BBEC6E4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4A4721" w14:textId="77F5CCC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978F08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6721670" w14:textId="77777777" w:rsidR="00E95D7B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572223" w14:textId="41D3C4A4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28,896</w:t>
            </w:r>
          </w:p>
        </w:tc>
      </w:tr>
      <w:tr w:rsidR="00E95D7B" w:rsidRPr="00B4269E" w14:paraId="298B15D7" w14:textId="77777777" w:rsidTr="00E6420B">
        <w:trPr>
          <w:cantSplit/>
        </w:trPr>
        <w:tc>
          <w:tcPr>
            <w:tcW w:w="3240" w:type="dxa"/>
          </w:tcPr>
          <w:p w14:paraId="6AB9F864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080" w:type="dxa"/>
          </w:tcPr>
          <w:p w14:paraId="7B7B132E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19,795</w:t>
            </w:r>
          </w:p>
        </w:tc>
        <w:tc>
          <w:tcPr>
            <w:tcW w:w="270" w:type="dxa"/>
          </w:tcPr>
          <w:p w14:paraId="2E85A3F8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3EB6A" w14:textId="65E38DC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3B9BB968" w14:textId="61814153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24A19F" w14:textId="5F2441E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2,496</w:t>
            </w:r>
          </w:p>
        </w:tc>
        <w:tc>
          <w:tcPr>
            <w:tcW w:w="270" w:type="dxa"/>
          </w:tcPr>
          <w:p w14:paraId="78593E9A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2C3A517" w14:textId="577D2B5F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A122AB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BBE69F" w14:textId="287769AD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22,291</w:t>
            </w:r>
          </w:p>
        </w:tc>
      </w:tr>
      <w:tr w:rsidR="00E95D7B" w:rsidRPr="00B4269E" w14:paraId="5CAAB00E" w14:textId="77777777" w:rsidTr="00E6420B">
        <w:trPr>
          <w:cantSplit/>
        </w:trPr>
        <w:tc>
          <w:tcPr>
            <w:tcW w:w="3240" w:type="dxa"/>
          </w:tcPr>
          <w:p w14:paraId="57D195CC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1E6C91E5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5CF6A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12,877</w:t>
            </w:r>
          </w:p>
        </w:tc>
        <w:tc>
          <w:tcPr>
            <w:tcW w:w="270" w:type="dxa"/>
          </w:tcPr>
          <w:p w14:paraId="3622F3B9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52375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6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5AD7DA" w14:textId="65C3141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3392EB74" w14:textId="2F5B0851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C2D577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F81BB" w14:textId="4E842E6A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14:paraId="3900AC70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9CB33F0" w14:textId="77777777" w:rsidR="00E95D7B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E425CB" w14:textId="43945C86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(503)</w:t>
            </w:r>
          </w:p>
        </w:tc>
        <w:tc>
          <w:tcPr>
            <w:tcW w:w="236" w:type="dxa"/>
          </w:tcPr>
          <w:p w14:paraId="708AC62B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ACDA12B" w14:textId="77777777" w:rsidR="00E95D7B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14F44" w14:textId="62668418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6B247B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E95D7B" w:rsidRPr="00B4269E" w14:paraId="5E557B57" w14:textId="77777777" w:rsidTr="00E6420B">
        <w:trPr>
          <w:cantSplit/>
        </w:trPr>
        <w:tc>
          <w:tcPr>
            <w:tcW w:w="3240" w:type="dxa"/>
          </w:tcPr>
          <w:p w14:paraId="1B30E673" w14:textId="474D8619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3E0589B1" w14:textId="442C00C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4,02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AFFB7D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F5B8D6" w14:textId="07E769F1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758022D0" w14:textId="0217AA8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C48BC2" w14:textId="0B8A6413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270" w:type="dxa"/>
          </w:tcPr>
          <w:p w14:paraId="4232779B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233EE4" w14:textId="50E0DA64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30728A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1A6FD6F" w14:textId="4F218BCF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</w:t>
            </w:r>
            <w:r w:rsidR="006B247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95D7B" w:rsidRPr="00B4269E" w14:paraId="7A5416E7" w14:textId="77777777" w:rsidTr="00E6420B">
        <w:trPr>
          <w:cantSplit/>
          <w:trHeight w:val="70"/>
        </w:trPr>
        <w:tc>
          <w:tcPr>
            <w:tcW w:w="3240" w:type="dxa"/>
          </w:tcPr>
          <w:p w14:paraId="1069A7A7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516C7D" w14:textId="125B9D94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463,107</w:t>
            </w:r>
          </w:p>
        </w:tc>
        <w:tc>
          <w:tcPr>
            <w:tcW w:w="270" w:type="dxa"/>
          </w:tcPr>
          <w:p w14:paraId="21E7597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D1572A" w14:textId="6DFC5B5A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4,615</w:t>
            </w:r>
          </w:p>
        </w:tc>
        <w:tc>
          <w:tcPr>
            <w:tcW w:w="236" w:type="dxa"/>
          </w:tcPr>
          <w:p w14:paraId="0EBBC171" w14:textId="4DC0C1A3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3F8D135" w14:textId="7FE30285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20,291</w:t>
            </w:r>
          </w:p>
        </w:tc>
        <w:tc>
          <w:tcPr>
            <w:tcW w:w="270" w:type="dxa"/>
          </w:tcPr>
          <w:p w14:paraId="0B7ED13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1B2C3712" w14:textId="2DAE4E75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(503)</w:t>
            </w:r>
          </w:p>
        </w:tc>
        <w:tc>
          <w:tcPr>
            <w:tcW w:w="236" w:type="dxa"/>
          </w:tcPr>
          <w:p w14:paraId="0A496118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C1E87FF" w14:textId="56B2430D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487,510</w:t>
            </w:r>
          </w:p>
        </w:tc>
      </w:tr>
      <w:tr w:rsidR="00E95D7B" w:rsidRPr="00B4269E" w14:paraId="0CEE232C" w14:textId="77777777" w:rsidTr="00E6420B">
        <w:trPr>
          <w:cantSplit/>
        </w:trPr>
        <w:tc>
          <w:tcPr>
            <w:tcW w:w="3240" w:type="dxa"/>
          </w:tcPr>
          <w:p w14:paraId="06FF90E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65F669" w14:textId="77777777" w:rsidR="00E95D7B" w:rsidRPr="00006D48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5131B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3D4CD3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AAD87D" w14:textId="5809D500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3FEBAE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15BDC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6DE51C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FB2304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7AFAA3" w14:textId="77777777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D7B" w:rsidRPr="00B4269E" w14:paraId="33D94EA8" w14:textId="77777777" w:rsidTr="00E6420B">
        <w:trPr>
          <w:cantSplit/>
        </w:trPr>
        <w:tc>
          <w:tcPr>
            <w:tcW w:w="3240" w:type="dxa"/>
          </w:tcPr>
          <w:p w14:paraId="26C80E4D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3D9661B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9F47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4C072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EF440" w14:textId="26B8FCBE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5CF7F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0B755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A62F89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A9E1F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410CEC6" w14:textId="77777777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D7B" w:rsidRPr="00B4269E" w14:paraId="75199793" w14:textId="77777777" w:rsidTr="00E6420B">
        <w:trPr>
          <w:cantSplit/>
        </w:trPr>
        <w:tc>
          <w:tcPr>
            <w:tcW w:w="3240" w:type="dxa"/>
          </w:tcPr>
          <w:p w14:paraId="32AB5CDF" w14:textId="656AA43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ผลต่างระหว่างการรับรู้รายได้ของสัญญาเช่าดำเนินงานและ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0" w:type="dxa"/>
            <w:vAlign w:val="bottom"/>
          </w:tcPr>
          <w:p w14:paraId="7316A8AE" w14:textId="625478A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(4,187)</w:t>
            </w:r>
          </w:p>
        </w:tc>
        <w:tc>
          <w:tcPr>
            <w:tcW w:w="270" w:type="dxa"/>
          </w:tcPr>
          <w:p w14:paraId="0E2F6C76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9BB21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F171A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7C1C8" w14:textId="53D7E804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47521AF7" w14:textId="14178A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3E14408" w14:textId="4653776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63FBB9A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59829E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77E964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0D1D58" w14:textId="5CF4C6B5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2B9A3A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0C87412" w14:textId="682C46D5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(3,241)</w:t>
            </w:r>
          </w:p>
        </w:tc>
      </w:tr>
      <w:tr w:rsidR="00E95D7B" w:rsidRPr="00B4269E" w14:paraId="02824A59" w14:textId="77777777" w:rsidTr="00E6420B">
        <w:trPr>
          <w:cantSplit/>
        </w:trPr>
        <w:tc>
          <w:tcPr>
            <w:tcW w:w="3240" w:type="dxa"/>
          </w:tcPr>
          <w:p w14:paraId="0B39335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7242A1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(4,061)</w:t>
            </w:r>
          </w:p>
        </w:tc>
        <w:tc>
          <w:tcPr>
            <w:tcW w:w="270" w:type="dxa"/>
          </w:tcPr>
          <w:p w14:paraId="4978E112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089D1F" w14:textId="1CECB46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3672E7AA" w14:textId="79507796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12E420A" w14:textId="526D08C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(821)</w:t>
            </w:r>
          </w:p>
        </w:tc>
        <w:tc>
          <w:tcPr>
            <w:tcW w:w="270" w:type="dxa"/>
          </w:tcPr>
          <w:p w14:paraId="16A87F4F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928AEF9" w14:textId="057FBD4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CD65EB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ACBAB95" w14:textId="327B2ECF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(4,882)</w:t>
            </w:r>
          </w:p>
        </w:tc>
      </w:tr>
      <w:tr w:rsidR="00E95D7B" w:rsidRPr="00B4269E" w14:paraId="3AA7B2B1" w14:textId="77777777" w:rsidTr="00E6420B">
        <w:trPr>
          <w:cantSplit/>
        </w:trPr>
        <w:tc>
          <w:tcPr>
            <w:tcW w:w="3240" w:type="dxa"/>
          </w:tcPr>
          <w:p w14:paraId="5B6AFC4A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5D996C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(8,248)</w:t>
            </w:r>
          </w:p>
        </w:tc>
        <w:tc>
          <w:tcPr>
            <w:tcW w:w="270" w:type="dxa"/>
          </w:tcPr>
          <w:p w14:paraId="0AF3A6E6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8D35D" w14:textId="17677509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4BD39C5A" w14:textId="288069D5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1F38D" w14:textId="57FE6F5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01892D5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069BF550" w14:textId="1FBF5F7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1EA7BA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B15493E" w14:textId="32104358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(8,123)</w:t>
            </w:r>
          </w:p>
        </w:tc>
      </w:tr>
      <w:tr w:rsidR="00E95D7B" w:rsidRPr="00B4269E" w14:paraId="53BE3F9F" w14:textId="77777777" w:rsidTr="00E6420B">
        <w:trPr>
          <w:cantSplit/>
        </w:trPr>
        <w:tc>
          <w:tcPr>
            <w:tcW w:w="3240" w:type="dxa"/>
          </w:tcPr>
          <w:p w14:paraId="4E7F0651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223F58" w14:textId="77777777" w:rsidR="00E95D7B" w:rsidRPr="00006D48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F37878B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3A231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E4FEB8" w14:textId="0D817F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20C941E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AEA03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D1047E3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A2B54C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111D25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D7B" w:rsidRPr="00B4269E" w14:paraId="057F667C" w14:textId="77777777" w:rsidTr="00E6420B">
        <w:trPr>
          <w:cantSplit/>
        </w:trPr>
        <w:tc>
          <w:tcPr>
            <w:tcW w:w="3240" w:type="dxa"/>
          </w:tcPr>
          <w:p w14:paraId="449B9AA4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88644A" w14:textId="1D78E10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454,859</w:t>
            </w:r>
          </w:p>
        </w:tc>
        <w:tc>
          <w:tcPr>
            <w:tcW w:w="270" w:type="dxa"/>
          </w:tcPr>
          <w:p w14:paraId="63D202DB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9776E0" w14:textId="05496AA2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4,615</w:t>
            </w:r>
          </w:p>
        </w:tc>
        <w:tc>
          <w:tcPr>
            <w:tcW w:w="236" w:type="dxa"/>
          </w:tcPr>
          <w:p w14:paraId="2B7C3523" w14:textId="727200D9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70F59C7" w14:textId="194A774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20,416</w:t>
            </w:r>
          </w:p>
        </w:tc>
        <w:tc>
          <w:tcPr>
            <w:tcW w:w="270" w:type="dxa"/>
          </w:tcPr>
          <w:p w14:paraId="02F40DE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67C4F109" w14:textId="3FA18370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(503)</w:t>
            </w:r>
          </w:p>
        </w:tc>
        <w:tc>
          <w:tcPr>
            <w:tcW w:w="236" w:type="dxa"/>
          </w:tcPr>
          <w:p w14:paraId="095FDBFD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D872ABD" w14:textId="7634E52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479,387</w:t>
            </w:r>
          </w:p>
        </w:tc>
      </w:tr>
    </w:tbl>
    <w:p w14:paraId="038B6404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5888D13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440"/>
        <w:gridCol w:w="236"/>
        <w:gridCol w:w="1357"/>
      </w:tblGrid>
      <w:tr w:rsidR="00780211" w:rsidRPr="00F3752B" w14:paraId="2994D24F" w14:textId="77777777" w:rsidTr="00006D48">
        <w:trPr>
          <w:cantSplit/>
          <w:tblHeader/>
        </w:trPr>
        <w:tc>
          <w:tcPr>
            <w:tcW w:w="3600" w:type="dxa"/>
          </w:tcPr>
          <w:p w14:paraId="3298DE68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D9900B7" w14:textId="09630BFD" w:rsidR="00780211" w:rsidRPr="00F3752B" w:rsidRDefault="00780211" w:rsidP="00B4269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D4A84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5E08238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00F07723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417368F" w14:textId="37CF96EB" w:rsidR="00780211" w:rsidRPr="00F3752B" w:rsidRDefault="00780211" w:rsidP="00B4269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0211" w:rsidRPr="00F3752B" w14:paraId="3F962266" w14:textId="77777777" w:rsidTr="00006D48">
        <w:trPr>
          <w:cantSplit/>
          <w:tblHeader/>
        </w:trPr>
        <w:tc>
          <w:tcPr>
            <w:tcW w:w="3600" w:type="dxa"/>
          </w:tcPr>
          <w:p w14:paraId="3EE370DF" w14:textId="77777777" w:rsidR="00241AC6" w:rsidRPr="00547C25" w:rsidRDefault="00241AC6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4D54F52E" w14:textId="54AE5443" w:rsidR="00780211" w:rsidRPr="00547C25" w:rsidRDefault="00241AC6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7C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0FCAACE2" w14:textId="0D3E9EE5" w:rsidR="00FD1884" w:rsidRPr="00F3752B" w:rsidRDefault="00FD1884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CD09215" w14:textId="383EC2BC" w:rsidR="00780211" w:rsidRPr="00F3752B" w:rsidRDefault="00780211" w:rsidP="00FD188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0880F9BD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96D6C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E7B70E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66605E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78BA62E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3FC27CC" w14:textId="31DB50C7" w:rsidR="00FD1884" w:rsidRPr="00F3752B" w:rsidRDefault="00FD1884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C70D487" w14:textId="58ADF2A3" w:rsidR="00780211" w:rsidRPr="00F3752B" w:rsidRDefault="00780211" w:rsidP="00FD188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80211" w:rsidRPr="00F3752B" w14:paraId="713AE5B2" w14:textId="77777777" w:rsidTr="00006D48">
        <w:trPr>
          <w:cantSplit/>
          <w:tblHeader/>
        </w:trPr>
        <w:tc>
          <w:tcPr>
            <w:tcW w:w="3600" w:type="dxa"/>
          </w:tcPr>
          <w:p w14:paraId="7DB2777F" w14:textId="1C7D1F72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7"/>
          </w:tcPr>
          <w:p w14:paraId="429F382D" w14:textId="77777777" w:rsidR="00780211" w:rsidRPr="00F3752B" w:rsidRDefault="00780211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752B" w:rsidRPr="00F3752B" w14:paraId="2EACA024" w14:textId="77777777" w:rsidTr="00006D48">
        <w:trPr>
          <w:cantSplit/>
          <w:tblHeader/>
        </w:trPr>
        <w:tc>
          <w:tcPr>
            <w:tcW w:w="3600" w:type="dxa"/>
          </w:tcPr>
          <w:p w14:paraId="0E924F84" w14:textId="52003528" w:rsidR="00F3752B" w:rsidRPr="00F3752B" w:rsidRDefault="00F3752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F3752B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6003" w:type="dxa"/>
            <w:gridSpan w:val="7"/>
          </w:tcPr>
          <w:p w14:paraId="1E013074" w14:textId="77777777" w:rsidR="00F3752B" w:rsidRPr="00F3752B" w:rsidRDefault="00F3752B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80211" w:rsidRPr="00F3752B" w14:paraId="061691CF" w14:textId="77777777" w:rsidTr="00006D48">
        <w:trPr>
          <w:cantSplit/>
        </w:trPr>
        <w:tc>
          <w:tcPr>
            <w:tcW w:w="3600" w:type="dxa"/>
          </w:tcPr>
          <w:p w14:paraId="7B8AC536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15BCAA05" w14:textId="77777777" w:rsidR="00780211" w:rsidRPr="00F3752B" w:rsidRDefault="00780211" w:rsidP="00B4269E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1D34FF9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FA1E1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204D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E07D40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1F59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9A76690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F3752B" w14:paraId="1DDEF11D" w14:textId="77777777" w:rsidTr="00006D48">
        <w:trPr>
          <w:cantSplit/>
        </w:trPr>
        <w:tc>
          <w:tcPr>
            <w:tcW w:w="3600" w:type="dxa"/>
          </w:tcPr>
          <w:p w14:paraId="2AE4707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14:paraId="18BB5CE6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128,803</w:t>
            </w:r>
          </w:p>
        </w:tc>
        <w:tc>
          <w:tcPr>
            <w:tcW w:w="270" w:type="dxa"/>
          </w:tcPr>
          <w:p w14:paraId="66E7AAF6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67D2D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16,689</w:t>
            </w:r>
          </w:p>
        </w:tc>
        <w:tc>
          <w:tcPr>
            <w:tcW w:w="270" w:type="dxa"/>
          </w:tcPr>
          <w:p w14:paraId="084D1113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4C4B2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4A9C61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E5E2C87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145,492</w:t>
            </w:r>
          </w:p>
        </w:tc>
      </w:tr>
      <w:tr w:rsidR="00780211" w:rsidRPr="00F3752B" w14:paraId="073B1988" w14:textId="77777777" w:rsidTr="00006D48">
        <w:trPr>
          <w:cantSplit/>
        </w:trPr>
        <w:tc>
          <w:tcPr>
            <w:tcW w:w="3600" w:type="dxa"/>
          </w:tcPr>
          <w:p w14:paraId="0CD4B69C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576E46AD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150,450</w:t>
            </w:r>
          </w:p>
        </w:tc>
        <w:tc>
          <w:tcPr>
            <w:tcW w:w="270" w:type="dxa"/>
          </w:tcPr>
          <w:p w14:paraId="3C9A4A0B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750C1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58,214</w:t>
            </w:r>
          </w:p>
        </w:tc>
        <w:tc>
          <w:tcPr>
            <w:tcW w:w="270" w:type="dxa"/>
          </w:tcPr>
          <w:p w14:paraId="4781BDE6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5F0CD3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7BE68C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0487847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208,664</w:t>
            </w:r>
          </w:p>
        </w:tc>
      </w:tr>
      <w:tr w:rsidR="00780211" w:rsidRPr="00F3752B" w14:paraId="6E966DF7" w14:textId="77777777" w:rsidTr="00006D48">
        <w:trPr>
          <w:cantSplit/>
        </w:trPr>
        <w:tc>
          <w:tcPr>
            <w:tcW w:w="3600" w:type="dxa"/>
          </w:tcPr>
          <w:p w14:paraId="014F32CD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565CA562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40,415</w:t>
            </w:r>
          </w:p>
        </w:tc>
        <w:tc>
          <w:tcPr>
            <w:tcW w:w="270" w:type="dxa"/>
          </w:tcPr>
          <w:p w14:paraId="3B41824F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0F09B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7F8B5753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A2165F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100DF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0CB33FD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41,130</w:t>
            </w:r>
          </w:p>
        </w:tc>
      </w:tr>
      <w:tr w:rsidR="00780211" w:rsidRPr="00F3752B" w14:paraId="45AC3BDE" w14:textId="77777777" w:rsidTr="00006D48">
        <w:trPr>
          <w:cantSplit/>
        </w:trPr>
        <w:tc>
          <w:tcPr>
            <w:tcW w:w="3600" w:type="dxa"/>
          </w:tcPr>
          <w:p w14:paraId="1C057CA4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14:paraId="198B663D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2,051</w:t>
            </w:r>
          </w:p>
        </w:tc>
        <w:tc>
          <w:tcPr>
            <w:tcW w:w="270" w:type="dxa"/>
          </w:tcPr>
          <w:p w14:paraId="13DDF0A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5FCE0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17A2FEC9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151D9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1D0904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0EFAC27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</w:tr>
      <w:tr w:rsidR="00780211" w:rsidRPr="00F3752B" w14:paraId="0958BBB8" w14:textId="77777777" w:rsidTr="00006D48">
        <w:trPr>
          <w:cantSplit/>
        </w:trPr>
        <w:tc>
          <w:tcPr>
            <w:tcW w:w="3600" w:type="dxa"/>
          </w:tcPr>
          <w:p w14:paraId="7B819C78" w14:textId="77777777" w:rsidR="0087299E" w:rsidRPr="00F3752B" w:rsidRDefault="0087299E" w:rsidP="0087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365CAC38" w14:textId="446006FE" w:rsidR="00780211" w:rsidRPr="00F3752B" w:rsidRDefault="00F3752B" w:rsidP="00547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 w:rsidR="0087299E" w:rsidRPr="00F3752B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</w:tcPr>
          <w:p w14:paraId="70814260" w14:textId="77777777" w:rsidR="00216264" w:rsidRPr="00F3752B" w:rsidRDefault="00216264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7A74E" w14:textId="51276CAE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29,078</w:t>
            </w:r>
          </w:p>
        </w:tc>
        <w:tc>
          <w:tcPr>
            <w:tcW w:w="270" w:type="dxa"/>
          </w:tcPr>
          <w:p w14:paraId="03EA0F5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4656B" w14:textId="77777777" w:rsidR="00216264" w:rsidRPr="00F3752B" w:rsidRDefault="0021626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5B3254" w14:textId="593B91C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0" w:type="dxa"/>
          </w:tcPr>
          <w:p w14:paraId="56A6A36B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BD06B9" w14:textId="77777777" w:rsidR="00216264" w:rsidRPr="00F3752B" w:rsidRDefault="0021626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D83715" w14:textId="4F2C476D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C5FA1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EA62BC8" w14:textId="77777777" w:rsidR="00216264" w:rsidRPr="00F3752B" w:rsidRDefault="00216264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183FEA" w14:textId="141B8411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29,035</w:t>
            </w:r>
          </w:p>
        </w:tc>
      </w:tr>
      <w:tr w:rsidR="00780211" w:rsidRPr="00F3752B" w14:paraId="1EFF6496" w14:textId="77777777" w:rsidTr="00006D48">
        <w:trPr>
          <w:cantSplit/>
        </w:trPr>
        <w:tc>
          <w:tcPr>
            <w:tcW w:w="3600" w:type="dxa"/>
          </w:tcPr>
          <w:p w14:paraId="2C262ECD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14:paraId="4FDE47B6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16,124</w:t>
            </w:r>
          </w:p>
        </w:tc>
        <w:tc>
          <w:tcPr>
            <w:tcW w:w="270" w:type="dxa"/>
          </w:tcPr>
          <w:p w14:paraId="1D71F7C5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B1490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3,671</w:t>
            </w:r>
          </w:p>
        </w:tc>
        <w:tc>
          <w:tcPr>
            <w:tcW w:w="270" w:type="dxa"/>
          </w:tcPr>
          <w:p w14:paraId="4D90A38A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DECD0F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6D8FD1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C3316D3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19,795</w:t>
            </w:r>
          </w:p>
        </w:tc>
      </w:tr>
      <w:tr w:rsidR="00780211" w:rsidRPr="00F3752B" w14:paraId="6EF7EEB4" w14:textId="77777777" w:rsidTr="00006D48">
        <w:trPr>
          <w:cantSplit/>
        </w:trPr>
        <w:tc>
          <w:tcPr>
            <w:tcW w:w="3600" w:type="dxa"/>
          </w:tcPr>
          <w:p w14:paraId="46C2905B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3128BFF0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581B9B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9,726</w:t>
            </w:r>
          </w:p>
        </w:tc>
        <w:tc>
          <w:tcPr>
            <w:tcW w:w="270" w:type="dxa"/>
          </w:tcPr>
          <w:p w14:paraId="6627AC5F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B904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2295A2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2,942</w:t>
            </w:r>
          </w:p>
        </w:tc>
        <w:tc>
          <w:tcPr>
            <w:tcW w:w="270" w:type="dxa"/>
          </w:tcPr>
          <w:p w14:paraId="13D35720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C20FFD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EC1A94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64C4660C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D8BC2BC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A811C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12,877</w:t>
            </w:r>
          </w:p>
        </w:tc>
      </w:tr>
      <w:tr w:rsidR="0087299E" w:rsidRPr="00F3752B" w14:paraId="3B4BB0DC" w14:textId="77777777" w:rsidTr="00006D48">
        <w:trPr>
          <w:cantSplit/>
        </w:trPr>
        <w:tc>
          <w:tcPr>
            <w:tcW w:w="3600" w:type="dxa"/>
          </w:tcPr>
          <w:p w14:paraId="388D5FEF" w14:textId="041E4DD2" w:rsidR="0087299E" w:rsidRPr="00F3752B" w:rsidRDefault="0055096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</w:tcPr>
          <w:p w14:paraId="22A62712" w14:textId="7F84BD46" w:rsidR="0087299E" w:rsidRPr="00F3752B" w:rsidRDefault="0087299E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F375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028</w:t>
            </w:r>
          </w:p>
        </w:tc>
        <w:tc>
          <w:tcPr>
            <w:tcW w:w="270" w:type="dxa"/>
          </w:tcPr>
          <w:p w14:paraId="5B35AFCF" w14:textId="77777777" w:rsidR="0087299E" w:rsidRPr="00F3752B" w:rsidRDefault="0087299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A682F9" w14:textId="69BCE702" w:rsidR="0087299E" w:rsidRPr="00F3752B" w:rsidRDefault="00F3752B" w:rsidP="00547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FB5E14" w14:textId="77777777" w:rsidR="0087299E" w:rsidRPr="00F3752B" w:rsidRDefault="0087299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54F403" w14:textId="0FB2311D" w:rsidR="0087299E" w:rsidRPr="00F3752B" w:rsidRDefault="00F3752B" w:rsidP="00547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22139F" w14:textId="77777777" w:rsidR="0087299E" w:rsidRPr="00F3752B" w:rsidRDefault="0087299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5579067" w14:textId="52A4775B" w:rsidR="0087299E" w:rsidRPr="00F3752B" w:rsidRDefault="00F3752B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4,028</w:t>
            </w:r>
          </w:p>
        </w:tc>
      </w:tr>
      <w:tr w:rsidR="00780211" w:rsidRPr="00F3752B" w14:paraId="0E8BBF41" w14:textId="77777777" w:rsidTr="00006D48">
        <w:trPr>
          <w:cantSplit/>
        </w:trPr>
        <w:tc>
          <w:tcPr>
            <w:tcW w:w="3600" w:type="dxa"/>
          </w:tcPr>
          <w:p w14:paraId="61CCC20F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3DA700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380,675</w:t>
            </w:r>
          </w:p>
        </w:tc>
        <w:tc>
          <w:tcPr>
            <w:tcW w:w="270" w:type="dxa"/>
          </w:tcPr>
          <w:p w14:paraId="633C4D8A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779D39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82,223</w:t>
            </w:r>
          </w:p>
        </w:tc>
        <w:tc>
          <w:tcPr>
            <w:tcW w:w="270" w:type="dxa"/>
          </w:tcPr>
          <w:p w14:paraId="56D7515F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599629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10E264E9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845F318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463,107</w:t>
            </w:r>
          </w:p>
        </w:tc>
      </w:tr>
      <w:tr w:rsidR="00780211" w:rsidRPr="00F3752B" w14:paraId="5F2A8BA1" w14:textId="77777777" w:rsidTr="00006D48">
        <w:trPr>
          <w:cantSplit/>
        </w:trPr>
        <w:tc>
          <w:tcPr>
            <w:tcW w:w="3600" w:type="dxa"/>
          </w:tcPr>
          <w:p w14:paraId="2234EACB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2040D7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462CD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F457E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99F48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B062F4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0DD4B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7C657FF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F3752B" w14:paraId="179C0959" w14:textId="77777777" w:rsidTr="00006D48">
        <w:trPr>
          <w:cantSplit/>
        </w:trPr>
        <w:tc>
          <w:tcPr>
            <w:tcW w:w="3600" w:type="dxa"/>
          </w:tcPr>
          <w:p w14:paraId="7E3B8FF4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4E0E7621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6BECF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2D77B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139B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3FE585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54D01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9C00C13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F3752B" w14:paraId="46EAD538" w14:textId="77777777" w:rsidTr="00006D48">
        <w:trPr>
          <w:cantSplit/>
        </w:trPr>
        <w:tc>
          <w:tcPr>
            <w:tcW w:w="3600" w:type="dxa"/>
          </w:tcPr>
          <w:p w14:paraId="581F6A01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48329DED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166B6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E373F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A51A4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EACDAE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E16288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B8DB879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F3752B" w14:paraId="47E95C85" w14:textId="77777777" w:rsidTr="00006D48">
        <w:trPr>
          <w:cantSplit/>
        </w:trPr>
        <w:tc>
          <w:tcPr>
            <w:tcW w:w="3600" w:type="dxa"/>
          </w:tcPr>
          <w:p w14:paraId="3A02A853" w14:textId="32F92680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="00A746E5" w:rsidRPr="00F3752B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  <w:vAlign w:val="bottom"/>
          </w:tcPr>
          <w:p w14:paraId="13004FF9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(6,639)</w:t>
            </w:r>
          </w:p>
        </w:tc>
        <w:tc>
          <w:tcPr>
            <w:tcW w:w="270" w:type="dxa"/>
          </w:tcPr>
          <w:p w14:paraId="0E08B271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B24841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2,452</w:t>
            </w:r>
          </w:p>
        </w:tc>
        <w:tc>
          <w:tcPr>
            <w:tcW w:w="270" w:type="dxa"/>
          </w:tcPr>
          <w:p w14:paraId="188AD01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5DBA2E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BC368D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D858FC5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(4,187)</w:t>
            </w:r>
          </w:p>
        </w:tc>
      </w:tr>
      <w:tr w:rsidR="00780211" w:rsidRPr="00F3752B" w14:paraId="40A675D7" w14:textId="77777777" w:rsidTr="00006D48">
        <w:trPr>
          <w:cantSplit/>
        </w:trPr>
        <w:tc>
          <w:tcPr>
            <w:tcW w:w="3600" w:type="dxa"/>
          </w:tcPr>
          <w:p w14:paraId="5E8F3FFE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96DFC5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(3,242)</w:t>
            </w:r>
          </w:p>
        </w:tc>
        <w:tc>
          <w:tcPr>
            <w:tcW w:w="270" w:type="dxa"/>
          </w:tcPr>
          <w:p w14:paraId="0F136302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CA006A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(819)</w:t>
            </w:r>
          </w:p>
        </w:tc>
        <w:tc>
          <w:tcPr>
            <w:tcW w:w="270" w:type="dxa"/>
          </w:tcPr>
          <w:p w14:paraId="617EE7A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9E954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C9186E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ABAF06F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</w:rPr>
              <w:t>(4,061)</w:t>
            </w:r>
          </w:p>
        </w:tc>
      </w:tr>
      <w:tr w:rsidR="00780211" w:rsidRPr="00F3752B" w14:paraId="078D4084" w14:textId="77777777" w:rsidTr="00006D48">
        <w:trPr>
          <w:cantSplit/>
        </w:trPr>
        <w:tc>
          <w:tcPr>
            <w:tcW w:w="3600" w:type="dxa"/>
          </w:tcPr>
          <w:p w14:paraId="4D0396B1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B8D91F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(9,881)</w:t>
            </w:r>
          </w:p>
        </w:tc>
        <w:tc>
          <w:tcPr>
            <w:tcW w:w="270" w:type="dxa"/>
          </w:tcPr>
          <w:p w14:paraId="576E456A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9D47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1,633</w:t>
            </w:r>
          </w:p>
        </w:tc>
        <w:tc>
          <w:tcPr>
            <w:tcW w:w="270" w:type="dxa"/>
          </w:tcPr>
          <w:p w14:paraId="4308B4B8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09C85E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58899A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9A3AF6A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(8,248)</w:t>
            </w:r>
          </w:p>
        </w:tc>
      </w:tr>
      <w:tr w:rsidR="00780211" w:rsidRPr="00F3752B" w14:paraId="45CDC514" w14:textId="77777777" w:rsidTr="00006D48">
        <w:trPr>
          <w:cantSplit/>
        </w:trPr>
        <w:tc>
          <w:tcPr>
            <w:tcW w:w="3600" w:type="dxa"/>
          </w:tcPr>
          <w:p w14:paraId="50F0B49C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4DA867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24830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D8524B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DA06ED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48795B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6467EE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6DF4076D" w14:textId="77777777" w:rsidR="00780211" w:rsidRPr="00547C25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0211" w:rsidRPr="00F3752B" w14:paraId="6E45D4D6" w14:textId="77777777" w:rsidTr="00006D48">
        <w:trPr>
          <w:cantSplit/>
        </w:trPr>
        <w:tc>
          <w:tcPr>
            <w:tcW w:w="3600" w:type="dxa"/>
          </w:tcPr>
          <w:p w14:paraId="020E5A13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BA23B27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370,794</w:t>
            </w:r>
          </w:p>
        </w:tc>
        <w:tc>
          <w:tcPr>
            <w:tcW w:w="270" w:type="dxa"/>
          </w:tcPr>
          <w:p w14:paraId="19C4467A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9D071BE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83,856</w:t>
            </w:r>
          </w:p>
        </w:tc>
        <w:tc>
          <w:tcPr>
            <w:tcW w:w="270" w:type="dxa"/>
          </w:tcPr>
          <w:p w14:paraId="6CA83B12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CEF1276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4AA3E227" w14:textId="77777777" w:rsidR="00780211" w:rsidRPr="00F3752B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0C27CF3B" w14:textId="77777777" w:rsidR="00780211" w:rsidRPr="00F3752B" w:rsidRDefault="0078021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454,859</w:t>
            </w:r>
          </w:p>
        </w:tc>
      </w:tr>
    </w:tbl>
    <w:p w14:paraId="0802FDBF" w14:textId="1FABE160" w:rsidR="00F3752B" w:rsidRPr="00547C25" w:rsidRDefault="00F3752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</w:p>
    <w:p w14:paraId="1FF1E2DD" w14:textId="77777777" w:rsidR="00F3752B" w:rsidRPr="00547C25" w:rsidRDefault="00F37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47C25">
        <w:rPr>
          <w:rFonts w:asciiTheme="majorBidi" w:hAnsiTheme="majorBidi" w:cstheme="majorBidi"/>
          <w:sz w:val="30"/>
          <w:szCs w:val="30"/>
        </w:rPr>
        <w:br w:type="page"/>
      </w:r>
    </w:p>
    <w:p w14:paraId="75CD405B" w14:textId="3D8C5E4C" w:rsidR="00431DC4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50967">
        <w:rPr>
          <w:rFonts w:asciiTheme="majorBidi" w:hAnsiTheme="majorBidi" w:cstheme="majorBidi"/>
          <w:sz w:val="30"/>
          <w:szCs w:val="30"/>
        </w:rPr>
        <w:t>31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4269E">
        <w:rPr>
          <w:rFonts w:asciiTheme="majorBidi" w:hAnsiTheme="majorBidi" w:cstheme="majorBidi"/>
          <w:sz w:val="30"/>
          <w:szCs w:val="30"/>
        </w:rPr>
        <w:t>256</w:t>
      </w:r>
      <w:r w:rsidR="002240C0" w:rsidRPr="00B4269E">
        <w:rPr>
          <w:rFonts w:asciiTheme="majorBidi" w:hAnsiTheme="majorBidi" w:cstheme="majorBidi"/>
          <w:sz w:val="30"/>
          <w:szCs w:val="30"/>
        </w:rPr>
        <w:t>3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บริษัทมีผลประโยชน์ทางภาษีจากยอดขาดทุนยกไปเป็นจำนวนรวมทั้งสิ้น</w:t>
      </w:r>
      <w:r w:rsidR="00AD340D">
        <w:rPr>
          <w:rFonts w:asciiTheme="majorBidi" w:hAnsiTheme="majorBidi" w:cstheme="majorBidi"/>
          <w:sz w:val="30"/>
          <w:szCs w:val="30"/>
        </w:rPr>
        <w:t xml:space="preserve"> </w:t>
      </w:r>
      <w:r w:rsidR="0073268E">
        <w:rPr>
          <w:rFonts w:asciiTheme="majorBidi" w:hAnsiTheme="majorBidi" w:cstheme="majorBidi"/>
          <w:sz w:val="30"/>
          <w:szCs w:val="30"/>
        </w:rPr>
        <w:t>578.3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240C0" w:rsidRPr="00B4269E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40C0" w:rsidRPr="00B4269E">
        <w:rPr>
          <w:rFonts w:asciiTheme="majorBidi" w:hAnsiTheme="majorBidi" w:cstheme="majorBidi"/>
          <w:i/>
          <w:iCs/>
          <w:sz w:val="30"/>
          <w:szCs w:val="30"/>
        </w:rPr>
        <w:t>486.3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เป็นผลมาจากเงินได้ที่จ่ายเพื่อการลงทุนซึ่งเข้าเงื่อนไขในการนำมาหักเป็นรายจ่ายได้เพิ่มขึ้นในการคำนวณภาษีเงินได้ ผู้บริหารทำการประเมินประมาณการกำไรทางภาษีในอนาคต และบริษัทได้บันทึกสินทรัพย์ภาษีเงินรอการตัดบัญชีจำนวน </w:t>
      </w:r>
      <w:r w:rsidR="00AD340D">
        <w:rPr>
          <w:rFonts w:asciiTheme="majorBidi" w:hAnsiTheme="majorBidi" w:cstheme="majorBidi"/>
          <w:sz w:val="30"/>
          <w:szCs w:val="30"/>
        </w:rPr>
        <w:t>208.7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240C0" w:rsidRPr="00B4269E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40C0" w:rsidRPr="00B4269E">
        <w:rPr>
          <w:rFonts w:asciiTheme="majorBidi" w:hAnsiTheme="majorBidi" w:cstheme="majorBidi"/>
          <w:i/>
          <w:iCs/>
          <w:sz w:val="30"/>
          <w:szCs w:val="30"/>
        </w:rPr>
        <w:t>208.7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เนื่องจากผู้บริหารพิจารณาแล้วว่ามีความเป็นไปได้ที่กำไรทางภาษีในอนาคตส่วนหนึ่งจะมีเพียงพอที่จะนำขาดทุนทางภาษีมาใช้ประโยชน์ได้ ทั้งนี้</w:t>
      </w:r>
      <w:r w:rsidR="0087384C">
        <w:rPr>
          <w:rFonts w:asciiTheme="majorBidi" w:hAnsiTheme="majorBidi" w:cstheme="majorBidi" w:hint="cs"/>
          <w:sz w:val="30"/>
          <w:szCs w:val="30"/>
          <w:cs/>
        </w:rPr>
        <w:t xml:space="preserve">บริษัทยังไม่ได้รับรู้สินทรัพย์ภาษีเงินได้รอการตัดบัญชีสำหรับขาดทุนสะสมทางภาษีในงบการเงิน ณ วันที่ </w:t>
      </w:r>
      <w:r w:rsidR="0087384C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</w:rPr>
        <w:t xml:space="preserve">31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4269E">
        <w:rPr>
          <w:rFonts w:asciiTheme="majorBidi" w:hAnsiTheme="majorBidi" w:cstheme="majorBidi"/>
          <w:sz w:val="30"/>
          <w:szCs w:val="30"/>
        </w:rPr>
        <w:t>256</w:t>
      </w:r>
      <w:r w:rsidR="002240C0" w:rsidRPr="00B4269E">
        <w:rPr>
          <w:rFonts w:asciiTheme="majorBidi" w:hAnsiTheme="majorBidi" w:cstheme="majorBidi"/>
          <w:sz w:val="30"/>
          <w:szCs w:val="30"/>
        </w:rPr>
        <w:t>3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AD340D">
        <w:rPr>
          <w:rFonts w:asciiTheme="majorBidi" w:hAnsiTheme="majorBidi" w:cstheme="majorBidi"/>
          <w:sz w:val="30"/>
          <w:szCs w:val="30"/>
        </w:rPr>
        <w:t xml:space="preserve"> </w:t>
      </w:r>
      <w:r w:rsidR="0073268E">
        <w:rPr>
          <w:rFonts w:asciiTheme="majorBidi" w:hAnsiTheme="majorBidi" w:cstheme="majorBidi"/>
          <w:sz w:val="30"/>
          <w:szCs w:val="30"/>
        </w:rPr>
        <w:t>369.</w:t>
      </w:r>
      <w:r w:rsidR="00692D28">
        <w:rPr>
          <w:rFonts w:asciiTheme="majorBidi" w:hAnsiTheme="majorBidi" w:cstheme="majorBidi"/>
          <w:sz w:val="30"/>
          <w:szCs w:val="30"/>
        </w:rPr>
        <w:t>6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240C0" w:rsidRPr="00B4269E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40C0" w:rsidRPr="00B4269E">
        <w:rPr>
          <w:rFonts w:asciiTheme="majorBidi" w:hAnsiTheme="majorBidi" w:cstheme="majorBidi"/>
          <w:i/>
          <w:iCs/>
          <w:sz w:val="30"/>
          <w:szCs w:val="30"/>
        </w:rPr>
        <w:t xml:space="preserve">277.6 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4269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21867992" w14:textId="77777777" w:rsidR="00F3752B" w:rsidRPr="00547C25" w:rsidRDefault="00F3752B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47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C8E87FC" w14:textId="05A84FA8" w:rsidR="00431DC4" w:rsidRPr="00B4269E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B42D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73039AD2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70"/>
        <w:gridCol w:w="1192"/>
      </w:tblGrid>
      <w:tr w:rsidR="005E06B5" w:rsidRPr="00B4269E" w14:paraId="5EF9D88E" w14:textId="77777777" w:rsidTr="001F5999">
        <w:tc>
          <w:tcPr>
            <w:tcW w:w="6570" w:type="dxa"/>
          </w:tcPr>
          <w:p w14:paraId="6C57670B" w14:textId="652BE229" w:rsidR="005E06B5" w:rsidRPr="00B31678" w:rsidRDefault="005E06B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lang w:val="x-none" w:eastAsia="x-none"/>
              </w:rPr>
            </w:pPr>
          </w:p>
        </w:tc>
        <w:tc>
          <w:tcPr>
            <w:tcW w:w="1197" w:type="dxa"/>
          </w:tcPr>
          <w:p w14:paraId="7018FB77" w14:textId="77777777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</w:tcPr>
          <w:p w14:paraId="097408C8" w14:textId="77777777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2" w:type="dxa"/>
          </w:tcPr>
          <w:p w14:paraId="4381A092" w14:textId="77777777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431DC4" w:rsidRPr="00B4269E" w14:paraId="714393B5" w14:textId="77777777" w:rsidTr="001F5999">
        <w:tc>
          <w:tcPr>
            <w:tcW w:w="6570" w:type="dxa"/>
          </w:tcPr>
          <w:p w14:paraId="31F59F6C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9" w:type="dxa"/>
            <w:gridSpan w:val="3"/>
          </w:tcPr>
          <w:p w14:paraId="36F1B1ED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(พันบาท/พันหุ้น)</w:t>
            </w:r>
          </w:p>
        </w:tc>
      </w:tr>
      <w:tr w:rsidR="002240C0" w:rsidRPr="00B4269E" w14:paraId="22F86F5F" w14:textId="77777777" w:rsidTr="001F5999">
        <w:tc>
          <w:tcPr>
            <w:tcW w:w="6570" w:type="dxa"/>
          </w:tcPr>
          <w:p w14:paraId="39E109CD" w14:textId="77777777" w:rsidR="002240C0" w:rsidRPr="00B4269E" w:rsidRDefault="002240C0" w:rsidP="00B4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941DCEF" w14:textId="0394EED0" w:rsidR="002240C0" w:rsidRPr="00B4269E" w:rsidRDefault="00586BA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76,061</w:t>
            </w:r>
          </w:p>
        </w:tc>
        <w:tc>
          <w:tcPr>
            <w:tcW w:w="270" w:type="dxa"/>
          </w:tcPr>
          <w:p w14:paraId="3EC58009" w14:textId="77777777" w:rsidR="002240C0" w:rsidRPr="00B4269E" w:rsidRDefault="002240C0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39CDB07D" w14:textId="77777777" w:rsidR="002240C0" w:rsidRPr="00B4269E" w:rsidRDefault="002240C0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170,311</w:t>
            </w:r>
          </w:p>
        </w:tc>
      </w:tr>
      <w:tr w:rsidR="002240C0" w:rsidRPr="00B4269E" w14:paraId="7C260092" w14:textId="77777777" w:rsidTr="001F5999">
        <w:tc>
          <w:tcPr>
            <w:tcW w:w="6570" w:type="dxa"/>
          </w:tcPr>
          <w:p w14:paraId="2FD55FB0" w14:textId="77777777" w:rsidR="002240C0" w:rsidRPr="00B4269E" w:rsidRDefault="002240C0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7C4A40D" w14:textId="77777777" w:rsidR="002240C0" w:rsidRPr="00B4269E" w:rsidRDefault="002240C0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65AA5" w14:textId="77777777" w:rsidR="002240C0" w:rsidRPr="00B4269E" w:rsidRDefault="002240C0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63603033" w14:textId="77777777" w:rsidR="002240C0" w:rsidRPr="00B4269E" w:rsidRDefault="002240C0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6DD" w:rsidRPr="00B4269E" w14:paraId="60B1544D" w14:textId="77777777" w:rsidTr="00E003CA">
        <w:tc>
          <w:tcPr>
            <w:tcW w:w="6570" w:type="dxa"/>
          </w:tcPr>
          <w:p w14:paraId="058DFDAA" w14:textId="452473D1" w:rsidR="000446DD" w:rsidRPr="000446DD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6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34908E6" w14:textId="753B05BF" w:rsidR="000446DD" w:rsidRPr="00B4269E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270" w:type="dxa"/>
          </w:tcPr>
          <w:p w14:paraId="13E72FFD" w14:textId="77777777" w:rsidR="000446DD" w:rsidRPr="00B4269E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2728BB97" w14:textId="77777777" w:rsidR="000446DD" w:rsidRPr="00B4269E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510</w:t>
            </w:r>
          </w:p>
        </w:tc>
      </w:tr>
      <w:tr w:rsidR="000446DD" w:rsidRPr="00B4269E" w14:paraId="37D0111B" w14:textId="77777777" w:rsidTr="001F5999">
        <w:tc>
          <w:tcPr>
            <w:tcW w:w="6570" w:type="dxa"/>
          </w:tcPr>
          <w:p w14:paraId="0DFBF843" w14:textId="77777777" w:rsidR="000446DD" w:rsidRPr="00B4269E" w:rsidRDefault="000446DD" w:rsidP="00044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166FDBE3" w14:textId="77777777" w:rsidR="000446DD" w:rsidRPr="00B4269E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35A1F" w14:textId="77777777" w:rsidR="000446DD" w:rsidRPr="00B4269E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04B53C1F" w14:textId="77777777" w:rsidR="000446DD" w:rsidRPr="00B4269E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46DD" w:rsidRPr="00B4269E" w14:paraId="40D64A7D" w14:textId="77777777" w:rsidTr="001F5999">
        <w:tc>
          <w:tcPr>
            <w:tcW w:w="6570" w:type="dxa"/>
          </w:tcPr>
          <w:p w14:paraId="442D1A37" w14:textId="77777777" w:rsidR="000446DD" w:rsidRPr="00B4269E" w:rsidRDefault="000446DD" w:rsidP="00044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กำไรต่อหุ้น (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1538EEB" w14:textId="059CB42A" w:rsidR="000446DD" w:rsidRPr="00B4269E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270" w:type="dxa"/>
          </w:tcPr>
          <w:p w14:paraId="4D9E862B" w14:textId="77777777" w:rsidR="000446DD" w:rsidRPr="00B4269E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558DED52" w14:textId="77777777" w:rsidR="000446DD" w:rsidRPr="00B4269E" w:rsidRDefault="000446DD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0.29</w:t>
            </w:r>
          </w:p>
        </w:tc>
      </w:tr>
    </w:tbl>
    <w:p w14:paraId="77F4863B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ACE8A0E" w14:textId="7C5F10BB" w:rsidR="00431DC4" w:rsidRPr="00B4269E" w:rsidRDefault="00197E7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B42D6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0932868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decimal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309ACB67" w14:textId="77777777" w:rsidR="00667F00" w:rsidRPr="006C12DC" w:rsidRDefault="00667F00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C12DC">
        <w:rPr>
          <w:rFonts w:asciiTheme="majorBidi" w:hAnsiTheme="majorBidi" w:cstheme="majorBidi"/>
          <w:sz w:val="30"/>
          <w:szCs w:val="30"/>
          <w:cs/>
        </w:rPr>
        <w:t>เงินปันผลที่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C12DC">
        <w:rPr>
          <w:rFonts w:asciiTheme="majorBidi" w:hAnsiTheme="majorBidi" w:cstheme="majorBidi"/>
          <w:sz w:val="30"/>
          <w:szCs w:val="30"/>
          <w:cs/>
        </w:rPr>
        <w:t>จ่ายให้ผู้ถือหุ้น มีดังนี้</w:t>
      </w:r>
    </w:p>
    <w:p w14:paraId="3D7A0B54" w14:textId="77777777" w:rsidR="00667F00" w:rsidRPr="00547C25" w:rsidRDefault="00667F00" w:rsidP="00667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324" w:type="dxa"/>
        <w:tblInd w:w="378" w:type="dxa"/>
        <w:tblLook w:val="04A0" w:firstRow="1" w:lastRow="0" w:firstColumn="1" w:lastColumn="0" w:noHBand="0" w:noVBand="1"/>
      </w:tblPr>
      <w:tblGrid>
        <w:gridCol w:w="2952"/>
        <w:gridCol w:w="1620"/>
        <w:gridCol w:w="1800"/>
        <w:gridCol w:w="1350"/>
        <w:gridCol w:w="270"/>
        <w:gridCol w:w="1332"/>
      </w:tblGrid>
      <w:tr w:rsidR="00667F00" w:rsidRPr="006C12DC" w14:paraId="529473B8" w14:textId="77777777" w:rsidTr="00B31678">
        <w:trPr>
          <w:tblHeader/>
        </w:trPr>
        <w:tc>
          <w:tcPr>
            <w:tcW w:w="2952" w:type="dxa"/>
            <w:vAlign w:val="bottom"/>
          </w:tcPr>
          <w:p w14:paraId="0E11785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F42B836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DA1CD34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34A18B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5CA2C94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C103D0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4601EAAB" w14:textId="77777777" w:rsidR="00667F00" w:rsidRPr="006C12DC" w:rsidDel="00D43E7A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67F00" w:rsidRPr="006C12DC" w14:paraId="12A2F51F" w14:textId="77777777" w:rsidTr="00B31678">
        <w:trPr>
          <w:tblHeader/>
        </w:trPr>
        <w:tc>
          <w:tcPr>
            <w:tcW w:w="2952" w:type="dxa"/>
          </w:tcPr>
          <w:p w14:paraId="24282C44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36FF0D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E3611A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10F1F1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1EA00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6CEE724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F00" w:rsidRPr="006C12DC" w14:paraId="2BE28202" w14:textId="77777777" w:rsidTr="00B31678">
        <w:tc>
          <w:tcPr>
            <w:tcW w:w="2952" w:type="dxa"/>
          </w:tcPr>
          <w:p w14:paraId="10A26C5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620" w:type="dxa"/>
          </w:tcPr>
          <w:p w14:paraId="42225942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C7202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29569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B408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16A5C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F00" w:rsidRPr="006C12DC" w14:paraId="40DA091B" w14:textId="77777777" w:rsidTr="00B31678">
        <w:tc>
          <w:tcPr>
            <w:tcW w:w="2952" w:type="dxa"/>
          </w:tcPr>
          <w:p w14:paraId="2BA261D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0F904A27" w14:textId="438F1A83" w:rsidR="00667F00" w:rsidRPr="00060E3B" w:rsidRDefault="00060E3B" w:rsidP="0066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67B6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67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86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2D7973DD" w14:textId="6EBF1F3D" w:rsidR="00667F00" w:rsidRPr="00060E3B" w:rsidRDefault="00586BA7" w:rsidP="0066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60E3B" w:rsidRPr="0066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5EB9E2" w14:textId="2EAFCB20" w:rsidR="00667F00" w:rsidRPr="006C12DC" w:rsidRDefault="00060E3B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0.15</w:t>
            </w:r>
          </w:p>
        </w:tc>
        <w:tc>
          <w:tcPr>
            <w:tcW w:w="270" w:type="dxa"/>
          </w:tcPr>
          <w:p w14:paraId="780DC95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3F248A7" w14:textId="2910540E" w:rsidR="00667F00" w:rsidRPr="006C12DC" w:rsidRDefault="00060E3B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89.5</w:t>
            </w:r>
          </w:p>
        </w:tc>
      </w:tr>
      <w:tr w:rsidR="00667F00" w:rsidRPr="006C12DC" w14:paraId="5FF07C75" w14:textId="77777777" w:rsidTr="00B31678">
        <w:tc>
          <w:tcPr>
            <w:tcW w:w="2952" w:type="dxa"/>
          </w:tcPr>
          <w:p w14:paraId="079C33DE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E7E841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69D77C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20849C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649C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04377E2F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F00" w:rsidRPr="006C12DC" w14:paraId="227B5C05" w14:textId="77777777" w:rsidTr="00B31678">
        <w:tc>
          <w:tcPr>
            <w:tcW w:w="2952" w:type="dxa"/>
          </w:tcPr>
          <w:p w14:paraId="27E374DD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620" w:type="dxa"/>
          </w:tcPr>
          <w:p w14:paraId="5C070C6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73247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A64F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FFDA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282797C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F00" w:rsidRPr="006C12DC" w14:paraId="44F47F1A" w14:textId="77777777" w:rsidTr="00B31678">
        <w:tc>
          <w:tcPr>
            <w:tcW w:w="2952" w:type="dxa"/>
          </w:tcPr>
          <w:p w14:paraId="7185FAB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3BF02296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800" w:type="dxa"/>
          </w:tcPr>
          <w:p w14:paraId="066BA1BF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A28DA46" w14:textId="77777777" w:rsidR="00667F00" w:rsidRPr="00D11517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517">
              <w:rPr>
                <w:rFonts w:asciiTheme="majorBidi" w:hAnsiTheme="majorBidi" w:cstheme="majorBidi"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3C4AB0FB" w14:textId="77777777" w:rsidR="00667F00" w:rsidRPr="00D11517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18746933" w14:textId="77777777" w:rsidR="00667F00" w:rsidRPr="00D11517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517">
              <w:rPr>
                <w:rFonts w:asciiTheme="majorBidi" w:hAnsiTheme="majorBidi" w:cstheme="majorBidi"/>
                <w:sz w:val="30"/>
                <w:szCs w:val="30"/>
              </w:rPr>
              <w:t>113.3</w:t>
            </w:r>
          </w:p>
        </w:tc>
      </w:tr>
    </w:tbl>
    <w:p w14:paraId="4E241AD5" w14:textId="74F8F6EA" w:rsidR="00E50A18" w:rsidRDefault="00E50A1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E2555D0" w14:textId="77777777" w:rsidR="00E50A18" w:rsidRDefault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C83A60" w14:textId="7F85E160" w:rsidR="00431DC4" w:rsidRPr="00B31678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3E29B4" w:rsidRPr="00B3167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431DC4" w:rsidRPr="00B31678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31678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C7431B8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B9A9B" w14:textId="4D210C01" w:rsidR="00431DC4" w:rsidRPr="00B31678" w:rsidRDefault="0099123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B16050"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73F06"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96C28F7" w14:textId="77777777" w:rsidR="0012712E" w:rsidRPr="00B31678" w:rsidRDefault="0012712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D43C4" w14:textId="1189B31E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</w:t>
      </w:r>
      <w:r w:rsidR="00AD46CD" w:rsidRPr="00B31678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B31678">
        <w:rPr>
          <w:rFonts w:asciiTheme="majorBidi" w:hAnsiTheme="majorBidi" w:cstheme="majorBidi"/>
          <w:sz w:val="30"/>
          <w:szCs w:val="30"/>
          <w:cs/>
        </w:rPr>
        <w:t>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52ADBBE0" w14:textId="77777777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0D5C03" w14:textId="31F93302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มูลค่ายุติธรรมของลูกหนี้</w:t>
      </w:r>
      <w:r w:rsidR="00AD46CD" w:rsidRPr="00B31678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ที่ถึงกำหนดชำระเกินกว่าหนึ่งปี เป็นมูลค่าที่ใกล้เคียงกับราคาตามบัญชี </w:t>
      </w:r>
      <w:r w:rsidR="00BD2DD0">
        <w:rPr>
          <w:rFonts w:asciiTheme="majorBidi" w:hAnsiTheme="majorBidi" w:cstheme="majorBidi" w:hint="cs"/>
          <w:sz w:val="30"/>
          <w:szCs w:val="30"/>
          <w:cs/>
        </w:rPr>
        <w:t>เนื่องจากสัญญาเช่าเงินทุนดังกล่าวจะครบกำหนดในระยะเวลาอันสั้น</w:t>
      </w:r>
    </w:p>
    <w:p w14:paraId="5E881B3C" w14:textId="7B4F8F6B" w:rsidR="00756DD0" w:rsidRPr="00B31678" w:rsidRDefault="00756DD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sz w:val="30"/>
          <w:szCs w:val="30"/>
          <w:cs/>
        </w:rPr>
      </w:pPr>
    </w:p>
    <w:p w14:paraId="2689C416" w14:textId="77777777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0E343A11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53" w:type="dxa"/>
        <w:tblInd w:w="3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1"/>
        <w:gridCol w:w="1710"/>
        <w:gridCol w:w="180"/>
        <w:gridCol w:w="810"/>
        <w:gridCol w:w="180"/>
        <w:gridCol w:w="990"/>
        <w:gridCol w:w="180"/>
        <w:gridCol w:w="720"/>
        <w:gridCol w:w="180"/>
        <w:gridCol w:w="992"/>
      </w:tblGrid>
      <w:tr w:rsidR="00431DC4" w:rsidRPr="00137497" w14:paraId="3032BADE" w14:textId="77777777" w:rsidTr="00B31678">
        <w:trPr>
          <w:trHeight w:val="363"/>
          <w:tblHeader/>
        </w:trPr>
        <w:tc>
          <w:tcPr>
            <w:tcW w:w="3411" w:type="dxa"/>
            <w:shd w:val="clear" w:color="auto" w:fill="auto"/>
            <w:vAlign w:val="bottom"/>
          </w:tcPr>
          <w:p w14:paraId="04A448E4" w14:textId="77777777" w:rsidR="00431DC4" w:rsidRPr="00B31678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2D8CF479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38B8ECA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2" w:type="dxa"/>
            <w:gridSpan w:val="7"/>
            <w:shd w:val="clear" w:color="auto" w:fill="auto"/>
            <w:vAlign w:val="bottom"/>
          </w:tcPr>
          <w:p w14:paraId="6BF1A423" w14:textId="43F10331" w:rsidR="00431DC4" w:rsidRPr="00B31678" w:rsidRDefault="00431DC4" w:rsidP="00B4269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822F4" w:rsidRPr="00137497" w14:paraId="6BF23848" w14:textId="77777777" w:rsidTr="00B31678">
        <w:trPr>
          <w:trHeight w:val="363"/>
          <w:tblHeader/>
        </w:trPr>
        <w:tc>
          <w:tcPr>
            <w:tcW w:w="3411" w:type="dxa"/>
            <w:shd w:val="clear" w:color="auto" w:fill="auto"/>
            <w:vAlign w:val="bottom"/>
          </w:tcPr>
          <w:p w14:paraId="25379CB5" w14:textId="3C3F188C" w:rsidR="003822F4" w:rsidRPr="00B31678" w:rsidRDefault="003822F4" w:rsidP="00B426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839F39" w14:textId="4BD33894" w:rsidR="003822F4" w:rsidRPr="00B31678" w:rsidRDefault="003822F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167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118034E3" w14:textId="77777777" w:rsidR="003822F4" w:rsidRPr="00B31678" w:rsidRDefault="003822F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2D07A91" w14:textId="77777777" w:rsidR="003822F4" w:rsidRDefault="003822F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697997" w14:textId="77777777" w:rsidR="003822F4" w:rsidRDefault="003822F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319371" w14:textId="4B4C81FB" w:rsidR="003822F4" w:rsidRPr="00B31678" w:rsidRDefault="003822F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822F4" w:rsidRPr="00137497" w14:paraId="376D3790" w14:textId="77777777" w:rsidTr="00B31678">
        <w:trPr>
          <w:trHeight w:val="363"/>
          <w:tblHeader/>
        </w:trPr>
        <w:tc>
          <w:tcPr>
            <w:tcW w:w="3411" w:type="dxa"/>
            <w:shd w:val="clear" w:color="auto" w:fill="auto"/>
            <w:vAlign w:val="bottom"/>
          </w:tcPr>
          <w:p w14:paraId="2E7F04B1" w14:textId="77777777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E3B81E" w14:textId="77777777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01B2B1F" w14:textId="77777777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D51FE07" w14:textId="51235FB6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D8B5478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534583B" w14:textId="551BA7AD" w:rsidR="003822F4" w:rsidRPr="00137497" w:rsidDel="00D878E3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29CB10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26019EE" w14:textId="20FC7A88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BCF6F57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FEF3912" w14:textId="21EACD9C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1DC4" w:rsidRPr="00137497" w14:paraId="4C0BA102" w14:textId="77777777" w:rsidTr="00B31678">
        <w:trPr>
          <w:tblHeader/>
        </w:trPr>
        <w:tc>
          <w:tcPr>
            <w:tcW w:w="3411" w:type="dxa"/>
            <w:shd w:val="clear" w:color="auto" w:fill="auto"/>
          </w:tcPr>
          <w:p w14:paraId="46660104" w14:textId="77777777" w:rsidR="00431DC4" w:rsidRPr="00B31678" w:rsidRDefault="00431DC4" w:rsidP="00B4269E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41CECB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1A72181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2" w:type="dxa"/>
            <w:gridSpan w:val="7"/>
            <w:shd w:val="clear" w:color="auto" w:fill="auto"/>
          </w:tcPr>
          <w:p w14:paraId="43BD30F3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970BE" w:rsidRPr="00137497" w14:paraId="2CC04D87" w14:textId="77777777" w:rsidTr="00B31678">
        <w:tc>
          <w:tcPr>
            <w:tcW w:w="3411" w:type="dxa"/>
            <w:shd w:val="clear" w:color="auto" w:fill="auto"/>
          </w:tcPr>
          <w:p w14:paraId="3CD15BCE" w14:textId="2D29EBF7" w:rsidR="005970BE" w:rsidRPr="00B31678" w:rsidRDefault="005970BE" w:rsidP="00B4269E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50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550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46BBBD30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5B2A1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B29C50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236A07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A75487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628B8C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2903ECB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C5CFC8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9C103EB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137497" w14:paraId="30E16983" w14:textId="77777777" w:rsidTr="00B31678">
        <w:tc>
          <w:tcPr>
            <w:tcW w:w="3411" w:type="dxa"/>
            <w:shd w:val="clear" w:color="auto" w:fill="auto"/>
            <w:vAlign w:val="bottom"/>
          </w:tcPr>
          <w:p w14:paraId="4D1B1668" w14:textId="77777777" w:rsidR="00431DC4" w:rsidRPr="00B31678" w:rsidRDefault="00431DC4" w:rsidP="00B4269E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23376A67" w14:textId="20378D94" w:rsidR="00431DC4" w:rsidRPr="00B31678" w:rsidRDefault="005D505F" w:rsidP="00667B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5,348</w:t>
            </w:r>
          </w:p>
        </w:tc>
        <w:tc>
          <w:tcPr>
            <w:tcW w:w="180" w:type="dxa"/>
            <w:vAlign w:val="bottom"/>
          </w:tcPr>
          <w:p w14:paraId="1FF9AF76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CD04A1" w14:textId="0E3F25EF" w:rsidR="00431DC4" w:rsidRPr="00B31678" w:rsidRDefault="005D505F" w:rsidP="00B4269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376841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788A9" w14:textId="279EFA06" w:rsidR="00431DC4" w:rsidRPr="00B31678" w:rsidRDefault="005D505F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32AFC2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8D82C3" w14:textId="18EA7480" w:rsidR="00431DC4" w:rsidRPr="00B31678" w:rsidRDefault="005D505F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E5227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025771" w14:textId="75840E71" w:rsidR="00431DC4" w:rsidRPr="00B31678" w:rsidRDefault="005D505F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5,322</w:t>
            </w:r>
          </w:p>
        </w:tc>
      </w:tr>
      <w:tr w:rsidR="00431DC4" w:rsidRPr="00137497" w14:paraId="12F54FF4" w14:textId="77777777" w:rsidTr="00B31678">
        <w:tc>
          <w:tcPr>
            <w:tcW w:w="3411" w:type="dxa"/>
            <w:shd w:val="clear" w:color="auto" w:fill="auto"/>
          </w:tcPr>
          <w:p w14:paraId="52999557" w14:textId="664302BF" w:rsidR="00431DC4" w:rsidRPr="00B31678" w:rsidRDefault="00431DC4" w:rsidP="00B4269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59126998"/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="00915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="00915E5C"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  <w:bookmarkEnd w:id="3"/>
          </w:p>
        </w:tc>
        <w:tc>
          <w:tcPr>
            <w:tcW w:w="1710" w:type="dxa"/>
          </w:tcPr>
          <w:p w14:paraId="690300C5" w14:textId="32C38BD9" w:rsidR="00431DC4" w:rsidRPr="00B31678" w:rsidRDefault="008E715C" w:rsidP="00667B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2,515</w:t>
            </w:r>
          </w:p>
        </w:tc>
        <w:tc>
          <w:tcPr>
            <w:tcW w:w="180" w:type="dxa"/>
          </w:tcPr>
          <w:p w14:paraId="3341816D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EEFBD" w14:textId="12D8C5C6" w:rsidR="00431DC4" w:rsidRPr="00B31678" w:rsidRDefault="008E715C" w:rsidP="00B4269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007E5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B94C3" w14:textId="387AF57F" w:rsidR="00431DC4" w:rsidRPr="00B31678" w:rsidRDefault="008E715C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8C18C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1E0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6DBFF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42B9B3" w14:textId="1358A1CD" w:rsidR="00431DC4" w:rsidRPr="00B31678" w:rsidRDefault="008E715C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AEFBB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2B9B65" w14:textId="3831E643" w:rsidR="00431DC4" w:rsidRPr="00B31678" w:rsidRDefault="008E715C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8C18C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1E0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48081901" w14:textId="79B4241C" w:rsidR="005970BE" w:rsidRPr="00B31678" w:rsidRDefault="005970B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353" w:type="dxa"/>
        <w:tblInd w:w="3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1"/>
        <w:gridCol w:w="1710"/>
        <w:gridCol w:w="180"/>
        <w:gridCol w:w="810"/>
        <w:gridCol w:w="180"/>
        <w:gridCol w:w="990"/>
        <w:gridCol w:w="180"/>
        <w:gridCol w:w="720"/>
        <w:gridCol w:w="180"/>
        <w:gridCol w:w="992"/>
      </w:tblGrid>
      <w:tr w:rsidR="005970BE" w:rsidRPr="00137497" w14:paraId="0769906F" w14:textId="77777777" w:rsidTr="00B31678">
        <w:trPr>
          <w:trHeight w:val="363"/>
          <w:tblHeader/>
        </w:trPr>
        <w:tc>
          <w:tcPr>
            <w:tcW w:w="3411" w:type="dxa"/>
            <w:shd w:val="clear" w:color="auto" w:fill="auto"/>
            <w:vAlign w:val="bottom"/>
          </w:tcPr>
          <w:p w14:paraId="6668E704" w14:textId="77777777" w:rsidR="005970BE" w:rsidRPr="00B31678" w:rsidRDefault="005970BE" w:rsidP="000A56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61737DD6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6AF5E79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818BB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970BE" w:rsidRPr="00137497" w14:paraId="7C768AE5" w14:textId="77777777" w:rsidTr="00B31678">
        <w:trPr>
          <w:trHeight w:val="363"/>
          <w:tblHeader/>
        </w:trPr>
        <w:tc>
          <w:tcPr>
            <w:tcW w:w="3411" w:type="dxa"/>
            <w:shd w:val="clear" w:color="auto" w:fill="auto"/>
            <w:vAlign w:val="bottom"/>
          </w:tcPr>
          <w:p w14:paraId="77D6A546" w14:textId="77777777" w:rsidR="005970BE" w:rsidRPr="00B31678" w:rsidRDefault="005970BE" w:rsidP="000A56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8F5C0E" w14:textId="6330636C" w:rsidR="005970BE" w:rsidRPr="00B31678" w:rsidRDefault="005970BE" w:rsidP="000A5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6CB2EAD" w14:textId="77777777" w:rsidR="005970BE" w:rsidRPr="00B31678" w:rsidRDefault="005970BE" w:rsidP="000A5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48DDCF" w14:textId="77777777" w:rsidR="005970BE" w:rsidRPr="00B31678" w:rsidRDefault="005970BE" w:rsidP="000A5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316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C7219BB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E25562" w14:textId="77777777" w:rsidR="005970BE" w:rsidRPr="00B31678" w:rsidRDefault="005970BE" w:rsidP="000A5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316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4F27322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29242C2" w14:textId="77777777" w:rsidR="005970BE" w:rsidRPr="00B31678" w:rsidRDefault="005970BE" w:rsidP="000A5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316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017CCC5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7E30D01" w14:textId="77777777" w:rsidR="005970BE" w:rsidRPr="00B31678" w:rsidRDefault="005970BE" w:rsidP="000A5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70BE" w:rsidRPr="00137497" w14:paraId="15C215F8" w14:textId="77777777" w:rsidTr="00B31678">
        <w:trPr>
          <w:tblHeader/>
        </w:trPr>
        <w:tc>
          <w:tcPr>
            <w:tcW w:w="3411" w:type="dxa"/>
            <w:shd w:val="clear" w:color="auto" w:fill="auto"/>
          </w:tcPr>
          <w:p w14:paraId="6ABB617C" w14:textId="77777777" w:rsidR="005970BE" w:rsidRPr="00B31678" w:rsidRDefault="005970BE" w:rsidP="000A56D4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97BA46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4D1DC4F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2" w:type="dxa"/>
            <w:gridSpan w:val="7"/>
            <w:shd w:val="clear" w:color="auto" w:fill="auto"/>
          </w:tcPr>
          <w:p w14:paraId="21FD841D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970BE" w:rsidRPr="00137497" w14:paraId="14D4F889" w14:textId="77777777" w:rsidTr="00B31678">
        <w:tc>
          <w:tcPr>
            <w:tcW w:w="3411" w:type="dxa"/>
            <w:shd w:val="clear" w:color="auto" w:fill="auto"/>
          </w:tcPr>
          <w:p w14:paraId="6737F24E" w14:textId="77777777" w:rsidR="005970BE" w:rsidRPr="00B31678" w:rsidRDefault="005970BE" w:rsidP="000A56D4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68577F56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D00BF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D29EEB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2756D6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3B5C29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4B53A9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BD527CD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64C029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2CB2D1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0BE" w:rsidRPr="00137497" w14:paraId="33D1C10C" w14:textId="77777777" w:rsidTr="00B31678">
        <w:tc>
          <w:tcPr>
            <w:tcW w:w="3411" w:type="dxa"/>
            <w:shd w:val="clear" w:color="auto" w:fill="auto"/>
            <w:vAlign w:val="bottom"/>
          </w:tcPr>
          <w:p w14:paraId="494F55F1" w14:textId="77777777" w:rsidR="005970BE" w:rsidRPr="00B31678" w:rsidRDefault="005970BE" w:rsidP="000A56D4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03A0E4E8" w14:textId="77777777" w:rsidR="005970BE" w:rsidRPr="00B31678" w:rsidRDefault="005970BE" w:rsidP="00B3167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7,346</w:t>
            </w:r>
          </w:p>
        </w:tc>
        <w:tc>
          <w:tcPr>
            <w:tcW w:w="180" w:type="dxa"/>
            <w:vAlign w:val="bottom"/>
          </w:tcPr>
          <w:p w14:paraId="4E7A5067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6B5B21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3E76A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1B2F6" w14:textId="77777777" w:rsidR="005970BE" w:rsidRPr="00B31678" w:rsidRDefault="005970BE" w:rsidP="00B316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B5EF6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D6C3CF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2297C4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25238E" w14:textId="77777777" w:rsidR="005970BE" w:rsidRPr="00B31678" w:rsidRDefault="005970BE" w:rsidP="00B316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</w:rPr>
              <w:t>7,405</w:t>
            </w:r>
          </w:p>
        </w:tc>
      </w:tr>
      <w:tr w:rsidR="005970BE" w:rsidRPr="00137497" w14:paraId="34BA1E7D" w14:textId="77777777" w:rsidTr="00B31678">
        <w:tc>
          <w:tcPr>
            <w:tcW w:w="3411" w:type="dxa"/>
            <w:shd w:val="clear" w:color="auto" w:fill="auto"/>
          </w:tcPr>
          <w:p w14:paraId="10E7C79F" w14:textId="33CD4D3A" w:rsidR="005970BE" w:rsidRPr="00B31678" w:rsidRDefault="00915E5C" w:rsidP="000A56D4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710" w:type="dxa"/>
          </w:tcPr>
          <w:p w14:paraId="26E1E592" w14:textId="77777777" w:rsidR="005970BE" w:rsidRPr="00B31678" w:rsidRDefault="005970BE" w:rsidP="00B3167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36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</w:rPr>
              <w:t>1,479</w:t>
            </w:r>
          </w:p>
        </w:tc>
        <w:tc>
          <w:tcPr>
            <w:tcW w:w="180" w:type="dxa"/>
          </w:tcPr>
          <w:p w14:paraId="4330DE77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D35F8F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5D31A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08AB4" w14:textId="77777777" w:rsidR="005970BE" w:rsidRPr="00B31678" w:rsidRDefault="005970BE" w:rsidP="00B316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</w:rPr>
              <w:t>1,403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5D16B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4FA7EC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9EF76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945CD4" w14:textId="77777777" w:rsidR="005970BE" w:rsidRPr="00B31678" w:rsidRDefault="005970BE" w:rsidP="00B316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</w:rPr>
              <w:t>1,403</w:t>
            </w:r>
          </w:p>
        </w:tc>
      </w:tr>
    </w:tbl>
    <w:p w14:paraId="0EDA43D4" w14:textId="362C9B65" w:rsidR="005970BE" w:rsidRDefault="005970B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852514C" w14:textId="3905C81F" w:rsidR="00BB13C2" w:rsidRDefault="00BB13C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DDB1C3D" w14:textId="49D714DE" w:rsidR="00BB13C2" w:rsidRDefault="00BB13C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B487824" w14:textId="77777777" w:rsidR="00BB13C2" w:rsidRPr="00B31678" w:rsidRDefault="00BB13C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AA4BC41" w14:textId="4959C821" w:rsidR="005970BE" w:rsidRDefault="004E430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/>
          <w:b/>
          <w:bCs/>
          <w:sz w:val="30"/>
          <w:szCs w:val="30"/>
        </w:rPr>
      </w:pPr>
      <w:r w:rsidRPr="00B31678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14:paraId="145F8357" w14:textId="77777777" w:rsidR="00E50A18" w:rsidRPr="00B31678" w:rsidRDefault="00E50A1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4E4309" w:rsidRPr="00D878E3" w14:paraId="4D538F02" w14:textId="77777777" w:rsidTr="0099486F">
        <w:trPr>
          <w:tblHeader/>
        </w:trPr>
        <w:tc>
          <w:tcPr>
            <w:tcW w:w="3510" w:type="dxa"/>
            <w:vAlign w:val="bottom"/>
          </w:tcPr>
          <w:p w14:paraId="33F5CA20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757EFC9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0396DAC6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E4309" w:rsidRPr="00D878E3" w14:paraId="2DF3F0CC" w14:textId="77777777" w:rsidTr="0099486F">
        <w:tc>
          <w:tcPr>
            <w:tcW w:w="3510" w:type="dxa"/>
          </w:tcPr>
          <w:p w14:paraId="19A21898" w14:textId="70F63D45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A964307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71964C24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D878E3" w:rsidRPr="00D878E3" w14:paraId="5F2D6F56" w14:textId="77777777" w:rsidTr="0099486F">
        <w:tc>
          <w:tcPr>
            <w:tcW w:w="3510" w:type="dxa"/>
          </w:tcPr>
          <w:p w14:paraId="58CE4123" w14:textId="4F1CFEAC" w:rsidR="00D878E3" w:rsidRPr="00B31678" w:rsidRDefault="00915E5C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ยืม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ระยะยาวจากสถาบันการเงิน</w:t>
            </w:r>
          </w:p>
        </w:tc>
        <w:tc>
          <w:tcPr>
            <w:tcW w:w="236" w:type="dxa"/>
          </w:tcPr>
          <w:p w14:paraId="7BA5BDCB" w14:textId="77777777" w:rsidR="00D878E3" w:rsidRPr="00B31678" w:rsidRDefault="00D878E3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206F0C09" w14:textId="3D67D206" w:rsidR="00D878E3" w:rsidRPr="00B31678" w:rsidRDefault="00D878E3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74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5A9C29A0" w14:textId="77777777" w:rsidR="004E4309" w:rsidRPr="00B31678" w:rsidRDefault="004E430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202E1D" w14:textId="1758B51A" w:rsidR="00D90C8F" w:rsidRDefault="00D90C8F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>25.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E6846D4" w14:textId="77777777" w:rsidR="00D90C8F" w:rsidRDefault="00D90C8F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EEBC0F" w14:textId="2637EAE3" w:rsidR="000A56D4" w:rsidRPr="00B31678" w:rsidRDefault="000A56D4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5B16883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33FE" w14:textId="5F447624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EE7F47" w14:textId="77777777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57EC4" w14:textId="0547C703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 </w:t>
      </w:r>
      <w:r w:rsidRPr="00B31678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12CF2FB" w14:textId="77777777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24F7D" w14:textId="7DC3FFD3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</w:p>
    <w:p w14:paraId="145A95F4" w14:textId="42072C4A" w:rsidR="004E4309" w:rsidRDefault="004E4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6E70DEA6" w14:textId="6DF965DE" w:rsidR="000A56D4" w:rsidRPr="00B31678" w:rsidRDefault="000A56D4" w:rsidP="005F08F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09273A59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007FC" w14:textId="7B116AC6" w:rsidR="000A56D4" w:rsidRDefault="000A56D4" w:rsidP="00B31678">
      <w:pPr>
        <w:tabs>
          <w:tab w:val="clear" w:pos="227"/>
          <w:tab w:val="clear" w:pos="454"/>
          <w:tab w:val="clear" w:pos="680"/>
          <w:tab w:val="clear" w:pos="907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</w:t>
      </w:r>
      <w:r w:rsidR="00547C25" w:rsidRPr="00B31678">
        <w:rPr>
          <w:rFonts w:asciiTheme="majorBidi" w:hAnsiTheme="majorBidi" w:cstheme="majorBidi"/>
          <w:sz w:val="30"/>
          <w:szCs w:val="30"/>
          <w:cs/>
        </w:rPr>
        <w:t>ลูกหนี้ค่าเช่าตามสัญญาเช่าดำเนินงาน และลูกหนี้ตามสัญญาเช</w:t>
      </w:r>
      <w:r w:rsidR="00E33AFC" w:rsidRPr="00E33AFC">
        <w:rPr>
          <w:rFonts w:asciiTheme="majorBidi" w:hAnsiTheme="majorBidi" w:cstheme="majorBidi"/>
          <w:sz w:val="30"/>
          <w:szCs w:val="30"/>
          <w:cs/>
        </w:rPr>
        <w:t>่าเงินทุน</w:t>
      </w:r>
    </w:p>
    <w:p w14:paraId="7F5C4C93" w14:textId="77777777" w:rsidR="004E4309" w:rsidRPr="00B31678" w:rsidRDefault="004E4309" w:rsidP="00B31678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9F81B" w14:textId="3FC911BD" w:rsidR="004E4309" w:rsidRPr="004E4309" w:rsidRDefault="004E4309" w:rsidP="005F08F2">
      <w:pPr>
        <w:pStyle w:val="ListParagraph"/>
        <w:numPr>
          <w:ilvl w:val="1"/>
          <w:numId w:val="31"/>
        </w:numPr>
        <w:tabs>
          <w:tab w:val="clear" w:pos="454"/>
        </w:tabs>
        <w:ind w:left="1440" w:hanging="540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4E4309">
        <w:rPr>
          <w:rFonts w:asciiTheme="majorBidi" w:hAnsiTheme="majorBidi"/>
          <w:sz w:val="30"/>
          <w:szCs w:val="30"/>
          <w:cs/>
          <w:lang w:val="en-GB" w:eastAsia="x-none"/>
        </w:rPr>
        <w:t>ลูกหนี้ค่าเช่าตามสัญญาเช่าดำเนินงาน และลูกหนี้ตามสัญญาเช่า</w:t>
      </w:r>
      <w:r w:rsidR="00DB163F">
        <w:rPr>
          <w:rFonts w:asciiTheme="majorBidi" w:hAnsiTheme="majorBidi" w:hint="cs"/>
          <w:sz w:val="30"/>
          <w:szCs w:val="30"/>
          <w:cs/>
          <w:lang w:val="en-GB" w:eastAsia="x-none"/>
        </w:rPr>
        <w:t>เงินทุน</w:t>
      </w:r>
    </w:p>
    <w:p w14:paraId="3C4AC5AD" w14:textId="1B8E530B" w:rsidR="00F81451" w:rsidRDefault="00F81451" w:rsidP="00E33AFC">
      <w:pPr>
        <w:tabs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494A1" w14:textId="674BCABD" w:rsidR="00F81451" w:rsidRDefault="00F81451" w:rsidP="00E64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E6420B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โดยการกำหนดให้มีนโยบายและวิธีการในการควบคุมความเสี่ยงด้านเครดิตที่เหมาะสม นอกจากนี้ การให้สินเชื่อของบริษัทไม่มีการกระจุกตัว ดังนั้นจำนวนเงินสูงสุดที่บริษัทอาจต้องสูญเสียจากการให้สินเชื่อ คือ มูลค่าตามบัญชีของลูกหนี้ค่าเช่าตามสัญญาเช่าดำเนินงานและลูกหนี้ตามสัญญาเช่าเงินทุนหักด้วยค่าเผื่อผลขาดทุนด้านเครดิตที่คาดว่าจะเกิดขึ้นที่แสดงอยู่ใน</w:t>
      </w:r>
      <w:r>
        <w:rPr>
          <w:rFonts w:asciiTheme="majorBidi" w:hAnsiTheme="majorBidi" w:cstheme="majorBidi"/>
          <w:sz w:val="30"/>
          <w:szCs w:val="30"/>
        </w:rPr>
        <w:br/>
      </w:r>
      <w:r w:rsidRPr="00E6420B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</w:p>
    <w:p w14:paraId="0FE31FD2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871EA" w14:textId="64D14F25" w:rsidR="000A56D4" w:rsidRPr="00B31678" w:rsidRDefault="000A56D4" w:rsidP="00B31678">
      <w:pPr>
        <w:tabs>
          <w:tab w:val="clear" w:pos="454"/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ตารางต่อไปนี้แสดงฐานะเปิดต่อความเสี่ยงด้านเครดิตของ</w:t>
      </w:r>
      <w:r w:rsidR="00526B9F" w:rsidRPr="00526B9F">
        <w:rPr>
          <w:rFonts w:asciiTheme="majorBidi" w:hAnsiTheme="majorBidi"/>
          <w:sz w:val="30"/>
          <w:szCs w:val="30"/>
          <w:cs/>
        </w:rPr>
        <w:t>ลูกหนี้ค่าเช่าตามสัญญาเช่าดำเนินงาน และลูกหนี้ตามสัญญาเช่าเงินทุน</w:t>
      </w:r>
      <w:r w:rsidRPr="00B31678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 ซึ่งบ่งชี้ว่าสินทรัพย์ที่วัดมูลค่าด้วยราคาทุนตัด</w:t>
      </w:r>
      <w:r w:rsidR="00DB163F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ต้องตั้งค่าเผื่อผลขาดทุนด้านเครดิตที่คาดว่าจะเกิดขึ้นใน </w:t>
      </w:r>
      <w:r w:rsidRPr="00B31678">
        <w:rPr>
          <w:rFonts w:asciiTheme="majorBidi" w:hAnsiTheme="majorBidi" w:cstheme="majorBidi"/>
          <w:sz w:val="30"/>
          <w:szCs w:val="30"/>
        </w:rPr>
        <w:t xml:space="preserve">12 </w:t>
      </w:r>
      <w:r w:rsidRPr="00B31678">
        <w:rPr>
          <w:rFonts w:asciiTheme="majorBidi" w:hAnsiTheme="majorBidi" w:cstheme="majorBidi"/>
          <w:sz w:val="30"/>
          <w:szCs w:val="30"/>
          <w:cs/>
        </w:rPr>
        <w:t>เดือนข้างหน้า หรือค่าเผื่อ</w:t>
      </w:r>
      <w:r w:rsidR="00DB163F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 </w:t>
      </w:r>
    </w:p>
    <w:p w14:paraId="5146E171" w14:textId="77777777" w:rsidR="000A56D4" w:rsidRPr="00E763A2" w:rsidRDefault="000A56D4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53"/>
        <w:gridCol w:w="13"/>
      </w:tblGrid>
      <w:tr w:rsidR="000A56D4" w14:paraId="6A8B1A75" w14:textId="77777777" w:rsidTr="00E6420B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0AC16A88" w14:textId="77777777" w:rsidR="000A56D4" w:rsidRPr="00B31678" w:rsidRDefault="000A56D4" w:rsidP="000A56D4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532" w:type="dxa"/>
            <w:vAlign w:val="bottom"/>
            <w:hideMark/>
          </w:tcPr>
          <w:p w14:paraId="39209FE0" w14:textId="77777777" w:rsidR="000A56D4" w:rsidRPr="00B31678" w:rsidRDefault="000A56D4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ผลขาดทุนด้านเครดิตที่คาดว่าจะเกิดขึ้นใน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12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เดือนข้างหน้า</w:t>
            </w:r>
          </w:p>
        </w:tc>
        <w:tc>
          <w:tcPr>
            <w:tcW w:w="263" w:type="dxa"/>
            <w:vAlign w:val="bottom"/>
          </w:tcPr>
          <w:p w14:paraId="33A21E41" w14:textId="77777777" w:rsidR="000A56D4" w:rsidRPr="00B31678" w:rsidRDefault="000A56D4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6D6F8132" w14:textId="77777777" w:rsidR="000A56D4" w:rsidRPr="00B31678" w:rsidRDefault="000A56D4" w:rsidP="000A56D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ไม่ด้อยค่า</w:t>
            </w:r>
          </w:p>
        </w:tc>
        <w:tc>
          <w:tcPr>
            <w:tcW w:w="263" w:type="dxa"/>
            <w:vAlign w:val="bottom"/>
          </w:tcPr>
          <w:p w14:paraId="69BC5658" w14:textId="77777777" w:rsidR="000A56D4" w:rsidRPr="00B31678" w:rsidRDefault="000A56D4" w:rsidP="000A56D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79495F7B" w14:textId="16E46506" w:rsidR="000A56D4" w:rsidRPr="00B31678" w:rsidRDefault="000A56D4" w:rsidP="000A56D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ด้อยค่า</w:t>
            </w:r>
          </w:p>
        </w:tc>
        <w:tc>
          <w:tcPr>
            <w:tcW w:w="263" w:type="dxa"/>
            <w:vAlign w:val="bottom"/>
          </w:tcPr>
          <w:p w14:paraId="0EE0F902" w14:textId="77777777" w:rsidR="000A56D4" w:rsidRPr="00B31678" w:rsidRDefault="000A56D4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67BD7700" w14:textId="77777777" w:rsidR="000A56D4" w:rsidRPr="00B31678" w:rsidRDefault="000A56D4" w:rsidP="000A56D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A56D4" w:rsidRPr="004E4309" w14:paraId="4BBD1B02" w14:textId="77777777" w:rsidTr="00E6420B">
        <w:trPr>
          <w:gridAfter w:val="1"/>
          <w:wAfter w:w="13" w:type="dxa"/>
          <w:trHeight w:val="20"/>
          <w:tblHeader/>
        </w:trPr>
        <w:tc>
          <w:tcPr>
            <w:tcW w:w="2880" w:type="dxa"/>
            <w:vAlign w:val="bottom"/>
          </w:tcPr>
          <w:p w14:paraId="7582E413" w14:textId="77777777" w:rsidR="000A56D4" w:rsidRPr="00B31678" w:rsidRDefault="000A56D4" w:rsidP="000A56D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174" w:type="dxa"/>
            <w:gridSpan w:val="7"/>
            <w:vAlign w:val="bottom"/>
            <w:hideMark/>
          </w:tcPr>
          <w:p w14:paraId="3974AA7C" w14:textId="4CD61BA7" w:rsidR="000A56D4" w:rsidRPr="00B31678" w:rsidRDefault="000A56D4" w:rsidP="000A56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526B9F"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A56D4" w14:paraId="66D1C0B2" w14:textId="77777777" w:rsidTr="00E6420B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30C1EBE7" w14:textId="4CEFAE02" w:rsidR="000A56D4" w:rsidRPr="00B31678" w:rsidRDefault="00526B9F" w:rsidP="000A56D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ลูกหนี้ค่าเช่าตามสัญญาเช่าดำเนินงาน</w:t>
            </w:r>
          </w:p>
        </w:tc>
        <w:tc>
          <w:tcPr>
            <w:tcW w:w="1532" w:type="dxa"/>
          </w:tcPr>
          <w:p w14:paraId="1A83BE09" w14:textId="0A254309" w:rsidR="000A56D4" w:rsidRPr="00B31678" w:rsidRDefault="00F65013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105,73</w:t>
            </w:r>
            <w:r w:rsidR="00056A3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3" w:type="dxa"/>
          </w:tcPr>
          <w:p w14:paraId="4B1E0CD3" w14:textId="77777777" w:rsidR="000A56D4" w:rsidRPr="00B31678" w:rsidRDefault="000A56D4" w:rsidP="000A56D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5ADEE546" w14:textId="66F8578D" w:rsidR="000A56D4" w:rsidRPr="00B31678" w:rsidRDefault="00F65013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5,215</w:t>
            </w:r>
          </w:p>
        </w:tc>
        <w:tc>
          <w:tcPr>
            <w:tcW w:w="263" w:type="dxa"/>
          </w:tcPr>
          <w:p w14:paraId="340E9A7A" w14:textId="77777777" w:rsidR="000A56D4" w:rsidRPr="00B31678" w:rsidRDefault="000A56D4" w:rsidP="000A56D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2F491150" w14:textId="6043A6EB" w:rsidR="000A56D4" w:rsidRPr="00B31678" w:rsidRDefault="00F65013" w:rsidP="000A56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83,035</w:t>
            </w:r>
          </w:p>
        </w:tc>
        <w:tc>
          <w:tcPr>
            <w:tcW w:w="263" w:type="dxa"/>
            <w:vAlign w:val="bottom"/>
          </w:tcPr>
          <w:p w14:paraId="2129FF7C" w14:textId="77777777" w:rsidR="000A56D4" w:rsidRPr="00B31678" w:rsidRDefault="000A56D4" w:rsidP="000A56D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33AEE38" w14:textId="13541063" w:rsidR="000A56D4" w:rsidRPr="00B31678" w:rsidRDefault="008C18CA" w:rsidP="000A56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193,988</w:t>
            </w:r>
          </w:p>
        </w:tc>
      </w:tr>
      <w:tr w:rsidR="000A56D4" w14:paraId="22297AE4" w14:textId="77777777" w:rsidTr="00E6420B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17DA4B27" w14:textId="4083AE3A" w:rsidR="000A56D4" w:rsidRPr="00B31678" w:rsidRDefault="00526B9F" w:rsidP="000A56D4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1CC85" w14:textId="4EE286C5" w:rsidR="000A56D4" w:rsidRPr="00B31678" w:rsidRDefault="00F65013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2,569,518</w:t>
            </w:r>
          </w:p>
        </w:tc>
        <w:tc>
          <w:tcPr>
            <w:tcW w:w="263" w:type="dxa"/>
            <w:vAlign w:val="bottom"/>
          </w:tcPr>
          <w:p w14:paraId="0A8FCA62" w14:textId="77777777" w:rsidR="000A56D4" w:rsidRPr="00B31678" w:rsidRDefault="000A56D4" w:rsidP="000A56D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3D0B1" w14:textId="31EA106B" w:rsidR="000A56D4" w:rsidRPr="00B31678" w:rsidRDefault="00F65013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40,80</w:t>
            </w:r>
            <w:r w:rsidR="00BA264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3" w:type="dxa"/>
            <w:vAlign w:val="bottom"/>
          </w:tcPr>
          <w:p w14:paraId="2F79EDE5" w14:textId="77777777" w:rsidR="000A56D4" w:rsidRPr="00B31678" w:rsidRDefault="000A56D4" w:rsidP="000A56D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82AA0" w14:textId="59FE2789" w:rsidR="000A56D4" w:rsidRPr="00B31678" w:rsidRDefault="00F65013" w:rsidP="000A56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161,411</w:t>
            </w:r>
          </w:p>
        </w:tc>
        <w:tc>
          <w:tcPr>
            <w:tcW w:w="263" w:type="dxa"/>
            <w:vAlign w:val="bottom"/>
          </w:tcPr>
          <w:p w14:paraId="1578446C" w14:textId="77777777" w:rsidR="000A56D4" w:rsidRPr="00B31678" w:rsidRDefault="000A56D4" w:rsidP="000A56D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5A64C" w14:textId="7B849B2E" w:rsidR="000A56D4" w:rsidRPr="00B31678" w:rsidRDefault="00F65013" w:rsidP="000A56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2,771,73</w:t>
            </w:r>
            <w:r w:rsidR="00BA264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A56D4" w14:paraId="023F0323" w14:textId="77777777" w:rsidTr="00E6420B">
        <w:trPr>
          <w:trHeight w:val="20"/>
          <w:tblHeader/>
        </w:trPr>
        <w:tc>
          <w:tcPr>
            <w:tcW w:w="2880" w:type="dxa"/>
            <w:vAlign w:val="bottom"/>
          </w:tcPr>
          <w:p w14:paraId="2C5C4908" w14:textId="77777777" w:rsidR="000A56D4" w:rsidRPr="00B31678" w:rsidRDefault="000A56D4" w:rsidP="000A56D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A8754" w14:textId="2140FE20" w:rsidR="000A56D4" w:rsidRPr="00586BA7" w:rsidRDefault="00F65013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6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2,675,25</w:t>
            </w:r>
            <w:r w:rsidR="00586BA7" w:rsidRPr="00586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3" w:type="dxa"/>
          </w:tcPr>
          <w:p w14:paraId="70D69008" w14:textId="77777777" w:rsidR="000A56D4" w:rsidRPr="00B31678" w:rsidRDefault="000A56D4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0801C" w14:textId="29422A66" w:rsidR="000A56D4" w:rsidRPr="00D42F63" w:rsidRDefault="00F65013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46,02</w:t>
            </w:r>
            <w:r w:rsidR="00BA264D"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3" w:type="dxa"/>
          </w:tcPr>
          <w:p w14:paraId="7B1FA017" w14:textId="77777777" w:rsidR="000A56D4" w:rsidRPr="00B31678" w:rsidRDefault="000A56D4" w:rsidP="000A56D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D7E2E" w14:textId="78E3CB3F" w:rsidR="000A56D4" w:rsidRPr="00B31678" w:rsidRDefault="00F65013" w:rsidP="000A5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244,446</w:t>
            </w:r>
          </w:p>
        </w:tc>
        <w:tc>
          <w:tcPr>
            <w:tcW w:w="263" w:type="dxa"/>
            <w:vAlign w:val="bottom"/>
          </w:tcPr>
          <w:p w14:paraId="42EE6CDF" w14:textId="77777777" w:rsidR="000A56D4" w:rsidRPr="00B31678" w:rsidRDefault="000A56D4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D38FC3" w14:textId="6A615A1A" w:rsidR="000A56D4" w:rsidRPr="00B31678" w:rsidRDefault="00F65013" w:rsidP="00E6420B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2,965,72</w:t>
            </w:r>
            <w:r w:rsidR="00BA26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0A56D4" w14:paraId="47EEB1E4" w14:textId="77777777" w:rsidTr="00E6420B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4667FA48" w14:textId="69521736" w:rsidR="000A56D4" w:rsidRPr="00B31678" w:rsidRDefault="000A56D4" w:rsidP="00B3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526B9F"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="00526B9F" w:rsidRPr="00B3167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1DF96837" w14:textId="153D25EF" w:rsidR="000A56D4" w:rsidRPr="00B31678" w:rsidRDefault="00F65013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(7,978)</w:t>
            </w:r>
          </w:p>
        </w:tc>
        <w:tc>
          <w:tcPr>
            <w:tcW w:w="263" w:type="dxa"/>
            <w:vAlign w:val="bottom"/>
          </w:tcPr>
          <w:p w14:paraId="041FB81D" w14:textId="77777777" w:rsidR="000A56D4" w:rsidRPr="00B31678" w:rsidRDefault="000A56D4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4FE6D181" w14:textId="39BCDEE2" w:rsidR="000A56D4" w:rsidRPr="00B31678" w:rsidRDefault="00F65013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65957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650018B4" w14:textId="77777777" w:rsidR="000A56D4" w:rsidRPr="00B31678" w:rsidRDefault="000A56D4" w:rsidP="000A56D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4FC09F3C" w14:textId="28094153" w:rsidR="000A56D4" w:rsidRPr="00B31678" w:rsidRDefault="00465957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6A3B">
              <w:rPr>
                <w:rFonts w:asciiTheme="majorBidi" w:hAnsiTheme="majorBidi" w:cstheme="majorBidi"/>
                <w:sz w:val="28"/>
                <w:szCs w:val="28"/>
              </w:rPr>
              <w:t>132,355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2BA9A594" w14:textId="77777777" w:rsidR="000A56D4" w:rsidRPr="00B31678" w:rsidRDefault="000A56D4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641DE02" w14:textId="7EA7B5AB" w:rsidR="000A56D4" w:rsidRPr="00B31678" w:rsidRDefault="00465957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6A3B">
              <w:rPr>
                <w:rFonts w:asciiTheme="majorBidi" w:hAnsiTheme="majorBidi" w:cstheme="majorBidi"/>
                <w:sz w:val="28"/>
                <w:szCs w:val="28"/>
              </w:rPr>
              <w:t>142,770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56D4" w14:paraId="3B38C272" w14:textId="77777777" w:rsidTr="00E6420B">
        <w:trPr>
          <w:trHeight w:val="20"/>
        </w:trPr>
        <w:tc>
          <w:tcPr>
            <w:tcW w:w="2880" w:type="dxa"/>
            <w:vAlign w:val="bottom"/>
            <w:hideMark/>
          </w:tcPr>
          <w:p w14:paraId="2B2B5664" w14:textId="77777777" w:rsidR="000A56D4" w:rsidRPr="00B31678" w:rsidRDefault="000A56D4" w:rsidP="000A56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DF6A5" w14:textId="7B34AE86" w:rsidR="000A56D4" w:rsidRPr="00586BA7" w:rsidRDefault="00F65013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586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2,667,27</w:t>
            </w:r>
            <w:r w:rsidR="00056A3B" w:rsidRPr="00586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3" w:type="dxa"/>
          </w:tcPr>
          <w:p w14:paraId="1F0BFA40" w14:textId="77777777" w:rsidR="000A56D4" w:rsidRPr="00B31678" w:rsidRDefault="000A56D4" w:rsidP="000A56D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C28B7" w14:textId="33CA897D" w:rsidR="000A56D4" w:rsidRPr="00D42F63" w:rsidRDefault="00465957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43,58</w:t>
            </w:r>
            <w:r w:rsidR="00BA264D"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3" w:type="dxa"/>
          </w:tcPr>
          <w:p w14:paraId="0102C88E" w14:textId="77777777" w:rsidR="000A56D4" w:rsidRPr="00B31678" w:rsidRDefault="000A56D4" w:rsidP="000A56D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49B6B" w14:textId="0860ED7E" w:rsidR="000A56D4" w:rsidRPr="00B31678" w:rsidRDefault="00465957" w:rsidP="000A5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56A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12,091</w:t>
            </w:r>
          </w:p>
        </w:tc>
        <w:tc>
          <w:tcPr>
            <w:tcW w:w="263" w:type="dxa"/>
            <w:vAlign w:val="bottom"/>
          </w:tcPr>
          <w:p w14:paraId="115B3BAE" w14:textId="77777777" w:rsidR="000A56D4" w:rsidRPr="00B31678" w:rsidRDefault="000A56D4" w:rsidP="000A56D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0D3F0D" w14:textId="7C09456A" w:rsidR="000A56D4" w:rsidRPr="00B31678" w:rsidRDefault="00056A3B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2,822,95</w:t>
            </w:r>
            <w:r w:rsidR="00BA26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208350BE" w14:textId="38C6694D" w:rsidR="00D06249" w:rsidRDefault="00D06249" w:rsidP="000A56D4">
      <w:pPr>
        <w:pStyle w:val="block"/>
        <w:spacing w:after="0" w:line="240" w:lineRule="auto"/>
        <w:ind w:left="540" w:right="-7"/>
        <w:jc w:val="both"/>
        <w:rPr>
          <w:rFonts w:cstheme="minorBidi"/>
          <w:sz w:val="20"/>
          <w:cs/>
          <w:lang w:bidi="th-TH"/>
        </w:rPr>
      </w:pPr>
    </w:p>
    <w:p w14:paraId="2EC2751B" w14:textId="77777777" w:rsidR="00D06249" w:rsidRDefault="00D06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0"/>
          <w:szCs w:val="20"/>
          <w:cs/>
          <w:lang w:val="en-GB" w:eastAsia="x-none"/>
        </w:rPr>
      </w:pPr>
      <w:r>
        <w:rPr>
          <w:rFonts w:cstheme="minorBidi"/>
          <w:sz w:val="20"/>
          <w:cs/>
        </w:rPr>
        <w:br w:type="page"/>
      </w:r>
    </w:p>
    <w:tbl>
      <w:tblPr>
        <w:tblW w:w="9180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0"/>
        <w:gridCol w:w="1620"/>
        <w:gridCol w:w="270"/>
        <w:gridCol w:w="1350"/>
        <w:gridCol w:w="270"/>
        <w:gridCol w:w="1350"/>
      </w:tblGrid>
      <w:tr w:rsidR="00D64EE9" w14:paraId="7A67604F" w14:textId="77777777" w:rsidTr="00E6420B">
        <w:trPr>
          <w:trHeight w:val="83"/>
          <w:tblHeader/>
        </w:trPr>
        <w:tc>
          <w:tcPr>
            <w:tcW w:w="4320" w:type="dxa"/>
            <w:vAlign w:val="bottom"/>
            <w:hideMark/>
          </w:tcPr>
          <w:p w14:paraId="71FA75B2" w14:textId="7D1E845D" w:rsidR="00D64EE9" w:rsidRPr="00B31678" w:rsidRDefault="00D64EE9" w:rsidP="000A56D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รายการเคลื่อนไหวของค่าเผื่อผลขาดทุนด้านเครดิตที่คาดว่าจะเกิดขึ้น </w:t>
            </w:r>
          </w:p>
        </w:tc>
        <w:tc>
          <w:tcPr>
            <w:tcW w:w="1620" w:type="dxa"/>
            <w:vAlign w:val="bottom"/>
            <w:hideMark/>
          </w:tcPr>
          <w:p w14:paraId="30823237" w14:textId="7D581231" w:rsidR="00D64EE9" w:rsidRPr="00B31678" w:rsidRDefault="00D64EE9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x-none" w:eastAsia="x-none" w:bidi="ar-SA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0DCD27E6" w14:textId="77777777" w:rsidR="00D64EE9" w:rsidRPr="00B31678" w:rsidRDefault="00D64EE9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vAlign w:val="bottom"/>
            <w:hideMark/>
          </w:tcPr>
          <w:p w14:paraId="338370D7" w14:textId="77777777" w:rsidR="00D64EE9" w:rsidRDefault="00D64EE9" w:rsidP="000A56D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</w:t>
            </w:r>
          </w:p>
          <w:p w14:paraId="128053B6" w14:textId="11A99590" w:rsidR="00D64EE9" w:rsidRPr="00B31678" w:rsidRDefault="00D64EE9" w:rsidP="000A56D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583F7378" w14:textId="77777777" w:rsidR="00D64EE9" w:rsidRPr="00B31678" w:rsidRDefault="00D64EE9" w:rsidP="000A56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53DAECB" w14:textId="77777777" w:rsidR="00D64EE9" w:rsidRPr="00B31678" w:rsidRDefault="00D64EE9" w:rsidP="000A56D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64EE9" w:rsidRPr="00D06249" w14:paraId="4A6A10A5" w14:textId="77777777" w:rsidTr="00E6420B">
        <w:trPr>
          <w:trHeight w:val="20"/>
        </w:trPr>
        <w:tc>
          <w:tcPr>
            <w:tcW w:w="4320" w:type="dxa"/>
            <w:vAlign w:val="bottom"/>
          </w:tcPr>
          <w:p w14:paraId="135C6AEF" w14:textId="77777777" w:rsidR="00D64EE9" w:rsidRPr="00D06249" w:rsidRDefault="00D64EE9" w:rsidP="000A56D4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</w:tcPr>
          <w:p w14:paraId="1E80B345" w14:textId="59EC896B" w:rsidR="00D64EE9" w:rsidRPr="00B31678" w:rsidRDefault="00D64EE9" w:rsidP="00B31678">
            <w:pPr>
              <w:tabs>
                <w:tab w:val="left" w:pos="1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</w:tr>
      <w:tr w:rsidR="0028695F" w:rsidRPr="00D06249" w14:paraId="408459D0" w14:textId="77777777" w:rsidTr="00E6420B">
        <w:trPr>
          <w:trHeight w:val="20"/>
        </w:trPr>
        <w:tc>
          <w:tcPr>
            <w:tcW w:w="4320" w:type="dxa"/>
            <w:vAlign w:val="bottom"/>
            <w:hideMark/>
          </w:tcPr>
          <w:p w14:paraId="10E2781D" w14:textId="1DE196E2" w:rsidR="0028695F" w:rsidRPr="00B31678" w:rsidRDefault="0028695F" w:rsidP="0028695F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t>2563 -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ปรับปรุงใหม่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  <w:p w14:paraId="5B26A56F" w14:textId="1BFABD9B" w:rsidR="0028695F" w:rsidRPr="00B31678" w:rsidRDefault="0028695F" w:rsidP="0028695F">
            <w:pPr>
              <w:pStyle w:val="BodyText"/>
              <w:spacing w:after="0" w:line="240" w:lineRule="auto"/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ดูหมายเหตุข้อ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3) </w:t>
            </w:r>
          </w:p>
        </w:tc>
        <w:tc>
          <w:tcPr>
            <w:tcW w:w="1620" w:type="dxa"/>
            <w:hideMark/>
          </w:tcPr>
          <w:p w14:paraId="1A57C386" w14:textId="77777777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B86628" w14:textId="33F4B543" w:rsidR="0028695F" w:rsidRPr="00667B63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77,112</w:t>
            </w:r>
          </w:p>
        </w:tc>
        <w:tc>
          <w:tcPr>
            <w:tcW w:w="270" w:type="dxa"/>
          </w:tcPr>
          <w:p w14:paraId="5F33BB82" w14:textId="77777777" w:rsidR="0028695F" w:rsidRPr="00667B63" w:rsidRDefault="0028695F" w:rsidP="0028695F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8AEB4BE" w14:textId="77777777" w:rsidR="00D42F63" w:rsidRPr="005664DD" w:rsidRDefault="00D42F63" w:rsidP="00E6420B">
            <w:pPr>
              <w:tabs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34F701" w14:textId="51340332" w:rsidR="0028695F" w:rsidRPr="00667B63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75,534</w:t>
            </w:r>
          </w:p>
        </w:tc>
        <w:tc>
          <w:tcPr>
            <w:tcW w:w="270" w:type="dxa"/>
            <w:vAlign w:val="bottom"/>
          </w:tcPr>
          <w:p w14:paraId="040F5F2D" w14:textId="77777777" w:rsidR="0028695F" w:rsidRPr="00667B63" w:rsidRDefault="0028695F" w:rsidP="00667B63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C3042F" w14:textId="5EBBC66F" w:rsidR="0028695F" w:rsidRPr="00667B63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152,646</w:t>
            </w:r>
          </w:p>
        </w:tc>
      </w:tr>
      <w:tr w:rsidR="0028695F" w:rsidRPr="00D06249" w14:paraId="0D6444B8" w14:textId="77777777" w:rsidTr="00E6420B">
        <w:trPr>
          <w:trHeight w:val="20"/>
        </w:trPr>
        <w:tc>
          <w:tcPr>
            <w:tcW w:w="4320" w:type="dxa"/>
            <w:vAlign w:val="bottom"/>
            <w:hideMark/>
          </w:tcPr>
          <w:p w14:paraId="30765921" w14:textId="12D5A1AD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  <w:hideMark/>
          </w:tcPr>
          <w:p w14:paraId="4746154A" w14:textId="37992754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4,804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AB8A9A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DF1242A" w14:textId="5D3D4552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F7C9AD" w14:textId="77777777" w:rsidR="0028695F" w:rsidRPr="005664DD" w:rsidRDefault="0028695F" w:rsidP="0028695F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000E52A" w14:textId="1EF64270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9,484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695F" w:rsidRPr="00D06249" w14:paraId="0FD68C8A" w14:textId="77777777" w:rsidTr="00E6420B">
        <w:trPr>
          <w:trHeight w:val="20"/>
        </w:trPr>
        <w:tc>
          <w:tcPr>
            <w:tcW w:w="4320" w:type="dxa"/>
            <w:vAlign w:val="bottom"/>
            <w:hideMark/>
          </w:tcPr>
          <w:p w14:paraId="5AACECC2" w14:textId="77777777" w:rsidR="0028695F" w:rsidRPr="00B31678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3703A4DF" w14:textId="6ABECDEC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ไม่ด้อยค่าด้านเครดิต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21D8C30C" w14:textId="532FE857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BF7A81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3CB63DB" w14:textId="20CF9C10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5,366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44AC10C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2DCE8AA" w14:textId="21B8DF54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5,458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695F" w:rsidRPr="00D06249" w14:paraId="0BE2756F" w14:textId="77777777" w:rsidTr="00E6420B">
        <w:trPr>
          <w:trHeight w:val="20"/>
        </w:trPr>
        <w:tc>
          <w:tcPr>
            <w:tcW w:w="4320" w:type="dxa"/>
            <w:vAlign w:val="bottom"/>
            <w:hideMark/>
          </w:tcPr>
          <w:p w14:paraId="34DA4840" w14:textId="77777777" w:rsidR="0028695F" w:rsidRPr="00B31678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351288FB" w14:textId="3453391B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  <w:hideMark/>
          </w:tcPr>
          <w:p w14:paraId="231DD4D6" w14:textId="78E7C7E5" w:rsidR="0028695F" w:rsidRPr="005664DD" w:rsidRDefault="005664DD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70" w:type="dxa"/>
            <w:vAlign w:val="bottom"/>
          </w:tcPr>
          <w:p w14:paraId="4A7ACC71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01D574" w14:textId="699D542E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270" w:type="dxa"/>
            <w:vAlign w:val="bottom"/>
          </w:tcPr>
          <w:p w14:paraId="758C4A48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20A9AD4" w14:textId="0C732C44" w:rsidR="0028695F" w:rsidRPr="005664DD" w:rsidRDefault="005664DD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3,857</w:t>
            </w:r>
          </w:p>
        </w:tc>
      </w:tr>
      <w:tr w:rsidR="0028695F" w:rsidRPr="00D06249" w14:paraId="5E2BC1AF" w14:textId="77777777" w:rsidTr="00E6420B">
        <w:trPr>
          <w:trHeight w:val="20"/>
        </w:trPr>
        <w:tc>
          <w:tcPr>
            <w:tcW w:w="4320" w:type="dxa"/>
            <w:vAlign w:val="bottom"/>
            <w:hideMark/>
          </w:tcPr>
          <w:p w14:paraId="09BFE291" w14:textId="2891E26A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  <w:hideMark/>
          </w:tcPr>
          <w:p w14:paraId="216393D8" w14:textId="1F9D613B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(2,362)</w:t>
            </w:r>
          </w:p>
        </w:tc>
        <w:tc>
          <w:tcPr>
            <w:tcW w:w="270" w:type="dxa"/>
            <w:vAlign w:val="bottom"/>
          </w:tcPr>
          <w:p w14:paraId="042B7DAB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380C571" w14:textId="0B13D4A0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  <w:tc>
          <w:tcPr>
            <w:tcW w:w="270" w:type="dxa"/>
            <w:vAlign w:val="bottom"/>
          </w:tcPr>
          <w:p w14:paraId="6E506A83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E131C27" w14:textId="6A8DBA60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(2,684)</w:t>
            </w:r>
          </w:p>
        </w:tc>
      </w:tr>
      <w:tr w:rsidR="0028695F" w:rsidRPr="00D06249" w14:paraId="3347463B" w14:textId="77777777" w:rsidTr="00E6420B">
        <w:trPr>
          <w:trHeight w:val="20"/>
        </w:trPr>
        <w:tc>
          <w:tcPr>
            <w:tcW w:w="4320" w:type="dxa"/>
            <w:vAlign w:val="bottom"/>
            <w:hideMark/>
          </w:tcPr>
          <w:p w14:paraId="4FB23548" w14:textId="1441F7AA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B2FBC7" w14:textId="130C3772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2771B4FF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95ADA" w14:textId="63B1CA30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3,769</w:t>
            </w:r>
          </w:p>
        </w:tc>
        <w:tc>
          <w:tcPr>
            <w:tcW w:w="270" w:type="dxa"/>
          </w:tcPr>
          <w:p w14:paraId="5957A912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FDF25B" w14:textId="2B30BDA7" w:rsidR="0028695F" w:rsidRPr="005664DD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28695F" w:rsidRPr="00D06249" w14:paraId="591DE3B3" w14:textId="77777777" w:rsidTr="00E6420B">
        <w:trPr>
          <w:trHeight w:val="20"/>
        </w:trPr>
        <w:tc>
          <w:tcPr>
            <w:tcW w:w="4320" w:type="dxa"/>
            <w:vAlign w:val="bottom"/>
            <w:hideMark/>
          </w:tcPr>
          <w:p w14:paraId="505E0F9D" w14:textId="77777777" w:rsidR="0028695F" w:rsidRPr="00B31678" w:rsidRDefault="0028695F" w:rsidP="002869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89CD21" w14:textId="7F129058" w:rsidR="0028695F" w:rsidRPr="00E6420B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70,652</w:t>
            </w:r>
          </w:p>
        </w:tc>
        <w:tc>
          <w:tcPr>
            <w:tcW w:w="270" w:type="dxa"/>
          </w:tcPr>
          <w:p w14:paraId="188F55B0" w14:textId="77777777" w:rsidR="0028695F" w:rsidRPr="00667B63" w:rsidRDefault="0028695F" w:rsidP="0028695F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D70D97" w14:textId="3EDF3DA6" w:rsidR="0028695F" w:rsidRPr="00D42F63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72,118</w:t>
            </w:r>
          </w:p>
        </w:tc>
        <w:tc>
          <w:tcPr>
            <w:tcW w:w="270" w:type="dxa"/>
            <w:vAlign w:val="bottom"/>
          </w:tcPr>
          <w:p w14:paraId="09DA15CE" w14:textId="77777777" w:rsidR="0028695F" w:rsidRPr="00667B63" w:rsidRDefault="0028695F" w:rsidP="0028695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832B39" w14:textId="400C4720" w:rsidR="0028695F" w:rsidRPr="00D42F63" w:rsidRDefault="0028695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142,770</w:t>
            </w:r>
          </w:p>
        </w:tc>
      </w:tr>
    </w:tbl>
    <w:p w14:paraId="71DF8191" w14:textId="33DAB85C" w:rsidR="00D74004" w:rsidRDefault="00D74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D2B2E1" w14:textId="12B6504A" w:rsidR="000A56D4" w:rsidRPr="00B31678" w:rsidRDefault="000A56D4" w:rsidP="005F08F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152513B8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4A72333D" w14:textId="0B73AFDB" w:rsidR="000A56D4" w:rsidRPr="00B31678" w:rsidRDefault="000A56D4" w:rsidP="00B31678">
      <w:pPr>
        <w:tabs>
          <w:tab w:val="clear" w:pos="454"/>
          <w:tab w:val="clear" w:pos="680"/>
          <w:tab w:val="clear" w:pos="907"/>
        </w:tabs>
        <w:spacing w:line="240" w:lineRule="auto"/>
        <w:ind w:left="810" w:right="-47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บริษั</w:t>
      </w:r>
      <w:r w:rsidR="00E51105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 </w:t>
      </w:r>
    </w:p>
    <w:p w14:paraId="19A2C788" w14:textId="77777777" w:rsidR="000A56D4" w:rsidRPr="00B31678" w:rsidRDefault="000A56D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-475"/>
        <w:jc w:val="thaiDistribute"/>
        <w:rPr>
          <w:rFonts w:asciiTheme="majorBidi" w:hAnsiTheme="majorBidi" w:cstheme="majorBidi"/>
          <w:sz w:val="10"/>
          <w:szCs w:val="10"/>
        </w:rPr>
      </w:pPr>
    </w:p>
    <w:p w14:paraId="14CD6175" w14:textId="217C0B97" w:rsidR="000A56D4" w:rsidRDefault="000A56D4" w:rsidP="00B6713A">
      <w:pPr>
        <w:tabs>
          <w:tab w:val="clear" w:pos="454"/>
          <w:tab w:val="clear" w:pos="680"/>
          <w:tab w:val="clear" w:pos="907"/>
        </w:tabs>
        <w:spacing w:line="240" w:lineRule="auto"/>
        <w:ind w:left="810" w:right="-47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</w:t>
      </w:r>
      <w:r w:rsidR="00B6713A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สินทรัพย์ทางการเงินและ</w:t>
      </w:r>
      <w:r w:rsidRPr="00B31678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</w:p>
    <w:p w14:paraId="50551A9E" w14:textId="5C47E419" w:rsidR="00D74004" w:rsidRDefault="00D74004" w:rsidP="00B31678">
      <w:pPr>
        <w:tabs>
          <w:tab w:val="clear" w:pos="454"/>
          <w:tab w:val="clear" w:pos="680"/>
          <w:tab w:val="clear" w:pos="907"/>
        </w:tabs>
        <w:spacing w:line="240" w:lineRule="auto"/>
        <w:ind w:left="81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54"/>
        <w:gridCol w:w="182"/>
        <w:gridCol w:w="54"/>
        <w:gridCol w:w="790"/>
        <w:gridCol w:w="54"/>
        <w:gridCol w:w="209"/>
        <w:gridCol w:w="27"/>
        <w:gridCol w:w="27"/>
        <w:gridCol w:w="844"/>
      </w:tblGrid>
      <w:tr w:rsidR="00586BA7" w:rsidRPr="00A21D14" w14:paraId="3991BD14" w14:textId="77777777" w:rsidTr="00B2466D">
        <w:trPr>
          <w:tblHeader/>
        </w:trPr>
        <w:tc>
          <w:tcPr>
            <w:tcW w:w="2610" w:type="dxa"/>
            <w:hideMark/>
          </w:tcPr>
          <w:p w14:paraId="53B9A593" w14:textId="77777777" w:rsidR="00586BA7" w:rsidRPr="00D06249" w:rsidRDefault="00586BA7" w:rsidP="002B7E4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947680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411CEA6" w14:textId="58FDD2FF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A316C68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25188ACE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86BA7" w:rsidRPr="00A21D14" w14:paraId="78F86B40" w14:textId="77777777" w:rsidTr="00B2466D">
        <w:trPr>
          <w:tblHeader/>
        </w:trPr>
        <w:tc>
          <w:tcPr>
            <w:tcW w:w="2610" w:type="dxa"/>
            <w:vAlign w:val="bottom"/>
            <w:hideMark/>
          </w:tcPr>
          <w:p w14:paraId="270F839B" w14:textId="77777777" w:rsidR="00586BA7" w:rsidRPr="00B31678" w:rsidRDefault="00586BA7" w:rsidP="002B7E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5BC72A8E" w14:textId="77777777" w:rsidR="00586BA7" w:rsidRPr="00947894" w:rsidRDefault="00586BA7" w:rsidP="002B7E4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005BC5" w14:textId="4922EC11" w:rsidR="00586BA7" w:rsidRPr="00947894" w:rsidRDefault="00586BA7" w:rsidP="00947894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478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  <w:hideMark/>
          </w:tcPr>
          <w:p w14:paraId="193894E6" w14:textId="0692DBA1" w:rsidR="00586BA7" w:rsidRPr="00B31678" w:rsidRDefault="00586BA7" w:rsidP="002B7E4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AB4E8E3" w14:textId="77777777" w:rsidR="00586BA7" w:rsidRPr="00B31678" w:rsidRDefault="00586BA7" w:rsidP="002B7E4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7957222E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1EC73720" w14:textId="77777777" w:rsidR="00586BA7" w:rsidRPr="00B31678" w:rsidRDefault="00586BA7" w:rsidP="002B7E4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5B9A7634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4FB58FD7" w14:textId="77777777" w:rsidR="00586BA7" w:rsidRPr="00B31678" w:rsidRDefault="00586BA7" w:rsidP="002B7E4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035C1AFA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F83A38F" w14:textId="77777777" w:rsidR="00586BA7" w:rsidRPr="00B31678" w:rsidRDefault="00586BA7" w:rsidP="002B7E4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826B4BC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7FF08003" w14:textId="77777777" w:rsidR="00586BA7" w:rsidRPr="00B31678" w:rsidRDefault="00586BA7" w:rsidP="002B7E4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486BECB3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6F64615F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86BA7" w:rsidRPr="00A21D14" w14:paraId="17FAD0C5" w14:textId="77777777" w:rsidTr="00B2466D">
        <w:trPr>
          <w:tblHeader/>
        </w:trPr>
        <w:tc>
          <w:tcPr>
            <w:tcW w:w="2610" w:type="dxa"/>
          </w:tcPr>
          <w:p w14:paraId="6D376C42" w14:textId="77777777" w:rsidR="00586BA7" w:rsidRPr="00B31678" w:rsidRDefault="00586BA7" w:rsidP="002B7E4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13E64E" w14:textId="77777777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60" w:type="dxa"/>
            <w:gridSpan w:val="22"/>
            <w:hideMark/>
          </w:tcPr>
          <w:p w14:paraId="0241237B" w14:textId="67CD7BD1" w:rsidR="00586BA7" w:rsidRPr="00B31678" w:rsidRDefault="00586BA7" w:rsidP="002B7E4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86BA7" w:rsidRPr="00A21D14" w14:paraId="5CE80C36" w14:textId="77777777" w:rsidTr="00B2466D">
        <w:tc>
          <w:tcPr>
            <w:tcW w:w="2610" w:type="dxa"/>
            <w:hideMark/>
          </w:tcPr>
          <w:p w14:paraId="0C27DA0F" w14:textId="0F2EDBDF" w:rsidR="00586BA7" w:rsidRPr="00B31678" w:rsidRDefault="00586BA7" w:rsidP="002B7E4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0985B7EE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FE51650" w14:textId="03770EF6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295E2FD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B31DB5B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2B8E490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A252C1F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F1A89DC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827ACA5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516E2C0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A05AB0E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6680009D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7A480A5" w14:textId="77777777" w:rsidR="00586BA7" w:rsidRPr="00D06249" w:rsidRDefault="00586BA7" w:rsidP="002B7E4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6BA7" w:rsidRPr="0034568D" w14:paraId="66D1C04F" w14:textId="77777777" w:rsidTr="00B2466D">
        <w:tc>
          <w:tcPr>
            <w:tcW w:w="2610" w:type="dxa"/>
            <w:hideMark/>
          </w:tcPr>
          <w:p w14:paraId="4D295E64" w14:textId="32B1F8C5" w:rsidR="00586BA7" w:rsidRPr="0034568D" w:rsidRDefault="00586BA7" w:rsidP="00B671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65D05389" w14:textId="02B87663" w:rsidR="00586BA7" w:rsidRPr="004B70DF" w:rsidRDefault="00586BA7" w:rsidP="00586BA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64" w:type="dxa"/>
            <w:gridSpan w:val="2"/>
          </w:tcPr>
          <w:p w14:paraId="4716F5F3" w14:textId="04E3AC8E" w:rsidR="00586BA7" w:rsidRPr="00EF5B9D" w:rsidRDefault="00947894" w:rsidP="0094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86BA7" w:rsidRPr="00EF5B9D">
              <w:rPr>
                <w:rFonts w:asciiTheme="majorBidi" w:hAnsiTheme="majorBidi" w:cstheme="majorBidi"/>
                <w:sz w:val="24"/>
                <w:szCs w:val="24"/>
              </w:rPr>
              <w:t>122,902</w:t>
            </w:r>
          </w:p>
        </w:tc>
        <w:tc>
          <w:tcPr>
            <w:tcW w:w="270" w:type="dxa"/>
            <w:gridSpan w:val="2"/>
          </w:tcPr>
          <w:p w14:paraId="56E63A07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94CF4B6" w14:textId="078BF788" w:rsidR="00586BA7" w:rsidRPr="00591329" w:rsidRDefault="00586BA7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122,902</w:t>
            </w:r>
          </w:p>
        </w:tc>
        <w:tc>
          <w:tcPr>
            <w:tcW w:w="272" w:type="dxa"/>
            <w:gridSpan w:val="2"/>
          </w:tcPr>
          <w:p w14:paraId="7854BF9B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647A72D" w14:textId="77777777" w:rsidR="00586BA7" w:rsidRPr="00EF5B9D" w:rsidRDefault="00586BA7" w:rsidP="00B6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5E54B94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8914BA0" w14:textId="77777777" w:rsidR="00586BA7" w:rsidRPr="00EF5B9D" w:rsidRDefault="00586BA7" w:rsidP="00B6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90F1150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2182240" w14:textId="77777777" w:rsidR="00586BA7" w:rsidRPr="00EF5B9D" w:rsidRDefault="00586BA7" w:rsidP="00B6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2E6B236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174FADF8" w14:textId="2840F0AE" w:rsidR="00586BA7" w:rsidRPr="00EF5B9D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86BA7" w:rsidRPr="00EF5B9D">
              <w:rPr>
                <w:rFonts w:asciiTheme="majorBidi" w:hAnsiTheme="majorBidi" w:cstheme="majorBidi"/>
                <w:sz w:val="24"/>
                <w:szCs w:val="24"/>
              </w:rPr>
              <w:t>122,902</w:t>
            </w:r>
          </w:p>
        </w:tc>
      </w:tr>
      <w:tr w:rsidR="00586BA7" w:rsidRPr="0034568D" w14:paraId="13DFFDDD" w14:textId="77777777" w:rsidTr="00B2466D">
        <w:tc>
          <w:tcPr>
            <w:tcW w:w="2610" w:type="dxa"/>
            <w:hideMark/>
          </w:tcPr>
          <w:p w14:paraId="17CB7FE7" w14:textId="79301356" w:rsidR="00586BA7" w:rsidRPr="0034568D" w:rsidRDefault="00586BA7" w:rsidP="00B671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1AD23D2D" w14:textId="79A25D8C" w:rsidR="00586BA7" w:rsidRPr="004B70DF" w:rsidRDefault="00586BA7" w:rsidP="00586BA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64" w:type="dxa"/>
            <w:gridSpan w:val="2"/>
          </w:tcPr>
          <w:p w14:paraId="74F6754A" w14:textId="6D724D40" w:rsidR="00586BA7" w:rsidRPr="00EF5B9D" w:rsidRDefault="00947894" w:rsidP="0094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86BA7" w:rsidRPr="00EF5B9D">
              <w:rPr>
                <w:rFonts w:asciiTheme="majorBidi" w:hAnsiTheme="majorBidi" w:cstheme="majorBidi"/>
                <w:sz w:val="24"/>
                <w:szCs w:val="24"/>
              </w:rPr>
              <w:t>193,988</w:t>
            </w:r>
          </w:p>
        </w:tc>
        <w:tc>
          <w:tcPr>
            <w:tcW w:w="270" w:type="dxa"/>
            <w:gridSpan w:val="2"/>
          </w:tcPr>
          <w:p w14:paraId="2DFE96D0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AEC7804" w14:textId="563475C5" w:rsidR="00586BA7" w:rsidRPr="00591329" w:rsidRDefault="00586BA7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193,988</w:t>
            </w:r>
          </w:p>
        </w:tc>
        <w:tc>
          <w:tcPr>
            <w:tcW w:w="272" w:type="dxa"/>
            <w:gridSpan w:val="2"/>
          </w:tcPr>
          <w:p w14:paraId="7CC4EBBE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2994E45E" w14:textId="77777777" w:rsidR="00586BA7" w:rsidRPr="00EF5B9D" w:rsidRDefault="00586BA7" w:rsidP="00B6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009A5DE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D2D0693" w14:textId="77777777" w:rsidR="00586BA7" w:rsidRPr="00EF5B9D" w:rsidRDefault="00586BA7" w:rsidP="00B6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361EF78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F2CC608" w14:textId="77777777" w:rsidR="00586BA7" w:rsidRPr="00EF5B9D" w:rsidRDefault="00586BA7" w:rsidP="00B6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3B5E8EA" w14:textId="77777777" w:rsidR="00586BA7" w:rsidRPr="00EF5B9D" w:rsidRDefault="00586BA7" w:rsidP="00B671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64B521D6" w14:textId="3E2C74C2" w:rsidR="00586BA7" w:rsidRPr="00EF5B9D" w:rsidRDefault="00947894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86BA7" w:rsidRPr="00EF5B9D">
              <w:rPr>
                <w:rFonts w:asciiTheme="majorBidi" w:hAnsiTheme="majorBidi" w:cstheme="majorBidi"/>
                <w:sz w:val="24"/>
                <w:szCs w:val="24"/>
              </w:rPr>
              <w:t>193,988</w:t>
            </w:r>
          </w:p>
        </w:tc>
      </w:tr>
      <w:tr w:rsidR="00EF5B9D" w:rsidRPr="0034568D" w14:paraId="458A9235" w14:textId="77777777" w:rsidTr="00B2466D">
        <w:tc>
          <w:tcPr>
            <w:tcW w:w="2610" w:type="dxa"/>
            <w:hideMark/>
          </w:tcPr>
          <w:p w14:paraId="131AC913" w14:textId="1AA76410" w:rsidR="00EF5B9D" w:rsidRPr="0034568D" w:rsidRDefault="00EF5B9D" w:rsidP="00EF5B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1E22F68F" w14:textId="64EBBCCB" w:rsidR="00EF5B9D" w:rsidRPr="004B70DF" w:rsidRDefault="00EF5B9D" w:rsidP="00EF5B9D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864" w:type="dxa"/>
            <w:gridSpan w:val="2"/>
          </w:tcPr>
          <w:p w14:paraId="05A0A3D0" w14:textId="550A8AC2" w:rsidR="00EF5B9D" w:rsidRPr="00EF5B9D" w:rsidRDefault="00EF5B9D" w:rsidP="00EF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2,771,738</w:t>
            </w:r>
          </w:p>
        </w:tc>
        <w:tc>
          <w:tcPr>
            <w:tcW w:w="270" w:type="dxa"/>
            <w:gridSpan w:val="2"/>
          </w:tcPr>
          <w:p w14:paraId="7EB92818" w14:textId="77777777" w:rsidR="00EF5B9D" w:rsidRPr="00EF5B9D" w:rsidRDefault="00EF5B9D" w:rsidP="00EF5B9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0441024" w14:textId="66D22096" w:rsidR="00EF5B9D" w:rsidRPr="00591329" w:rsidRDefault="00EF5B9D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1,003,276</w:t>
            </w:r>
          </w:p>
        </w:tc>
        <w:tc>
          <w:tcPr>
            <w:tcW w:w="272" w:type="dxa"/>
            <w:gridSpan w:val="2"/>
          </w:tcPr>
          <w:p w14:paraId="6E2BEC73" w14:textId="77777777" w:rsidR="00EF5B9D" w:rsidRPr="00EF5B9D" w:rsidRDefault="00EF5B9D" w:rsidP="00EF5B9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261ADA89" w14:textId="34E3BE6E" w:rsidR="00EF5B9D" w:rsidRPr="00591329" w:rsidRDefault="00591329" w:rsidP="00E6420B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17"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EF5B9D" w:rsidRPr="00591329">
              <w:rPr>
                <w:rFonts w:asciiTheme="majorBidi" w:hAnsiTheme="majorBidi" w:cstheme="majorBidi"/>
                <w:sz w:val="24"/>
                <w:szCs w:val="24"/>
              </w:rPr>
              <w:t>782,908</w:t>
            </w:r>
          </w:p>
        </w:tc>
        <w:tc>
          <w:tcPr>
            <w:tcW w:w="236" w:type="dxa"/>
            <w:gridSpan w:val="2"/>
          </w:tcPr>
          <w:p w14:paraId="6F3E7CD4" w14:textId="77777777" w:rsidR="00EF5B9D" w:rsidRPr="00EF5B9D" w:rsidRDefault="00EF5B9D" w:rsidP="00EF5B9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4B47C0A9" w14:textId="37FC8EC2" w:rsidR="00EF5B9D" w:rsidRPr="00EF5B9D" w:rsidRDefault="00EF5B9D" w:rsidP="00EF5B9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985,322</w:t>
            </w:r>
          </w:p>
        </w:tc>
        <w:tc>
          <w:tcPr>
            <w:tcW w:w="236" w:type="dxa"/>
            <w:gridSpan w:val="2"/>
          </w:tcPr>
          <w:p w14:paraId="1AB6DFC0" w14:textId="77777777" w:rsidR="00EF5B9D" w:rsidRPr="00EF5B9D" w:rsidRDefault="00EF5B9D" w:rsidP="00EF5B9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4B27FBF" w14:textId="6883DEB2" w:rsidR="00EF5B9D" w:rsidRPr="00EF5B9D" w:rsidRDefault="00EF5B9D" w:rsidP="00EF5B9D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232</w:t>
            </w:r>
          </w:p>
        </w:tc>
        <w:tc>
          <w:tcPr>
            <w:tcW w:w="236" w:type="dxa"/>
            <w:gridSpan w:val="2"/>
          </w:tcPr>
          <w:p w14:paraId="7EDBA8A9" w14:textId="77777777" w:rsidR="00EF5B9D" w:rsidRPr="00EF5B9D" w:rsidRDefault="00EF5B9D" w:rsidP="00EF5B9D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4BE25959" w14:textId="69AC2A42" w:rsidR="00EF5B9D" w:rsidRPr="00EF5B9D" w:rsidRDefault="00EF5B9D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2,771,738</w:t>
            </w:r>
          </w:p>
        </w:tc>
      </w:tr>
      <w:tr w:rsidR="00B2466D" w:rsidRPr="0034568D" w14:paraId="058E8C7D" w14:textId="77777777" w:rsidTr="00E6420B">
        <w:tc>
          <w:tcPr>
            <w:tcW w:w="2610" w:type="dxa"/>
          </w:tcPr>
          <w:p w14:paraId="4FF0F2F1" w14:textId="14312D3E" w:rsidR="00B2466D" w:rsidRPr="00B043BF" w:rsidRDefault="00B2466D" w:rsidP="00B2466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20" w:type="dxa"/>
          </w:tcPr>
          <w:p w14:paraId="69A4EFB3" w14:textId="3DA15487" w:rsidR="00B2466D" w:rsidRPr="004B70DF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6, 10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778C924C" w14:textId="713490F0" w:rsidR="00B2466D" w:rsidRPr="00EF5B9D" w:rsidRDefault="00B2466D" w:rsidP="00B24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467,157</w:t>
            </w:r>
          </w:p>
        </w:tc>
        <w:tc>
          <w:tcPr>
            <w:tcW w:w="270" w:type="dxa"/>
            <w:gridSpan w:val="2"/>
          </w:tcPr>
          <w:p w14:paraId="66D55981" w14:textId="77777777" w:rsidR="00B2466D" w:rsidRPr="00EF5B9D" w:rsidRDefault="00B2466D" w:rsidP="00B24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21D79949" w14:textId="08A9357C" w:rsidR="00B2466D" w:rsidRPr="00591329" w:rsidRDefault="00B2466D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467,157</w:t>
            </w:r>
          </w:p>
        </w:tc>
        <w:tc>
          <w:tcPr>
            <w:tcW w:w="272" w:type="dxa"/>
            <w:gridSpan w:val="2"/>
          </w:tcPr>
          <w:p w14:paraId="67203CD1" w14:textId="77777777" w:rsidR="00B2466D" w:rsidRPr="00EF5B9D" w:rsidRDefault="00B2466D" w:rsidP="00B24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5AC9F9B6" w14:textId="5E7597E8" w:rsidR="00B2466D" w:rsidRPr="00EF5B9D" w:rsidRDefault="00B2466D" w:rsidP="00B24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17DA884" w14:textId="77777777" w:rsidR="00B2466D" w:rsidRPr="00EF5B9D" w:rsidRDefault="00B2466D" w:rsidP="00B24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1CB68AED" w14:textId="60519285" w:rsidR="00B2466D" w:rsidRPr="00EF5B9D" w:rsidRDefault="00B2466D" w:rsidP="00B24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1FC57B4" w14:textId="77777777" w:rsidR="00B2466D" w:rsidRPr="00EF5B9D" w:rsidRDefault="00B2466D" w:rsidP="00B24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68BD514E" w14:textId="346EE018" w:rsidR="00B2466D" w:rsidRPr="00EF5B9D" w:rsidRDefault="00B2466D" w:rsidP="00B24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1E51107" w14:textId="77777777" w:rsidR="00B2466D" w:rsidRPr="00EF5B9D" w:rsidRDefault="00B2466D" w:rsidP="00B2466D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</w:tcPr>
          <w:p w14:paraId="0BCAFE68" w14:textId="1C97C227" w:rsidR="00B2466D" w:rsidRPr="00EF5B9D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467,157</w:t>
            </w:r>
          </w:p>
        </w:tc>
      </w:tr>
      <w:tr w:rsidR="00B2466D" w:rsidRPr="00A21D14" w14:paraId="69E08A58" w14:textId="77777777" w:rsidTr="00E6420B">
        <w:tc>
          <w:tcPr>
            <w:tcW w:w="2610" w:type="dxa"/>
          </w:tcPr>
          <w:p w14:paraId="69356686" w14:textId="77777777" w:rsidR="00B2466D" w:rsidRPr="0034568D" w:rsidRDefault="00B2466D" w:rsidP="00B246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BB39C2D" w14:textId="77777777" w:rsidR="00B2466D" w:rsidRPr="00B6713A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B0E34" w14:textId="442526BE" w:rsidR="00B2466D" w:rsidRPr="00300946" w:rsidRDefault="00B2466D" w:rsidP="00B24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3,555,785</w:t>
            </w:r>
          </w:p>
        </w:tc>
        <w:tc>
          <w:tcPr>
            <w:tcW w:w="270" w:type="dxa"/>
            <w:gridSpan w:val="2"/>
            <w:vAlign w:val="bottom"/>
          </w:tcPr>
          <w:p w14:paraId="7D4CAD77" w14:textId="77777777" w:rsidR="00B2466D" w:rsidRPr="00300946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7A080" w14:textId="0AB8FEE1" w:rsidR="00B2466D" w:rsidRPr="00300946" w:rsidRDefault="00B2466D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272" w:type="dxa"/>
            <w:gridSpan w:val="2"/>
            <w:vAlign w:val="bottom"/>
          </w:tcPr>
          <w:p w14:paraId="16C50221" w14:textId="77777777" w:rsidR="00B2466D" w:rsidRPr="00300946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F653D" w14:textId="7616AB84" w:rsidR="00B2466D" w:rsidRPr="00300946" w:rsidRDefault="00B2466D" w:rsidP="00E6420B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left="-117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782,908</w:t>
            </w:r>
          </w:p>
        </w:tc>
        <w:tc>
          <w:tcPr>
            <w:tcW w:w="236" w:type="dxa"/>
            <w:gridSpan w:val="2"/>
            <w:vAlign w:val="bottom"/>
          </w:tcPr>
          <w:p w14:paraId="610B8B72" w14:textId="77777777" w:rsidR="00B2466D" w:rsidRPr="00300946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1720A" w14:textId="2299BF56" w:rsidR="00B2466D" w:rsidRPr="00300946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985,322</w:t>
            </w:r>
          </w:p>
        </w:tc>
        <w:tc>
          <w:tcPr>
            <w:tcW w:w="236" w:type="dxa"/>
            <w:gridSpan w:val="2"/>
            <w:vAlign w:val="bottom"/>
          </w:tcPr>
          <w:p w14:paraId="53B0AEB7" w14:textId="77777777" w:rsidR="00B2466D" w:rsidRPr="00300946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B8E74" w14:textId="37D115CA" w:rsidR="00B2466D" w:rsidRPr="00300946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232</w:t>
            </w:r>
          </w:p>
        </w:tc>
        <w:tc>
          <w:tcPr>
            <w:tcW w:w="236" w:type="dxa"/>
            <w:gridSpan w:val="2"/>
            <w:vAlign w:val="bottom"/>
          </w:tcPr>
          <w:p w14:paraId="6E04C829" w14:textId="77777777" w:rsidR="00B2466D" w:rsidRPr="00300946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FCCCC" w14:textId="3589AB73" w:rsidR="00B2466D" w:rsidRPr="00300946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3,555,785</w:t>
            </w:r>
          </w:p>
        </w:tc>
      </w:tr>
    </w:tbl>
    <w:p w14:paraId="0E3E610C" w14:textId="3F78CAB4" w:rsidR="00947894" w:rsidRPr="00B31678" w:rsidRDefault="00947894" w:rsidP="004B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7" w:hanging="117"/>
        <w:jc w:val="thaiDistribute"/>
        <w:rPr>
          <w:rFonts w:ascii="Angsana New" w:hAnsi="Angsana New"/>
          <w:sz w:val="24"/>
          <w:szCs w:val="24"/>
          <w:cs/>
        </w:rPr>
      </w:pPr>
      <w:r w:rsidRPr="00D30B2F">
        <w:rPr>
          <w:rFonts w:ascii="Angsana New" w:hAnsi="Angsana New"/>
          <w:sz w:val="30"/>
          <w:szCs w:val="30"/>
          <w:vertAlign w:val="superscript"/>
        </w:rPr>
        <w:t>*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24"/>
          <w:szCs w:val="24"/>
        </w:rPr>
        <w:t xml:space="preserve"> </w:t>
      </w:r>
      <w:r w:rsidRPr="00D30B2F">
        <w:rPr>
          <w:rFonts w:ascii="Angsana New" w:hAnsi="Angsana New" w:hint="cs"/>
          <w:sz w:val="24"/>
          <w:szCs w:val="24"/>
          <w:cs/>
        </w:rPr>
        <w:t>ยอดก่อนหักค่าเผื่อ</w:t>
      </w:r>
      <w:r w:rsidR="00EF5B9D">
        <w:rPr>
          <w:rFonts w:ascii="Angsana New" w:hAnsi="Angsana New" w:hint="cs"/>
          <w:sz w:val="24"/>
          <w:szCs w:val="24"/>
          <w:cs/>
        </w:rPr>
        <w:t>ขาดทุนจากการด้อยค่า</w:t>
      </w:r>
    </w:p>
    <w:p w14:paraId="4E7AAFDE" w14:textId="19D85348" w:rsidR="00586BA7" w:rsidRDefault="00586BA7" w:rsidP="00B31678">
      <w:pPr>
        <w:tabs>
          <w:tab w:val="clear" w:pos="454"/>
          <w:tab w:val="clear" w:pos="680"/>
          <w:tab w:val="clear" w:pos="907"/>
        </w:tabs>
        <w:spacing w:line="240" w:lineRule="auto"/>
        <w:ind w:left="81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1AFFBB0A" w14:textId="77777777" w:rsidR="00586BA7" w:rsidRDefault="0058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9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20"/>
        <w:gridCol w:w="720"/>
        <w:gridCol w:w="900"/>
        <w:gridCol w:w="270"/>
        <w:gridCol w:w="999"/>
        <w:gridCol w:w="272"/>
        <w:gridCol w:w="898"/>
        <w:gridCol w:w="236"/>
        <w:gridCol w:w="934"/>
        <w:gridCol w:w="236"/>
        <w:gridCol w:w="844"/>
        <w:gridCol w:w="261"/>
        <w:gridCol w:w="900"/>
      </w:tblGrid>
      <w:tr w:rsidR="00586BA7" w:rsidRPr="00A21D14" w14:paraId="6FEC8C1E" w14:textId="77777777" w:rsidTr="00E6420B">
        <w:trPr>
          <w:tblHeader/>
        </w:trPr>
        <w:tc>
          <w:tcPr>
            <w:tcW w:w="2520" w:type="dxa"/>
            <w:hideMark/>
          </w:tcPr>
          <w:p w14:paraId="307A7C02" w14:textId="77777777" w:rsidR="00586BA7" w:rsidRPr="00D06249" w:rsidRDefault="00586BA7" w:rsidP="00FF6CD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F42A3F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05A4B3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8C63DB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26DFB9ED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86BA7" w:rsidRPr="00A21D14" w14:paraId="5841D6F6" w14:textId="77777777" w:rsidTr="00E6420B">
        <w:trPr>
          <w:tblHeader/>
        </w:trPr>
        <w:tc>
          <w:tcPr>
            <w:tcW w:w="2520" w:type="dxa"/>
            <w:vAlign w:val="bottom"/>
            <w:hideMark/>
          </w:tcPr>
          <w:p w14:paraId="60C83EA0" w14:textId="77777777" w:rsidR="00586BA7" w:rsidRPr="00B31678" w:rsidRDefault="00586BA7" w:rsidP="00FF6C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7D177755" w14:textId="77777777" w:rsidR="00586BA7" w:rsidRPr="00947894" w:rsidRDefault="00586BA7" w:rsidP="0094789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849F7B6" w14:textId="77777777" w:rsidR="00586BA7" w:rsidRPr="00947894" w:rsidRDefault="00586BA7" w:rsidP="0094789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4789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  <w:hideMark/>
          </w:tcPr>
          <w:p w14:paraId="18B0B01A" w14:textId="77777777" w:rsidR="00586BA7" w:rsidRPr="00B31678" w:rsidRDefault="00586BA7" w:rsidP="00FF6CD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D6084A6" w14:textId="77777777" w:rsidR="00586BA7" w:rsidRPr="00B31678" w:rsidRDefault="00586BA7" w:rsidP="00FF6CD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ACDBEC8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  <w:hideMark/>
          </w:tcPr>
          <w:p w14:paraId="121CB668" w14:textId="77777777" w:rsidR="00586BA7" w:rsidRPr="00B31678" w:rsidRDefault="00586BA7" w:rsidP="00FF6CD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28E6CA6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5CEB1756" w14:textId="77777777" w:rsidR="00586BA7" w:rsidRPr="00B31678" w:rsidRDefault="00586BA7" w:rsidP="00FF6CD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1EB21F9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74831E3A" w14:textId="77777777" w:rsidR="00586BA7" w:rsidRPr="00B31678" w:rsidRDefault="00586BA7" w:rsidP="00FF6CD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52B8FED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33D76D9" w14:textId="77777777" w:rsidR="00586BA7" w:rsidRPr="00B31678" w:rsidRDefault="00586BA7" w:rsidP="00FF6CD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7805576B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7FF795FC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86BA7" w:rsidRPr="00A21D14" w14:paraId="68E09392" w14:textId="77777777" w:rsidTr="00E6420B">
        <w:trPr>
          <w:tblHeader/>
        </w:trPr>
        <w:tc>
          <w:tcPr>
            <w:tcW w:w="2520" w:type="dxa"/>
          </w:tcPr>
          <w:p w14:paraId="70E0834A" w14:textId="77777777" w:rsidR="00586BA7" w:rsidRPr="00B31678" w:rsidRDefault="00586BA7" w:rsidP="00FF6CD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19AB9C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hideMark/>
          </w:tcPr>
          <w:p w14:paraId="23D97815" w14:textId="77777777" w:rsidR="00586BA7" w:rsidRPr="00B31678" w:rsidRDefault="00586BA7" w:rsidP="00FF6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86BA7" w:rsidRPr="00A21D14" w14:paraId="768E8BF1" w14:textId="77777777" w:rsidTr="00E6420B">
        <w:tc>
          <w:tcPr>
            <w:tcW w:w="2520" w:type="dxa"/>
            <w:hideMark/>
          </w:tcPr>
          <w:p w14:paraId="0A8A2EFE" w14:textId="5EBEE67B" w:rsidR="00586BA7" w:rsidRPr="00B31678" w:rsidRDefault="00586BA7" w:rsidP="00586BA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72398FC6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4DA667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F5807B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B4EB7F7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5F44AEF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7EB823F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09968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93A019F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5D1E9B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C6C0515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</w:tcPr>
          <w:p w14:paraId="570C0298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CC66C0" w14:textId="77777777" w:rsidR="00586BA7" w:rsidRPr="00D06249" w:rsidRDefault="00586BA7" w:rsidP="00586BA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6BA7" w:rsidRPr="0034568D" w14:paraId="18EAFB2D" w14:textId="77777777" w:rsidTr="00E6420B">
        <w:tc>
          <w:tcPr>
            <w:tcW w:w="2520" w:type="dxa"/>
            <w:hideMark/>
          </w:tcPr>
          <w:p w14:paraId="559BA599" w14:textId="6ED5C411" w:rsidR="00586BA7" w:rsidRPr="0034568D" w:rsidRDefault="00586BA7" w:rsidP="00586BA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4568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4F2CB187" w14:textId="2035A41A" w:rsidR="00586BA7" w:rsidRPr="004B70DF" w:rsidRDefault="002529C8" w:rsidP="00586BA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14.1</w:t>
            </w:r>
          </w:p>
        </w:tc>
        <w:tc>
          <w:tcPr>
            <w:tcW w:w="900" w:type="dxa"/>
          </w:tcPr>
          <w:p w14:paraId="00A364CF" w14:textId="346862F3" w:rsidR="00586BA7" w:rsidRPr="00947894" w:rsidRDefault="00947894" w:rsidP="0094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86BA7" w:rsidRPr="00947894">
              <w:rPr>
                <w:rFonts w:asciiTheme="majorBidi" w:hAnsiTheme="majorBidi" w:cstheme="majorBidi"/>
                <w:sz w:val="24"/>
                <w:szCs w:val="24"/>
              </w:rPr>
              <w:t>459,962</w:t>
            </w:r>
          </w:p>
        </w:tc>
        <w:tc>
          <w:tcPr>
            <w:tcW w:w="270" w:type="dxa"/>
          </w:tcPr>
          <w:p w14:paraId="175F07BC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3B8630F" w14:textId="554311B7" w:rsidR="00586BA7" w:rsidRPr="00591329" w:rsidRDefault="00586BA7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459,962</w:t>
            </w:r>
          </w:p>
        </w:tc>
        <w:tc>
          <w:tcPr>
            <w:tcW w:w="272" w:type="dxa"/>
          </w:tcPr>
          <w:p w14:paraId="43BCF86C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39331BF" w14:textId="19B2672D" w:rsidR="00586BA7" w:rsidRPr="00947894" w:rsidRDefault="00586BA7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E83AC4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8232487" w14:textId="11FAA6FD" w:rsidR="00586BA7" w:rsidRPr="00947894" w:rsidRDefault="00586BA7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3D3925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2C6072C" w14:textId="05ADF50D" w:rsidR="00586BA7" w:rsidRPr="00947894" w:rsidRDefault="00586BA7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20E0ECF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5ADD5C" w14:textId="3AA98632" w:rsidR="00586BA7" w:rsidRPr="00947894" w:rsidRDefault="00B2466D" w:rsidP="00300946">
            <w:pPr>
              <w:tabs>
                <w:tab w:val="clear" w:pos="227"/>
                <w:tab w:val="clear" w:pos="454"/>
                <w:tab w:val="clear" w:pos="680"/>
                <w:tab w:val="decimal" w:pos="63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86BA7" w:rsidRPr="00947894">
              <w:rPr>
                <w:rFonts w:asciiTheme="majorBidi" w:hAnsiTheme="majorBidi" w:cstheme="majorBidi"/>
                <w:sz w:val="24"/>
                <w:szCs w:val="24"/>
              </w:rPr>
              <w:t>459,962</w:t>
            </w:r>
          </w:p>
        </w:tc>
      </w:tr>
      <w:tr w:rsidR="00586BA7" w:rsidRPr="0034568D" w14:paraId="0824AFF1" w14:textId="77777777" w:rsidTr="00E6420B">
        <w:tc>
          <w:tcPr>
            <w:tcW w:w="2520" w:type="dxa"/>
            <w:hideMark/>
          </w:tcPr>
          <w:p w14:paraId="09B29E48" w14:textId="4ED8403B" w:rsidR="00586BA7" w:rsidRPr="0034568D" w:rsidRDefault="00586BA7" w:rsidP="00586BA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3456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246ED4B9" w14:textId="44E5468C" w:rsidR="00586BA7" w:rsidRPr="004B70DF" w:rsidRDefault="00586BA7" w:rsidP="00586BA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AE38942" w14:textId="23A8D8A6" w:rsidR="00586BA7" w:rsidRPr="00947894" w:rsidRDefault="00947894" w:rsidP="0094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86BA7" w:rsidRPr="00947894">
              <w:rPr>
                <w:rFonts w:asciiTheme="majorBidi" w:hAnsiTheme="majorBidi" w:cstheme="majorBidi"/>
                <w:sz w:val="24"/>
                <w:szCs w:val="24"/>
              </w:rPr>
              <w:t>39,179</w:t>
            </w:r>
          </w:p>
        </w:tc>
        <w:tc>
          <w:tcPr>
            <w:tcW w:w="270" w:type="dxa"/>
          </w:tcPr>
          <w:p w14:paraId="161590D4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461E56A" w14:textId="212EE725" w:rsidR="00586BA7" w:rsidRPr="00591329" w:rsidRDefault="00586BA7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39,179</w:t>
            </w:r>
          </w:p>
        </w:tc>
        <w:tc>
          <w:tcPr>
            <w:tcW w:w="272" w:type="dxa"/>
          </w:tcPr>
          <w:p w14:paraId="4AAAE986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9CDA79A" w14:textId="32341690" w:rsidR="00586BA7" w:rsidRPr="00947894" w:rsidRDefault="00586BA7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A38455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9186BFF" w14:textId="5B7F0C2D" w:rsidR="00586BA7" w:rsidRPr="00947894" w:rsidRDefault="00586BA7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F3FB8B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0305C3B7" w14:textId="71D1766C" w:rsidR="00586BA7" w:rsidRPr="00947894" w:rsidRDefault="00586BA7" w:rsidP="0058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0F31EA26" w14:textId="77777777" w:rsidR="00586BA7" w:rsidRPr="00947894" w:rsidRDefault="00586BA7" w:rsidP="00586BA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F05CCC" w14:textId="148DED35" w:rsidR="00586BA7" w:rsidRPr="00947894" w:rsidRDefault="00B2466D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86BA7" w:rsidRPr="00947894">
              <w:rPr>
                <w:rFonts w:asciiTheme="majorBidi" w:hAnsiTheme="majorBidi" w:cstheme="majorBidi"/>
                <w:sz w:val="24"/>
                <w:szCs w:val="24"/>
              </w:rPr>
              <w:t>39,179</w:t>
            </w:r>
          </w:p>
        </w:tc>
      </w:tr>
      <w:tr w:rsidR="004B70DF" w:rsidRPr="0034568D" w14:paraId="2DC18F30" w14:textId="77777777" w:rsidTr="00E6420B">
        <w:tc>
          <w:tcPr>
            <w:tcW w:w="2520" w:type="dxa"/>
          </w:tcPr>
          <w:p w14:paraId="64684972" w14:textId="09B087ED" w:rsidR="004B70DF" w:rsidRPr="0034568D" w:rsidRDefault="004B70DF" w:rsidP="004B70D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0FD67EF9" w14:textId="545B45A5" w:rsidR="004B70DF" w:rsidRPr="004B70DF" w:rsidRDefault="004B70DF" w:rsidP="004B70D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14.2</w:t>
            </w:r>
          </w:p>
        </w:tc>
        <w:tc>
          <w:tcPr>
            <w:tcW w:w="900" w:type="dxa"/>
          </w:tcPr>
          <w:p w14:paraId="32D1C0CB" w14:textId="4C8BADC5" w:rsidR="004B70DF" w:rsidRPr="00947894" w:rsidRDefault="004B70DF" w:rsidP="004B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  <w:t>5,347,873</w:t>
            </w:r>
          </w:p>
        </w:tc>
        <w:tc>
          <w:tcPr>
            <w:tcW w:w="270" w:type="dxa"/>
          </w:tcPr>
          <w:p w14:paraId="33DDF746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56415DD" w14:textId="25964ED0" w:rsidR="004B70DF" w:rsidRPr="00591329" w:rsidRDefault="004B70DF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1,499,776</w:t>
            </w:r>
          </w:p>
        </w:tc>
        <w:tc>
          <w:tcPr>
            <w:tcW w:w="272" w:type="dxa"/>
          </w:tcPr>
          <w:p w14:paraId="4BA7AC88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92B0CC" w14:textId="200D3F2E" w:rsidR="004B70DF" w:rsidRPr="00591329" w:rsidRDefault="00591329" w:rsidP="00E6420B">
            <w:pPr>
              <w:tabs>
                <w:tab w:val="clear" w:pos="227"/>
                <w:tab w:val="clear" w:pos="454"/>
                <w:tab w:val="clear" w:pos="680"/>
                <w:tab w:val="decimal" w:pos="689"/>
              </w:tabs>
              <w:spacing w:line="240" w:lineRule="auto"/>
              <w:ind w:left="-117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4B70DF" w:rsidRPr="00591329">
              <w:rPr>
                <w:rFonts w:asciiTheme="majorBidi" w:hAnsiTheme="majorBidi" w:cstheme="majorBidi"/>
                <w:sz w:val="24"/>
                <w:szCs w:val="24"/>
              </w:rPr>
              <w:t>2,199,181</w:t>
            </w:r>
          </w:p>
        </w:tc>
        <w:tc>
          <w:tcPr>
            <w:tcW w:w="236" w:type="dxa"/>
          </w:tcPr>
          <w:p w14:paraId="689588AE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BA95DBE" w14:textId="2A414BD7" w:rsidR="004B70DF" w:rsidRPr="00947894" w:rsidRDefault="004B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799,516</w:t>
            </w:r>
          </w:p>
        </w:tc>
        <w:tc>
          <w:tcPr>
            <w:tcW w:w="236" w:type="dxa"/>
          </w:tcPr>
          <w:p w14:paraId="3B7E1665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F2DE865" w14:textId="680ACD45" w:rsidR="004B70DF" w:rsidRPr="00947894" w:rsidRDefault="004B70DF" w:rsidP="004B70DF">
            <w:pPr>
              <w:tabs>
                <w:tab w:val="clear" w:pos="227"/>
                <w:tab w:val="clear" w:pos="454"/>
                <w:tab w:val="clear" w:pos="680"/>
                <w:tab w:val="decimal" w:pos="626"/>
              </w:tabs>
              <w:spacing w:line="240" w:lineRule="auto"/>
              <w:ind w:right="-12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47894">
              <w:rPr>
                <w:rFonts w:asciiTheme="majorBidi" w:hAnsiTheme="majorBidi" w:cstheme="majorBidi"/>
                <w:sz w:val="24"/>
                <w:szCs w:val="24"/>
              </w:rPr>
              <w:t>849,400</w:t>
            </w:r>
          </w:p>
        </w:tc>
        <w:tc>
          <w:tcPr>
            <w:tcW w:w="261" w:type="dxa"/>
          </w:tcPr>
          <w:p w14:paraId="4F396460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CC901D" w14:textId="7F85BEEE" w:rsidR="004B70DF" w:rsidRPr="00947894" w:rsidRDefault="004B70DF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5,347,873</w:t>
            </w:r>
          </w:p>
        </w:tc>
      </w:tr>
      <w:tr w:rsidR="004B70DF" w:rsidRPr="0034568D" w14:paraId="5BE30F20" w14:textId="77777777" w:rsidTr="00E6420B">
        <w:tc>
          <w:tcPr>
            <w:tcW w:w="2520" w:type="dxa"/>
          </w:tcPr>
          <w:p w14:paraId="60106AA4" w14:textId="5924F564" w:rsidR="004B70DF" w:rsidRPr="00B043BF" w:rsidRDefault="004B70DF" w:rsidP="004B70D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70D80FDC" w14:textId="22E0A791" w:rsidR="004B70DF" w:rsidRPr="004B70DF" w:rsidRDefault="004B70DF" w:rsidP="004B70D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14.3</w:t>
            </w:r>
          </w:p>
        </w:tc>
        <w:tc>
          <w:tcPr>
            <w:tcW w:w="900" w:type="dxa"/>
          </w:tcPr>
          <w:p w14:paraId="2BE5558C" w14:textId="1F8C2003" w:rsidR="004B70DF" w:rsidRPr="00947894" w:rsidRDefault="004B70DF" w:rsidP="004B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  <w:t>2,514,836</w:t>
            </w:r>
          </w:p>
        </w:tc>
        <w:tc>
          <w:tcPr>
            <w:tcW w:w="270" w:type="dxa"/>
          </w:tcPr>
          <w:p w14:paraId="180FA19F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AB8085C" w14:textId="7D308D11" w:rsidR="004B70DF" w:rsidRPr="00591329" w:rsidRDefault="005664DD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872,515</w:t>
            </w:r>
          </w:p>
        </w:tc>
        <w:tc>
          <w:tcPr>
            <w:tcW w:w="272" w:type="dxa"/>
          </w:tcPr>
          <w:p w14:paraId="712582B7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714A9C1" w14:textId="373D8A8C" w:rsidR="004B70DF" w:rsidRPr="00591329" w:rsidRDefault="00591329" w:rsidP="00E6420B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17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E6420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664DD" w:rsidRPr="00591329">
              <w:rPr>
                <w:rFonts w:asciiTheme="majorBidi" w:hAnsiTheme="majorBidi" w:cstheme="majorBidi"/>
                <w:sz w:val="24"/>
                <w:szCs w:val="24"/>
              </w:rPr>
              <w:t>647,344</w:t>
            </w:r>
          </w:p>
        </w:tc>
        <w:tc>
          <w:tcPr>
            <w:tcW w:w="236" w:type="dxa"/>
          </w:tcPr>
          <w:p w14:paraId="7EC133F1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4F294CB" w14:textId="25ACD101" w:rsidR="004B70DF" w:rsidRPr="00947894" w:rsidRDefault="005664DD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550,016</w:t>
            </w:r>
          </w:p>
        </w:tc>
        <w:tc>
          <w:tcPr>
            <w:tcW w:w="236" w:type="dxa"/>
          </w:tcPr>
          <w:p w14:paraId="79430D7A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C690A71" w14:textId="6AEB68CD" w:rsidR="004B70DF" w:rsidRPr="00947894" w:rsidRDefault="004B70DF" w:rsidP="004B70DF">
            <w:pPr>
              <w:tabs>
                <w:tab w:val="clear" w:pos="227"/>
                <w:tab w:val="clear" w:pos="454"/>
                <w:tab w:val="clear" w:pos="680"/>
                <w:tab w:val="decimal" w:pos="626"/>
              </w:tabs>
              <w:spacing w:line="240" w:lineRule="auto"/>
              <w:ind w:right="-129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  <w:t>444,961</w:t>
            </w:r>
          </w:p>
        </w:tc>
        <w:tc>
          <w:tcPr>
            <w:tcW w:w="261" w:type="dxa"/>
          </w:tcPr>
          <w:p w14:paraId="04C2541E" w14:textId="77777777" w:rsidR="004B70DF" w:rsidRPr="00947894" w:rsidRDefault="004B70DF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21A5D1" w14:textId="2E8799C0" w:rsidR="004B70DF" w:rsidRPr="00947894" w:rsidRDefault="004B70DF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2,514,836</w:t>
            </w:r>
          </w:p>
        </w:tc>
      </w:tr>
      <w:tr w:rsidR="00300946" w:rsidRPr="0034568D" w14:paraId="60A58C74" w14:textId="77777777" w:rsidTr="00E6420B">
        <w:tc>
          <w:tcPr>
            <w:tcW w:w="2520" w:type="dxa"/>
          </w:tcPr>
          <w:p w14:paraId="4CD79AAA" w14:textId="31C72EC4" w:rsidR="00300946" w:rsidRPr="0034568D" w:rsidRDefault="00300946" w:rsidP="004B70D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065559D5" w14:textId="2368B368" w:rsidR="00300946" w:rsidRPr="004B70DF" w:rsidRDefault="00300946" w:rsidP="004B70D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14:paraId="1363ED57" w14:textId="4DE8F41D" w:rsidR="00300946" w:rsidRPr="00947894" w:rsidRDefault="00300946" w:rsidP="004B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91,561</w:t>
            </w:r>
          </w:p>
        </w:tc>
        <w:tc>
          <w:tcPr>
            <w:tcW w:w="270" w:type="dxa"/>
          </w:tcPr>
          <w:p w14:paraId="7B94D57A" w14:textId="77777777" w:rsidR="00300946" w:rsidRPr="00947894" w:rsidRDefault="00300946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7CEB657" w14:textId="2E9C6DFA" w:rsidR="00300946" w:rsidRPr="00591329" w:rsidRDefault="00300946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91,561</w:t>
            </w:r>
          </w:p>
        </w:tc>
        <w:tc>
          <w:tcPr>
            <w:tcW w:w="272" w:type="dxa"/>
          </w:tcPr>
          <w:p w14:paraId="7035D562" w14:textId="77777777" w:rsidR="00300946" w:rsidRPr="00947894" w:rsidRDefault="00300946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C481021" w14:textId="4233CC36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9FA1D2" w14:textId="77777777" w:rsidR="00300946" w:rsidRPr="00947894" w:rsidRDefault="00300946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0FDB58" w14:textId="582E1CE4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5E8195" w14:textId="77777777" w:rsidR="00300946" w:rsidRPr="00947894" w:rsidRDefault="00300946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19DF6F7" w14:textId="7C173888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7418204B" w14:textId="77777777" w:rsidR="00300946" w:rsidRPr="00947894" w:rsidRDefault="00300946" w:rsidP="004B70D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9BD0C9" w14:textId="0B5F0A34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91,561</w:t>
            </w:r>
          </w:p>
        </w:tc>
      </w:tr>
      <w:tr w:rsidR="00300946" w:rsidRPr="0034568D" w14:paraId="1ACFFB30" w14:textId="77777777" w:rsidTr="00E6420B">
        <w:tc>
          <w:tcPr>
            <w:tcW w:w="2520" w:type="dxa"/>
          </w:tcPr>
          <w:p w14:paraId="57A6A8FC" w14:textId="129D6524" w:rsidR="00300946" w:rsidRPr="0034568D" w:rsidRDefault="00300946" w:rsidP="003009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2FADA516" w14:textId="77777777" w:rsidR="00300946" w:rsidRPr="004B70DF" w:rsidRDefault="00300946" w:rsidP="003009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3A31928" w14:textId="4A31F1D0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21,512</w:t>
            </w:r>
          </w:p>
        </w:tc>
        <w:tc>
          <w:tcPr>
            <w:tcW w:w="270" w:type="dxa"/>
          </w:tcPr>
          <w:p w14:paraId="1308D70B" w14:textId="77777777" w:rsidR="00300946" w:rsidRPr="00947894" w:rsidRDefault="00300946" w:rsidP="003009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52E8DB9" w14:textId="40234C87" w:rsidR="00300946" w:rsidRPr="00591329" w:rsidRDefault="00300946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10,852</w:t>
            </w:r>
          </w:p>
        </w:tc>
        <w:tc>
          <w:tcPr>
            <w:tcW w:w="272" w:type="dxa"/>
          </w:tcPr>
          <w:p w14:paraId="75FFCC0B" w14:textId="77777777" w:rsidR="00300946" w:rsidRPr="00947894" w:rsidRDefault="00300946" w:rsidP="003009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143BA07" w14:textId="4EF8F799" w:rsidR="00300946" w:rsidRPr="00591329" w:rsidRDefault="00591329" w:rsidP="00E6420B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17"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300946" w:rsidRPr="00591329">
              <w:rPr>
                <w:rFonts w:asciiTheme="majorBidi" w:hAnsiTheme="majorBidi" w:cstheme="majorBidi"/>
                <w:sz w:val="24"/>
                <w:szCs w:val="24"/>
              </w:rPr>
              <w:t>5,298</w:t>
            </w:r>
          </w:p>
        </w:tc>
        <w:tc>
          <w:tcPr>
            <w:tcW w:w="236" w:type="dxa"/>
          </w:tcPr>
          <w:p w14:paraId="4E449E72" w14:textId="77777777" w:rsidR="00300946" w:rsidRPr="00947894" w:rsidRDefault="00300946" w:rsidP="003009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7F57A7" w14:textId="3F44A4DD" w:rsidR="00300946" w:rsidRPr="00947894" w:rsidRDefault="00300946" w:rsidP="003009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5,362</w:t>
            </w:r>
          </w:p>
        </w:tc>
        <w:tc>
          <w:tcPr>
            <w:tcW w:w="236" w:type="dxa"/>
          </w:tcPr>
          <w:p w14:paraId="65526C25" w14:textId="77777777" w:rsidR="00300946" w:rsidRPr="00947894" w:rsidRDefault="00300946" w:rsidP="003009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60BB66A" w14:textId="660E2B92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2A61B45C" w14:textId="77777777" w:rsidR="00300946" w:rsidRPr="00947894" w:rsidRDefault="00300946" w:rsidP="003009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50FB94" w14:textId="48AA790C" w:rsidR="00300946" w:rsidRPr="00947894" w:rsidRDefault="00300946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21,512</w:t>
            </w:r>
          </w:p>
        </w:tc>
      </w:tr>
      <w:tr w:rsidR="00300946" w:rsidRPr="00A21D14" w14:paraId="60A143B2" w14:textId="77777777" w:rsidTr="00E6420B">
        <w:tc>
          <w:tcPr>
            <w:tcW w:w="2520" w:type="dxa"/>
          </w:tcPr>
          <w:p w14:paraId="55068EFC" w14:textId="0CDEB825" w:rsidR="00300946" w:rsidRPr="0034568D" w:rsidRDefault="00300946" w:rsidP="003009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77A84C69" w14:textId="77777777" w:rsidR="00300946" w:rsidRPr="00B6713A" w:rsidRDefault="00300946" w:rsidP="00300946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884372" w14:textId="4F765E81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923</w:t>
            </w:r>
          </w:p>
        </w:tc>
        <w:tc>
          <w:tcPr>
            <w:tcW w:w="270" w:type="dxa"/>
            <w:vAlign w:val="center"/>
          </w:tcPr>
          <w:p w14:paraId="1C902417" w14:textId="77777777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C53842" w14:textId="0CB2A99F" w:rsidR="00300946" w:rsidRPr="00947894" w:rsidRDefault="002C2FC5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2,973,845</w:t>
            </w:r>
          </w:p>
        </w:tc>
        <w:tc>
          <w:tcPr>
            <w:tcW w:w="272" w:type="dxa"/>
            <w:vAlign w:val="center"/>
          </w:tcPr>
          <w:p w14:paraId="090C14C5" w14:textId="77777777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858669" w14:textId="2D048A24" w:rsidR="00300946" w:rsidRPr="00947894" w:rsidRDefault="00591329" w:rsidP="00E6420B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17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2C2F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2,851,823</w:t>
            </w:r>
          </w:p>
        </w:tc>
        <w:tc>
          <w:tcPr>
            <w:tcW w:w="236" w:type="dxa"/>
            <w:vAlign w:val="center"/>
          </w:tcPr>
          <w:p w14:paraId="30823081" w14:textId="77777777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8B8DD9" w14:textId="22344A71" w:rsidR="00300946" w:rsidRPr="00591329" w:rsidRDefault="002C2FC5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1,354,894</w:t>
            </w:r>
          </w:p>
        </w:tc>
        <w:tc>
          <w:tcPr>
            <w:tcW w:w="236" w:type="dxa"/>
            <w:vAlign w:val="center"/>
          </w:tcPr>
          <w:p w14:paraId="3DCD6E29" w14:textId="77777777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7FACE" w14:textId="4C4611FE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decimal" w:pos="626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1,294,361</w:t>
            </w:r>
          </w:p>
        </w:tc>
        <w:tc>
          <w:tcPr>
            <w:tcW w:w="261" w:type="dxa"/>
            <w:vAlign w:val="center"/>
          </w:tcPr>
          <w:p w14:paraId="062D777F" w14:textId="77777777" w:rsidR="00300946" w:rsidRPr="00947894" w:rsidRDefault="00300946" w:rsidP="00300946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4E01A1" w14:textId="3AF9DEF1" w:rsidR="00300946" w:rsidRPr="00947894" w:rsidRDefault="00023DE6" w:rsidP="00B2466D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300946"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0946"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0946"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923</w:t>
            </w:r>
          </w:p>
        </w:tc>
      </w:tr>
      <w:tr w:rsidR="00591329" w:rsidRPr="00A21D14" w14:paraId="61080A10" w14:textId="77777777" w:rsidTr="00E6420B">
        <w:tc>
          <w:tcPr>
            <w:tcW w:w="2520" w:type="dxa"/>
          </w:tcPr>
          <w:p w14:paraId="0CC9652F" w14:textId="6417E703" w:rsidR="00591329" w:rsidRPr="0034568D" w:rsidRDefault="00591329" w:rsidP="00E6420B">
            <w:pPr>
              <w:tabs>
                <w:tab w:val="clear" w:pos="2580"/>
              </w:tabs>
              <w:spacing w:line="240" w:lineRule="auto"/>
              <w:ind w:left="73" w:right="-111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</w:t>
            </w:r>
            <w:r w:rsidR="000340E9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br/>
            </w: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ฐานะการเงิน</w:t>
            </w:r>
          </w:p>
        </w:tc>
        <w:tc>
          <w:tcPr>
            <w:tcW w:w="720" w:type="dxa"/>
          </w:tcPr>
          <w:p w14:paraId="253B6237" w14:textId="77777777" w:rsidR="00591329" w:rsidRPr="00B6713A" w:rsidRDefault="00591329" w:rsidP="00591329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339CE9" w14:textId="22773B1F" w:rsidR="00591329" w:rsidRPr="00E6420B" w:rsidRDefault="00591329" w:rsidP="0059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42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(4,919,138)</w:t>
            </w:r>
          </w:p>
        </w:tc>
        <w:tc>
          <w:tcPr>
            <w:tcW w:w="270" w:type="dxa"/>
            <w:vAlign w:val="bottom"/>
          </w:tcPr>
          <w:p w14:paraId="41179B0B" w14:textId="77777777" w:rsidR="00591329" w:rsidRPr="00591329" w:rsidRDefault="00591329" w:rsidP="00591329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3CD56" w14:textId="5A5DEAAE" w:rsidR="00591329" w:rsidRPr="00591329" w:rsidDel="002C2FC5" w:rsidRDefault="00591329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42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(1,186,522)</w:t>
            </w:r>
          </w:p>
        </w:tc>
        <w:tc>
          <w:tcPr>
            <w:tcW w:w="272" w:type="dxa"/>
            <w:vAlign w:val="bottom"/>
          </w:tcPr>
          <w:p w14:paraId="44093C00" w14:textId="77777777" w:rsidR="00591329" w:rsidRPr="00591329" w:rsidRDefault="00591329" w:rsidP="00591329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FAB16" w14:textId="5015C0ED" w:rsidR="00591329" w:rsidRPr="00591329" w:rsidDel="002C2FC5" w:rsidRDefault="00591329" w:rsidP="00E6420B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17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(</w:t>
            </w:r>
            <w:r w:rsidRPr="00E642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2,068,915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86331B9" w14:textId="77777777" w:rsidR="00591329" w:rsidRPr="00591329" w:rsidRDefault="00591329" w:rsidP="00591329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77207" w14:textId="0C41D444" w:rsidR="00591329" w:rsidRPr="00591329" w:rsidDel="002C2FC5" w:rsidRDefault="00591329" w:rsidP="00E64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E642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369,572</w:t>
            </w: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15E5EFF" w14:textId="77777777" w:rsidR="00591329" w:rsidRPr="00591329" w:rsidRDefault="00591329" w:rsidP="00591329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F1835" w14:textId="7F7ADFDC" w:rsidR="00591329" w:rsidRPr="00591329" w:rsidRDefault="00591329" w:rsidP="00E6420B">
            <w:pPr>
              <w:tabs>
                <w:tab w:val="clear" w:pos="227"/>
                <w:tab w:val="clear" w:pos="454"/>
                <w:tab w:val="clear" w:pos="680"/>
                <w:tab w:val="decimal" w:pos="626"/>
              </w:tabs>
              <w:spacing w:line="240" w:lineRule="auto"/>
              <w:ind w:left="-85"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(</w:t>
            </w:r>
            <w:r w:rsidRPr="00E642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1,294,129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1" w:type="dxa"/>
            <w:vAlign w:val="bottom"/>
          </w:tcPr>
          <w:p w14:paraId="1D006C3E" w14:textId="77777777" w:rsidR="00591329" w:rsidRPr="00591329" w:rsidRDefault="00591329" w:rsidP="00591329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548D6" w14:textId="4103DB3A" w:rsidR="00591329" w:rsidRPr="00591329" w:rsidRDefault="00591329" w:rsidP="00E6420B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left="-106"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(</w:t>
            </w:r>
            <w:r w:rsidRPr="00E642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4,919,138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724CB01" w14:textId="77777777" w:rsidR="00591329" w:rsidRDefault="0059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07C02364" w14:textId="77777777" w:rsidR="00BB13C2" w:rsidRDefault="00BB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9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720"/>
        <w:gridCol w:w="1173"/>
        <w:gridCol w:w="991"/>
        <w:gridCol w:w="270"/>
        <w:gridCol w:w="933"/>
        <w:gridCol w:w="237"/>
        <w:gridCol w:w="896"/>
        <w:gridCol w:w="270"/>
        <w:gridCol w:w="893"/>
        <w:gridCol w:w="6"/>
      </w:tblGrid>
      <w:tr w:rsidR="002529C8" w:rsidRPr="00B043BF" w14:paraId="5C090367" w14:textId="77777777" w:rsidTr="00EF5B9D">
        <w:trPr>
          <w:gridAfter w:val="1"/>
          <w:wAfter w:w="6" w:type="dxa"/>
          <w:tblHeader/>
        </w:trPr>
        <w:tc>
          <w:tcPr>
            <w:tcW w:w="3600" w:type="dxa"/>
          </w:tcPr>
          <w:p w14:paraId="46AE0E29" w14:textId="77777777" w:rsidR="002529C8" w:rsidRPr="00B043BF" w:rsidRDefault="002529C8" w:rsidP="00F801CD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62115D" w14:textId="77777777" w:rsidR="002529C8" w:rsidRPr="00B043BF" w:rsidRDefault="002529C8" w:rsidP="00F801CD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63" w:type="dxa"/>
            <w:gridSpan w:val="8"/>
            <w:tcBorders>
              <w:bottom w:val="single" w:sz="4" w:space="0" w:color="auto"/>
            </w:tcBorders>
            <w:vAlign w:val="bottom"/>
          </w:tcPr>
          <w:p w14:paraId="3340E7CA" w14:textId="579FEDA1" w:rsidR="002529C8" w:rsidRPr="00AF1D79" w:rsidRDefault="002529C8" w:rsidP="00F801CD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68A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2529C8" w:rsidRPr="00B043BF" w14:paraId="18095A2F" w14:textId="77777777" w:rsidTr="00EF5B9D">
        <w:trPr>
          <w:tblHeader/>
        </w:trPr>
        <w:tc>
          <w:tcPr>
            <w:tcW w:w="3600" w:type="dxa"/>
          </w:tcPr>
          <w:p w14:paraId="60D46A25" w14:textId="77777777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F90494" w14:textId="77777777" w:rsidR="002529C8" w:rsidRPr="00B043BF" w:rsidRDefault="002529C8" w:rsidP="0080576C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F317444" w14:textId="77777777" w:rsidR="002529C8" w:rsidRPr="00B043BF" w:rsidRDefault="002529C8" w:rsidP="0080576C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74607A7" w14:textId="77777777" w:rsidR="002529C8" w:rsidRPr="00B043BF" w:rsidRDefault="002529C8" w:rsidP="0080576C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A07F49" w14:textId="77777777" w:rsidR="002529C8" w:rsidRPr="00B043BF" w:rsidRDefault="002529C8" w:rsidP="0080576C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7C4009C1" w14:textId="77777777" w:rsidR="002529C8" w:rsidRPr="00B043BF" w:rsidRDefault="002529C8" w:rsidP="0080576C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FC32314" w14:textId="77777777" w:rsidR="002529C8" w:rsidRPr="00B043BF" w:rsidRDefault="002529C8" w:rsidP="0080576C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00EA5D8D" w14:textId="77777777" w:rsidR="002529C8" w:rsidRPr="00B043BF" w:rsidRDefault="002529C8" w:rsidP="0080576C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13A0EC" w14:textId="77777777" w:rsidR="002529C8" w:rsidRPr="00B043BF" w:rsidRDefault="002529C8" w:rsidP="0080576C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1E114824" w14:textId="77777777" w:rsidR="002529C8" w:rsidRPr="00B043BF" w:rsidRDefault="002529C8" w:rsidP="0080576C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29C8" w:rsidRPr="00B043BF" w14:paraId="53ECE27E" w14:textId="77777777" w:rsidTr="00EF5B9D">
        <w:trPr>
          <w:tblHeader/>
        </w:trPr>
        <w:tc>
          <w:tcPr>
            <w:tcW w:w="3600" w:type="dxa"/>
            <w:vAlign w:val="bottom"/>
          </w:tcPr>
          <w:p w14:paraId="39D56D07" w14:textId="23B22B0D" w:rsidR="002529C8" w:rsidRPr="00B043BF" w:rsidRDefault="002529C8" w:rsidP="00F801CD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250B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50B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50B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50B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2562</w:t>
            </w:r>
          </w:p>
        </w:tc>
        <w:tc>
          <w:tcPr>
            <w:tcW w:w="720" w:type="dxa"/>
          </w:tcPr>
          <w:p w14:paraId="4BC488F9" w14:textId="77777777" w:rsidR="002529C8" w:rsidRPr="00B043BF" w:rsidRDefault="002529C8" w:rsidP="00F801CD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3" w:type="dxa"/>
          </w:tcPr>
          <w:p w14:paraId="4DC793B8" w14:textId="77777777" w:rsidR="002529C8" w:rsidRPr="00B043BF" w:rsidRDefault="002529C8" w:rsidP="00F801CD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7C7ADCD2" w14:textId="77777777" w:rsidR="002529C8" w:rsidRPr="00B043BF" w:rsidRDefault="002529C8" w:rsidP="00F801CD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</w:tcPr>
          <w:p w14:paraId="10766279" w14:textId="77777777" w:rsidR="002529C8" w:rsidRPr="00B043BF" w:rsidRDefault="002529C8" w:rsidP="00F801CD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8AC6AF0" w14:textId="77777777" w:rsidR="002529C8" w:rsidRPr="00B043BF" w:rsidRDefault="002529C8" w:rsidP="00F801CD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แต่ภายใน 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B043B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37" w:type="dxa"/>
          </w:tcPr>
          <w:p w14:paraId="798F4EC1" w14:textId="77777777" w:rsidR="002529C8" w:rsidRPr="00B043BF" w:rsidRDefault="002529C8" w:rsidP="00F801CD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5A1570D" w14:textId="77777777" w:rsidR="002529C8" w:rsidRPr="00B043BF" w:rsidRDefault="002529C8" w:rsidP="00F801CD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70" w:type="dxa"/>
          </w:tcPr>
          <w:p w14:paraId="09955E46" w14:textId="77777777" w:rsidR="002529C8" w:rsidRPr="00B043BF" w:rsidRDefault="002529C8" w:rsidP="00F801CD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424E6105" w14:textId="77777777" w:rsidR="002529C8" w:rsidRPr="00B043BF" w:rsidRDefault="002529C8" w:rsidP="00F801CD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529C8" w:rsidRPr="00B043BF" w14:paraId="1A0088BF" w14:textId="77777777" w:rsidTr="00EF5B9D">
        <w:trPr>
          <w:gridAfter w:val="1"/>
          <w:wAfter w:w="6" w:type="dxa"/>
          <w:tblHeader/>
        </w:trPr>
        <w:tc>
          <w:tcPr>
            <w:tcW w:w="3600" w:type="dxa"/>
            <w:vAlign w:val="bottom"/>
          </w:tcPr>
          <w:p w14:paraId="1FB59E74" w14:textId="77777777" w:rsidR="002529C8" w:rsidRPr="00250B0B" w:rsidRDefault="002529C8" w:rsidP="009B2662">
            <w:pPr>
              <w:spacing w:line="320" w:lineRule="exact"/>
              <w:ind w:left="-45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58C8968" w14:textId="77777777" w:rsidR="002529C8" w:rsidRPr="00B043BF" w:rsidRDefault="002529C8" w:rsidP="009B2662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4B801646" w14:textId="7C9038B7" w:rsidR="002529C8" w:rsidRPr="00B043BF" w:rsidRDefault="002529C8" w:rsidP="009B2662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4490" w:type="dxa"/>
            <w:gridSpan w:val="7"/>
          </w:tcPr>
          <w:p w14:paraId="14C30E19" w14:textId="53EFEFA0" w:rsidR="002529C8" w:rsidRPr="00B043BF" w:rsidRDefault="002529C8" w:rsidP="009B2662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529C8" w:rsidRPr="00B043BF" w14:paraId="2AB90BED" w14:textId="77777777" w:rsidTr="00EF5B9D">
        <w:tc>
          <w:tcPr>
            <w:tcW w:w="3600" w:type="dxa"/>
          </w:tcPr>
          <w:p w14:paraId="0CD95824" w14:textId="77777777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091717D3" w14:textId="77777777" w:rsidR="002529C8" w:rsidRPr="00B043BF" w:rsidRDefault="002529C8" w:rsidP="0080576C">
            <w:pPr>
              <w:tabs>
                <w:tab w:val="left" w:pos="42"/>
                <w:tab w:val="decimal" w:pos="762"/>
              </w:tabs>
              <w:spacing w:line="320" w:lineRule="exact"/>
              <w:ind w:left="-128" w:right="-4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55F9BCB6" w14:textId="77777777" w:rsidR="002529C8" w:rsidRPr="00B043BF" w:rsidRDefault="002529C8" w:rsidP="0080576C">
            <w:pPr>
              <w:tabs>
                <w:tab w:val="decimal" w:pos="597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68C981C2" w14:textId="77777777" w:rsidR="002529C8" w:rsidRPr="00B043BF" w:rsidRDefault="002529C8" w:rsidP="0080576C">
            <w:pPr>
              <w:tabs>
                <w:tab w:val="decimal" w:pos="6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83E20B" w14:textId="77777777" w:rsidR="002529C8" w:rsidRPr="00B043BF" w:rsidRDefault="002529C8" w:rsidP="0080576C">
            <w:pPr>
              <w:tabs>
                <w:tab w:val="clear" w:pos="907"/>
                <w:tab w:val="decimal" w:pos="88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7F838F6B" w14:textId="77777777" w:rsidR="002529C8" w:rsidRPr="00B043BF" w:rsidRDefault="002529C8" w:rsidP="0080576C">
            <w:pPr>
              <w:tabs>
                <w:tab w:val="decimal" w:pos="52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7521EA63" w14:textId="77777777" w:rsidR="002529C8" w:rsidRPr="00B043BF" w:rsidRDefault="002529C8" w:rsidP="0080576C">
            <w:pPr>
              <w:tabs>
                <w:tab w:val="clear" w:pos="907"/>
                <w:tab w:val="decimal" w:pos="88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14:paraId="385E59E1" w14:textId="77777777" w:rsidR="002529C8" w:rsidRPr="00B043BF" w:rsidRDefault="002529C8" w:rsidP="0080576C">
            <w:pPr>
              <w:tabs>
                <w:tab w:val="decimal" w:pos="5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AAEE39" w14:textId="77777777" w:rsidR="002529C8" w:rsidRPr="00B043BF" w:rsidRDefault="002529C8" w:rsidP="0080576C">
            <w:pPr>
              <w:tabs>
                <w:tab w:val="clear" w:pos="907"/>
                <w:tab w:val="decimal" w:pos="88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3681C03F" w14:textId="77777777" w:rsidR="002529C8" w:rsidRPr="00B043BF" w:rsidRDefault="002529C8" w:rsidP="0080576C">
            <w:pPr>
              <w:tabs>
                <w:tab w:val="decimal" w:pos="7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529C8" w:rsidRPr="00B043BF" w14:paraId="3C5C663D" w14:textId="77777777" w:rsidTr="00EF5B9D">
        <w:tc>
          <w:tcPr>
            <w:tcW w:w="3600" w:type="dxa"/>
          </w:tcPr>
          <w:p w14:paraId="180B512D" w14:textId="77777777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0535E92B" w14:textId="02BD90DF" w:rsidR="002529C8" w:rsidRPr="00B043BF" w:rsidRDefault="002529C8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3" w:type="dxa"/>
          </w:tcPr>
          <w:p w14:paraId="003EC47B" w14:textId="77777777" w:rsidR="002529C8" w:rsidRPr="00B043BF" w:rsidRDefault="002529C8" w:rsidP="0080576C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0.125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0.500</w:t>
            </w:r>
          </w:p>
        </w:tc>
        <w:tc>
          <w:tcPr>
            <w:tcW w:w="991" w:type="dxa"/>
          </w:tcPr>
          <w:p w14:paraId="03045C75" w14:textId="35EAD912" w:rsidR="002529C8" w:rsidRPr="00C959E7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140,095</w:t>
            </w:r>
          </w:p>
        </w:tc>
        <w:tc>
          <w:tcPr>
            <w:tcW w:w="270" w:type="dxa"/>
          </w:tcPr>
          <w:p w14:paraId="595BA9B4" w14:textId="77777777" w:rsidR="002529C8" w:rsidRPr="00B043BF" w:rsidRDefault="002529C8" w:rsidP="0080576C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C8A4542" w14:textId="77777777" w:rsidR="002529C8" w:rsidRPr="00B043BF" w:rsidRDefault="002529C8" w:rsidP="002529C8">
            <w:pPr>
              <w:pStyle w:val="acctfourfigures"/>
              <w:tabs>
                <w:tab w:val="clear" w:pos="765"/>
                <w:tab w:val="decimal" w:pos="430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F8FB796" w14:textId="77777777" w:rsidR="002529C8" w:rsidRPr="00B043BF" w:rsidRDefault="002529C8" w:rsidP="0080576C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1696ED4" w14:textId="006B0944" w:rsidR="002529C8" w:rsidRPr="00B043BF" w:rsidRDefault="002529C8" w:rsidP="00EF5B9D">
            <w:pPr>
              <w:tabs>
                <w:tab w:val="clear" w:pos="227"/>
                <w:tab w:val="clear" w:pos="454"/>
                <w:tab w:val="clear" w:pos="680"/>
                <w:tab w:val="decimal" w:pos="6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>260</w:t>
            </w:r>
          </w:p>
        </w:tc>
        <w:tc>
          <w:tcPr>
            <w:tcW w:w="270" w:type="dxa"/>
          </w:tcPr>
          <w:p w14:paraId="44CD71F0" w14:textId="77777777" w:rsidR="002529C8" w:rsidRPr="00B043BF" w:rsidRDefault="002529C8" w:rsidP="0080576C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898E380" w14:textId="7986BBCF" w:rsidR="002529C8" w:rsidRPr="00947894" w:rsidRDefault="002529C8" w:rsidP="00300946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47894">
              <w:rPr>
                <w:rFonts w:asciiTheme="majorBidi" w:hAnsiTheme="majorBidi" w:cstheme="majorBidi"/>
                <w:sz w:val="24"/>
                <w:szCs w:val="24"/>
              </w:rPr>
              <w:t>140,355</w:t>
            </w:r>
          </w:p>
        </w:tc>
      </w:tr>
      <w:tr w:rsidR="002529C8" w:rsidRPr="00B043BF" w14:paraId="1E80D68D" w14:textId="77777777" w:rsidTr="00EF5B9D">
        <w:tc>
          <w:tcPr>
            <w:tcW w:w="3600" w:type="dxa"/>
          </w:tcPr>
          <w:p w14:paraId="3FCB099A" w14:textId="77777777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6B3C31CF" w14:textId="5BA603A9" w:rsidR="002529C8" w:rsidRPr="00B043BF" w:rsidRDefault="002529C8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173" w:type="dxa"/>
          </w:tcPr>
          <w:p w14:paraId="7F4FBC5E" w14:textId="77777777" w:rsidR="002529C8" w:rsidRPr="00B043BF" w:rsidRDefault="002529C8" w:rsidP="0080576C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14:paraId="30FA7130" w14:textId="77777777" w:rsidR="002529C8" w:rsidRPr="00B043BF" w:rsidRDefault="002529C8" w:rsidP="002529C8">
            <w:pPr>
              <w:pStyle w:val="acctfourfigures"/>
              <w:tabs>
                <w:tab w:val="clear" w:pos="765"/>
                <w:tab w:val="decimal" w:pos="524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D50ED7" w14:textId="77777777" w:rsidR="002529C8" w:rsidRPr="00B043BF" w:rsidRDefault="002529C8" w:rsidP="0080576C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2A6FDC3" w14:textId="77777777" w:rsidR="002529C8" w:rsidRPr="00B043BF" w:rsidRDefault="002529C8" w:rsidP="002529C8">
            <w:pPr>
              <w:pStyle w:val="acctfourfigures"/>
              <w:tabs>
                <w:tab w:val="clear" w:pos="765"/>
                <w:tab w:val="decimal" w:pos="430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B61E966" w14:textId="77777777" w:rsidR="002529C8" w:rsidRPr="00B043BF" w:rsidRDefault="002529C8" w:rsidP="0080576C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2F64A486" w14:textId="254F19F8" w:rsidR="002529C8" w:rsidRPr="00745F95" w:rsidRDefault="002529C8" w:rsidP="00EF5B9D">
            <w:pPr>
              <w:tabs>
                <w:tab w:val="clear" w:pos="227"/>
                <w:tab w:val="clear" w:pos="454"/>
                <w:tab w:val="clear" w:pos="680"/>
                <w:tab w:val="decimal" w:pos="6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>233,992</w:t>
            </w:r>
          </w:p>
        </w:tc>
        <w:tc>
          <w:tcPr>
            <w:tcW w:w="270" w:type="dxa"/>
          </w:tcPr>
          <w:p w14:paraId="430883B8" w14:textId="77777777" w:rsidR="002529C8" w:rsidRPr="00B043BF" w:rsidRDefault="002529C8" w:rsidP="0080576C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38B1F7EB" w14:textId="44F843E0" w:rsidR="002529C8" w:rsidRPr="00947894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47894">
              <w:rPr>
                <w:rFonts w:asciiTheme="majorBidi" w:hAnsiTheme="majorBidi" w:cstheme="majorBidi"/>
                <w:sz w:val="24"/>
                <w:szCs w:val="24"/>
              </w:rPr>
              <w:t>233,992</w:t>
            </w:r>
          </w:p>
        </w:tc>
      </w:tr>
      <w:tr w:rsidR="002529C8" w:rsidRPr="00B043BF" w14:paraId="1D7A0B6B" w14:textId="77777777" w:rsidTr="00EF5B9D">
        <w:tc>
          <w:tcPr>
            <w:tcW w:w="3600" w:type="dxa"/>
          </w:tcPr>
          <w:p w14:paraId="4FB3B371" w14:textId="0E5935F1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3BF7D62F" w14:textId="3CAF3A6E" w:rsidR="002529C8" w:rsidRPr="00B043BF" w:rsidRDefault="002529C8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173" w:type="dxa"/>
          </w:tcPr>
          <w:p w14:paraId="2DE0A4A3" w14:textId="77777777" w:rsidR="002529C8" w:rsidRPr="0034568D" w:rsidRDefault="002529C8" w:rsidP="0080576C">
            <w:pPr>
              <w:tabs>
                <w:tab w:val="clear" w:pos="454"/>
                <w:tab w:val="clear" w:pos="907"/>
                <w:tab w:val="decimal" w:pos="465"/>
              </w:tabs>
              <w:spacing w:line="320" w:lineRule="exact"/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568D">
              <w:rPr>
                <w:rFonts w:ascii="Angsana New" w:hAnsi="Angsana New"/>
                <w:sz w:val="24"/>
                <w:szCs w:val="24"/>
                <w:cs/>
              </w:rPr>
              <w:t>อัตราที่คำนวณ</w:t>
            </w:r>
          </w:p>
          <w:p w14:paraId="1E18D9B5" w14:textId="77777777" w:rsidR="002529C8" w:rsidRPr="0034568D" w:rsidRDefault="002529C8" w:rsidP="0080576C">
            <w:pPr>
              <w:tabs>
                <w:tab w:val="clear" w:pos="454"/>
                <w:tab w:val="clear" w:pos="680"/>
                <w:tab w:val="clear" w:pos="907"/>
                <w:tab w:val="decimal" w:pos="465"/>
                <w:tab w:val="left" w:pos="702"/>
              </w:tabs>
              <w:spacing w:line="320" w:lineRule="exact"/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568D">
              <w:rPr>
                <w:rFonts w:ascii="Angsana New" w:hAnsi="Angsana New"/>
                <w:sz w:val="24"/>
                <w:szCs w:val="24"/>
                <w:cs/>
              </w:rPr>
              <w:t>มาจากสัญญา</w:t>
            </w:r>
          </w:p>
        </w:tc>
        <w:tc>
          <w:tcPr>
            <w:tcW w:w="991" w:type="dxa"/>
          </w:tcPr>
          <w:p w14:paraId="3A64BC16" w14:textId="5ECE88DD" w:rsidR="002529C8" w:rsidRPr="002529C8" w:rsidRDefault="002529C8" w:rsidP="00EF5B9D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2529C8">
              <w:rPr>
                <w:rFonts w:ascii="Angsana New" w:hAnsi="Angsana New"/>
                <w:sz w:val="24"/>
                <w:szCs w:val="24"/>
              </w:rPr>
              <w:t>928,744</w:t>
            </w:r>
          </w:p>
        </w:tc>
        <w:tc>
          <w:tcPr>
            <w:tcW w:w="270" w:type="dxa"/>
          </w:tcPr>
          <w:p w14:paraId="45906ED6" w14:textId="77777777" w:rsidR="002529C8" w:rsidRPr="00B043BF" w:rsidRDefault="002529C8" w:rsidP="00EF5B9D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50F8CF39" w14:textId="1F11EDD4" w:rsidR="002529C8" w:rsidRPr="002529C8" w:rsidRDefault="002529C8" w:rsidP="00EF5B9D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529C8">
              <w:rPr>
                <w:rFonts w:asciiTheme="majorBidi" w:hAnsiTheme="majorBidi" w:cstheme="majorBidi"/>
                <w:sz w:val="24"/>
                <w:szCs w:val="24"/>
              </w:rPr>
              <w:t>1,079,175</w:t>
            </w:r>
          </w:p>
        </w:tc>
        <w:tc>
          <w:tcPr>
            <w:tcW w:w="237" w:type="dxa"/>
          </w:tcPr>
          <w:p w14:paraId="7432A27C" w14:textId="77777777" w:rsidR="002529C8" w:rsidRPr="00B043BF" w:rsidRDefault="002529C8" w:rsidP="00EF5B9D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B794EEF" w14:textId="77777777" w:rsidR="002529C8" w:rsidRPr="00B043BF" w:rsidRDefault="002529C8" w:rsidP="00EF5B9D">
            <w:pPr>
              <w:pStyle w:val="acctfourfigures"/>
              <w:tabs>
                <w:tab w:val="clear" w:pos="765"/>
                <w:tab w:val="decimal" w:pos="42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D62FDD" w14:textId="77777777" w:rsidR="002529C8" w:rsidRPr="00B043BF" w:rsidRDefault="002529C8" w:rsidP="00EF5B9D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6EF73A07" w14:textId="3225D78B" w:rsidR="002529C8" w:rsidRPr="00947894" w:rsidRDefault="002529C8" w:rsidP="00EF5B9D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47894">
              <w:rPr>
                <w:rFonts w:asciiTheme="majorBidi" w:hAnsiTheme="majorBidi" w:cstheme="majorBidi"/>
                <w:sz w:val="24"/>
                <w:szCs w:val="24"/>
              </w:rPr>
              <w:t>2,007,919</w:t>
            </w:r>
          </w:p>
        </w:tc>
      </w:tr>
      <w:tr w:rsidR="00023DE6" w:rsidRPr="00B043BF" w14:paraId="7CAC4CD5" w14:textId="77777777" w:rsidTr="00EF5B9D">
        <w:tc>
          <w:tcPr>
            <w:tcW w:w="3600" w:type="dxa"/>
          </w:tcPr>
          <w:p w14:paraId="1B31F360" w14:textId="5280F48A" w:rsidR="00023DE6" w:rsidRPr="00B043BF" w:rsidRDefault="00023DE6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20" w:type="dxa"/>
          </w:tcPr>
          <w:p w14:paraId="665258C7" w14:textId="68AE3298" w:rsidR="00023DE6" w:rsidRDefault="00023DE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6, 10</w:t>
            </w:r>
          </w:p>
        </w:tc>
        <w:tc>
          <w:tcPr>
            <w:tcW w:w="1173" w:type="dxa"/>
          </w:tcPr>
          <w:p w14:paraId="0024BF43" w14:textId="4172B8EE" w:rsidR="00023DE6" w:rsidRPr="0034568D" w:rsidRDefault="00023DE6" w:rsidP="00023DE6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14:paraId="1CCA0F36" w14:textId="49638078" w:rsidR="00023DE6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484,313</w:t>
            </w:r>
          </w:p>
        </w:tc>
        <w:tc>
          <w:tcPr>
            <w:tcW w:w="270" w:type="dxa"/>
          </w:tcPr>
          <w:p w14:paraId="0EB641FE" w14:textId="77777777" w:rsidR="00023DE6" w:rsidRPr="00B043BF" w:rsidRDefault="00023DE6" w:rsidP="00EF5B9D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010E780E" w14:textId="5C98B742" w:rsidR="00023DE6" w:rsidRDefault="00023DE6" w:rsidP="00023DE6">
            <w:pPr>
              <w:pStyle w:val="acctfourfigures"/>
              <w:tabs>
                <w:tab w:val="clear" w:pos="765"/>
                <w:tab w:val="decimal" w:pos="430"/>
              </w:tabs>
              <w:spacing w:line="320" w:lineRule="exac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3206F34" w14:textId="77777777" w:rsidR="00023DE6" w:rsidRPr="00B043BF" w:rsidRDefault="00023DE6" w:rsidP="00EF5B9D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2E56E79F" w14:textId="69BB4926" w:rsidR="00023DE6" w:rsidRDefault="00023DE6" w:rsidP="00EF5B9D">
            <w:pPr>
              <w:pStyle w:val="acctfourfigures"/>
              <w:tabs>
                <w:tab w:val="clear" w:pos="765"/>
                <w:tab w:val="decimal" w:pos="42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099E9" w14:textId="77777777" w:rsidR="00023DE6" w:rsidRPr="00B043BF" w:rsidRDefault="00023DE6" w:rsidP="00EF5B9D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4D1D6B5A" w14:textId="006DA1BF" w:rsidR="00023DE6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484,313</w:t>
            </w:r>
          </w:p>
        </w:tc>
      </w:tr>
      <w:tr w:rsidR="002529C8" w:rsidRPr="00B043BF" w14:paraId="7E37C734" w14:textId="77777777" w:rsidTr="00EF5B9D">
        <w:tc>
          <w:tcPr>
            <w:tcW w:w="3600" w:type="dxa"/>
          </w:tcPr>
          <w:p w14:paraId="6E14B87F" w14:textId="0393CD06" w:rsidR="002529C8" w:rsidRPr="00F801CD" w:rsidRDefault="002529C8" w:rsidP="00F801CD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2BF6DBEB" w14:textId="77777777" w:rsidR="002529C8" w:rsidRPr="00B043BF" w:rsidRDefault="002529C8" w:rsidP="00F801CD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385FA2E9" w14:textId="77777777" w:rsidR="002529C8" w:rsidRPr="00B043BF" w:rsidRDefault="002529C8" w:rsidP="00F801CD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47F984A2" w14:textId="6B907258" w:rsidR="002529C8" w:rsidRPr="002529C8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="00023DE6" w:rsidRPr="00023DE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023DE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23DE6" w:rsidRPr="00023DE6">
              <w:rPr>
                <w:rFonts w:ascii="Angsana New" w:hAnsi="Angsana New"/>
                <w:b/>
                <w:bCs/>
                <w:sz w:val="24"/>
                <w:szCs w:val="24"/>
              </w:rPr>
              <w:t>553</w:t>
            </w:r>
            <w:r w:rsidR="00023DE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23DE6" w:rsidRPr="00023DE6">
              <w:rPr>
                <w:rFonts w:ascii="Angsana New" w:hAnsi="Angsana New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270" w:type="dxa"/>
          </w:tcPr>
          <w:p w14:paraId="4A621956" w14:textId="77777777" w:rsidR="002529C8" w:rsidRPr="00B043BF" w:rsidRDefault="002529C8" w:rsidP="00F801CD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3072D3F5" w14:textId="1A1C9476" w:rsidR="002529C8" w:rsidRPr="002529C8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529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1,079,175</w:t>
            </w:r>
          </w:p>
        </w:tc>
        <w:tc>
          <w:tcPr>
            <w:tcW w:w="237" w:type="dxa"/>
          </w:tcPr>
          <w:p w14:paraId="403A1E11" w14:textId="77777777" w:rsidR="002529C8" w:rsidRPr="00B043BF" w:rsidRDefault="002529C8" w:rsidP="00F801CD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4B6D4D11" w14:textId="66A415A3" w:rsidR="002529C8" w:rsidRPr="00B043BF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234,252</w:t>
            </w:r>
          </w:p>
        </w:tc>
        <w:tc>
          <w:tcPr>
            <w:tcW w:w="270" w:type="dxa"/>
          </w:tcPr>
          <w:p w14:paraId="3B32671C" w14:textId="77777777" w:rsidR="002529C8" w:rsidRPr="00B043BF" w:rsidRDefault="002529C8" w:rsidP="00F801CD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A6029" w14:textId="04002F6C" w:rsidR="002529C8" w:rsidRPr="00947894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023D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579</w:t>
            </w:r>
          </w:p>
        </w:tc>
      </w:tr>
      <w:tr w:rsidR="002529C8" w:rsidRPr="00CA7E59" w14:paraId="26383BC6" w14:textId="77777777" w:rsidTr="00EF5B9D">
        <w:tc>
          <w:tcPr>
            <w:tcW w:w="3600" w:type="dxa"/>
          </w:tcPr>
          <w:p w14:paraId="3CE20C94" w14:textId="77777777" w:rsidR="002529C8" w:rsidRPr="00CA7E59" w:rsidRDefault="002529C8" w:rsidP="0080576C">
            <w:pPr>
              <w:spacing w:line="240" w:lineRule="auto"/>
              <w:ind w:left="-45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</w:tcPr>
          <w:p w14:paraId="470958D1" w14:textId="77777777" w:rsidR="002529C8" w:rsidRPr="00CA7E59" w:rsidRDefault="002529C8" w:rsidP="0080576C">
            <w:pPr>
              <w:tabs>
                <w:tab w:val="decimal" w:pos="729"/>
              </w:tabs>
              <w:spacing w:line="240" w:lineRule="auto"/>
              <w:ind w:left="-171" w:right="-36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4CA1159A" w14:textId="77777777" w:rsidR="002529C8" w:rsidRPr="00CA7E59" w:rsidRDefault="002529C8" w:rsidP="0080576C">
            <w:pPr>
              <w:tabs>
                <w:tab w:val="clear" w:pos="454"/>
                <w:tab w:val="decimal" w:pos="465"/>
              </w:tabs>
              <w:spacing w:line="240" w:lineRule="auto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AC6A051" w14:textId="77777777" w:rsidR="002529C8" w:rsidRPr="00CA7E59" w:rsidRDefault="002529C8" w:rsidP="0080576C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01286F" w14:textId="77777777" w:rsidR="002529C8" w:rsidRPr="00CA7E59" w:rsidRDefault="002529C8" w:rsidP="0080576C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7478D81A" w14:textId="77777777" w:rsidR="002529C8" w:rsidRPr="00CA7E59" w:rsidRDefault="002529C8" w:rsidP="008057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5B075CF9" w14:textId="77777777" w:rsidR="002529C8" w:rsidRPr="00CA7E59" w:rsidRDefault="002529C8" w:rsidP="0080576C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152BC1CD" w14:textId="77777777" w:rsidR="002529C8" w:rsidRPr="00CA7E59" w:rsidRDefault="002529C8" w:rsidP="0080576C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B69B61" w14:textId="77777777" w:rsidR="002529C8" w:rsidRPr="00947894" w:rsidRDefault="002529C8" w:rsidP="00947894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A73C422" w14:textId="77777777" w:rsidR="002529C8" w:rsidRPr="00947894" w:rsidRDefault="002529C8" w:rsidP="00947894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29C8" w:rsidRPr="00B043BF" w14:paraId="78F40C04" w14:textId="77777777" w:rsidTr="00023DE6">
        <w:tc>
          <w:tcPr>
            <w:tcW w:w="3600" w:type="dxa"/>
          </w:tcPr>
          <w:p w14:paraId="5659D23A" w14:textId="77777777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4EE2D6DB" w14:textId="77777777" w:rsidR="002529C8" w:rsidRPr="00B043BF" w:rsidRDefault="002529C8" w:rsidP="0080576C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6F597CF4" w14:textId="77777777" w:rsidR="002529C8" w:rsidRPr="00B043BF" w:rsidRDefault="002529C8" w:rsidP="0080576C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71B7DF9" w14:textId="77777777" w:rsidR="002529C8" w:rsidRPr="00B043BF" w:rsidRDefault="002529C8" w:rsidP="0080576C">
            <w:pPr>
              <w:pStyle w:val="acctfourfigures"/>
              <w:tabs>
                <w:tab w:val="clear" w:pos="765"/>
                <w:tab w:val="decimal" w:pos="556"/>
              </w:tabs>
              <w:spacing w:line="320" w:lineRule="exact"/>
              <w:ind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BC917F" w14:textId="77777777" w:rsidR="002529C8" w:rsidRPr="00B043BF" w:rsidRDefault="002529C8" w:rsidP="0080576C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1269F62" w14:textId="77777777" w:rsidR="002529C8" w:rsidRPr="00B043BF" w:rsidRDefault="002529C8" w:rsidP="0080576C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1BD622C" w14:textId="77777777" w:rsidR="002529C8" w:rsidRPr="00B043BF" w:rsidRDefault="002529C8" w:rsidP="0080576C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6C2DDCAF" w14:textId="77777777" w:rsidR="002529C8" w:rsidRPr="00B043BF" w:rsidRDefault="002529C8" w:rsidP="0080576C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7806D5" w14:textId="77777777" w:rsidR="002529C8" w:rsidRPr="00947894" w:rsidRDefault="002529C8" w:rsidP="00947894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35AAEA87" w14:textId="77777777" w:rsidR="002529C8" w:rsidRPr="00947894" w:rsidRDefault="002529C8" w:rsidP="00947894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29C8" w:rsidRPr="00B043BF" w14:paraId="07804F54" w14:textId="77777777" w:rsidTr="00EF5B9D">
        <w:tc>
          <w:tcPr>
            <w:tcW w:w="3600" w:type="dxa"/>
          </w:tcPr>
          <w:p w14:paraId="457DE087" w14:textId="77777777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091B6440" w14:textId="2166CB48" w:rsidR="002529C8" w:rsidRPr="00AD3A2B" w:rsidRDefault="002529C8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14.1</w:t>
            </w:r>
          </w:p>
        </w:tc>
        <w:tc>
          <w:tcPr>
            <w:tcW w:w="1173" w:type="dxa"/>
            <w:tcBorders>
              <w:bottom w:val="nil"/>
            </w:tcBorders>
          </w:tcPr>
          <w:p w14:paraId="7AE1B07B" w14:textId="77777777" w:rsidR="002529C8" w:rsidRPr="00AD3A2B" w:rsidRDefault="002529C8" w:rsidP="0080576C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MMR</w:t>
            </w:r>
          </w:p>
        </w:tc>
        <w:tc>
          <w:tcPr>
            <w:tcW w:w="991" w:type="dxa"/>
          </w:tcPr>
          <w:p w14:paraId="3F3C5898" w14:textId="2FC3C1B2" w:rsidR="002529C8" w:rsidRPr="00AD3A2B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718,868</w:t>
            </w:r>
          </w:p>
        </w:tc>
        <w:tc>
          <w:tcPr>
            <w:tcW w:w="270" w:type="dxa"/>
          </w:tcPr>
          <w:p w14:paraId="091F8714" w14:textId="77777777" w:rsidR="002529C8" w:rsidRPr="00AD3A2B" w:rsidRDefault="002529C8" w:rsidP="0080576C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98DC529" w14:textId="77777777" w:rsidR="002529C8" w:rsidRPr="00AD3A2B" w:rsidRDefault="002529C8" w:rsidP="002529C8">
            <w:pPr>
              <w:pStyle w:val="acctfourfigures"/>
              <w:tabs>
                <w:tab w:val="clear" w:pos="765"/>
                <w:tab w:val="decimal" w:pos="430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ED186E4" w14:textId="77777777" w:rsidR="002529C8" w:rsidRPr="00AD3A2B" w:rsidRDefault="002529C8" w:rsidP="0080576C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B56F26B" w14:textId="77777777" w:rsidR="002529C8" w:rsidRPr="00AD3A2B" w:rsidRDefault="002529C8" w:rsidP="00EF5B9D">
            <w:pPr>
              <w:pStyle w:val="acctfourfigures"/>
              <w:tabs>
                <w:tab w:val="clear" w:pos="765"/>
                <w:tab w:val="decimal" w:pos="42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9EE583" w14:textId="77777777" w:rsidR="002529C8" w:rsidRPr="00947894" w:rsidRDefault="002529C8" w:rsidP="00947894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7D7A922" w14:textId="6011EAD6" w:rsidR="002529C8" w:rsidRPr="00947894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  <w:t>718,868</w:t>
            </w:r>
          </w:p>
        </w:tc>
      </w:tr>
      <w:tr w:rsidR="002529C8" w:rsidRPr="00B043BF" w14:paraId="70478A7F" w14:textId="77777777" w:rsidTr="00EF5B9D">
        <w:tc>
          <w:tcPr>
            <w:tcW w:w="3600" w:type="dxa"/>
          </w:tcPr>
          <w:p w14:paraId="606FF20D" w14:textId="77777777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20" w:type="dxa"/>
          </w:tcPr>
          <w:p w14:paraId="41A5C0D4" w14:textId="0719C79D" w:rsidR="002529C8" w:rsidRPr="00AD3A2B" w:rsidRDefault="002529C8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0EE35245" w14:textId="77777777" w:rsidR="002529C8" w:rsidRPr="00AD3A2B" w:rsidRDefault="002529C8" w:rsidP="0080576C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14:paraId="41D7DEF5" w14:textId="5B2473E5" w:rsidR="002529C8" w:rsidRPr="00AD3A2B" w:rsidRDefault="002529C8" w:rsidP="002529C8">
            <w:pPr>
              <w:pStyle w:val="acctfourfigures"/>
              <w:tabs>
                <w:tab w:val="clear" w:pos="765"/>
                <w:tab w:val="decimal" w:pos="524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913832" w14:textId="77777777" w:rsidR="002529C8" w:rsidRPr="00AD3A2B" w:rsidRDefault="002529C8" w:rsidP="0080576C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33" w:type="dxa"/>
          </w:tcPr>
          <w:p w14:paraId="0B258BD1" w14:textId="77777777" w:rsidR="002529C8" w:rsidRPr="00AD3A2B" w:rsidRDefault="002529C8" w:rsidP="002529C8">
            <w:pPr>
              <w:pStyle w:val="acctfourfigures"/>
              <w:tabs>
                <w:tab w:val="clear" w:pos="765"/>
                <w:tab w:val="decimal" w:pos="430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A718680" w14:textId="77777777" w:rsidR="002529C8" w:rsidRPr="00AD3A2B" w:rsidRDefault="002529C8" w:rsidP="0080576C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B130F49" w14:textId="3FDEEBB0" w:rsidR="002529C8" w:rsidRPr="00AD3A2B" w:rsidRDefault="002529C8" w:rsidP="00EF5B9D">
            <w:pPr>
              <w:tabs>
                <w:tab w:val="clear" w:pos="227"/>
                <w:tab w:val="clear" w:pos="454"/>
                <w:tab w:val="clear" w:pos="680"/>
                <w:tab w:val="decimal" w:pos="6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>123,496</w:t>
            </w:r>
          </w:p>
        </w:tc>
        <w:tc>
          <w:tcPr>
            <w:tcW w:w="270" w:type="dxa"/>
          </w:tcPr>
          <w:p w14:paraId="253E661F" w14:textId="77777777" w:rsidR="002529C8" w:rsidRPr="00947894" w:rsidRDefault="002529C8" w:rsidP="00947894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65E07DD0" w14:textId="4E0362E4" w:rsidR="002529C8" w:rsidRPr="00947894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47894">
              <w:rPr>
                <w:rFonts w:asciiTheme="majorBidi" w:hAnsiTheme="majorBidi" w:cstheme="majorBidi"/>
                <w:sz w:val="24"/>
                <w:szCs w:val="24"/>
              </w:rPr>
              <w:t>123,496</w:t>
            </w:r>
          </w:p>
        </w:tc>
      </w:tr>
      <w:tr w:rsidR="002529C8" w:rsidRPr="00B043BF" w14:paraId="5728E827" w14:textId="77777777" w:rsidTr="00EF5B9D">
        <w:tc>
          <w:tcPr>
            <w:tcW w:w="3600" w:type="dxa"/>
          </w:tcPr>
          <w:p w14:paraId="03992699" w14:textId="77777777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256A63D2" w14:textId="6E526A23" w:rsidR="002529C8" w:rsidRPr="00AD3A2B" w:rsidRDefault="002529C8" w:rsidP="0080576C">
            <w:pPr>
              <w:tabs>
                <w:tab w:val="clear" w:pos="907"/>
                <w:tab w:val="left" w:pos="612"/>
                <w:tab w:val="decimal" w:pos="729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14.2</w:t>
            </w:r>
          </w:p>
        </w:tc>
        <w:tc>
          <w:tcPr>
            <w:tcW w:w="1173" w:type="dxa"/>
          </w:tcPr>
          <w:p w14:paraId="7D843784" w14:textId="77777777" w:rsidR="002529C8" w:rsidRPr="00AD3A2B" w:rsidRDefault="002529C8" w:rsidP="0080576C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2.43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3.52</w:t>
            </w:r>
          </w:p>
        </w:tc>
        <w:tc>
          <w:tcPr>
            <w:tcW w:w="991" w:type="dxa"/>
          </w:tcPr>
          <w:p w14:paraId="5452C70D" w14:textId="03EA95B8" w:rsidR="002529C8" w:rsidRPr="00AD3A2B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1,999,550</w:t>
            </w:r>
          </w:p>
        </w:tc>
        <w:tc>
          <w:tcPr>
            <w:tcW w:w="270" w:type="dxa"/>
          </w:tcPr>
          <w:p w14:paraId="06AB208F" w14:textId="77777777" w:rsidR="002529C8" w:rsidRPr="00AD3A2B" w:rsidRDefault="002529C8" w:rsidP="0080576C">
            <w:pPr>
              <w:tabs>
                <w:tab w:val="clear" w:pos="454"/>
                <w:tab w:val="decimal" w:pos="433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E0CB176" w14:textId="55784570" w:rsidR="002529C8" w:rsidRPr="002529C8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529C8">
              <w:rPr>
                <w:rFonts w:asciiTheme="majorBidi" w:hAnsiTheme="majorBidi" w:cstheme="majorBidi"/>
                <w:sz w:val="24"/>
                <w:szCs w:val="24"/>
              </w:rPr>
              <w:t>5,346,565</w:t>
            </w:r>
          </w:p>
        </w:tc>
        <w:tc>
          <w:tcPr>
            <w:tcW w:w="237" w:type="dxa"/>
          </w:tcPr>
          <w:p w14:paraId="7800FFD0" w14:textId="77777777" w:rsidR="002529C8" w:rsidRPr="00AD3A2B" w:rsidRDefault="002529C8" w:rsidP="0080576C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21272BDB" w14:textId="77777777" w:rsidR="002529C8" w:rsidRPr="00AD3A2B" w:rsidRDefault="002529C8" w:rsidP="00EF5B9D">
            <w:pPr>
              <w:pStyle w:val="acctfourfigures"/>
              <w:tabs>
                <w:tab w:val="clear" w:pos="765"/>
                <w:tab w:val="decimal" w:pos="42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CA21EF" w14:textId="77777777" w:rsidR="002529C8" w:rsidRPr="00947894" w:rsidRDefault="002529C8" w:rsidP="00947894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4384C290" w14:textId="1FC119BA" w:rsidR="002529C8" w:rsidRPr="00947894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47894">
              <w:rPr>
                <w:rFonts w:asciiTheme="majorBidi" w:hAnsiTheme="majorBidi" w:cstheme="majorBidi"/>
                <w:sz w:val="24"/>
                <w:szCs w:val="24"/>
              </w:rPr>
              <w:t>7,346,115</w:t>
            </w:r>
          </w:p>
        </w:tc>
      </w:tr>
      <w:tr w:rsidR="002529C8" w:rsidRPr="00B043BF" w14:paraId="71716BA3" w14:textId="77777777" w:rsidTr="00023DE6">
        <w:tc>
          <w:tcPr>
            <w:tcW w:w="3600" w:type="dxa"/>
          </w:tcPr>
          <w:p w14:paraId="575EF1D7" w14:textId="77777777" w:rsidR="002529C8" w:rsidRPr="00B043BF" w:rsidRDefault="002529C8" w:rsidP="0080576C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70709E7E" w14:textId="2EE58F1F" w:rsidR="002529C8" w:rsidRPr="00AD3A2B" w:rsidRDefault="002529C8" w:rsidP="0080576C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14.3</w:t>
            </w:r>
          </w:p>
        </w:tc>
        <w:tc>
          <w:tcPr>
            <w:tcW w:w="1173" w:type="dxa"/>
          </w:tcPr>
          <w:p w14:paraId="2B7D3C5D" w14:textId="77777777" w:rsidR="002529C8" w:rsidRPr="00AD3A2B" w:rsidRDefault="002529C8" w:rsidP="0080576C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3.05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3.50</w:t>
            </w:r>
          </w:p>
        </w:tc>
        <w:tc>
          <w:tcPr>
            <w:tcW w:w="991" w:type="dxa"/>
          </w:tcPr>
          <w:p w14:paraId="7E818789" w14:textId="597E7554" w:rsidR="002529C8" w:rsidRPr="00AD3A2B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661,644</w:t>
            </w:r>
          </w:p>
        </w:tc>
        <w:tc>
          <w:tcPr>
            <w:tcW w:w="270" w:type="dxa"/>
          </w:tcPr>
          <w:p w14:paraId="4A39851C" w14:textId="77777777" w:rsidR="002529C8" w:rsidRPr="00AD3A2B" w:rsidRDefault="002529C8" w:rsidP="0080576C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BB46435" w14:textId="020CB9F9" w:rsidR="002529C8" w:rsidRPr="002529C8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529C8">
              <w:rPr>
                <w:rFonts w:asciiTheme="majorBidi" w:hAnsiTheme="majorBidi" w:cstheme="majorBidi"/>
                <w:sz w:val="24"/>
                <w:szCs w:val="24"/>
              </w:rPr>
              <w:t>817,506</w:t>
            </w:r>
          </w:p>
        </w:tc>
        <w:tc>
          <w:tcPr>
            <w:tcW w:w="237" w:type="dxa"/>
          </w:tcPr>
          <w:p w14:paraId="72750158" w14:textId="77777777" w:rsidR="002529C8" w:rsidRPr="00AD3A2B" w:rsidRDefault="002529C8" w:rsidP="0080576C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6341671" w14:textId="77777777" w:rsidR="002529C8" w:rsidRPr="00AD3A2B" w:rsidRDefault="002529C8" w:rsidP="00EF5B9D">
            <w:pPr>
              <w:pStyle w:val="acctfourfigures"/>
              <w:tabs>
                <w:tab w:val="clear" w:pos="765"/>
                <w:tab w:val="decimal" w:pos="42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4DC5B2" w14:textId="77777777" w:rsidR="002529C8" w:rsidRPr="00947894" w:rsidRDefault="002529C8" w:rsidP="00947894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4DA5EC92" w14:textId="4E04C066" w:rsidR="002529C8" w:rsidRPr="00947894" w:rsidRDefault="002529C8" w:rsidP="002529C8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47894">
              <w:rPr>
                <w:rFonts w:asciiTheme="majorBidi" w:hAnsiTheme="majorBidi" w:cstheme="majorBidi"/>
                <w:sz w:val="24"/>
                <w:szCs w:val="24"/>
              </w:rPr>
              <w:t>1,479,150</w:t>
            </w:r>
          </w:p>
        </w:tc>
      </w:tr>
      <w:tr w:rsidR="00023DE6" w:rsidRPr="00B043BF" w14:paraId="588424C8" w14:textId="77777777" w:rsidTr="00023DE6">
        <w:tc>
          <w:tcPr>
            <w:tcW w:w="3600" w:type="dxa"/>
          </w:tcPr>
          <w:p w14:paraId="0A367357" w14:textId="12395B62" w:rsidR="00023DE6" w:rsidRPr="00B043BF" w:rsidRDefault="00023DE6" w:rsidP="00023DE6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023DE6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65F39743" w14:textId="40A1FE05" w:rsidR="00023DE6" w:rsidRDefault="00B2466D" w:rsidP="00023DE6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173" w:type="dxa"/>
          </w:tcPr>
          <w:p w14:paraId="4CFECA31" w14:textId="734947D6" w:rsidR="00023DE6" w:rsidRDefault="00023DE6" w:rsidP="00023DE6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59FA65F" w14:textId="4D1B2378" w:rsidR="00023DE6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109,019</w:t>
            </w:r>
          </w:p>
        </w:tc>
        <w:tc>
          <w:tcPr>
            <w:tcW w:w="270" w:type="dxa"/>
          </w:tcPr>
          <w:p w14:paraId="38BE6BEB" w14:textId="77777777" w:rsidR="00023DE6" w:rsidRPr="00AD3A2B" w:rsidRDefault="00023DE6" w:rsidP="00023DE6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7C3EF54D" w14:textId="252C9C8B" w:rsidR="00023DE6" w:rsidRDefault="00023DE6" w:rsidP="00023DE6">
            <w:pPr>
              <w:pStyle w:val="acctfourfigures"/>
              <w:tabs>
                <w:tab w:val="clear" w:pos="765"/>
                <w:tab w:val="decimal" w:pos="430"/>
              </w:tabs>
              <w:spacing w:line="320" w:lineRule="exac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655907F" w14:textId="77777777" w:rsidR="00023DE6" w:rsidRPr="00AD3A2B" w:rsidRDefault="00023DE6" w:rsidP="00023DE6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B9525FC" w14:textId="3B7E5431" w:rsidR="00023DE6" w:rsidRDefault="00023DE6" w:rsidP="00023DE6">
            <w:pPr>
              <w:pStyle w:val="acctfourfigures"/>
              <w:tabs>
                <w:tab w:val="clear" w:pos="765"/>
                <w:tab w:val="decimal" w:pos="42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DF2A2F" w14:textId="77777777" w:rsidR="00023DE6" w:rsidRPr="00947894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33622DCF" w14:textId="7870B184" w:rsidR="00023DE6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109,019</w:t>
            </w:r>
          </w:p>
        </w:tc>
      </w:tr>
      <w:tr w:rsidR="00023DE6" w:rsidRPr="00B043BF" w14:paraId="5E3D4C4B" w14:textId="77777777" w:rsidTr="00EF5B9D">
        <w:tc>
          <w:tcPr>
            <w:tcW w:w="3600" w:type="dxa"/>
          </w:tcPr>
          <w:p w14:paraId="273B3AD0" w14:textId="29B21FC9" w:rsidR="00023DE6" w:rsidRPr="00F801CD" w:rsidRDefault="00023DE6" w:rsidP="00023DE6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264BF4F0" w14:textId="77777777" w:rsidR="00023DE6" w:rsidRPr="00AD3A2B" w:rsidRDefault="00023DE6" w:rsidP="00023DE6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4B005794" w14:textId="77777777" w:rsidR="00023DE6" w:rsidRPr="00AD3A2B" w:rsidRDefault="00023DE6" w:rsidP="00023DE6">
            <w:pPr>
              <w:tabs>
                <w:tab w:val="clear" w:pos="680"/>
                <w:tab w:val="decimal" w:pos="663"/>
              </w:tabs>
              <w:spacing w:line="320" w:lineRule="exact"/>
              <w:ind w:left="-102" w:right="-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672CB20A" w14:textId="6877C4E2" w:rsidR="00023DE6" w:rsidRPr="002529C8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29C8">
              <w:rPr>
                <w:rFonts w:ascii="Angsana New" w:hAnsi="Angsana New"/>
                <w:b/>
                <w:bCs/>
                <w:sz w:val="24"/>
                <w:szCs w:val="24"/>
              </w:rPr>
              <w:tab/>
            </w:r>
            <w:r w:rsidRPr="00023DE6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="Angsana New" w:hAnsi="Angsana New"/>
                <w:b/>
                <w:bCs/>
                <w:sz w:val="24"/>
                <w:szCs w:val="24"/>
              </w:rPr>
              <w:t>489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="Angsana New" w:hAnsi="Angsana New"/>
                <w:b/>
                <w:bCs/>
                <w:sz w:val="24"/>
                <w:szCs w:val="24"/>
              </w:rPr>
              <w:t>081</w:t>
            </w:r>
          </w:p>
        </w:tc>
        <w:tc>
          <w:tcPr>
            <w:tcW w:w="270" w:type="dxa"/>
          </w:tcPr>
          <w:p w14:paraId="38B70B57" w14:textId="77777777" w:rsidR="00023DE6" w:rsidRPr="002529C8" w:rsidRDefault="00023DE6" w:rsidP="00023DE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613ADD0C" w14:textId="3D474898" w:rsidR="00023DE6" w:rsidRPr="002529C8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529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6,164,071</w:t>
            </w:r>
          </w:p>
        </w:tc>
        <w:tc>
          <w:tcPr>
            <w:tcW w:w="237" w:type="dxa"/>
          </w:tcPr>
          <w:p w14:paraId="2A3F0A66" w14:textId="77777777" w:rsidR="00023DE6" w:rsidRPr="00AD3A2B" w:rsidRDefault="00023DE6" w:rsidP="00023DE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0C867934" w14:textId="7D989504" w:rsidR="00023DE6" w:rsidRPr="00AD3A2B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6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ab/>
              <w:t>123,496</w:t>
            </w:r>
          </w:p>
        </w:tc>
        <w:tc>
          <w:tcPr>
            <w:tcW w:w="270" w:type="dxa"/>
          </w:tcPr>
          <w:p w14:paraId="1DE47F48" w14:textId="77777777" w:rsidR="00023DE6" w:rsidRPr="00947894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3BA41" w14:textId="5C690D81" w:rsidR="00023DE6" w:rsidRPr="00947894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023D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648</w:t>
            </w:r>
          </w:p>
        </w:tc>
      </w:tr>
      <w:tr w:rsidR="00023DE6" w:rsidRPr="00B043BF" w14:paraId="0351F7E5" w14:textId="77777777" w:rsidTr="00EF5B9D">
        <w:tc>
          <w:tcPr>
            <w:tcW w:w="3600" w:type="dxa"/>
          </w:tcPr>
          <w:p w14:paraId="70A4BCAC" w14:textId="77777777" w:rsidR="00023DE6" w:rsidRPr="00B043BF" w:rsidRDefault="00023DE6" w:rsidP="00023DE6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ส่วนต่างรายการในงบแสดงฐานะการเงิน</w:t>
            </w:r>
          </w:p>
        </w:tc>
        <w:tc>
          <w:tcPr>
            <w:tcW w:w="720" w:type="dxa"/>
          </w:tcPr>
          <w:p w14:paraId="7AE7141B" w14:textId="77777777" w:rsidR="00023DE6" w:rsidRPr="00AD3A2B" w:rsidRDefault="00023DE6" w:rsidP="00023DE6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</w:p>
        </w:tc>
        <w:tc>
          <w:tcPr>
            <w:tcW w:w="1173" w:type="dxa"/>
          </w:tcPr>
          <w:p w14:paraId="0DFB594E" w14:textId="77777777" w:rsidR="00023DE6" w:rsidRPr="00AD3A2B" w:rsidRDefault="00023DE6" w:rsidP="00023DE6">
            <w:pPr>
              <w:tabs>
                <w:tab w:val="clear" w:pos="680"/>
                <w:tab w:val="decimal" w:pos="663"/>
              </w:tabs>
              <w:spacing w:line="320" w:lineRule="exact"/>
              <w:ind w:left="-102" w:right="-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E9DC4CC" w14:textId="14AFE587" w:rsidR="00023DE6" w:rsidRPr="002529C8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ab/>
              <w:t>(</w:t>
            </w:r>
            <w:r w:rsidRPr="00023DE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="Angsana New" w:hAnsi="Angsana New"/>
                <w:b/>
                <w:bCs/>
                <w:sz w:val="24"/>
                <w:szCs w:val="24"/>
              </w:rPr>
              <w:t>935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="Angsana New" w:hAnsi="Angsana New"/>
                <w:b/>
                <w:bCs/>
                <w:sz w:val="24"/>
                <w:szCs w:val="24"/>
              </w:rPr>
              <w:t>929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93C08C" w14:textId="77777777" w:rsidR="00023DE6" w:rsidRPr="00AD3A2B" w:rsidRDefault="00023DE6" w:rsidP="00023DE6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104E66D8" w14:textId="72B8BF77" w:rsidR="00023DE6" w:rsidRPr="002529C8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529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(5,084,896)</w:t>
            </w:r>
          </w:p>
        </w:tc>
        <w:tc>
          <w:tcPr>
            <w:tcW w:w="237" w:type="dxa"/>
          </w:tcPr>
          <w:p w14:paraId="2ACC37D9" w14:textId="77777777" w:rsidR="00023DE6" w:rsidRPr="00AD3A2B" w:rsidRDefault="00023DE6" w:rsidP="00023DE6">
            <w:pPr>
              <w:pStyle w:val="acctfourfigures"/>
              <w:tabs>
                <w:tab w:val="clear" w:pos="765"/>
                <w:tab w:val="decimal" w:pos="-198"/>
              </w:tabs>
              <w:spacing w:line="320" w:lineRule="exact"/>
              <w:ind w:left="-198"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DACDC02" w14:textId="6199B1D0" w:rsidR="00023DE6" w:rsidRPr="00AD3A2B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6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ab/>
              <w:t>110,756</w:t>
            </w:r>
          </w:p>
        </w:tc>
        <w:tc>
          <w:tcPr>
            <w:tcW w:w="270" w:type="dxa"/>
          </w:tcPr>
          <w:p w14:paraId="1B811FFB" w14:textId="77777777" w:rsidR="00023DE6" w:rsidRPr="00947894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65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B49F59" w14:textId="2D63034A" w:rsidR="00023DE6" w:rsidRPr="00947894" w:rsidRDefault="00023DE6" w:rsidP="00023DE6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023D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23D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30A19F37" w14:textId="7FDCFA92" w:rsidR="00E47373" w:rsidRPr="00B31678" w:rsidRDefault="00182694" w:rsidP="004B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7" w:hanging="117"/>
        <w:jc w:val="thaiDistribute"/>
        <w:rPr>
          <w:rFonts w:ascii="Angsana New" w:hAnsi="Angsana New"/>
          <w:sz w:val="24"/>
          <w:szCs w:val="24"/>
          <w:cs/>
        </w:rPr>
      </w:pPr>
      <w:r w:rsidRPr="00D30B2F">
        <w:rPr>
          <w:rFonts w:ascii="Angsana New" w:hAnsi="Angsana New"/>
          <w:sz w:val="30"/>
          <w:szCs w:val="30"/>
          <w:vertAlign w:val="superscript"/>
        </w:rPr>
        <w:t>*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24"/>
          <w:szCs w:val="24"/>
        </w:rPr>
        <w:t xml:space="preserve"> </w:t>
      </w:r>
      <w:r w:rsidRPr="00D30B2F">
        <w:rPr>
          <w:rFonts w:ascii="Angsana New" w:hAnsi="Angsana New" w:hint="cs"/>
          <w:sz w:val="24"/>
          <w:szCs w:val="24"/>
          <w:cs/>
        </w:rPr>
        <w:t>ยอดก่อนหักค่าเผื่อหนี้สงสัยจะสูญ</w:t>
      </w:r>
    </w:p>
    <w:p w14:paraId="6C85A4B6" w14:textId="4E5D4D33" w:rsidR="00CE1190" w:rsidRDefault="00CE1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257BC87" w14:textId="643AE9C2" w:rsidR="00591329" w:rsidRPr="00E6420B" w:rsidRDefault="00CE1190" w:rsidP="00E64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E6420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87384C">
        <w:rPr>
          <w:rFonts w:asciiTheme="majorBidi" w:hAnsiTheme="majorBidi" w:cstheme="majorBidi"/>
          <w:sz w:val="30"/>
          <w:szCs w:val="30"/>
        </w:rPr>
        <w:t>31</w:t>
      </w:r>
      <w:r w:rsidRPr="00E642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384C">
        <w:rPr>
          <w:rFonts w:asciiTheme="majorBidi" w:hAnsiTheme="majorBidi" w:cstheme="majorBidi"/>
          <w:sz w:val="30"/>
          <w:szCs w:val="30"/>
        </w:rPr>
        <w:t>2563</w:t>
      </w:r>
      <w:r w:rsidRPr="00E6420B">
        <w:rPr>
          <w:rFonts w:asciiTheme="majorBidi" w:hAnsiTheme="majorBidi" w:cstheme="majorBidi"/>
          <w:sz w:val="30"/>
          <w:szCs w:val="30"/>
          <w:cs/>
        </w:rPr>
        <w:t xml:space="preserve"> บริษัทคาดว่าจะได้รับกระแสเงินสดจากรายได้ค่าเช่าขั้นต่ำ</w:t>
      </w:r>
      <w:r w:rsidR="0087384C">
        <w:rPr>
          <w:rFonts w:asciiTheme="majorBidi" w:hAnsiTheme="majorBidi" w:cstheme="majorBidi" w:hint="cs"/>
          <w:sz w:val="30"/>
          <w:szCs w:val="30"/>
          <w:cs/>
        </w:rPr>
        <w:t>จากสินทรัพย์ให้เช่าตามสัญญาเช่าดำเนินงาน</w:t>
      </w:r>
      <w:r w:rsidRPr="00E6420B">
        <w:rPr>
          <w:rFonts w:asciiTheme="majorBidi" w:hAnsiTheme="majorBidi" w:cstheme="majorBidi"/>
          <w:sz w:val="30"/>
          <w:szCs w:val="30"/>
          <w:cs/>
        </w:rPr>
        <w:t xml:space="preserve">ตลอดระยะเวลา </w:t>
      </w:r>
      <w:r w:rsidR="0087384C">
        <w:rPr>
          <w:rFonts w:asciiTheme="majorBidi" w:hAnsiTheme="majorBidi" w:cstheme="majorBidi"/>
          <w:sz w:val="30"/>
          <w:szCs w:val="30"/>
        </w:rPr>
        <w:t>5</w:t>
      </w:r>
      <w:r w:rsidRPr="00E6420B">
        <w:rPr>
          <w:rFonts w:asciiTheme="majorBidi" w:hAnsiTheme="majorBidi" w:cstheme="majorBidi"/>
          <w:sz w:val="30"/>
          <w:szCs w:val="30"/>
          <w:cs/>
        </w:rPr>
        <w:t xml:space="preserve"> ปีข้างหน้าเป็นจำนวน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E642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384C">
        <w:rPr>
          <w:rFonts w:asciiTheme="majorBidi" w:hAnsiTheme="majorBidi" w:cstheme="majorBidi"/>
          <w:sz w:val="30"/>
          <w:szCs w:val="30"/>
        </w:rPr>
        <w:t>4,400</w:t>
      </w:r>
      <w:r w:rsidRPr="00E6420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E6420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384C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E6420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7384C">
        <w:rPr>
          <w:rFonts w:asciiTheme="majorBidi" w:hAnsiTheme="majorBidi" w:cstheme="majorBidi"/>
          <w:i/>
          <w:iCs/>
          <w:sz w:val="30"/>
          <w:szCs w:val="30"/>
        </w:rPr>
        <w:t>5,685</w:t>
      </w:r>
      <w:r w:rsidRPr="00E6420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E6420B">
        <w:rPr>
          <w:rFonts w:asciiTheme="majorBidi" w:hAnsiTheme="majorBidi" w:cstheme="majorBidi"/>
          <w:sz w:val="30"/>
          <w:szCs w:val="30"/>
          <w:cs/>
        </w:rPr>
        <w:t xml:space="preserve"> ซึ่งได้เปิดเผยไว้ในหมายเหตุข้อ </w:t>
      </w:r>
      <w:r w:rsidR="0087384C">
        <w:rPr>
          <w:rFonts w:asciiTheme="majorBidi" w:hAnsiTheme="majorBidi" w:cstheme="majorBidi"/>
          <w:sz w:val="30"/>
          <w:szCs w:val="30"/>
        </w:rPr>
        <w:t>27</w:t>
      </w:r>
      <w:r w:rsidRPr="00E6420B">
        <w:rPr>
          <w:rFonts w:asciiTheme="majorBidi" w:hAnsiTheme="majorBidi" w:cstheme="majorBidi"/>
          <w:sz w:val="30"/>
          <w:szCs w:val="30"/>
          <w:cs/>
        </w:rPr>
        <w:t xml:space="preserve"> (ข) และคาดว่าจะมีกระแสเงินสดที่จะได้รับจากการจำหน่ายทรัพย์สินที่ได้รับคืนเมื่อสิ้นสุดสัญญาเช่า</w:t>
      </w:r>
      <w:r w:rsidR="0087384C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  <w:r w:rsidRPr="00E6420B">
        <w:rPr>
          <w:rFonts w:asciiTheme="majorBidi" w:hAnsiTheme="majorBidi" w:cstheme="majorBidi"/>
          <w:sz w:val="30"/>
          <w:szCs w:val="30"/>
          <w:cs/>
        </w:rPr>
        <w:t>เพื่อใช้ในการบริหารสภาพคล่องเพิ่มเติม</w:t>
      </w:r>
    </w:p>
    <w:p w14:paraId="3E4D4056" w14:textId="77777777" w:rsidR="00CE1190" w:rsidRDefault="00CE1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5B57B2E" w14:textId="6BDAEED7" w:rsidR="000A56D4" w:rsidRPr="00B31678" w:rsidRDefault="000A56D4" w:rsidP="005F08F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3E434DB5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8E2DC" w14:textId="4FDD02A9" w:rsidR="000A56D4" w:rsidRPr="00B31678" w:rsidRDefault="000A56D4" w:rsidP="00B31678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81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 xml:space="preserve">บริษัทมีฐานะเปิดต่อความเสี่ยงจากธุรกิจปกติซึ่งมาจากการเปลี่ยนแปลงของอัตราดอกเบี้ยในตลาด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 </w:t>
      </w:r>
    </w:p>
    <w:p w14:paraId="7F474C90" w14:textId="17529FE4" w:rsidR="005C1330" w:rsidRPr="00B31678" w:rsidRDefault="005C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1D3FD0A" w14:textId="2A6CE084" w:rsidR="000A56D4" w:rsidRPr="00B31678" w:rsidRDefault="00B1101D" w:rsidP="00B31678">
      <w:pPr>
        <w:pStyle w:val="block"/>
        <w:tabs>
          <w:tab w:val="left" w:pos="540"/>
        </w:tabs>
        <w:spacing w:after="0" w:line="240" w:lineRule="auto"/>
        <w:ind w:left="810" w:right="-7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B31678">
        <w:rPr>
          <w:rFonts w:asciiTheme="majorBidi" w:hAnsiTheme="majorBidi" w:cstheme="majorBidi"/>
          <w:sz w:val="30"/>
          <w:szCs w:val="30"/>
        </w:rPr>
        <w:t>(3.1)</w:t>
      </w:r>
      <w:r w:rsidRPr="00B31678">
        <w:rPr>
          <w:rFonts w:asciiTheme="majorBidi" w:hAnsiTheme="majorBidi" w:cstheme="majorBidi"/>
          <w:sz w:val="30"/>
          <w:szCs w:val="30"/>
        </w:rPr>
        <w:tab/>
      </w:r>
      <w:r w:rsidR="000A56D4" w:rsidRPr="00B31678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ความเสี่ยงด้านอัตราดอกเบี้ย</w:t>
      </w:r>
    </w:p>
    <w:p w14:paraId="4C9F3BA7" w14:textId="77777777" w:rsidR="000A56D4" w:rsidRPr="00F647CE" w:rsidRDefault="000A56D4" w:rsidP="000A56D4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</w:rPr>
      </w:pPr>
    </w:p>
    <w:p w14:paraId="13C05967" w14:textId="4A81FA4F" w:rsidR="000A56D4" w:rsidRDefault="000A56D4" w:rsidP="00B31678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14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บริษัทมีฐานะเปิดต่อความเสี่ยงด้านอัตราดอกเบี้ยโดยหลักมาจากเงินกู้ยืม</w:t>
      </w:r>
      <w:r w:rsidR="005C1330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B31678">
        <w:rPr>
          <w:rFonts w:asciiTheme="majorBidi" w:hAnsiTheme="majorBidi" w:cstheme="majorBidi"/>
          <w:sz w:val="30"/>
          <w:szCs w:val="30"/>
        </w:rPr>
        <w:t>1</w:t>
      </w:r>
      <w:r w:rsidR="005C1330" w:rsidRPr="00B31678">
        <w:rPr>
          <w:rFonts w:asciiTheme="majorBidi" w:hAnsiTheme="majorBidi" w:cstheme="majorBidi"/>
          <w:sz w:val="30"/>
          <w:szCs w:val="30"/>
        </w:rPr>
        <w:t>4</w:t>
      </w:r>
      <w:r w:rsidRPr="00B31678">
        <w:rPr>
          <w:rFonts w:asciiTheme="majorBidi" w:hAnsiTheme="majorBidi" w:cstheme="majorBidi"/>
          <w:sz w:val="30"/>
          <w:szCs w:val="30"/>
          <w:cs/>
        </w:rPr>
        <w:t>) บริษัทได้ลดความเสี่ยงดังกล่าวด้วยการทำให้มั่นใจว่า</w:t>
      </w:r>
      <w:r w:rsidR="005C1330" w:rsidRPr="00B31678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B31678">
        <w:rPr>
          <w:rFonts w:asciiTheme="majorBidi" w:hAnsiTheme="majorBidi" w:cstheme="majorBidi"/>
          <w:sz w:val="30"/>
          <w:szCs w:val="30"/>
          <w:cs/>
        </w:rPr>
        <w:t>และเงินกู้ยืมส่วนใหญ่มีอัตราดอกเบี้ยคงที่</w:t>
      </w:r>
    </w:p>
    <w:p w14:paraId="13A675F4" w14:textId="77777777" w:rsidR="00023DE6" w:rsidRDefault="00023DE6" w:rsidP="00B31678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14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5F9DAA" w14:textId="43E6B7C4" w:rsidR="002B4AF9" w:rsidRPr="00B31678" w:rsidRDefault="002B4AF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26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31678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690E9570" w14:textId="761197A7" w:rsidR="002B4AF9" w:rsidRDefault="002B4AF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891863">
        <w:rPr>
          <w:rFonts w:asciiTheme="majorBidi" w:hAnsiTheme="majorBidi" w:cstheme="majorBidi"/>
          <w:sz w:val="20"/>
          <w:szCs w:val="2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</w:p>
    <w:p w14:paraId="0D5D34E3" w14:textId="77777777" w:rsidR="00B6713A" w:rsidRDefault="00B671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AA2119" w14:textId="0F3C0A20" w:rsidR="00431DC4" w:rsidRPr="00B4269E" w:rsidRDefault="003D623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B4AF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19C47A5A" w14:textId="77777777" w:rsidR="00037DF0" w:rsidRPr="00334DE9" w:rsidRDefault="00037DF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1968000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ภาระผูกพันจากสัญญาเช่าดำเนินงานที่ยกเลิกไม่ได้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5B952E9" w14:textId="77777777" w:rsidR="00431DC4" w:rsidRPr="00334DE9" w:rsidRDefault="00431DC4" w:rsidP="00B4269E">
      <w:pPr>
        <w:pStyle w:val="CharChar"/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15"/>
        <w:gridCol w:w="270"/>
        <w:gridCol w:w="1215"/>
      </w:tblGrid>
      <w:tr w:rsidR="00431DC4" w:rsidRPr="00B4269E" w14:paraId="1D400D26" w14:textId="77777777" w:rsidTr="001F5999">
        <w:tc>
          <w:tcPr>
            <w:tcW w:w="6570" w:type="dxa"/>
          </w:tcPr>
          <w:p w14:paraId="51AE7ABD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</w:tcPr>
          <w:p w14:paraId="2DA78ECC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2240C0" w:rsidRPr="00B4269E">
              <w:rPr>
                <w:rFonts w:asciiTheme="majorBidi" w:hAnsiTheme="majorBidi" w:cstheme="majorBidi"/>
                <w:lang w:val="en-US"/>
              </w:rPr>
              <w:t>3</w:t>
            </w:r>
            <w:r w:rsidR="00707607" w:rsidRPr="00C4104A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  <w:tc>
          <w:tcPr>
            <w:tcW w:w="270" w:type="dxa"/>
          </w:tcPr>
          <w:p w14:paraId="101DFA16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</w:tcPr>
          <w:p w14:paraId="690FC687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2240C0" w:rsidRPr="00B4269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431DC4" w:rsidRPr="00B4269E" w14:paraId="26CAC5CC" w14:textId="77777777" w:rsidTr="001F5999">
        <w:trPr>
          <w:trHeight w:val="362"/>
        </w:trPr>
        <w:tc>
          <w:tcPr>
            <w:tcW w:w="6570" w:type="dxa"/>
          </w:tcPr>
          <w:p w14:paraId="3D45380E" w14:textId="77777777" w:rsidR="00431DC4" w:rsidRPr="009C3A71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14:paraId="23845558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347" w:rsidRPr="00B4269E" w14:paraId="3E043EEF" w14:textId="77777777" w:rsidTr="001F5999">
        <w:tc>
          <w:tcPr>
            <w:tcW w:w="6570" w:type="dxa"/>
          </w:tcPr>
          <w:p w14:paraId="4C12D8C2" w14:textId="2DEFCB22" w:rsidR="001E0347" w:rsidRPr="00D74541" w:rsidRDefault="001E034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th-TH"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ภายใ</w:t>
            </w:r>
            <w:r w:rsidR="009C3A71" w:rsidRPr="00D74541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น</w:t>
            </w:r>
            <w:r w:rsidR="009C3A71" w:rsidRPr="00D7454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215" w:type="dxa"/>
          </w:tcPr>
          <w:p w14:paraId="0A12666B" w14:textId="7EF734D0" w:rsidR="001E0347" w:rsidRPr="00B4269E" w:rsidRDefault="00060E3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 w:rsidR="0065640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EEFC579" w14:textId="77777777" w:rsidR="001E0347" w:rsidRPr="00B4269E" w:rsidRDefault="001E034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F77B269" w14:textId="77777777" w:rsidR="001E0347" w:rsidRPr="00B4269E" w:rsidRDefault="001E0347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,923</w:t>
            </w:r>
          </w:p>
        </w:tc>
      </w:tr>
      <w:tr w:rsidR="001E0347" w:rsidRPr="00B4269E" w14:paraId="69F8989C" w14:textId="77777777" w:rsidTr="001F5999">
        <w:tc>
          <w:tcPr>
            <w:tcW w:w="6570" w:type="dxa"/>
          </w:tcPr>
          <w:p w14:paraId="43EF3A08" w14:textId="1F322594" w:rsidR="001E0347" w:rsidRPr="00D74541" w:rsidRDefault="009C3A7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th-TH"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</w:rPr>
              <w:t xml:space="preserve">1 – 5 </w:t>
            </w:r>
            <w:r w:rsidR="001E0347"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B920B43" w14:textId="41B8DD71" w:rsidR="001E0347" w:rsidRPr="00B4269E" w:rsidRDefault="00060E3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C6F8AF" w14:textId="77777777" w:rsidR="001E0347" w:rsidRPr="00B4269E" w:rsidRDefault="001E034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83F2844" w14:textId="77777777" w:rsidR="001E0347" w:rsidRPr="00B4269E" w:rsidRDefault="001E0347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7,576</w:t>
            </w:r>
          </w:p>
        </w:tc>
      </w:tr>
      <w:tr w:rsidR="001E0347" w:rsidRPr="00B4269E" w14:paraId="53AC6B23" w14:textId="77777777" w:rsidTr="001F5999">
        <w:tc>
          <w:tcPr>
            <w:tcW w:w="6570" w:type="dxa"/>
          </w:tcPr>
          <w:p w14:paraId="010385B2" w14:textId="77777777" w:rsidR="001E0347" w:rsidRPr="00B4269E" w:rsidRDefault="001E034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F2CBC27" w14:textId="0727978A" w:rsidR="001E0347" w:rsidRPr="00B4269E" w:rsidRDefault="00060E3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14</w:t>
            </w:r>
            <w:r w:rsidR="00656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3B10BD" w14:textId="77777777" w:rsidR="001E0347" w:rsidRPr="00B4269E" w:rsidRDefault="001E034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5EFE0FAE" w14:textId="77777777" w:rsidR="001E0347" w:rsidRPr="00B4269E" w:rsidRDefault="001E0347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18,499</w:t>
            </w:r>
          </w:p>
        </w:tc>
      </w:tr>
    </w:tbl>
    <w:p w14:paraId="18971142" w14:textId="5C1FBC54" w:rsidR="00707607" w:rsidRDefault="00707607" w:rsidP="007076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4104A">
        <w:rPr>
          <w:rFonts w:ascii="Angsana New" w:hAnsi="Angsana New"/>
          <w:sz w:val="28"/>
          <w:szCs w:val="28"/>
          <w:vertAlign w:val="superscript"/>
        </w:rPr>
        <w:t>*</w:t>
      </w:r>
      <w:r>
        <w:rPr>
          <w:rFonts w:ascii="Angsana New" w:hAnsi="Angsana New"/>
          <w:sz w:val="28"/>
          <w:szCs w:val="28"/>
          <w:vertAlign w:val="superscript"/>
        </w:rPr>
        <w:t xml:space="preserve">  </w:t>
      </w:r>
      <w:r w:rsidRPr="00A14DC0">
        <w:rPr>
          <w:rFonts w:ascii="Angsana New" w:hAnsi="Angsana New" w:hint="cs"/>
          <w:sz w:val="28"/>
          <w:szCs w:val="28"/>
          <w:cs/>
        </w:rPr>
        <w:t>สัญญาเช่าที่</w:t>
      </w:r>
      <w:r>
        <w:rPr>
          <w:rFonts w:ascii="Angsana New" w:hAnsi="Angsana New" w:hint="cs"/>
          <w:sz w:val="28"/>
          <w:szCs w:val="28"/>
          <w:cs/>
        </w:rPr>
        <w:t>จะครบกำหนดหรือมี</w:t>
      </w:r>
      <w:r w:rsidRPr="00A14DC0">
        <w:rPr>
          <w:rFonts w:ascii="Angsana New" w:hAnsi="Angsana New" w:hint="cs"/>
          <w:sz w:val="28"/>
          <w:szCs w:val="28"/>
          <w:cs/>
        </w:rPr>
        <w:t xml:space="preserve">อายุสัญญาเช่าสิ้นสุดภายใน </w:t>
      </w:r>
      <w:r w:rsidR="002B4AF9">
        <w:rPr>
          <w:rFonts w:ascii="Angsana New" w:hAnsi="Angsana New"/>
          <w:sz w:val="28"/>
          <w:szCs w:val="28"/>
        </w:rPr>
        <w:t>12</w:t>
      </w:r>
      <w:r w:rsidRPr="00A14DC0">
        <w:rPr>
          <w:rFonts w:ascii="Angsana New" w:hAnsi="Angsana New"/>
          <w:sz w:val="28"/>
          <w:szCs w:val="28"/>
        </w:rPr>
        <w:t xml:space="preserve"> </w:t>
      </w:r>
      <w:r w:rsidRPr="00A14DC0">
        <w:rPr>
          <w:rFonts w:ascii="Angsana New" w:hAnsi="Angsana New" w:hint="cs"/>
          <w:sz w:val="28"/>
          <w:szCs w:val="28"/>
          <w:cs/>
        </w:rPr>
        <w:t>เดือน</w:t>
      </w:r>
    </w:p>
    <w:p w14:paraId="526AA1DD" w14:textId="3DB23348" w:rsidR="00431DC4" w:rsidRPr="00B4269E" w:rsidRDefault="00CE119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FF0000"/>
          <w:sz w:val="30"/>
          <w:szCs w:val="30"/>
        </w:rPr>
      </w:pPr>
      <w:r w:rsidDel="00CE1190">
        <w:rPr>
          <w:rFonts w:asciiTheme="majorBidi" w:hAnsiTheme="majorBidi" w:cstheme="majorBidi"/>
          <w:sz w:val="24"/>
          <w:szCs w:val="24"/>
        </w:rPr>
        <w:lastRenderedPageBreak/>
        <w:t xml:space="preserve"> </w:t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ภาระผูกพันจากสินทรัพย์ให้เช่า </w:t>
      </w:r>
    </w:p>
    <w:p w14:paraId="5FD076EC" w14:textId="77777777" w:rsidR="00431DC4" w:rsidRPr="00334DE9" w:rsidRDefault="00431DC4" w:rsidP="00B4269E">
      <w:pPr>
        <w:pStyle w:val="CharChar"/>
        <w:tabs>
          <w:tab w:val="left" w:pos="1182"/>
        </w:tabs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 w:rsidRPr="00334DE9">
        <w:rPr>
          <w:rFonts w:asciiTheme="majorBidi" w:hAnsiTheme="majorBidi" w:cstheme="majorBidi"/>
          <w:sz w:val="24"/>
          <w:szCs w:val="24"/>
          <w:lang w:bidi="th-TH"/>
        </w:rPr>
        <w:tab/>
      </w:r>
    </w:p>
    <w:p w14:paraId="5B6F1B31" w14:textId="77777777" w:rsidR="00431DC4" w:rsidRPr="00B4269E" w:rsidRDefault="00431DC4" w:rsidP="00B31678">
      <w:pPr>
        <w:pStyle w:val="BodyText3"/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0347" w:rsidRPr="00B4269E">
        <w:rPr>
          <w:rFonts w:asciiTheme="majorBidi" w:hAnsiTheme="majorBidi" w:cstheme="majorBidi"/>
          <w:sz w:val="30"/>
          <w:szCs w:val="30"/>
        </w:rPr>
        <w:t xml:space="preserve">31 </w:t>
      </w:r>
      <w:r w:rsidRPr="00B4269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มีดังนี้</w:t>
      </w:r>
    </w:p>
    <w:p w14:paraId="50731060" w14:textId="6C4D27DF" w:rsidR="00431DC4" w:rsidRDefault="00431DC4" w:rsidP="00B4269E">
      <w:pPr>
        <w:pStyle w:val="CharChar"/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44"/>
        <w:gridCol w:w="1296"/>
        <w:gridCol w:w="18"/>
        <w:gridCol w:w="252"/>
        <w:gridCol w:w="1274"/>
      </w:tblGrid>
      <w:tr w:rsidR="002B4AF9" w:rsidRPr="00B4269E" w14:paraId="0D766FE0" w14:textId="77777777" w:rsidTr="00B31678">
        <w:tc>
          <w:tcPr>
            <w:tcW w:w="6444" w:type="dxa"/>
          </w:tcPr>
          <w:p w14:paraId="04D944D9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14" w:type="dxa"/>
            <w:gridSpan w:val="2"/>
          </w:tcPr>
          <w:p w14:paraId="1E32DA1A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" w:type="dxa"/>
          </w:tcPr>
          <w:p w14:paraId="1FE5E3CD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4" w:type="dxa"/>
          </w:tcPr>
          <w:p w14:paraId="5160E678" w14:textId="0A293EBF" w:rsidR="002B4AF9" w:rsidRPr="00B4269E" w:rsidRDefault="002B4AF9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2B4AF9" w:rsidRPr="00B4269E" w14:paraId="7BBCE93B" w14:textId="77777777" w:rsidTr="00B31678">
        <w:trPr>
          <w:trHeight w:val="362"/>
        </w:trPr>
        <w:tc>
          <w:tcPr>
            <w:tcW w:w="6444" w:type="dxa"/>
          </w:tcPr>
          <w:p w14:paraId="13AE9588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</w:tcPr>
          <w:p w14:paraId="2BAB3BE1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 w:rsidDel="002B4A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324E66D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19A8CC93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4AF9" w:rsidRPr="00B4269E" w14:paraId="14147797" w14:textId="77777777" w:rsidTr="00B31678">
        <w:tc>
          <w:tcPr>
            <w:tcW w:w="6444" w:type="dxa"/>
          </w:tcPr>
          <w:p w14:paraId="194C87BA" w14:textId="14118660" w:rsidR="002B4AF9" w:rsidRPr="00D74541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D7454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14" w:type="dxa"/>
            <w:gridSpan w:val="2"/>
          </w:tcPr>
          <w:p w14:paraId="27FFB7D3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3BD78C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C8CAAF" w14:textId="5B7E8131" w:rsidR="002B4AF9" w:rsidRPr="00B4269E" w:rsidRDefault="00626EF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1,827,911</w:t>
            </w:r>
          </w:p>
        </w:tc>
      </w:tr>
      <w:tr w:rsidR="002B4AF9" w:rsidRPr="00B4269E" w14:paraId="42B4E835" w14:textId="77777777" w:rsidTr="00B31678">
        <w:tc>
          <w:tcPr>
            <w:tcW w:w="6444" w:type="dxa"/>
          </w:tcPr>
          <w:p w14:paraId="703C916D" w14:textId="56F95E34" w:rsidR="002B4AF9" w:rsidRPr="00D74541" w:rsidRDefault="00D7454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1 - 2 </w:t>
            </w:r>
            <w:r w:rsidR="002B4AF9"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gridSpan w:val="2"/>
          </w:tcPr>
          <w:p w14:paraId="5EA3FDEE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4516CB3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2C3F5AE" w14:textId="1F2F2CEA" w:rsidR="002B4AF9" w:rsidRPr="00B4269E" w:rsidRDefault="00626EF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1,284,355</w:t>
            </w:r>
          </w:p>
        </w:tc>
      </w:tr>
      <w:tr w:rsidR="002B4AF9" w:rsidRPr="00B4269E" w14:paraId="7660320E" w14:textId="77777777" w:rsidTr="00B31678">
        <w:tc>
          <w:tcPr>
            <w:tcW w:w="6444" w:type="dxa"/>
          </w:tcPr>
          <w:p w14:paraId="518E5B3D" w14:textId="7B90933B" w:rsidR="002B4AF9" w:rsidRPr="00D74541" w:rsidRDefault="00D7454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2B4AF9"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gridSpan w:val="2"/>
          </w:tcPr>
          <w:p w14:paraId="5D4F091A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1D1166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2313F8F" w14:textId="6FDAC700" w:rsidR="002B4AF9" w:rsidRPr="00B4269E" w:rsidRDefault="00626EF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801,526</w:t>
            </w:r>
          </w:p>
        </w:tc>
      </w:tr>
      <w:tr w:rsidR="002B4AF9" w:rsidRPr="00B4269E" w14:paraId="710B457B" w14:textId="77777777" w:rsidTr="00B31678">
        <w:tc>
          <w:tcPr>
            <w:tcW w:w="6444" w:type="dxa"/>
          </w:tcPr>
          <w:p w14:paraId="1ED3E659" w14:textId="53B4BC52" w:rsidR="002B4AF9" w:rsidRPr="00D74541" w:rsidRDefault="00D7454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5278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="002B4AF9"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gridSpan w:val="2"/>
          </w:tcPr>
          <w:p w14:paraId="4238B960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52C77F0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601E06B" w14:textId="37113B78" w:rsidR="002B4AF9" w:rsidRPr="00B4269E" w:rsidRDefault="00626EF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381,781</w:t>
            </w:r>
          </w:p>
        </w:tc>
      </w:tr>
      <w:tr w:rsidR="002B4AF9" w:rsidRPr="00B4269E" w14:paraId="6D3CA870" w14:textId="77777777" w:rsidTr="00B31678">
        <w:tc>
          <w:tcPr>
            <w:tcW w:w="6444" w:type="dxa"/>
          </w:tcPr>
          <w:p w14:paraId="4B94E360" w14:textId="1E4E1592" w:rsidR="002B4AF9" w:rsidRPr="00D74541" w:rsidRDefault="00D7454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5278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B29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2B4AF9"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gridSpan w:val="2"/>
          </w:tcPr>
          <w:p w14:paraId="29E3C061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1580F4C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4FAA14" w14:textId="2B2336CC" w:rsidR="002B4AF9" w:rsidRPr="00B4269E" w:rsidRDefault="00626EF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104,294</w:t>
            </w:r>
          </w:p>
        </w:tc>
      </w:tr>
      <w:tr w:rsidR="002B4AF9" w:rsidRPr="00B4269E" w14:paraId="085B8057" w14:textId="77777777" w:rsidTr="00B31678">
        <w:tc>
          <w:tcPr>
            <w:tcW w:w="6444" w:type="dxa"/>
          </w:tcPr>
          <w:p w14:paraId="313D047C" w14:textId="74E72C14" w:rsidR="002B4AF9" w:rsidRPr="00D74541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หลังจาก</w:t>
            </w:r>
            <w:r w:rsidR="00D74541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D745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62DA2" w:rsidRPr="00D74541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gridSpan w:val="2"/>
          </w:tcPr>
          <w:p w14:paraId="0CE1CA9D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D269A0A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CF04387" w14:textId="00F9FF8A" w:rsidR="002B4AF9" w:rsidRPr="00B4269E" w:rsidRDefault="00626EF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2B4AF9" w:rsidRPr="00B4269E" w14:paraId="27E226B1" w14:textId="77777777" w:rsidTr="00B31678">
        <w:tc>
          <w:tcPr>
            <w:tcW w:w="6444" w:type="dxa"/>
          </w:tcPr>
          <w:p w14:paraId="39574B78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4" w:type="dxa"/>
            <w:gridSpan w:val="2"/>
          </w:tcPr>
          <w:p w14:paraId="64F70778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3E66E5E" w14:textId="77777777" w:rsidR="002B4AF9" w:rsidRPr="00B4269E" w:rsidRDefault="002B4AF9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A24FBF0" w14:textId="11CCF2EE" w:rsidR="002B4AF9" w:rsidRPr="00B4269E" w:rsidRDefault="00626EF1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4,400,208</w:t>
            </w:r>
          </w:p>
        </w:tc>
      </w:tr>
    </w:tbl>
    <w:p w14:paraId="4D6A64DA" w14:textId="1BC3B7FB" w:rsidR="00FB1362" w:rsidRDefault="00FB1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44"/>
        <w:gridCol w:w="1296"/>
        <w:gridCol w:w="18"/>
        <w:gridCol w:w="252"/>
        <w:gridCol w:w="1274"/>
      </w:tblGrid>
      <w:tr w:rsidR="00431DC4" w:rsidRPr="00B4269E" w14:paraId="43A6DF2F" w14:textId="77777777" w:rsidTr="001F5999">
        <w:tc>
          <w:tcPr>
            <w:tcW w:w="6444" w:type="dxa"/>
          </w:tcPr>
          <w:p w14:paraId="69480A17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14" w:type="dxa"/>
            <w:gridSpan w:val="2"/>
          </w:tcPr>
          <w:p w14:paraId="0BB7FEAF" w14:textId="277E9265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" w:type="dxa"/>
          </w:tcPr>
          <w:p w14:paraId="2CB22963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4" w:type="dxa"/>
          </w:tcPr>
          <w:p w14:paraId="49EA7C14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1E0347" w:rsidRPr="00B4269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2B4AF9" w:rsidRPr="00B4269E" w14:paraId="20210D43" w14:textId="77777777" w:rsidTr="00B31678">
        <w:trPr>
          <w:trHeight w:val="362"/>
        </w:trPr>
        <w:tc>
          <w:tcPr>
            <w:tcW w:w="6444" w:type="dxa"/>
          </w:tcPr>
          <w:p w14:paraId="73CCF8B2" w14:textId="77777777" w:rsidR="002B4AF9" w:rsidRPr="00B4269E" w:rsidRDefault="002B4AF9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</w:tcPr>
          <w:p w14:paraId="435882A2" w14:textId="3DC2E6D6" w:rsidR="002B4AF9" w:rsidRPr="00B4269E" w:rsidRDefault="002B4AF9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 w:rsidDel="002B4A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598658E" w14:textId="77777777" w:rsidR="002B4AF9" w:rsidRPr="00B4269E" w:rsidRDefault="002B4AF9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196DB0B7" w14:textId="35ED8CC8" w:rsidR="002B4AF9" w:rsidRPr="00B4269E" w:rsidRDefault="002B4AF9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74DE" w:rsidRPr="00B4269E" w14:paraId="42D43E44" w14:textId="77777777" w:rsidTr="001F5999">
        <w:tc>
          <w:tcPr>
            <w:tcW w:w="6444" w:type="dxa"/>
          </w:tcPr>
          <w:p w14:paraId="2F068055" w14:textId="2C9A14E8" w:rsidR="009674DE" w:rsidRPr="00D74541" w:rsidRDefault="00F206D7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0B292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14" w:type="dxa"/>
            <w:gridSpan w:val="2"/>
          </w:tcPr>
          <w:p w14:paraId="2776112D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77DAC15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B3F9F6F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2,224,274</w:t>
            </w:r>
          </w:p>
        </w:tc>
      </w:tr>
      <w:tr w:rsidR="009674DE" w:rsidRPr="00B4269E" w14:paraId="4DFE2402" w14:textId="77777777" w:rsidTr="001F5999">
        <w:tc>
          <w:tcPr>
            <w:tcW w:w="6444" w:type="dxa"/>
          </w:tcPr>
          <w:p w14:paraId="6365817B" w14:textId="527B2211" w:rsidR="009674DE" w:rsidRPr="00D74541" w:rsidRDefault="000B292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078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gridSpan w:val="2"/>
          </w:tcPr>
          <w:p w14:paraId="4825302A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5B584FC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FBBAD8F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3,459,313</w:t>
            </w:r>
          </w:p>
        </w:tc>
      </w:tr>
      <w:tr w:rsidR="009674DE" w:rsidRPr="00B4269E" w14:paraId="6E2DE523" w14:textId="77777777" w:rsidTr="00B31678">
        <w:tc>
          <w:tcPr>
            <w:tcW w:w="6444" w:type="dxa"/>
          </w:tcPr>
          <w:p w14:paraId="29B8517F" w14:textId="5794C59E" w:rsidR="009674DE" w:rsidRPr="00D74541" w:rsidRDefault="000B292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74541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gridSpan w:val="2"/>
          </w:tcPr>
          <w:p w14:paraId="1F1B36C7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2112843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742867B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</w:tr>
      <w:tr w:rsidR="009674DE" w:rsidRPr="00B4269E" w14:paraId="0C39FF11" w14:textId="77777777" w:rsidTr="00B31678">
        <w:tc>
          <w:tcPr>
            <w:tcW w:w="6444" w:type="dxa"/>
          </w:tcPr>
          <w:p w14:paraId="71BC625A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4" w:type="dxa"/>
            <w:gridSpan w:val="2"/>
          </w:tcPr>
          <w:p w14:paraId="63161399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0FACCFD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0970225" w14:textId="77777777" w:rsidR="009674DE" w:rsidRPr="00B4269E" w:rsidRDefault="009674D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5,684,718</w:t>
            </w:r>
          </w:p>
        </w:tc>
      </w:tr>
    </w:tbl>
    <w:p w14:paraId="27FAD671" w14:textId="77777777" w:rsidR="00707607" w:rsidRDefault="00707607" w:rsidP="00B4269E">
      <w:pPr>
        <w:pStyle w:val="BodyText3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1676B" w14:textId="77777777" w:rsidR="00431DC4" w:rsidRPr="00B4269E" w:rsidRDefault="00431DC4" w:rsidP="00B31678">
      <w:pPr>
        <w:pStyle w:val="BodyText3"/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ในการนี้ผู้เช่าต้องจ่ายเงินจำนวนหนึ่งเพื่อการค้ำประกันการใช้สิทธิเผื่อเลือกซื้อดังกล่าว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19E960D2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340FD0" w14:textId="791E77C8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4D4F68E4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7D3DB" w14:textId="0504325D" w:rsidR="00431DC4" w:rsidRPr="00B4269E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Pr="00B4269E">
        <w:rPr>
          <w:rFonts w:asciiTheme="majorBidi" w:hAnsiTheme="majorBidi" w:cstheme="majorBidi"/>
          <w:sz w:val="30"/>
          <w:szCs w:val="30"/>
        </w:rPr>
        <w:t xml:space="preserve"> 31 </w:t>
      </w:r>
      <w:r w:rsidRPr="00B4269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256</w:t>
      </w:r>
      <w:r w:rsidR="009674DE" w:rsidRPr="00B4269E"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บริษัทมี</w:t>
      </w:r>
      <w:r w:rsidRPr="00B4269E">
        <w:rPr>
          <w:rFonts w:asciiTheme="majorBidi" w:hAnsiTheme="majorBidi" w:cstheme="majorBidi"/>
          <w:sz w:val="30"/>
          <w:szCs w:val="30"/>
          <w:cs/>
        </w:rPr>
        <w:t>หนังสือค้ำประกันบริษัทที่ออกโดยธนาคารในประเทศบางแห่ง</w:t>
      </w:r>
      <w:r w:rsidR="007076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ซึ่งส่วนใหญ่ได้แก่สัญญาเช่ากับหน่วยงานราชการและรัฐวิสาหกิจจำนวน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เงินประมาณ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FA4D42">
        <w:rPr>
          <w:rFonts w:asciiTheme="majorBidi" w:hAnsiTheme="majorBidi" w:cstheme="majorBidi"/>
          <w:sz w:val="30"/>
          <w:szCs w:val="30"/>
        </w:rPr>
        <w:t xml:space="preserve">134 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674DE" w:rsidRPr="00B4269E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B4269E">
        <w:rPr>
          <w:rFonts w:asciiTheme="majorBidi" w:hAnsiTheme="majorBidi" w:cstheme="majorBidi"/>
          <w:sz w:val="30"/>
          <w:szCs w:val="30"/>
        </w:rPr>
        <w:t xml:space="preserve">: </w:t>
      </w:r>
      <w:r w:rsidR="009674DE" w:rsidRPr="00B4269E">
        <w:rPr>
          <w:rFonts w:asciiTheme="majorBidi" w:hAnsiTheme="majorBidi" w:cstheme="majorBidi"/>
          <w:i/>
          <w:iCs/>
          <w:sz w:val="30"/>
          <w:szCs w:val="30"/>
        </w:rPr>
        <w:t>155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43FEA626" w14:textId="3E75D806" w:rsidR="00D66EE8" w:rsidRDefault="00D66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B38CA83" w14:textId="20E61DE8" w:rsidR="00431DC4" w:rsidRPr="00B4269E" w:rsidRDefault="00043073" w:rsidP="00EF4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2B4AF9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CBDBABC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5B1B283" w14:textId="34D8E82E" w:rsidR="00B05E15" w:rsidRDefault="00B05E15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8E3A6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E3A6F" w:rsidRPr="008E3A6F">
        <w:rPr>
          <w:rFonts w:asciiTheme="majorBidi" w:hAnsiTheme="majorBidi" w:cstheme="majorBidi"/>
          <w:sz w:val="30"/>
          <w:szCs w:val="30"/>
        </w:rPr>
        <w:t>24</w:t>
      </w:r>
      <w:r w:rsidR="009674DE" w:rsidRPr="008E3A6F">
        <w:rPr>
          <w:rFonts w:asciiTheme="majorBidi" w:hAnsiTheme="majorBidi" w:cstheme="majorBidi"/>
          <w:sz w:val="30"/>
          <w:szCs w:val="30"/>
        </w:rPr>
        <w:t xml:space="preserve"> </w:t>
      </w:r>
      <w:r w:rsidRPr="008E3A6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674DE" w:rsidRPr="008E3A6F">
        <w:rPr>
          <w:rFonts w:asciiTheme="majorBidi" w:hAnsiTheme="majorBidi" w:cstheme="majorBidi"/>
          <w:sz w:val="30"/>
          <w:szCs w:val="30"/>
        </w:rPr>
        <w:t>256</w:t>
      </w:r>
      <w:r w:rsidR="00B61018" w:rsidRPr="008E3A6F">
        <w:rPr>
          <w:rFonts w:asciiTheme="majorBidi" w:hAnsiTheme="majorBidi" w:cstheme="majorBidi"/>
          <w:sz w:val="30"/>
          <w:szCs w:val="30"/>
        </w:rPr>
        <w:t>4</w:t>
      </w:r>
      <w:r w:rsidR="009674DE" w:rsidRPr="008E3A6F">
        <w:rPr>
          <w:rFonts w:asciiTheme="majorBidi" w:hAnsiTheme="majorBidi" w:cstheme="majorBidi"/>
          <w:sz w:val="30"/>
          <w:szCs w:val="30"/>
        </w:rPr>
        <w:t xml:space="preserve"> </w:t>
      </w:r>
      <w:r w:rsidRPr="008E3A6F">
        <w:rPr>
          <w:rFonts w:asciiTheme="majorBidi" w:hAnsiTheme="majorBidi" w:cstheme="majorBidi"/>
          <w:sz w:val="30"/>
          <w:szCs w:val="30"/>
          <w:cs/>
        </w:rPr>
        <w:t>ที่ประชุมคณะกรรมก</w:t>
      </w:r>
      <w:bookmarkStart w:id="4" w:name="_GoBack"/>
      <w:bookmarkEnd w:id="4"/>
      <w:r w:rsidRPr="008E3A6F">
        <w:rPr>
          <w:rFonts w:asciiTheme="majorBidi" w:hAnsiTheme="majorBidi" w:cstheme="majorBidi"/>
          <w:sz w:val="30"/>
          <w:szCs w:val="30"/>
          <w:cs/>
        </w:rPr>
        <w:t xml:space="preserve">ารบริษัทได้มีมติเห็นชอบให้เสนอที่ประชุมสามัญผู้ถือหุ้นในวันที่ </w:t>
      </w:r>
      <w:r w:rsidR="008E3A6F" w:rsidRPr="008E3A6F">
        <w:rPr>
          <w:rFonts w:asciiTheme="majorBidi" w:hAnsiTheme="majorBidi" w:cstheme="majorBidi"/>
          <w:sz w:val="30"/>
          <w:szCs w:val="30"/>
        </w:rPr>
        <w:t>26</w:t>
      </w:r>
      <w:r w:rsidRPr="008E3A6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9674DE" w:rsidRPr="008E3A6F">
        <w:rPr>
          <w:rFonts w:asciiTheme="majorBidi" w:hAnsiTheme="majorBidi" w:cstheme="majorBidi"/>
          <w:sz w:val="30"/>
          <w:szCs w:val="30"/>
        </w:rPr>
        <w:t>256</w:t>
      </w:r>
      <w:r w:rsidR="00B61018" w:rsidRPr="008E3A6F">
        <w:rPr>
          <w:rFonts w:asciiTheme="majorBidi" w:hAnsiTheme="majorBidi" w:cstheme="majorBidi"/>
          <w:sz w:val="30"/>
          <w:szCs w:val="30"/>
        </w:rPr>
        <w:t>4</w:t>
      </w:r>
      <w:r w:rsidR="009674DE" w:rsidRPr="008E3A6F">
        <w:rPr>
          <w:rFonts w:asciiTheme="majorBidi" w:hAnsiTheme="majorBidi" w:cstheme="majorBidi"/>
          <w:sz w:val="30"/>
          <w:szCs w:val="30"/>
        </w:rPr>
        <w:t xml:space="preserve"> </w:t>
      </w:r>
      <w:r w:rsidRPr="008E3A6F">
        <w:rPr>
          <w:rFonts w:asciiTheme="majorBidi" w:hAnsiTheme="majorBidi" w:cstheme="majorBidi"/>
          <w:sz w:val="30"/>
          <w:szCs w:val="30"/>
          <w:cs/>
        </w:rPr>
        <w:t xml:space="preserve">เพื่อพิจารณาและอนุมัติการจ่ายเงินปันผลจากกำไรสุทธิและผลการดำเนินงานปี </w:t>
      </w:r>
      <w:r w:rsidR="009674DE" w:rsidRPr="008E3A6F">
        <w:rPr>
          <w:rFonts w:asciiTheme="majorBidi" w:hAnsiTheme="majorBidi" w:cstheme="majorBidi"/>
          <w:sz w:val="30"/>
          <w:szCs w:val="30"/>
        </w:rPr>
        <w:t>256</w:t>
      </w:r>
      <w:r w:rsidR="00B61018" w:rsidRPr="008E3A6F">
        <w:rPr>
          <w:rFonts w:asciiTheme="majorBidi" w:hAnsiTheme="majorBidi" w:cstheme="majorBidi"/>
          <w:sz w:val="30"/>
          <w:szCs w:val="30"/>
        </w:rPr>
        <w:t>3</w:t>
      </w:r>
      <w:r w:rsidR="009674DE" w:rsidRPr="008E3A6F">
        <w:rPr>
          <w:rFonts w:asciiTheme="majorBidi" w:hAnsiTheme="majorBidi" w:cstheme="majorBidi"/>
          <w:sz w:val="30"/>
          <w:szCs w:val="30"/>
        </w:rPr>
        <w:t xml:space="preserve"> </w:t>
      </w:r>
      <w:r w:rsidRPr="008E3A6F">
        <w:rPr>
          <w:rFonts w:asciiTheme="majorBidi" w:hAnsiTheme="majorBidi" w:cstheme="majorBidi"/>
          <w:sz w:val="30"/>
          <w:szCs w:val="30"/>
          <w:cs/>
        </w:rPr>
        <w:t xml:space="preserve">ให้แก่ผู้ถือหุ้น ในอัตรา </w:t>
      </w:r>
      <w:r w:rsidR="008E3A6F" w:rsidRPr="008E3A6F">
        <w:rPr>
          <w:rFonts w:asciiTheme="majorBidi" w:hAnsiTheme="majorBidi" w:cstheme="majorBidi"/>
          <w:sz w:val="30"/>
          <w:szCs w:val="30"/>
        </w:rPr>
        <w:t>0.08</w:t>
      </w:r>
      <w:r w:rsidR="00BD7143" w:rsidRPr="008E3A6F">
        <w:rPr>
          <w:rFonts w:asciiTheme="majorBidi" w:hAnsiTheme="majorBidi" w:cstheme="majorBidi"/>
          <w:sz w:val="30"/>
          <w:szCs w:val="30"/>
        </w:rPr>
        <w:t xml:space="preserve"> </w:t>
      </w:r>
      <w:r w:rsidRPr="008E3A6F">
        <w:rPr>
          <w:rFonts w:asciiTheme="majorBidi" w:hAnsiTheme="majorBidi" w:cstheme="majorBidi"/>
          <w:sz w:val="30"/>
          <w:szCs w:val="30"/>
          <w:cs/>
        </w:rPr>
        <w:t xml:space="preserve">บาทต่อหุ้น สำหรับจำนวนหุ้นทั้งหมด </w:t>
      </w:r>
      <w:r w:rsidR="008E3A6F" w:rsidRPr="008E3A6F">
        <w:rPr>
          <w:rFonts w:asciiTheme="majorBidi" w:hAnsiTheme="majorBidi" w:cstheme="majorBidi"/>
          <w:sz w:val="30"/>
          <w:szCs w:val="30"/>
        </w:rPr>
        <w:t>596,509,825</w:t>
      </w:r>
      <w:r w:rsidR="00BD7143" w:rsidRPr="008E3A6F">
        <w:rPr>
          <w:rFonts w:asciiTheme="majorBidi" w:hAnsiTheme="majorBidi" w:cstheme="majorBidi"/>
          <w:sz w:val="30"/>
          <w:szCs w:val="30"/>
        </w:rPr>
        <w:t xml:space="preserve"> </w:t>
      </w:r>
      <w:r w:rsidR="00127023" w:rsidRPr="008E3A6F">
        <w:rPr>
          <w:rFonts w:asciiTheme="majorBidi" w:hAnsiTheme="majorBidi" w:cstheme="majorBidi"/>
          <w:sz w:val="30"/>
          <w:szCs w:val="30"/>
          <w:cs/>
        </w:rPr>
        <w:t>หุ้น</w:t>
      </w:r>
      <w:r w:rsidRPr="008E3A6F">
        <w:rPr>
          <w:rFonts w:asciiTheme="majorBidi" w:hAnsiTheme="majorBidi" w:cstheme="majorBidi"/>
          <w:sz w:val="30"/>
          <w:szCs w:val="30"/>
          <w:cs/>
        </w:rPr>
        <w:t xml:space="preserve"> รวมเป็นเงินจำนวน </w:t>
      </w:r>
      <w:r w:rsidR="008E3A6F" w:rsidRPr="008E3A6F">
        <w:rPr>
          <w:rFonts w:asciiTheme="majorBidi" w:hAnsiTheme="majorBidi" w:cstheme="majorBidi"/>
          <w:sz w:val="30"/>
          <w:szCs w:val="30"/>
        </w:rPr>
        <w:t>47.7</w:t>
      </w:r>
      <w:r w:rsidR="009674DE" w:rsidRPr="008E3A6F">
        <w:rPr>
          <w:rFonts w:asciiTheme="majorBidi" w:hAnsiTheme="majorBidi" w:cstheme="majorBidi"/>
          <w:sz w:val="30"/>
          <w:szCs w:val="30"/>
        </w:rPr>
        <w:t xml:space="preserve"> </w:t>
      </w:r>
      <w:r w:rsidRPr="008E3A6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A66D351" w14:textId="25C57B48" w:rsidR="00EF445A" w:rsidRDefault="00EF445A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7E5EE" w14:textId="6D535486" w:rsidR="00EF445A" w:rsidRPr="00EF445A" w:rsidRDefault="00EF445A" w:rsidP="00EF4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_Toc23425280"/>
      <w:bookmarkStart w:id="6" w:name="_Toc33611540"/>
      <w:proofErr w:type="gramStart"/>
      <w:r w:rsidRPr="00D9238B">
        <w:rPr>
          <w:rFonts w:asciiTheme="majorBidi" w:hAnsiTheme="majorBidi" w:cstheme="majorBidi"/>
          <w:b/>
          <w:bCs/>
          <w:sz w:val="30"/>
          <w:szCs w:val="30"/>
        </w:rPr>
        <w:t>29</w:t>
      </w:r>
      <w:r w:rsidRPr="00D9238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  <w:r w:rsidRPr="00D9238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proofErr w:type="gramEnd"/>
      <w:r w:rsidRPr="00EF445A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  <w:bookmarkEnd w:id="5"/>
      <w:bookmarkEnd w:id="6"/>
      <w:r w:rsidRPr="00EF445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</w:p>
    <w:p w14:paraId="28F9C242" w14:textId="109E30C7" w:rsidR="00D66EE8" w:rsidRDefault="00D66EE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7CB3F" w14:textId="3573BB23" w:rsidR="00D66EE8" w:rsidRPr="00D66EE8" w:rsidRDefault="00D66EE8" w:rsidP="00D66EE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</w:pPr>
      <w:r w:rsidRPr="00D66EE8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รายการบางรายการในงบแสดงฐานะการเงิน ณ วันที่ </w:t>
      </w:r>
      <w:r w:rsidRPr="00D66EE8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31 </w:t>
      </w:r>
      <w:r w:rsidRPr="00D66EE8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ธันวาคม </w:t>
      </w:r>
      <w:r w:rsidRPr="00D66EE8">
        <w:rPr>
          <w:rFonts w:asciiTheme="majorBidi" w:hAnsiTheme="majorBidi" w:cstheme="majorBidi"/>
          <w:sz w:val="30"/>
          <w:szCs w:val="30"/>
          <w:lang w:val="en-US" w:eastAsia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t>2</w:t>
      </w:r>
      <w:r w:rsidRPr="00D66EE8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Pr="00D66EE8">
        <w:rPr>
          <w:rFonts w:asciiTheme="majorBidi" w:hAnsiTheme="majorBidi" w:cstheme="majorBidi"/>
          <w:sz w:val="30"/>
          <w:szCs w:val="30"/>
          <w:cs/>
          <w:lang w:val="en-US" w:eastAsia="en-US"/>
        </w:rPr>
        <w:t>ได้มีการจัดประเภทรายการใหม่เพื่อให้สอดคล้องกับการนำเสนองบ</w:t>
      </w:r>
      <w:r w:rsidR="00B92DF4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การเงิน</w:t>
      </w:r>
      <w:r w:rsidR="00B61018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ปี</w:t>
      </w:r>
      <w:r w:rsidRPr="00D66EE8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D66EE8">
        <w:rPr>
          <w:rFonts w:asciiTheme="majorBidi" w:hAnsiTheme="majorBidi" w:cstheme="majorBidi"/>
          <w:sz w:val="30"/>
          <w:szCs w:val="30"/>
          <w:lang w:val="en-US" w:eastAsia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t>3</w:t>
      </w:r>
      <w:r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 มีดังนี้</w:t>
      </w:r>
    </w:p>
    <w:p w14:paraId="31C0BC07" w14:textId="77777777" w:rsidR="00D66EE8" w:rsidRDefault="00D66EE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080"/>
        <w:gridCol w:w="270"/>
        <w:gridCol w:w="1080"/>
        <w:gridCol w:w="360"/>
        <w:gridCol w:w="1080"/>
      </w:tblGrid>
      <w:tr w:rsidR="00D66EE8" w:rsidRPr="00CC2E1D" w14:paraId="08D99AA9" w14:textId="77777777" w:rsidTr="00FF6CDB">
        <w:trPr>
          <w:trHeight w:val="64"/>
          <w:tblHeader/>
        </w:trPr>
        <w:tc>
          <w:tcPr>
            <w:tcW w:w="5490" w:type="dxa"/>
            <w:shd w:val="clear" w:color="auto" w:fill="auto"/>
          </w:tcPr>
          <w:p w14:paraId="4872A858" w14:textId="77777777" w:rsidR="00D66EE8" w:rsidRPr="00EF445A" w:rsidRDefault="00D66EE8" w:rsidP="00A17B6F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47865E39" w14:textId="5E7883FC" w:rsidR="00D66EE8" w:rsidRPr="00EF445A" w:rsidRDefault="00D66EE8" w:rsidP="00A17B6F">
            <w:pPr>
              <w:pStyle w:val="BodyText"/>
              <w:spacing w:after="0" w:line="320" w:lineRule="exact"/>
              <w:ind w:left="-104" w:right="-108" w:hanging="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EF445A" w:rsidRPr="00CC2E1D" w14:paraId="7694AF05" w14:textId="77777777" w:rsidTr="007179FF">
        <w:trPr>
          <w:trHeight w:val="64"/>
          <w:tblHeader/>
        </w:trPr>
        <w:tc>
          <w:tcPr>
            <w:tcW w:w="5490" w:type="dxa"/>
            <w:shd w:val="clear" w:color="auto" w:fill="auto"/>
          </w:tcPr>
          <w:p w14:paraId="284B11CE" w14:textId="77777777" w:rsidR="00EF445A" w:rsidRPr="00EF445A" w:rsidRDefault="00EF445A" w:rsidP="00A17B6F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F6CB00" w14:textId="77777777" w:rsidR="00EF445A" w:rsidRPr="00EF445A" w:rsidRDefault="00EF445A" w:rsidP="00A17B6F">
            <w:pPr>
              <w:pStyle w:val="BodyText"/>
              <w:tabs>
                <w:tab w:val="decimal" w:pos="426"/>
              </w:tabs>
              <w:spacing w:after="0" w:line="320" w:lineRule="exact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445A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30D69D90" w14:textId="77777777" w:rsidR="00EF445A" w:rsidRPr="00EF445A" w:rsidRDefault="00EF445A" w:rsidP="00A17B6F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E657CA" w14:textId="77777777" w:rsidR="00EF445A" w:rsidRPr="00EF445A" w:rsidRDefault="00EF445A" w:rsidP="00A17B6F">
            <w:pPr>
              <w:pStyle w:val="BodyTex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445A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shd w:val="clear" w:color="auto" w:fill="auto"/>
          </w:tcPr>
          <w:p w14:paraId="4EC2EC93" w14:textId="77777777" w:rsidR="00EF445A" w:rsidRPr="00EF445A" w:rsidRDefault="00EF445A" w:rsidP="00A17B6F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FA978C" w14:textId="77777777" w:rsidR="00EF445A" w:rsidRPr="00EF445A" w:rsidRDefault="00EF445A" w:rsidP="00A17B6F">
            <w:pPr>
              <w:pStyle w:val="BodyText"/>
              <w:spacing w:after="0" w:line="320" w:lineRule="exact"/>
              <w:ind w:left="-104" w:right="-108" w:hanging="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445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  <w:r w:rsidRPr="00EF445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F445A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EF445A" w:rsidRPr="00CC2E1D" w14:paraId="67359024" w14:textId="77777777" w:rsidTr="007179FF">
        <w:trPr>
          <w:trHeight w:val="248"/>
          <w:tblHeader/>
        </w:trPr>
        <w:tc>
          <w:tcPr>
            <w:tcW w:w="5490" w:type="dxa"/>
            <w:shd w:val="clear" w:color="auto" w:fill="auto"/>
          </w:tcPr>
          <w:p w14:paraId="410B58DD" w14:textId="77777777" w:rsidR="00EF445A" w:rsidRPr="00EF445A" w:rsidRDefault="00EF445A" w:rsidP="00A17B6F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6B5CEE79" w14:textId="77777777" w:rsidR="00EF445A" w:rsidRPr="00EF445A" w:rsidRDefault="00EF445A" w:rsidP="00A17B6F">
            <w:pPr>
              <w:pStyle w:val="BodyText"/>
              <w:spacing w:after="0" w:line="32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44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445A" w:rsidRPr="00CC2E1D" w14:paraId="213D0900" w14:textId="77777777" w:rsidTr="007179FF">
        <w:trPr>
          <w:trHeight w:val="74"/>
        </w:trPr>
        <w:tc>
          <w:tcPr>
            <w:tcW w:w="5490" w:type="dxa"/>
            <w:shd w:val="clear" w:color="auto" w:fill="auto"/>
          </w:tcPr>
          <w:p w14:paraId="0CE79C68" w14:textId="3C2A4A9F" w:rsidR="00EF445A" w:rsidRPr="007179FF" w:rsidRDefault="00EF445A" w:rsidP="00A17B6F">
            <w:pPr>
              <w:pStyle w:val="BodyText"/>
              <w:spacing w:after="0" w:line="320" w:lineRule="exact"/>
              <w:ind w:left="144" w:right="-108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179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งบแสดงฐานะการเงิน ณ วันที่ </w:t>
            </w:r>
            <w:r w:rsidRPr="007179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7179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7179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2C6807C4" w14:textId="77777777" w:rsidR="00EF445A" w:rsidRPr="00EF445A" w:rsidRDefault="00EF445A" w:rsidP="00A17B6F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FEB6B5" w14:textId="77777777" w:rsidR="00EF445A" w:rsidRPr="00EF445A" w:rsidRDefault="00EF445A" w:rsidP="00A17B6F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B402B1" w14:textId="77777777" w:rsidR="00EF445A" w:rsidRPr="00EF445A" w:rsidRDefault="00EF445A" w:rsidP="00A17B6F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57D7F7F9" w14:textId="77777777" w:rsidR="00EF445A" w:rsidRPr="00EF445A" w:rsidRDefault="00EF445A" w:rsidP="00A17B6F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0E3BA" w14:textId="77777777" w:rsidR="00EF445A" w:rsidRPr="00EF445A" w:rsidRDefault="00EF445A" w:rsidP="00A17B6F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7C4" w:rsidRPr="00CC2E1D" w14:paraId="7E97B8AA" w14:textId="77777777" w:rsidTr="007179FF">
        <w:trPr>
          <w:trHeight w:val="74"/>
        </w:trPr>
        <w:tc>
          <w:tcPr>
            <w:tcW w:w="5490" w:type="dxa"/>
            <w:shd w:val="clear" w:color="auto" w:fill="auto"/>
          </w:tcPr>
          <w:p w14:paraId="2F8E898B" w14:textId="77777777" w:rsidR="00AE67C4" w:rsidRPr="007179FF" w:rsidRDefault="00AE67C4" w:rsidP="00A17B6F">
            <w:pPr>
              <w:pStyle w:val="BodyText"/>
              <w:spacing w:after="0" w:line="320" w:lineRule="exact"/>
              <w:ind w:left="144" w:right="-108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3F6015" w14:textId="77777777" w:rsidR="00AE67C4" w:rsidRPr="00EF445A" w:rsidRDefault="00AE67C4" w:rsidP="00A17B6F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55BD27" w14:textId="77777777" w:rsidR="00AE67C4" w:rsidRPr="00EF445A" w:rsidRDefault="00AE67C4" w:rsidP="00A17B6F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464B7F" w14:textId="77777777" w:rsidR="00AE67C4" w:rsidRPr="00EF445A" w:rsidRDefault="00AE67C4" w:rsidP="00A17B6F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3CB282B" w14:textId="77777777" w:rsidR="00AE67C4" w:rsidRPr="00EF445A" w:rsidRDefault="00AE67C4" w:rsidP="00A17B6F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D0DC15" w14:textId="77777777" w:rsidR="00AE67C4" w:rsidRPr="00EF445A" w:rsidRDefault="00AE67C4" w:rsidP="00A17B6F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45A" w:rsidRPr="00CC2E1D" w14:paraId="41303F78" w14:textId="77777777" w:rsidTr="007179FF">
        <w:trPr>
          <w:trHeight w:val="74"/>
        </w:trPr>
        <w:tc>
          <w:tcPr>
            <w:tcW w:w="5490" w:type="dxa"/>
            <w:shd w:val="clear" w:color="auto" w:fill="auto"/>
          </w:tcPr>
          <w:p w14:paraId="3D8F01D8" w14:textId="2943C53C" w:rsidR="00EF445A" w:rsidRPr="007179FF" w:rsidRDefault="00EF445A" w:rsidP="00EB0E9A">
            <w:pPr>
              <w:pStyle w:val="BodyText"/>
              <w:spacing w:after="0" w:line="320" w:lineRule="exact"/>
              <w:ind w:left="156" w:right="-108" w:hanging="17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179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324681D4" w14:textId="72C91F9B" w:rsidR="00EF445A" w:rsidRPr="00EF445A" w:rsidRDefault="00EF445A" w:rsidP="00EF44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0"/>
                <w:tab w:val="decimal" w:pos="85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EF44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ab/>
              <w:t>232,992</w:t>
            </w:r>
          </w:p>
        </w:tc>
        <w:tc>
          <w:tcPr>
            <w:tcW w:w="270" w:type="dxa"/>
            <w:shd w:val="clear" w:color="auto" w:fill="auto"/>
          </w:tcPr>
          <w:p w14:paraId="55EF6AFF" w14:textId="77777777" w:rsidR="00EF445A" w:rsidRPr="00EF445A" w:rsidRDefault="00EF445A" w:rsidP="00A17B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E88F54" w14:textId="18BB4763" w:rsidR="00EF445A" w:rsidRPr="00EF445A" w:rsidRDefault="00EF445A" w:rsidP="00EF4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44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ab/>
              <w:t>123</w:t>
            </w:r>
            <w:r w:rsidRPr="00EF44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EF44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973</w:t>
            </w:r>
          </w:p>
        </w:tc>
        <w:tc>
          <w:tcPr>
            <w:tcW w:w="360" w:type="dxa"/>
            <w:shd w:val="clear" w:color="auto" w:fill="auto"/>
          </w:tcPr>
          <w:p w14:paraId="60CF696C" w14:textId="77777777" w:rsidR="00EF445A" w:rsidRPr="00EF445A" w:rsidRDefault="00EF445A" w:rsidP="00A17B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0C4142" w14:textId="4ECC349B" w:rsidR="00EF445A" w:rsidRPr="00EF445A" w:rsidRDefault="00EF445A" w:rsidP="00EF44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EF44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ab/>
              <w:t>109,019</w:t>
            </w:r>
          </w:p>
        </w:tc>
      </w:tr>
      <w:tr w:rsidR="00EF445A" w:rsidRPr="00CC2E1D" w14:paraId="7B14929D" w14:textId="77777777" w:rsidTr="007179FF">
        <w:trPr>
          <w:trHeight w:val="74"/>
        </w:trPr>
        <w:tc>
          <w:tcPr>
            <w:tcW w:w="5490" w:type="dxa"/>
            <w:shd w:val="clear" w:color="auto" w:fill="auto"/>
          </w:tcPr>
          <w:p w14:paraId="72FFA4CC" w14:textId="5FABF7D0" w:rsidR="00EF445A" w:rsidRPr="007179FF" w:rsidRDefault="00EF445A" w:rsidP="00EB0E9A">
            <w:pPr>
              <w:pStyle w:val="BodyText"/>
              <w:spacing w:after="0" w:line="320" w:lineRule="exact"/>
              <w:ind w:left="156" w:right="-108" w:hanging="17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179F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ค่าเช่ารับล่วงหน้าที่ถึงกำหนดชำระภายในหนึ่งปี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54622DE1" w14:textId="33A5DF44" w:rsidR="00EF445A" w:rsidRPr="00EF445A" w:rsidRDefault="00EF445A" w:rsidP="00EF44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5"/>
                <w:tab w:val="decimal" w:pos="85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EF44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5586EFAC" w14:textId="77777777" w:rsidR="00EF445A" w:rsidRPr="00EF445A" w:rsidRDefault="00EF445A" w:rsidP="00A17B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A578A5" w14:textId="731B4565" w:rsidR="00EF445A" w:rsidRPr="00EF445A" w:rsidRDefault="00EF445A" w:rsidP="00EF4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EF44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ab/>
            </w:r>
            <w:r w:rsidRPr="00EF44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Pr="00EF44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123</w:t>
            </w:r>
            <w:r w:rsidRPr="00EF44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EF44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973</w:t>
            </w:r>
            <w:r w:rsidRPr="00EF44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4B121FA4" w14:textId="77777777" w:rsidR="00EF445A" w:rsidRPr="00EF445A" w:rsidRDefault="00EF445A" w:rsidP="00A17B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54BE48" w14:textId="14D4BCF7" w:rsidR="00EF445A" w:rsidRPr="00EF445A" w:rsidRDefault="00EF445A" w:rsidP="00A17B6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44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ab/>
              <w:t>123</w:t>
            </w:r>
            <w:r w:rsidRPr="00EF44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EF44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973</w:t>
            </w:r>
          </w:p>
        </w:tc>
      </w:tr>
      <w:tr w:rsidR="00EF445A" w:rsidRPr="00CC2E1D" w14:paraId="2D900005" w14:textId="77777777" w:rsidTr="007179FF">
        <w:trPr>
          <w:trHeight w:val="60"/>
        </w:trPr>
        <w:tc>
          <w:tcPr>
            <w:tcW w:w="5490" w:type="dxa"/>
            <w:shd w:val="clear" w:color="auto" w:fill="auto"/>
          </w:tcPr>
          <w:p w14:paraId="5F4995A8" w14:textId="77777777" w:rsidR="00EF445A" w:rsidRPr="00EF445A" w:rsidRDefault="00EF445A" w:rsidP="00A17B6F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FF3B5B" w14:textId="77777777" w:rsidR="00EF445A" w:rsidRPr="00EF445A" w:rsidRDefault="00EF445A" w:rsidP="00A17B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E94C60E" w14:textId="77777777" w:rsidR="00EF445A" w:rsidRPr="00EF445A" w:rsidRDefault="00EF445A" w:rsidP="00A17B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F0989" w14:textId="77777777" w:rsidR="00EF445A" w:rsidRPr="00EF445A" w:rsidRDefault="00EF445A" w:rsidP="00EF44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44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ab/>
              <w:t>-</w:t>
            </w:r>
          </w:p>
        </w:tc>
        <w:tc>
          <w:tcPr>
            <w:tcW w:w="360" w:type="dxa"/>
            <w:shd w:val="clear" w:color="auto" w:fill="auto"/>
          </w:tcPr>
          <w:p w14:paraId="109DAFC1" w14:textId="77777777" w:rsidR="00EF445A" w:rsidRPr="00EF445A" w:rsidRDefault="00EF445A" w:rsidP="00A17B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C6C3092" w14:textId="77777777" w:rsidR="00EF445A" w:rsidRPr="00EF445A" w:rsidRDefault="00EF445A" w:rsidP="00A17B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035B3205" w14:textId="77777777" w:rsidR="00EF445A" w:rsidRPr="00B4269E" w:rsidRDefault="00EF445A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1A1AF0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rtl/>
          <w:cs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9A1F73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sectPr w:rsidR="00431DC4" w:rsidRPr="00B4269E" w:rsidSect="00E003CA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aperSrc w:first="7"/>
      <w:pgNumType w:start="6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D87B3" w14:textId="77777777" w:rsidR="000A147B" w:rsidRDefault="000A147B" w:rsidP="003B1575">
      <w:r>
        <w:separator/>
      </w:r>
    </w:p>
  </w:endnote>
  <w:endnote w:type="continuationSeparator" w:id="0">
    <w:p w14:paraId="785FFF19" w14:textId="77777777" w:rsidR="000A147B" w:rsidRDefault="000A147B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-826128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5B61C5" w14:textId="311E8D8F" w:rsidR="00C120A2" w:rsidRPr="00E6420B" w:rsidRDefault="00C120A2" w:rsidP="00E6420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6420B">
          <w:rPr>
            <w:rFonts w:ascii="Angsana New" w:hAnsi="Angsana New"/>
            <w:sz w:val="30"/>
            <w:szCs w:val="30"/>
          </w:rPr>
          <w:fldChar w:fldCharType="begin"/>
        </w:r>
        <w:r w:rsidRPr="00E6420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6420B">
          <w:rPr>
            <w:rFonts w:ascii="Angsana New" w:hAnsi="Angsana New"/>
            <w:sz w:val="30"/>
            <w:szCs w:val="30"/>
          </w:rPr>
          <w:fldChar w:fldCharType="separate"/>
        </w:r>
        <w:r w:rsidRPr="00E6420B">
          <w:rPr>
            <w:rFonts w:ascii="Angsana New" w:hAnsi="Angsana New"/>
            <w:noProof/>
            <w:sz w:val="30"/>
            <w:szCs w:val="30"/>
          </w:rPr>
          <w:t>2</w:t>
        </w:r>
        <w:r w:rsidRPr="00E6420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D68A9" w14:textId="77777777" w:rsidR="00510533" w:rsidRPr="00035F74" w:rsidRDefault="00510533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D750139" w14:textId="541F2F81" w:rsidR="00510533" w:rsidRPr="009A1935" w:rsidRDefault="00510533" w:rsidP="009A1935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014A0" w14:textId="77777777" w:rsidR="00510533" w:rsidRPr="00035F74" w:rsidRDefault="00510533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5723E370" w14:textId="27295467" w:rsidR="00510533" w:rsidRPr="009A1935" w:rsidRDefault="00510533" w:rsidP="00EE4022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9ECD5" w14:textId="005317B0" w:rsidR="00510533" w:rsidRPr="00CE373D" w:rsidRDefault="00510533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510533" w:rsidRPr="009A1935" w:rsidRDefault="00510533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068F3" w14:textId="77777777" w:rsidR="00510533" w:rsidRPr="00035F74" w:rsidRDefault="00510533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510533" w:rsidRPr="009A1935" w:rsidRDefault="00510533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035C6" w14:textId="77777777" w:rsidR="000A147B" w:rsidRDefault="000A147B" w:rsidP="003B1575">
      <w:r>
        <w:separator/>
      </w:r>
    </w:p>
  </w:footnote>
  <w:footnote w:type="continuationSeparator" w:id="0">
    <w:p w14:paraId="52241AD2" w14:textId="77777777" w:rsidR="000A147B" w:rsidRDefault="000A147B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CC25F" w14:textId="4C03C959" w:rsidR="00510533" w:rsidRPr="0015279A" w:rsidRDefault="00510533" w:rsidP="00B316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79978C" w14:textId="77777777" w:rsidR="00510533" w:rsidRDefault="00510533" w:rsidP="00B316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DB791F4" w14:textId="77777777" w:rsidR="00510533" w:rsidRPr="0015279A" w:rsidRDefault="00510533" w:rsidP="00B316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830827D" w14:textId="77777777" w:rsidR="00510533" w:rsidRPr="00713DA2" w:rsidRDefault="00510533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37B95" w14:textId="77777777" w:rsidR="00510533" w:rsidRPr="0015279A" w:rsidRDefault="005105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9D8C3CB" w14:textId="77777777" w:rsidR="00510533" w:rsidRDefault="005105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BDC1338" w14:textId="77777777" w:rsidR="00510533" w:rsidRPr="0015279A" w:rsidRDefault="005105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FA767BB" w14:textId="77777777" w:rsidR="00510533" w:rsidRPr="001F0B17" w:rsidRDefault="00510533" w:rsidP="004172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A6462" w14:textId="77777777" w:rsidR="00510533" w:rsidRPr="0015279A" w:rsidRDefault="00510533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AA9DC3D" w14:textId="77777777" w:rsidR="00510533" w:rsidRDefault="00510533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1730BCA" w14:textId="77777777" w:rsidR="00510533" w:rsidRPr="0015279A" w:rsidRDefault="00510533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5983980" w14:textId="77777777" w:rsidR="00510533" w:rsidRPr="0015279A" w:rsidRDefault="00510533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78911" w14:textId="77777777" w:rsidR="00510533" w:rsidRPr="0015279A" w:rsidRDefault="00510533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891F464" w14:textId="77777777" w:rsidR="00510533" w:rsidRDefault="00510533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2598868" w14:textId="77777777" w:rsidR="00510533" w:rsidRPr="0015279A" w:rsidRDefault="00510533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C6DC754" w14:textId="77777777" w:rsidR="00510533" w:rsidRPr="0015279A" w:rsidRDefault="00510533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2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9"/>
  </w:num>
  <w:num w:numId="14">
    <w:abstractNumId w:val="15"/>
  </w:num>
  <w:num w:numId="15">
    <w:abstractNumId w:val="19"/>
  </w:num>
  <w:num w:numId="16">
    <w:abstractNumId w:val="24"/>
  </w:num>
  <w:num w:numId="17">
    <w:abstractNumId w:val="30"/>
  </w:num>
  <w:num w:numId="18">
    <w:abstractNumId w:val="22"/>
  </w:num>
  <w:num w:numId="19">
    <w:abstractNumId w:val="18"/>
  </w:num>
  <w:num w:numId="20">
    <w:abstractNumId w:val="12"/>
  </w:num>
  <w:num w:numId="21">
    <w:abstractNumId w:val="28"/>
  </w:num>
  <w:num w:numId="22">
    <w:abstractNumId w:val="23"/>
  </w:num>
  <w:num w:numId="23">
    <w:abstractNumId w:val="25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31"/>
  </w:num>
  <w:num w:numId="27">
    <w:abstractNumId w:val="20"/>
  </w:num>
  <w:num w:numId="28">
    <w:abstractNumId w:val="32"/>
  </w:num>
  <w:num w:numId="29">
    <w:abstractNumId w:val="10"/>
  </w:num>
  <w:num w:numId="30">
    <w:abstractNumId w:val="17"/>
  </w:num>
  <w:num w:numId="31">
    <w:abstractNumId w:val="21"/>
  </w:num>
  <w:num w:numId="32">
    <w:abstractNumId w:val="14"/>
  </w:num>
  <w:num w:numId="33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E83"/>
    <w:rsid w:val="00005F51"/>
    <w:rsid w:val="00005FDE"/>
    <w:rsid w:val="00006604"/>
    <w:rsid w:val="00006D48"/>
    <w:rsid w:val="000070BD"/>
    <w:rsid w:val="000078B9"/>
    <w:rsid w:val="00007F43"/>
    <w:rsid w:val="00011C72"/>
    <w:rsid w:val="000120B6"/>
    <w:rsid w:val="0001270E"/>
    <w:rsid w:val="00013059"/>
    <w:rsid w:val="00013082"/>
    <w:rsid w:val="00013338"/>
    <w:rsid w:val="00014A41"/>
    <w:rsid w:val="0001561F"/>
    <w:rsid w:val="00015ACE"/>
    <w:rsid w:val="00015CC0"/>
    <w:rsid w:val="00015DCE"/>
    <w:rsid w:val="000162A3"/>
    <w:rsid w:val="00016575"/>
    <w:rsid w:val="00016A63"/>
    <w:rsid w:val="000172A3"/>
    <w:rsid w:val="00017465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B09"/>
    <w:rsid w:val="00031BC4"/>
    <w:rsid w:val="00031F58"/>
    <w:rsid w:val="0003302D"/>
    <w:rsid w:val="000330D7"/>
    <w:rsid w:val="00033268"/>
    <w:rsid w:val="000336CE"/>
    <w:rsid w:val="0003403A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509"/>
    <w:rsid w:val="000417A1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787F"/>
    <w:rsid w:val="00057A16"/>
    <w:rsid w:val="00057D41"/>
    <w:rsid w:val="00057E3D"/>
    <w:rsid w:val="0006018C"/>
    <w:rsid w:val="00060342"/>
    <w:rsid w:val="000607A9"/>
    <w:rsid w:val="00060840"/>
    <w:rsid w:val="00060E3B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FA9"/>
    <w:rsid w:val="0008700C"/>
    <w:rsid w:val="00087656"/>
    <w:rsid w:val="0008797B"/>
    <w:rsid w:val="00087E58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A2D"/>
    <w:rsid w:val="00096C09"/>
    <w:rsid w:val="0009754E"/>
    <w:rsid w:val="00097BA8"/>
    <w:rsid w:val="000A08AD"/>
    <w:rsid w:val="000A0AD2"/>
    <w:rsid w:val="000A10E2"/>
    <w:rsid w:val="000A147B"/>
    <w:rsid w:val="000A1974"/>
    <w:rsid w:val="000A2563"/>
    <w:rsid w:val="000A2A89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928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D31"/>
    <w:rsid w:val="000C0DDD"/>
    <w:rsid w:val="000C105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A77"/>
    <w:rsid w:val="000D0FC4"/>
    <w:rsid w:val="000D1179"/>
    <w:rsid w:val="000D1416"/>
    <w:rsid w:val="000D1729"/>
    <w:rsid w:val="000D1FFB"/>
    <w:rsid w:val="000D28CC"/>
    <w:rsid w:val="000D3856"/>
    <w:rsid w:val="000D4551"/>
    <w:rsid w:val="000D4735"/>
    <w:rsid w:val="000D52B3"/>
    <w:rsid w:val="000D579E"/>
    <w:rsid w:val="000D5826"/>
    <w:rsid w:val="000D582E"/>
    <w:rsid w:val="000D5FD2"/>
    <w:rsid w:val="000D6653"/>
    <w:rsid w:val="000D69CA"/>
    <w:rsid w:val="000D69D4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28AD"/>
    <w:rsid w:val="000E2C24"/>
    <w:rsid w:val="000E2D19"/>
    <w:rsid w:val="000E2F8C"/>
    <w:rsid w:val="000E33F9"/>
    <w:rsid w:val="000E3508"/>
    <w:rsid w:val="000E3EA1"/>
    <w:rsid w:val="000E56DE"/>
    <w:rsid w:val="000E70F4"/>
    <w:rsid w:val="000E721D"/>
    <w:rsid w:val="000E7A90"/>
    <w:rsid w:val="000E7B73"/>
    <w:rsid w:val="000E7BE6"/>
    <w:rsid w:val="000F009B"/>
    <w:rsid w:val="000F0184"/>
    <w:rsid w:val="000F04D3"/>
    <w:rsid w:val="000F085A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50A"/>
    <w:rsid w:val="000F59F0"/>
    <w:rsid w:val="000F5D5C"/>
    <w:rsid w:val="000F6AAD"/>
    <w:rsid w:val="000F73FE"/>
    <w:rsid w:val="000F7461"/>
    <w:rsid w:val="00100001"/>
    <w:rsid w:val="00100A51"/>
    <w:rsid w:val="00100A73"/>
    <w:rsid w:val="00100F71"/>
    <w:rsid w:val="0010180C"/>
    <w:rsid w:val="00101BC0"/>
    <w:rsid w:val="00101D91"/>
    <w:rsid w:val="00101E07"/>
    <w:rsid w:val="001021B6"/>
    <w:rsid w:val="00102703"/>
    <w:rsid w:val="001027D3"/>
    <w:rsid w:val="00102A0A"/>
    <w:rsid w:val="00102E79"/>
    <w:rsid w:val="00102E91"/>
    <w:rsid w:val="00102F7F"/>
    <w:rsid w:val="0010362D"/>
    <w:rsid w:val="0010372A"/>
    <w:rsid w:val="001037A0"/>
    <w:rsid w:val="0010392A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F7E"/>
    <w:rsid w:val="00110548"/>
    <w:rsid w:val="001105B9"/>
    <w:rsid w:val="00110A9C"/>
    <w:rsid w:val="00110D56"/>
    <w:rsid w:val="00110E7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7E1"/>
    <w:rsid w:val="00116AC4"/>
    <w:rsid w:val="00117028"/>
    <w:rsid w:val="00117174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703"/>
    <w:rsid w:val="0012388B"/>
    <w:rsid w:val="00123904"/>
    <w:rsid w:val="00123CCE"/>
    <w:rsid w:val="0012405A"/>
    <w:rsid w:val="0012421B"/>
    <w:rsid w:val="00124228"/>
    <w:rsid w:val="00124330"/>
    <w:rsid w:val="0012470E"/>
    <w:rsid w:val="00124A6A"/>
    <w:rsid w:val="00124C18"/>
    <w:rsid w:val="00124E37"/>
    <w:rsid w:val="00125066"/>
    <w:rsid w:val="00125344"/>
    <w:rsid w:val="001253E0"/>
    <w:rsid w:val="00125408"/>
    <w:rsid w:val="0012573B"/>
    <w:rsid w:val="00126407"/>
    <w:rsid w:val="00126AD1"/>
    <w:rsid w:val="00126BDD"/>
    <w:rsid w:val="00127023"/>
    <w:rsid w:val="00127122"/>
    <w:rsid w:val="0012712E"/>
    <w:rsid w:val="00127D9E"/>
    <w:rsid w:val="001300BE"/>
    <w:rsid w:val="00130189"/>
    <w:rsid w:val="001304D2"/>
    <w:rsid w:val="00130A1E"/>
    <w:rsid w:val="00130B61"/>
    <w:rsid w:val="00130B66"/>
    <w:rsid w:val="00130D50"/>
    <w:rsid w:val="001310F1"/>
    <w:rsid w:val="00131628"/>
    <w:rsid w:val="001317FA"/>
    <w:rsid w:val="0013197E"/>
    <w:rsid w:val="00132C35"/>
    <w:rsid w:val="00132D6B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8BB"/>
    <w:rsid w:val="001442B2"/>
    <w:rsid w:val="00144CDC"/>
    <w:rsid w:val="0014512B"/>
    <w:rsid w:val="00145251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48A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D38"/>
    <w:rsid w:val="00173D45"/>
    <w:rsid w:val="00174221"/>
    <w:rsid w:val="001745CD"/>
    <w:rsid w:val="001749E8"/>
    <w:rsid w:val="00174E0F"/>
    <w:rsid w:val="0017535F"/>
    <w:rsid w:val="001759FE"/>
    <w:rsid w:val="00175A13"/>
    <w:rsid w:val="00175DCF"/>
    <w:rsid w:val="0017605F"/>
    <w:rsid w:val="001766F1"/>
    <w:rsid w:val="00176F6A"/>
    <w:rsid w:val="00177297"/>
    <w:rsid w:val="0017793C"/>
    <w:rsid w:val="00177A51"/>
    <w:rsid w:val="00177C96"/>
    <w:rsid w:val="00177ECD"/>
    <w:rsid w:val="00180DE5"/>
    <w:rsid w:val="00181679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B5F"/>
    <w:rsid w:val="00185E05"/>
    <w:rsid w:val="0018686B"/>
    <w:rsid w:val="00186FCE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76"/>
    <w:rsid w:val="00193D27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B7A"/>
    <w:rsid w:val="00196E0C"/>
    <w:rsid w:val="00197796"/>
    <w:rsid w:val="00197D8E"/>
    <w:rsid w:val="00197E78"/>
    <w:rsid w:val="00197F8E"/>
    <w:rsid w:val="001A00BD"/>
    <w:rsid w:val="001A02B9"/>
    <w:rsid w:val="001A02D1"/>
    <w:rsid w:val="001A1246"/>
    <w:rsid w:val="001A1427"/>
    <w:rsid w:val="001A1476"/>
    <w:rsid w:val="001A14F5"/>
    <w:rsid w:val="001A180C"/>
    <w:rsid w:val="001A2082"/>
    <w:rsid w:val="001A22B7"/>
    <w:rsid w:val="001A22F8"/>
    <w:rsid w:val="001A2483"/>
    <w:rsid w:val="001A268A"/>
    <w:rsid w:val="001A2751"/>
    <w:rsid w:val="001A35DF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B4"/>
    <w:rsid w:val="001B2D1F"/>
    <w:rsid w:val="001B2D87"/>
    <w:rsid w:val="001B3448"/>
    <w:rsid w:val="001B347A"/>
    <w:rsid w:val="001B4406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558"/>
    <w:rsid w:val="001C17B3"/>
    <w:rsid w:val="001C1B89"/>
    <w:rsid w:val="001C2319"/>
    <w:rsid w:val="001C23FD"/>
    <w:rsid w:val="001C27E9"/>
    <w:rsid w:val="001C2AD5"/>
    <w:rsid w:val="001C2B40"/>
    <w:rsid w:val="001C3274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BB7"/>
    <w:rsid w:val="001D0036"/>
    <w:rsid w:val="001D01F6"/>
    <w:rsid w:val="001D04C0"/>
    <w:rsid w:val="001D0726"/>
    <w:rsid w:val="001D09B0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72B"/>
    <w:rsid w:val="001D5DB6"/>
    <w:rsid w:val="001D652F"/>
    <w:rsid w:val="001D6555"/>
    <w:rsid w:val="001D711A"/>
    <w:rsid w:val="001D7524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D5B"/>
    <w:rsid w:val="001E1DBF"/>
    <w:rsid w:val="001E2B14"/>
    <w:rsid w:val="001E3D2E"/>
    <w:rsid w:val="001E3EBE"/>
    <w:rsid w:val="001E5088"/>
    <w:rsid w:val="001E5485"/>
    <w:rsid w:val="001E5F06"/>
    <w:rsid w:val="001E65D3"/>
    <w:rsid w:val="001E6A2D"/>
    <w:rsid w:val="001E6A51"/>
    <w:rsid w:val="001E7130"/>
    <w:rsid w:val="001E7E7E"/>
    <w:rsid w:val="001F0B04"/>
    <w:rsid w:val="001F0B17"/>
    <w:rsid w:val="001F0C85"/>
    <w:rsid w:val="001F126D"/>
    <w:rsid w:val="001F2E3A"/>
    <w:rsid w:val="001F330E"/>
    <w:rsid w:val="001F340F"/>
    <w:rsid w:val="001F388A"/>
    <w:rsid w:val="001F4585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BA9"/>
    <w:rsid w:val="00200C7D"/>
    <w:rsid w:val="002010BA"/>
    <w:rsid w:val="00201B10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ED"/>
    <w:rsid w:val="00214D97"/>
    <w:rsid w:val="0021519E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947"/>
    <w:rsid w:val="00225A16"/>
    <w:rsid w:val="002266E3"/>
    <w:rsid w:val="00226ADB"/>
    <w:rsid w:val="00226C5E"/>
    <w:rsid w:val="00226D07"/>
    <w:rsid w:val="00230059"/>
    <w:rsid w:val="00230CE1"/>
    <w:rsid w:val="00230FC1"/>
    <w:rsid w:val="00231B2B"/>
    <w:rsid w:val="00231EC0"/>
    <w:rsid w:val="002323DE"/>
    <w:rsid w:val="0023318A"/>
    <w:rsid w:val="002348D4"/>
    <w:rsid w:val="00234D1B"/>
    <w:rsid w:val="00234DD8"/>
    <w:rsid w:val="00235794"/>
    <w:rsid w:val="00235DC3"/>
    <w:rsid w:val="00235E7D"/>
    <w:rsid w:val="002368A0"/>
    <w:rsid w:val="00236994"/>
    <w:rsid w:val="00240919"/>
    <w:rsid w:val="002410FB"/>
    <w:rsid w:val="00241A9F"/>
    <w:rsid w:val="00241AC6"/>
    <w:rsid w:val="00241CED"/>
    <w:rsid w:val="00242977"/>
    <w:rsid w:val="00242BD8"/>
    <w:rsid w:val="00243179"/>
    <w:rsid w:val="00243511"/>
    <w:rsid w:val="0024400B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8C6"/>
    <w:rsid w:val="00273973"/>
    <w:rsid w:val="002748DD"/>
    <w:rsid w:val="00274D62"/>
    <w:rsid w:val="00274FE7"/>
    <w:rsid w:val="002750B5"/>
    <w:rsid w:val="00275F0E"/>
    <w:rsid w:val="00276319"/>
    <w:rsid w:val="00276A98"/>
    <w:rsid w:val="002778C2"/>
    <w:rsid w:val="002779F9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34D"/>
    <w:rsid w:val="00294362"/>
    <w:rsid w:val="002943C9"/>
    <w:rsid w:val="002946A5"/>
    <w:rsid w:val="002953D1"/>
    <w:rsid w:val="0029550F"/>
    <w:rsid w:val="0029622E"/>
    <w:rsid w:val="00296A34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67B"/>
    <w:rsid w:val="002A1D19"/>
    <w:rsid w:val="002A1F20"/>
    <w:rsid w:val="002A2834"/>
    <w:rsid w:val="002A2901"/>
    <w:rsid w:val="002A2BAE"/>
    <w:rsid w:val="002A38D9"/>
    <w:rsid w:val="002A4D39"/>
    <w:rsid w:val="002A4E3F"/>
    <w:rsid w:val="002A51FD"/>
    <w:rsid w:val="002A5E3E"/>
    <w:rsid w:val="002A6440"/>
    <w:rsid w:val="002A6A2C"/>
    <w:rsid w:val="002A6B91"/>
    <w:rsid w:val="002A7029"/>
    <w:rsid w:val="002A70A8"/>
    <w:rsid w:val="002A74EC"/>
    <w:rsid w:val="002A74F0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8CA"/>
    <w:rsid w:val="002B2CB2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D7D"/>
    <w:rsid w:val="002C7E8C"/>
    <w:rsid w:val="002C7FA6"/>
    <w:rsid w:val="002D0D99"/>
    <w:rsid w:val="002D1ACA"/>
    <w:rsid w:val="002D1FAD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E1045"/>
    <w:rsid w:val="002E17D8"/>
    <w:rsid w:val="002E18AE"/>
    <w:rsid w:val="002E2BB9"/>
    <w:rsid w:val="002E2C22"/>
    <w:rsid w:val="002E3216"/>
    <w:rsid w:val="002E3581"/>
    <w:rsid w:val="002E3E01"/>
    <w:rsid w:val="002E42B8"/>
    <w:rsid w:val="002E46A7"/>
    <w:rsid w:val="002E49B2"/>
    <w:rsid w:val="002E507E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DAE"/>
    <w:rsid w:val="002F1E04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86B"/>
    <w:rsid w:val="002F5B78"/>
    <w:rsid w:val="002F6024"/>
    <w:rsid w:val="002F6144"/>
    <w:rsid w:val="002F6890"/>
    <w:rsid w:val="002F7115"/>
    <w:rsid w:val="002F7233"/>
    <w:rsid w:val="002F7ADE"/>
    <w:rsid w:val="002F7D2E"/>
    <w:rsid w:val="0030071A"/>
    <w:rsid w:val="00300946"/>
    <w:rsid w:val="00300C83"/>
    <w:rsid w:val="00301269"/>
    <w:rsid w:val="003012DC"/>
    <w:rsid w:val="00301589"/>
    <w:rsid w:val="00301654"/>
    <w:rsid w:val="00301CDF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5F61"/>
    <w:rsid w:val="00306103"/>
    <w:rsid w:val="00306197"/>
    <w:rsid w:val="00306A54"/>
    <w:rsid w:val="00306BE5"/>
    <w:rsid w:val="0030749F"/>
    <w:rsid w:val="003074A0"/>
    <w:rsid w:val="00307663"/>
    <w:rsid w:val="0030784D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621"/>
    <w:rsid w:val="0031474D"/>
    <w:rsid w:val="00314AF7"/>
    <w:rsid w:val="00314D1B"/>
    <w:rsid w:val="00314DF1"/>
    <w:rsid w:val="00314E65"/>
    <w:rsid w:val="00315261"/>
    <w:rsid w:val="00315C37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FF6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230D"/>
    <w:rsid w:val="00332B3D"/>
    <w:rsid w:val="00333F57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4255"/>
    <w:rsid w:val="003548C8"/>
    <w:rsid w:val="0035497F"/>
    <w:rsid w:val="003556F8"/>
    <w:rsid w:val="003558CD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271F"/>
    <w:rsid w:val="003632BC"/>
    <w:rsid w:val="00363AAF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24FA"/>
    <w:rsid w:val="003726DA"/>
    <w:rsid w:val="003729CA"/>
    <w:rsid w:val="00372E97"/>
    <w:rsid w:val="003730DD"/>
    <w:rsid w:val="00373537"/>
    <w:rsid w:val="0037368C"/>
    <w:rsid w:val="003743D8"/>
    <w:rsid w:val="0037463D"/>
    <w:rsid w:val="003755B7"/>
    <w:rsid w:val="003757AF"/>
    <w:rsid w:val="00375B57"/>
    <w:rsid w:val="00376EF1"/>
    <w:rsid w:val="003771C6"/>
    <w:rsid w:val="003774BA"/>
    <w:rsid w:val="00377711"/>
    <w:rsid w:val="00377C4E"/>
    <w:rsid w:val="00377FB6"/>
    <w:rsid w:val="00380682"/>
    <w:rsid w:val="00380FC9"/>
    <w:rsid w:val="00381777"/>
    <w:rsid w:val="003819E2"/>
    <w:rsid w:val="003822F4"/>
    <w:rsid w:val="0038249D"/>
    <w:rsid w:val="0038278F"/>
    <w:rsid w:val="00382E12"/>
    <w:rsid w:val="0038377F"/>
    <w:rsid w:val="0038383F"/>
    <w:rsid w:val="003839B6"/>
    <w:rsid w:val="003839E0"/>
    <w:rsid w:val="00384A43"/>
    <w:rsid w:val="00385358"/>
    <w:rsid w:val="003857C7"/>
    <w:rsid w:val="00385816"/>
    <w:rsid w:val="003859CD"/>
    <w:rsid w:val="00385E8D"/>
    <w:rsid w:val="0038689A"/>
    <w:rsid w:val="00386DF3"/>
    <w:rsid w:val="003875C8"/>
    <w:rsid w:val="00387C1D"/>
    <w:rsid w:val="00390324"/>
    <w:rsid w:val="003903F8"/>
    <w:rsid w:val="00390672"/>
    <w:rsid w:val="00390B18"/>
    <w:rsid w:val="00390B2C"/>
    <w:rsid w:val="00391056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756"/>
    <w:rsid w:val="003B21DF"/>
    <w:rsid w:val="003B23F6"/>
    <w:rsid w:val="003B316A"/>
    <w:rsid w:val="003B317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C34"/>
    <w:rsid w:val="003C10B3"/>
    <w:rsid w:val="003C12CE"/>
    <w:rsid w:val="003C146E"/>
    <w:rsid w:val="003C1948"/>
    <w:rsid w:val="003C1F75"/>
    <w:rsid w:val="003C274A"/>
    <w:rsid w:val="003C2930"/>
    <w:rsid w:val="003C2C5B"/>
    <w:rsid w:val="003C3815"/>
    <w:rsid w:val="003C460C"/>
    <w:rsid w:val="003C460F"/>
    <w:rsid w:val="003C497C"/>
    <w:rsid w:val="003C54F8"/>
    <w:rsid w:val="003C58D7"/>
    <w:rsid w:val="003C5A20"/>
    <w:rsid w:val="003C5CBD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788"/>
    <w:rsid w:val="003E07B7"/>
    <w:rsid w:val="003E0B8D"/>
    <w:rsid w:val="003E0BBA"/>
    <w:rsid w:val="003E0FF0"/>
    <w:rsid w:val="003E150A"/>
    <w:rsid w:val="003E1714"/>
    <w:rsid w:val="003E1A49"/>
    <w:rsid w:val="003E1E9B"/>
    <w:rsid w:val="003E29B4"/>
    <w:rsid w:val="003E2C2B"/>
    <w:rsid w:val="003E2DEE"/>
    <w:rsid w:val="003E30B5"/>
    <w:rsid w:val="003E3109"/>
    <w:rsid w:val="003E3154"/>
    <w:rsid w:val="003E351D"/>
    <w:rsid w:val="003E43F9"/>
    <w:rsid w:val="003E4F75"/>
    <w:rsid w:val="003E4FD8"/>
    <w:rsid w:val="003E5344"/>
    <w:rsid w:val="003E58D9"/>
    <w:rsid w:val="003E63C4"/>
    <w:rsid w:val="003E715D"/>
    <w:rsid w:val="003E748D"/>
    <w:rsid w:val="003E76B2"/>
    <w:rsid w:val="003E76DC"/>
    <w:rsid w:val="003F0800"/>
    <w:rsid w:val="003F0D57"/>
    <w:rsid w:val="003F100C"/>
    <w:rsid w:val="003F148D"/>
    <w:rsid w:val="003F1498"/>
    <w:rsid w:val="003F16F7"/>
    <w:rsid w:val="003F1803"/>
    <w:rsid w:val="003F1D4A"/>
    <w:rsid w:val="003F1E09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21C"/>
    <w:rsid w:val="004106C0"/>
    <w:rsid w:val="004109B6"/>
    <w:rsid w:val="00410BD6"/>
    <w:rsid w:val="0041135C"/>
    <w:rsid w:val="0041135E"/>
    <w:rsid w:val="004117A6"/>
    <w:rsid w:val="004121A4"/>
    <w:rsid w:val="004123D6"/>
    <w:rsid w:val="00412AD5"/>
    <w:rsid w:val="00412BCD"/>
    <w:rsid w:val="004132C1"/>
    <w:rsid w:val="00413425"/>
    <w:rsid w:val="004138A3"/>
    <w:rsid w:val="00413F4F"/>
    <w:rsid w:val="00414724"/>
    <w:rsid w:val="0041485E"/>
    <w:rsid w:val="00414D03"/>
    <w:rsid w:val="00416A5D"/>
    <w:rsid w:val="00416FCE"/>
    <w:rsid w:val="00417273"/>
    <w:rsid w:val="00417CBE"/>
    <w:rsid w:val="004201E2"/>
    <w:rsid w:val="0042050F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5089"/>
    <w:rsid w:val="004254BA"/>
    <w:rsid w:val="00425BD8"/>
    <w:rsid w:val="00425F40"/>
    <w:rsid w:val="004263F8"/>
    <w:rsid w:val="00426427"/>
    <w:rsid w:val="00426890"/>
    <w:rsid w:val="00426ED4"/>
    <w:rsid w:val="00427560"/>
    <w:rsid w:val="004279D6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AAC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D5"/>
    <w:rsid w:val="0043776A"/>
    <w:rsid w:val="00437A60"/>
    <w:rsid w:val="00437F3E"/>
    <w:rsid w:val="004400A1"/>
    <w:rsid w:val="0044035B"/>
    <w:rsid w:val="00441070"/>
    <w:rsid w:val="0044191C"/>
    <w:rsid w:val="004421FE"/>
    <w:rsid w:val="00442DC7"/>
    <w:rsid w:val="00442FD0"/>
    <w:rsid w:val="0044312A"/>
    <w:rsid w:val="0044356A"/>
    <w:rsid w:val="004441EE"/>
    <w:rsid w:val="00444D48"/>
    <w:rsid w:val="00444EFE"/>
    <w:rsid w:val="004451D2"/>
    <w:rsid w:val="0044522C"/>
    <w:rsid w:val="004453B9"/>
    <w:rsid w:val="004455BD"/>
    <w:rsid w:val="00445AE5"/>
    <w:rsid w:val="00445C8B"/>
    <w:rsid w:val="004460C6"/>
    <w:rsid w:val="00446FFF"/>
    <w:rsid w:val="00447052"/>
    <w:rsid w:val="004476A3"/>
    <w:rsid w:val="00447860"/>
    <w:rsid w:val="004503EC"/>
    <w:rsid w:val="004505F5"/>
    <w:rsid w:val="004508A1"/>
    <w:rsid w:val="00450E42"/>
    <w:rsid w:val="0045104B"/>
    <w:rsid w:val="0045189E"/>
    <w:rsid w:val="00451CBB"/>
    <w:rsid w:val="00451D37"/>
    <w:rsid w:val="00451ED3"/>
    <w:rsid w:val="004523C7"/>
    <w:rsid w:val="0045275E"/>
    <w:rsid w:val="0045366F"/>
    <w:rsid w:val="00453F7B"/>
    <w:rsid w:val="00454067"/>
    <w:rsid w:val="0045415C"/>
    <w:rsid w:val="004545A0"/>
    <w:rsid w:val="00454ABB"/>
    <w:rsid w:val="00455035"/>
    <w:rsid w:val="004550E5"/>
    <w:rsid w:val="004553C4"/>
    <w:rsid w:val="0045576D"/>
    <w:rsid w:val="00456536"/>
    <w:rsid w:val="0045678D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5957"/>
    <w:rsid w:val="00465D93"/>
    <w:rsid w:val="00465EEF"/>
    <w:rsid w:val="00467373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844"/>
    <w:rsid w:val="00476F97"/>
    <w:rsid w:val="00477BDE"/>
    <w:rsid w:val="00477CB5"/>
    <w:rsid w:val="00477D59"/>
    <w:rsid w:val="0048084A"/>
    <w:rsid w:val="00480C71"/>
    <w:rsid w:val="0048117C"/>
    <w:rsid w:val="0048276D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FB"/>
    <w:rsid w:val="00493DD4"/>
    <w:rsid w:val="00494317"/>
    <w:rsid w:val="00494D9A"/>
    <w:rsid w:val="00494E62"/>
    <w:rsid w:val="004953DD"/>
    <w:rsid w:val="0049558F"/>
    <w:rsid w:val="00496910"/>
    <w:rsid w:val="004971DF"/>
    <w:rsid w:val="00497371"/>
    <w:rsid w:val="004973B3"/>
    <w:rsid w:val="00497933"/>
    <w:rsid w:val="00497BF2"/>
    <w:rsid w:val="004A0143"/>
    <w:rsid w:val="004A0A82"/>
    <w:rsid w:val="004A0B68"/>
    <w:rsid w:val="004A0C4E"/>
    <w:rsid w:val="004A1A74"/>
    <w:rsid w:val="004A1AAA"/>
    <w:rsid w:val="004A1ECA"/>
    <w:rsid w:val="004A2A36"/>
    <w:rsid w:val="004A2F07"/>
    <w:rsid w:val="004A3A77"/>
    <w:rsid w:val="004A4003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F18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DE1"/>
    <w:rsid w:val="004B4EBC"/>
    <w:rsid w:val="004B550F"/>
    <w:rsid w:val="004B572D"/>
    <w:rsid w:val="004B5864"/>
    <w:rsid w:val="004B5E3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C9D"/>
    <w:rsid w:val="004D716A"/>
    <w:rsid w:val="004D7263"/>
    <w:rsid w:val="004D7512"/>
    <w:rsid w:val="004D7DE0"/>
    <w:rsid w:val="004E0116"/>
    <w:rsid w:val="004E02FB"/>
    <w:rsid w:val="004E05A8"/>
    <w:rsid w:val="004E0671"/>
    <w:rsid w:val="004E0680"/>
    <w:rsid w:val="004E1C0D"/>
    <w:rsid w:val="004E1E22"/>
    <w:rsid w:val="004E1FCA"/>
    <w:rsid w:val="004E2723"/>
    <w:rsid w:val="004E3200"/>
    <w:rsid w:val="004E38F4"/>
    <w:rsid w:val="004E3CF7"/>
    <w:rsid w:val="004E4309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AFC"/>
    <w:rsid w:val="004E6C7A"/>
    <w:rsid w:val="004E7465"/>
    <w:rsid w:val="004E7A4E"/>
    <w:rsid w:val="004F04C6"/>
    <w:rsid w:val="004F11E7"/>
    <w:rsid w:val="004F180C"/>
    <w:rsid w:val="004F206E"/>
    <w:rsid w:val="004F2C4C"/>
    <w:rsid w:val="004F3018"/>
    <w:rsid w:val="004F3019"/>
    <w:rsid w:val="004F34A3"/>
    <w:rsid w:val="004F392F"/>
    <w:rsid w:val="004F398F"/>
    <w:rsid w:val="004F49B2"/>
    <w:rsid w:val="004F49E7"/>
    <w:rsid w:val="004F4A07"/>
    <w:rsid w:val="004F4A69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CB5"/>
    <w:rsid w:val="00507EDD"/>
    <w:rsid w:val="00510195"/>
    <w:rsid w:val="00510283"/>
    <w:rsid w:val="005102D4"/>
    <w:rsid w:val="00510533"/>
    <w:rsid w:val="00510E02"/>
    <w:rsid w:val="005113A8"/>
    <w:rsid w:val="0051141F"/>
    <w:rsid w:val="00511E27"/>
    <w:rsid w:val="00511FD2"/>
    <w:rsid w:val="005121C0"/>
    <w:rsid w:val="00512404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E3D"/>
    <w:rsid w:val="00524365"/>
    <w:rsid w:val="00524FA4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7C6"/>
    <w:rsid w:val="00532A31"/>
    <w:rsid w:val="00532D44"/>
    <w:rsid w:val="00532F29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54F9"/>
    <w:rsid w:val="005457BF"/>
    <w:rsid w:val="00545941"/>
    <w:rsid w:val="005461B3"/>
    <w:rsid w:val="00547084"/>
    <w:rsid w:val="005471CE"/>
    <w:rsid w:val="005472CB"/>
    <w:rsid w:val="005475E7"/>
    <w:rsid w:val="00547884"/>
    <w:rsid w:val="00547AC4"/>
    <w:rsid w:val="00547C25"/>
    <w:rsid w:val="00547DAB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35D"/>
    <w:rsid w:val="00552973"/>
    <w:rsid w:val="00552C06"/>
    <w:rsid w:val="00552DDA"/>
    <w:rsid w:val="0055376C"/>
    <w:rsid w:val="00553859"/>
    <w:rsid w:val="005538FA"/>
    <w:rsid w:val="00553BCA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590"/>
    <w:rsid w:val="00557A9B"/>
    <w:rsid w:val="00557AC5"/>
    <w:rsid w:val="00557C35"/>
    <w:rsid w:val="005608D7"/>
    <w:rsid w:val="00560B19"/>
    <w:rsid w:val="00560E2F"/>
    <w:rsid w:val="00560F84"/>
    <w:rsid w:val="0056142B"/>
    <w:rsid w:val="00561C5B"/>
    <w:rsid w:val="0056213F"/>
    <w:rsid w:val="00562573"/>
    <w:rsid w:val="00562B30"/>
    <w:rsid w:val="00563526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64DD"/>
    <w:rsid w:val="005665E7"/>
    <w:rsid w:val="00566899"/>
    <w:rsid w:val="00566EA0"/>
    <w:rsid w:val="00567119"/>
    <w:rsid w:val="00567543"/>
    <w:rsid w:val="005677F6"/>
    <w:rsid w:val="005711D2"/>
    <w:rsid w:val="005714A9"/>
    <w:rsid w:val="00571902"/>
    <w:rsid w:val="005726EE"/>
    <w:rsid w:val="00572A89"/>
    <w:rsid w:val="00572BF2"/>
    <w:rsid w:val="00572EBD"/>
    <w:rsid w:val="005737CF"/>
    <w:rsid w:val="00573834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7638"/>
    <w:rsid w:val="00577E25"/>
    <w:rsid w:val="00581423"/>
    <w:rsid w:val="00581BAE"/>
    <w:rsid w:val="00581F60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9F2"/>
    <w:rsid w:val="00592A90"/>
    <w:rsid w:val="00592AFA"/>
    <w:rsid w:val="00592B53"/>
    <w:rsid w:val="00593028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B7F"/>
    <w:rsid w:val="005970BE"/>
    <w:rsid w:val="0059731E"/>
    <w:rsid w:val="00597485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9D3"/>
    <w:rsid w:val="005A5074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089F"/>
    <w:rsid w:val="005B140E"/>
    <w:rsid w:val="005B189D"/>
    <w:rsid w:val="005B1BAE"/>
    <w:rsid w:val="005B246D"/>
    <w:rsid w:val="005B2CAC"/>
    <w:rsid w:val="005B2CB3"/>
    <w:rsid w:val="005B311D"/>
    <w:rsid w:val="005B4080"/>
    <w:rsid w:val="005B40A7"/>
    <w:rsid w:val="005B4A5A"/>
    <w:rsid w:val="005B4FDD"/>
    <w:rsid w:val="005B50C3"/>
    <w:rsid w:val="005B520C"/>
    <w:rsid w:val="005B524A"/>
    <w:rsid w:val="005B53EA"/>
    <w:rsid w:val="005B58C7"/>
    <w:rsid w:val="005B5D66"/>
    <w:rsid w:val="005B61BB"/>
    <w:rsid w:val="005B67C2"/>
    <w:rsid w:val="005B7E00"/>
    <w:rsid w:val="005C0040"/>
    <w:rsid w:val="005C07D9"/>
    <w:rsid w:val="005C08D3"/>
    <w:rsid w:val="005C0E8C"/>
    <w:rsid w:val="005C105C"/>
    <w:rsid w:val="005C1174"/>
    <w:rsid w:val="005C120A"/>
    <w:rsid w:val="005C1330"/>
    <w:rsid w:val="005C18AB"/>
    <w:rsid w:val="005C19F1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C9A"/>
    <w:rsid w:val="005E0247"/>
    <w:rsid w:val="005E0445"/>
    <w:rsid w:val="005E06B5"/>
    <w:rsid w:val="005E15A2"/>
    <w:rsid w:val="005E194E"/>
    <w:rsid w:val="005E1975"/>
    <w:rsid w:val="005E1D27"/>
    <w:rsid w:val="005E1E62"/>
    <w:rsid w:val="005E2305"/>
    <w:rsid w:val="005E4018"/>
    <w:rsid w:val="005E4119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C86"/>
    <w:rsid w:val="00601D75"/>
    <w:rsid w:val="0060232C"/>
    <w:rsid w:val="00602391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BD7"/>
    <w:rsid w:val="00616D39"/>
    <w:rsid w:val="00616D56"/>
    <w:rsid w:val="00616F19"/>
    <w:rsid w:val="00617A80"/>
    <w:rsid w:val="00617BDE"/>
    <w:rsid w:val="00617F5C"/>
    <w:rsid w:val="00620526"/>
    <w:rsid w:val="0062152A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AA3"/>
    <w:rsid w:val="00634CCD"/>
    <w:rsid w:val="00634D8A"/>
    <w:rsid w:val="00634DE8"/>
    <w:rsid w:val="00634FEA"/>
    <w:rsid w:val="006353D0"/>
    <w:rsid w:val="0063658E"/>
    <w:rsid w:val="00636CBF"/>
    <w:rsid w:val="00636D74"/>
    <w:rsid w:val="00636E84"/>
    <w:rsid w:val="00636F4A"/>
    <w:rsid w:val="0063709D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4157"/>
    <w:rsid w:val="006442CF"/>
    <w:rsid w:val="00644438"/>
    <w:rsid w:val="0064463A"/>
    <w:rsid w:val="006447F8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E34"/>
    <w:rsid w:val="006500A2"/>
    <w:rsid w:val="00650871"/>
    <w:rsid w:val="00650C81"/>
    <w:rsid w:val="006511F0"/>
    <w:rsid w:val="006517D5"/>
    <w:rsid w:val="0065245C"/>
    <w:rsid w:val="00653830"/>
    <w:rsid w:val="006541C7"/>
    <w:rsid w:val="006549CD"/>
    <w:rsid w:val="00654CF3"/>
    <w:rsid w:val="00654D75"/>
    <w:rsid w:val="006558A6"/>
    <w:rsid w:val="00655E31"/>
    <w:rsid w:val="00656173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253C"/>
    <w:rsid w:val="0066356B"/>
    <w:rsid w:val="00663DB0"/>
    <w:rsid w:val="00664117"/>
    <w:rsid w:val="0066412A"/>
    <w:rsid w:val="0066420B"/>
    <w:rsid w:val="0066445A"/>
    <w:rsid w:val="006646A4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69B"/>
    <w:rsid w:val="00672768"/>
    <w:rsid w:val="00672CEE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D12"/>
    <w:rsid w:val="006836FC"/>
    <w:rsid w:val="0068482B"/>
    <w:rsid w:val="00685268"/>
    <w:rsid w:val="00685451"/>
    <w:rsid w:val="00685550"/>
    <w:rsid w:val="00685AE7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BCA"/>
    <w:rsid w:val="00695220"/>
    <w:rsid w:val="006955F9"/>
    <w:rsid w:val="00695B87"/>
    <w:rsid w:val="00696406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204E"/>
    <w:rsid w:val="006A24FD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405E"/>
    <w:rsid w:val="006B4F0E"/>
    <w:rsid w:val="006B5C1D"/>
    <w:rsid w:val="006B5EF0"/>
    <w:rsid w:val="006B5F87"/>
    <w:rsid w:val="006B622D"/>
    <w:rsid w:val="006B6422"/>
    <w:rsid w:val="006B6E99"/>
    <w:rsid w:val="006B737B"/>
    <w:rsid w:val="006B7B7E"/>
    <w:rsid w:val="006B7CDF"/>
    <w:rsid w:val="006B7F40"/>
    <w:rsid w:val="006B7F4E"/>
    <w:rsid w:val="006C058F"/>
    <w:rsid w:val="006C0659"/>
    <w:rsid w:val="006C1024"/>
    <w:rsid w:val="006C12AB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451"/>
    <w:rsid w:val="006C55DC"/>
    <w:rsid w:val="006C5928"/>
    <w:rsid w:val="006C5CF5"/>
    <w:rsid w:val="006C5FEB"/>
    <w:rsid w:val="006C601E"/>
    <w:rsid w:val="006C6390"/>
    <w:rsid w:val="006C6532"/>
    <w:rsid w:val="006C66A7"/>
    <w:rsid w:val="006C6730"/>
    <w:rsid w:val="006C69D0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6A6"/>
    <w:rsid w:val="006D484C"/>
    <w:rsid w:val="006D4DF0"/>
    <w:rsid w:val="006D5496"/>
    <w:rsid w:val="006D59E7"/>
    <w:rsid w:val="006D5C21"/>
    <w:rsid w:val="006D610A"/>
    <w:rsid w:val="006D6848"/>
    <w:rsid w:val="006D6A7A"/>
    <w:rsid w:val="006D6BC6"/>
    <w:rsid w:val="006D753F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5120"/>
    <w:rsid w:val="006E5E4D"/>
    <w:rsid w:val="006E5F80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616E"/>
    <w:rsid w:val="006F6BD2"/>
    <w:rsid w:val="006F7301"/>
    <w:rsid w:val="006F7F5D"/>
    <w:rsid w:val="006F7F66"/>
    <w:rsid w:val="006F7F67"/>
    <w:rsid w:val="006F7FA6"/>
    <w:rsid w:val="0070016C"/>
    <w:rsid w:val="00700D9C"/>
    <w:rsid w:val="00701F8C"/>
    <w:rsid w:val="00702327"/>
    <w:rsid w:val="00702941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607"/>
    <w:rsid w:val="0070790E"/>
    <w:rsid w:val="00707A27"/>
    <w:rsid w:val="00707B59"/>
    <w:rsid w:val="00707F2B"/>
    <w:rsid w:val="00707F4D"/>
    <w:rsid w:val="007105D1"/>
    <w:rsid w:val="0071072F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D03"/>
    <w:rsid w:val="00725D0D"/>
    <w:rsid w:val="00726017"/>
    <w:rsid w:val="007262B6"/>
    <w:rsid w:val="0072743A"/>
    <w:rsid w:val="00730258"/>
    <w:rsid w:val="00730CDE"/>
    <w:rsid w:val="00730EC8"/>
    <w:rsid w:val="0073109F"/>
    <w:rsid w:val="0073111B"/>
    <w:rsid w:val="00731183"/>
    <w:rsid w:val="007313C0"/>
    <w:rsid w:val="0073161F"/>
    <w:rsid w:val="007317B6"/>
    <w:rsid w:val="007318DD"/>
    <w:rsid w:val="007323FA"/>
    <w:rsid w:val="0073268E"/>
    <w:rsid w:val="00732BAE"/>
    <w:rsid w:val="00732C64"/>
    <w:rsid w:val="00732FB3"/>
    <w:rsid w:val="007332D0"/>
    <w:rsid w:val="00733604"/>
    <w:rsid w:val="007336EF"/>
    <w:rsid w:val="00733A85"/>
    <w:rsid w:val="00733AE3"/>
    <w:rsid w:val="00733B06"/>
    <w:rsid w:val="00733B54"/>
    <w:rsid w:val="00733BE6"/>
    <w:rsid w:val="00734341"/>
    <w:rsid w:val="00734BA2"/>
    <w:rsid w:val="00734DCC"/>
    <w:rsid w:val="0073519E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3188"/>
    <w:rsid w:val="00743457"/>
    <w:rsid w:val="0074352E"/>
    <w:rsid w:val="007435BE"/>
    <w:rsid w:val="00743986"/>
    <w:rsid w:val="007440D5"/>
    <w:rsid w:val="00744186"/>
    <w:rsid w:val="00744A6A"/>
    <w:rsid w:val="00744C19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3EB"/>
    <w:rsid w:val="00750644"/>
    <w:rsid w:val="00750AB6"/>
    <w:rsid w:val="00750DC2"/>
    <w:rsid w:val="00750E19"/>
    <w:rsid w:val="0075121A"/>
    <w:rsid w:val="007512DE"/>
    <w:rsid w:val="00753043"/>
    <w:rsid w:val="0075374E"/>
    <w:rsid w:val="00753C50"/>
    <w:rsid w:val="00753FE0"/>
    <w:rsid w:val="00754C8E"/>
    <w:rsid w:val="00754EBA"/>
    <w:rsid w:val="00755516"/>
    <w:rsid w:val="00755917"/>
    <w:rsid w:val="00755A54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EDA"/>
    <w:rsid w:val="00771356"/>
    <w:rsid w:val="00771741"/>
    <w:rsid w:val="00772558"/>
    <w:rsid w:val="0077263B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1015"/>
    <w:rsid w:val="007812B0"/>
    <w:rsid w:val="00781A0D"/>
    <w:rsid w:val="00781FF5"/>
    <w:rsid w:val="007821DE"/>
    <w:rsid w:val="00782374"/>
    <w:rsid w:val="00782F64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9DD"/>
    <w:rsid w:val="00794B0C"/>
    <w:rsid w:val="00795548"/>
    <w:rsid w:val="00796386"/>
    <w:rsid w:val="007963C8"/>
    <w:rsid w:val="007976DF"/>
    <w:rsid w:val="00797F41"/>
    <w:rsid w:val="007A0262"/>
    <w:rsid w:val="007A04E5"/>
    <w:rsid w:val="007A089B"/>
    <w:rsid w:val="007A0E98"/>
    <w:rsid w:val="007A134D"/>
    <w:rsid w:val="007A1C89"/>
    <w:rsid w:val="007A2680"/>
    <w:rsid w:val="007A33E8"/>
    <w:rsid w:val="007A37AD"/>
    <w:rsid w:val="007A39A9"/>
    <w:rsid w:val="007A3B65"/>
    <w:rsid w:val="007A3BD2"/>
    <w:rsid w:val="007A597C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835"/>
    <w:rsid w:val="007B6B8E"/>
    <w:rsid w:val="007B6C8F"/>
    <w:rsid w:val="007B70FB"/>
    <w:rsid w:val="007B717F"/>
    <w:rsid w:val="007B7263"/>
    <w:rsid w:val="007B7464"/>
    <w:rsid w:val="007B7679"/>
    <w:rsid w:val="007B7A44"/>
    <w:rsid w:val="007B7BE7"/>
    <w:rsid w:val="007C07D1"/>
    <w:rsid w:val="007C088E"/>
    <w:rsid w:val="007C1435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D24"/>
    <w:rsid w:val="007C6DA7"/>
    <w:rsid w:val="007C7043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C78"/>
    <w:rsid w:val="007D4127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9A"/>
    <w:rsid w:val="007D73DF"/>
    <w:rsid w:val="007D7610"/>
    <w:rsid w:val="007D76C3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56C6"/>
    <w:rsid w:val="007E5842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FB7"/>
    <w:rsid w:val="007F50FF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850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69E"/>
    <w:rsid w:val="008156C7"/>
    <w:rsid w:val="008157CB"/>
    <w:rsid w:val="00815850"/>
    <w:rsid w:val="00815D6C"/>
    <w:rsid w:val="00816E96"/>
    <w:rsid w:val="00817301"/>
    <w:rsid w:val="0081768F"/>
    <w:rsid w:val="00820231"/>
    <w:rsid w:val="00820581"/>
    <w:rsid w:val="008206E2"/>
    <w:rsid w:val="00821B07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5D22"/>
    <w:rsid w:val="00826151"/>
    <w:rsid w:val="00826196"/>
    <w:rsid w:val="008261A7"/>
    <w:rsid w:val="008267EE"/>
    <w:rsid w:val="00826946"/>
    <w:rsid w:val="008275E2"/>
    <w:rsid w:val="00827EC4"/>
    <w:rsid w:val="00830013"/>
    <w:rsid w:val="008306C4"/>
    <w:rsid w:val="00830A36"/>
    <w:rsid w:val="00830FA1"/>
    <w:rsid w:val="00831027"/>
    <w:rsid w:val="008316AA"/>
    <w:rsid w:val="00831B49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62AA"/>
    <w:rsid w:val="00836450"/>
    <w:rsid w:val="008365F4"/>
    <w:rsid w:val="0083665D"/>
    <w:rsid w:val="00836C2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7E7"/>
    <w:rsid w:val="0085506E"/>
    <w:rsid w:val="0085518D"/>
    <w:rsid w:val="008553AA"/>
    <w:rsid w:val="008553BD"/>
    <w:rsid w:val="008556B5"/>
    <w:rsid w:val="0085570A"/>
    <w:rsid w:val="00855DB0"/>
    <w:rsid w:val="008565AC"/>
    <w:rsid w:val="00856BE7"/>
    <w:rsid w:val="00856D79"/>
    <w:rsid w:val="0085781F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59F7"/>
    <w:rsid w:val="00865C4E"/>
    <w:rsid w:val="00865CF1"/>
    <w:rsid w:val="0086632E"/>
    <w:rsid w:val="0086652B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5E5"/>
    <w:rsid w:val="00877B54"/>
    <w:rsid w:val="00880082"/>
    <w:rsid w:val="008801ED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49F"/>
    <w:rsid w:val="00883F40"/>
    <w:rsid w:val="00884459"/>
    <w:rsid w:val="0088534F"/>
    <w:rsid w:val="00885A83"/>
    <w:rsid w:val="008864F9"/>
    <w:rsid w:val="00887890"/>
    <w:rsid w:val="008908C5"/>
    <w:rsid w:val="00890E73"/>
    <w:rsid w:val="0089103A"/>
    <w:rsid w:val="00891160"/>
    <w:rsid w:val="00891CE9"/>
    <w:rsid w:val="00892101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60F"/>
    <w:rsid w:val="00895A36"/>
    <w:rsid w:val="00895BA4"/>
    <w:rsid w:val="00895E11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94C"/>
    <w:rsid w:val="008A0D65"/>
    <w:rsid w:val="008A0ECF"/>
    <w:rsid w:val="008A23BF"/>
    <w:rsid w:val="008A23C7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6B12"/>
    <w:rsid w:val="008A70B1"/>
    <w:rsid w:val="008A7534"/>
    <w:rsid w:val="008A769A"/>
    <w:rsid w:val="008A7797"/>
    <w:rsid w:val="008A7814"/>
    <w:rsid w:val="008A78C7"/>
    <w:rsid w:val="008A7BB7"/>
    <w:rsid w:val="008B0000"/>
    <w:rsid w:val="008B0763"/>
    <w:rsid w:val="008B07DE"/>
    <w:rsid w:val="008B098E"/>
    <w:rsid w:val="008B1068"/>
    <w:rsid w:val="008B1372"/>
    <w:rsid w:val="008B13C4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6441"/>
    <w:rsid w:val="008B695A"/>
    <w:rsid w:val="008B72CB"/>
    <w:rsid w:val="008B745E"/>
    <w:rsid w:val="008B7BB3"/>
    <w:rsid w:val="008B7E87"/>
    <w:rsid w:val="008C0048"/>
    <w:rsid w:val="008C04FE"/>
    <w:rsid w:val="008C0503"/>
    <w:rsid w:val="008C17E5"/>
    <w:rsid w:val="008C18CA"/>
    <w:rsid w:val="008C2454"/>
    <w:rsid w:val="008C2490"/>
    <w:rsid w:val="008C2B8D"/>
    <w:rsid w:val="008C2D51"/>
    <w:rsid w:val="008C37EA"/>
    <w:rsid w:val="008C39B6"/>
    <w:rsid w:val="008C4511"/>
    <w:rsid w:val="008C46CA"/>
    <w:rsid w:val="008C46F0"/>
    <w:rsid w:val="008C4798"/>
    <w:rsid w:val="008C47D2"/>
    <w:rsid w:val="008C4DB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765"/>
    <w:rsid w:val="008D0A15"/>
    <w:rsid w:val="008D0C18"/>
    <w:rsid w:val="008D0CCB"/>
    <w:rsid w:val="008D0F8E"/>
    <w:rsid w:val="008D1538"/>
    <w:rsid w:val="008D1558"/>
    <w:rsid w:val="008D20C5"/>
    <w:rsid w:val="008D2D2D"/>
    <w:rsid w:val="008D3261"/>
    <w:rsid w:val="008D3CD8"/>
    <w:rsid w:val="008D3DB2"/>
    <w:rsid w:val="008D42CB"/>
    <w:rsid w:val="008D466D"/>
    <w:rsid w:val="008D4C6D"/>
    <w:rsid w:val="008D4F13"/>
    <w:rsid w:val="008D5120"/>
    <w:rsid w:val="008D5352"/>
    <w:rsid w:val="008D584E"/>
    <w:rsid w:val="008D5B45"/>
    <w:rsid w:val="008D5CE7"/>
    <w:rsid w:val="008D5D80"/>
    <w:rsid w:val="008D60D7"/>
    <w:rsid w:val="008D6B8E"/>
    <w:rsid w:val="008E0044"/>
    <w:rsid w:val="008E12F1"/>
    <w:rsid w:val="008E13C8"/>
    <w:rsid w:val="008E1B9C"/>
    <w:rsid w:val="008E20E3"/>
    <w:rsid w:val="008E23A4"/>
    <w:rsid w:val="008E2A0D"/>
    <w:rsid w:val="008E2B74"/>
    <w:rsid w:val="008E2E77"/>
    <w:rsid w:val="008E34CE"/>
    <w:rsid w:val="008E3A6F"/>
    <w:rsid w:val="008E4B3B"/>
    <w:rsid w:val="008E4DEC"/>
    <w:rsid w:val="008E5106"/>
    <w:rsid w:val="008E5569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3110"/>
    <w:rsid w:val="008F3AE9"/>
    <w:rsid w:val="008F3B83"/>
    <w:rsid w:val="008F4411"/>
    <w:rsid w:val="008F44F4"/>
    <w:rsid w:val="008F4572"/>
    <w:rsid w:val="008F4D18"/>
    <w:rsid w:val="008F5521"/>
    <w:rsid w:val="008F5617"/>
    <w:rsid w:val="008F5E37"/>
    <w:rsid w:val="008F6E7B"/>
    <w:rsid w:val="008F6EF3"/>
    <w:rsid w:val="008F7BB9"/>
    <w:rsid w:val="008F7D4F"/>
    <w:rsid w:val="008F7D87"/>
    <w:rsid w:val="008F7F88"/>
    <w:rsid w:val="00900615"/>
    <w:rsid w:val="00900624"/>
    <w:rsid w:val="00900760"/>
    <w:rsid w:val="00900C8C"/>
    <w:rsid w:val="00900CE9"/>
    <w:rsid w:val="0090116F"/>
    <w:rsid w:val="009016C6"/>
    <w:rsid w:val="00901FA8"/>
    <w:rsid w:val="00902469"/>
    <w:rsid w:val="0090251E"/>
    <w:rsid w:val="00902A1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E4"/>
    <w:rsid w:val="00913A8B"/>
    <w:rsid w:val="00913DEF"/>
    <w:rsid w:val="009140DB"/>
    <w:rsid w:val="00915A2C"/>
    <w:rsid w:val="00915BCC"/>
    <w:rsid w:val="00915CF4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241F"/>
    <w:rsid w:val="009227BB"/>
    <w:rsid w:val="009229E8"/>
    <w:rsid w:val="00923109"/>
    <w:rsid w:val="00923369"/>
    <w:rsid w:val="009243FC"/>
    <w:rsid w:val="009248F6"/>
    <w:rsid w:val="00924BAB"/>
    <w:rsid w:val="0092562D"/>
    <w:rsid w:val="00925B31"/>
    <w:rsid w:val="00926FB0"/>
    <w:rsid w:val="009270CF"/>
    <w:rsid w:val="00927787"/>
    <w:rsid w:val="00927E57"/>
    <w:rsid w:val="00930107"/>
    <w:rsid w:val="009301B8"/>
    <w:rsid w:val="009304C3"/>
    <w:rsid w:val="00930C68"/>
    <w:rsid w:val="00931221"/>
    <w:rsid w:val="009318FD"/>
    <w:rsid w:val="009319A6"/>
    <w:rsid w:val="00931DE1"/>
    <w:rsid w:val="009321CF"/>
    <w:rsid w:val="00932A03"/>
    <w:rsid w:val="00932A8E"/>
    <w:rsid w:val="00932CA4"/>
    <w:rsid w:val="00932D46"/>
    <w:rsid w:val="009331BF"/>
    <w:rsid w:val="00933753"/>
    <w:rsid w:val="0093412C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90B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489F"/>
    <w:rsid w:val="00955B67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83B"/>
    <w:rsid w:val="0096297E"/>
    <w:rsid w:val="00963311"/>
    <w:rsid w:val="00963578"/>
    <w:rsid w:val="009635FF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E79"/>
    <w:rsid w:val="0098454B"/>
    <w:rsid w:val="0098481C"/>
    <w:rsid w:val="00984C75"/>
    <w:rsid w:val="0098538C"/>
    <w:rsid w:val="00985A4C"/>
    <w:rsid w:val="009860CB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2707"/>
    <w:rsid w:val="00992917"/>
    <w:rsid w:val="00992BC7"/>
    <w:rsid w:val="00992DC7"/>
    <w:rsid w:val="00993129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F40"/>
    <w:rsid w:val="00996F5E"/>
    <w:rsid w:val="009A02D2"/>
    <w:rsid w:val="009A07EA"/>
    <w:rsid w:val="009A0C9B"/>
    <w:rsid w:val="009A0F19"/>
    <w:rsid w:val="009A18D1"/>
    <w:rsid w:val="009A1935"/>
    <w:rsid w:val="009A19E3"/>
    <w:rsid w:val="009A1AD7"/>
    <w:rsid w:val="009A22A9"/>
    <w:rsid w:val="009A2944"/>
    <w:rsid w:val="009A2A51"/>
    <w:rsid w:val="009A36EB"/>
    <w:rsid w:val="009A3B2D"/>
    <w:rsid w:val="009A3CD2"/>
    <w:rsid w:val="009A400D"/>
    <w:rsid w:val="009A42FD"/>
    <w:rsid w:val="009A4464"/>
    <w:rsid w:val="009A4DA9"/>
    <w:rsid w:val="009A4EBF"/>
    <w:rsid w:val="009A5387"/>
    <w:rsid w:val="009A5594"/>
    <w:rsid w:val="009A57EC"/>
    <w:rsid w:val="009A601E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31A5"/>
    <w:rsid w:val="009B31C2"/>
    <w:rsid w:val="009B3876"/>
    <w:rsid w:val="009B48CC"/>
    <w:rsid w:val="009B4CB6"/>
    <w:rsid w:val="009B5427"/>
    <w:rsid w:val="009B54EC"/>
    <w:rsid w:val="009B5FBC"/>
    <w:rsid w:val="009B5FDE"/>
    <w:rsid w:val="009B627B"/>
    <w:rsid w:val="009B71E7"/>
    <w:rsid w:val="009B73DE"/>
    <w:rsid w:val="009B78FE"/>
    <w:rsid w:val="009C09A8"/>
    <w:rsid w:val="009C0D84"/>
    <w:rsid w:val="009C11E2"/>
    <w:rsid w:val="009C1783"/>
    <w:rsid w:val="009C2002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D0050"/>
    <w:rsid w:val="009D0640"/>
    <w:rsid w:val="009D0690"/>
    <w:rsid w:val="009D09E0"/>
    <w:rsid w:val="009D1700"/>
    <w:rsid w:val="009D1BD1"/>
    <w:rsid w:val="009D20A4"/>
    <w:rsid w:val="009D2475"/>
    <w:rsid w:val="009D287D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8C"/>
    <w:rsid w:val="009E2CC5"/>
    <w:rsid w:val="009E2FE7"/>
    <w:rsid w:val="009E37B9"/>
    <w:rsid w:val="009E3992"/>
    <w:rsid w:val="009E3D6A"/>
    <w:rsid w:val="009E420B"/>
    <w:rsid w:val="009E4B68"/>
    <w:rsid w:val="009E4B9B"/>
    <w:rsid w:val="009E4F3A"/>
    <w:rsid w:val="009E4F50"/>
    <w:rsid w:val="009E56D7"/>
    <w:rsid w:val="009E5985"/>
    <w:rsid w:val="009E5A67"/>
    <w:rsid w:val="009E6116"/>
    <w:rsid w:val="009E6679"/>
    <w:rsid w:val="009E66C9"/>
    <w:rsid w:val="009E77DC"/>
    <w:rsid w:val="009E79FD"/>
    <w:rsid w:val="009E7FC3"/>
    <w:rsid w:val="009F065B"/>
    <w:rsid w:val="009F0A46"/>
    <w:rsid w:val="009F0C5B"/>
    <w:rsid w:val="009F0FBA"/>
    <w:rsid w:val="009F378C"/>
    <w:rsid w:val="009F3A63"/>
    <w:rsid w:val="009F4A7E"/>
    <w:rsid w:val="009F4DC5"/>
    <w:rsid w:val="009F4F36"/>
    <w:rsid w:val="009F54E7"/>
    <w:rsid w:val="009F5C3B"/>
    <w:rsid w:val="009F6154"/>
    <w:rsid w:val="009F6A5F"/>
    <w:rsid w:val="009F6CF4"/>
    <w:rsid w:val="009F7057"/>
    <w:rsid w:val="009F7C9D"/>
    <w:rsid w:val="00A000D5"/>
    <w:rsid w:val="00A0060B"/>
    <w:rsid w:val="00A00937"/>
    <w:rsid w:val="00A00AC7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662"/>
    <w:rsid w:val="00A15078"/>
    <w:rsid w:val="00A15121"/>
    <w:rsid w:val="00A153F8"/>
    <w:rsid w:val="00A156FD"/>
    <w:rsid w:val="00A15984"/>
    <w:rsid w:val="00A15B23"/>
    <w:rsid w:val="00A15D53"/>
    <w:rsid w:val="00A15F32"/>
    <w:rsid w:val="00A16571"/>
    <w:rsid w:val="00A16ACA"/>
    <w:rsid w:val="00A16E0A"/>
    <w:rsid w:val="00A171BB"/>
    <w:rsid w:val="00A17B6F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B00"/>
    <w:rsid w:val="00A33FD3"/>
    <w:rsid w:val="00A3415F"/>
    <w:rsid w:val="00A35904"/>
    <w:rsid w:val="00A35F96"/>
    <w:rsid w:val="00A3640E"/>
    <w:rsid w:val="00A3782A"/>
    <w:rsid w:val="00A41149"/>
    <w:rsid w:val="00A416DF"/>
    <w:rsid w:val="00A41A4C"/>
    <w:rsid w:val="00A41B14"/>
    <w:rsid w:val="00A41C41"/>
    <w:rsid w:val="00A41F47"/>
    <w:rsid w:val="00A4294B"/>
    <w:rsid w:val="00A4305B"/>
    <w:rsid w:val="00A431E4"/>
    <w:rsid w:val="00A439C7"/>
    <w:rsid w:val="00A43B17"/>
    <w:rsid w:val="00A43B2F"/>
    <w:rsid w:val="00A4404F"/>
    <w:rsid w:val="00A44085"/>
    <w:rsid w:val="00A44BB6"/>
    <w:rsid w:val="00A44C6E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34E8"/>
    <w:rsid w:val="00A53CAB"/>
    <w:rsid w:val="00A53D75"/>
    <w:rsid w:val="00A54857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6040"/>
    <w:rsid w:val="00A668D8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B8"/>
    <w:rsid w:val="00A73956"/>
    <w:rsid w:val="00A73CF4"/>
    <w:rsid w:val="00A73F06"/>
    <w:rsid w:val="00A746E5"/>
    <w:rsid w:val="00A748E6"/>
    <w:rsid w:val="00A749DD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174F"/>
    <w:rsid w:val="00A82161"/>
    <w:rsid w:val="00A8223F"/>
    <w:rsid w:val="00A82CE5"/>
    <w:rsid w:val="00A83503"/>
    <w:rsid w:val="00A84815"/>
    <w:rsid w:val="00A84972"/>
    <w:rsid w:val="00A84EEF"/>
    <w:rsid w:val="00A85027"/>
    <w:rsid w:val="00A8503B"/>
    <w:rsid w:val="00A8527D"/>
    <w:rsid w:val="00A85943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236"/>
    <w:rsid w:val="00A95447"/>
    <w:rsid w:val="00A954EE"/>
    <w:rsid w:val="00A96564"/>
    <w:rsid w:val="00A9678D"/>
    <w:rsid w:val="00AA0016"/>
    <w:rsid w:val="00AA0255"/>
    <w:rsid w:val="00AA05CE"/>
    <w:rsid w:val="00AA07BA"/>
    <w:rsid w:val="00AA0AD7"/>
    <w:rsid w:val="00AA0AD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97D"/>
    <w:rsid w:val="00AB3DEF"/>
    <w:rsid w:val="00AB4CCA"/>
    <w:rsid w:val="00AB4E55"/>
    <w:rsid w:val="00AB52B3"/>
    <w:rsid w:val="00AB557D"/>
    <w:rsid w:val="00AB6093"/>
    <w:rsid w:val="00AB6581"/>
    <w:rsid w:val="00AB6C05"/>
    <w:rsid w:val="00AB72C0"/>
    <w:rsid w:val="00AB77CF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E"/>
    <w:rsid w:val="00AC485C"/>
    <w:rsid w:val="00AC5474"/>
    <w:rsid w:val="00AC6175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D9E"/>
    <w:rsid w:val="00AE4EA1"/>
    <w:rsid w:val="00AE5245"/>
    <w:rsid w:val="00AE5329"/>
    <w:rsid w:val="00AE67C4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D38"/>
    <w:rsid w:val="00AF5EF2"/>
    <w:rsid w:val="00AF6129"/>
    <w:rsid w:val="00AF622B"/>
    <w:rsid w:val="00AF6482"/>
    <w:rsid w:val="00AF65FC"/>
    <w:rsid w:val="00AF7310"/>
    <w:rsid w:val="00AF7B58"/>
    <w:rsid w:val="00B008A9"/>
    <w:rsid w:val="00B00A9D"/>
    <w:rsid w:val="00B00B23"/>
    <w:rsid w:val="00B020D8"/>
    <w:rsid w:val="00B02BB8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7178"/>
    <w:rsid w:val="00B274DA"/>
    <w:rsid w:val="00B279E5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DB6"/>
    <w:rsid w:val="00B43C8E"/>
    <w:rsid w:val="00B443AD"/>
    <w:rsid w:val="00B4445F"/>
    <w:rsid w:val="00B4502B"/>
    <w:rsid w:val="00B4546F"/>
    <w:rsid w:val="00B454C2"/>
    <w:rsid w:val="00B456F7"/>
    <w:rsid w:val="00B45BC1"/>
    <w:rsid w:val="00B46539"/>
    <w:rsid w:val="00B4670D"/>
    <w:rsid w:val="00B4747D"/>
    <w:rsid w:val="00B476E1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29B8"/>
    <w:rsid w:val="00B530D6"/>
    <w:rsid w:val="00B530DC"/>
    <w:rsid w:val="00B531AC"/>
    <w:rsid w:val="00B5325C"/>
    <w:rsid w:val="00B53621"/>
    <w:rsid w:val="00B537F7"/>
    <w:rsid w:val="00B53EE3"/>
    <w:rsid w:val="00B54062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600AE"/>
    <w:rsid w:val="00B6054A"/>
    <w:rsid w:val="00B608C7"/>
    <w:rsid w:val="00B60A40"/>
    <w:rsid w:val="00B61002"/>
    <w:rsid w:val="00B61018"/>
    <w:rsid w:val="00B61247"/>
    <w:rsid w:val="00B6178B"/>
    <w:rsid w:val="00B6184E"/>
    <w:rsid w:val="00B623F0"/>
    <w:rsid w:val="00B62AD7"/>
    <w:rsid w:val="00B62C24"/>
    <w:rsid w:val="00B62C6B"/>
    <w:rsid w:val="00B62CDE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F6A"/>
    <w:rsid w:val="00B71127"/>
    <w:rsid w:val="00B7167F"/>
    <w:rsid w:val="00B71760"/>
    <w:rsid w:val="00B71845"/>
    <w:rsid w:val="00B71AC4"/>
    <w:rsid w:val="00B71E43"/>
    <w:rsid w:val="00B727B2"/>
    <w:rsid w:val="00B72EF3"/>
    <w:rsid w:val="00B739D2"/>
    <w:rsid w:val="00B746CC"/>
    <w:rsid w:val="00B749FE"/>
    <w:rsid w:val="00B74B9A"/>
    <w:rsid w:val="00B74C1D"/>
    <w:rsid w:val="00B74D2C"/>
    <w:rsid w:val="00B7502B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B62"/>
    <w:rsid w:val="00B97471"/>
    <w:rsid w:val="00B9773A"/>
    <w:rsid w:val="00B977AB"/>
    <w:rsid w:val="00B97A0A"/>
    <w:rsid w:val="00B97E95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EB9"/>
    <w:rsid w:val="00BA52E6"/>
    <w:rsid w:val="00BA557D"/>
    <w:rsid w:val="00BA58C2"/>
    <w:rsid w:val="00BA59A1"/>
    <w:rsid w:val="00BA5A12"/>
    <w:rsid w:val="00BA5C0C"/>
    <w:rsid w:val="00BA5C16"/>
    <w:rsid w:val="00BA6853"/>
    <w:rsid w:val="00BA714B"/>
    <w:rsid w:val="00BA7194"/>
    <w:rsid w:val="00BA76FA"/>
    <w:rsid w:val="00BA792D"/>
    <w:rsid w:val="00BA7E37"/>
    <w:rsid w:val="00BA7F4C"/>
    <w:rsid w:val="00BA7FD6"/>
    <w:rsid w:val="00BB0008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B49"/>
    <w:rsid w:val="00BB31E7"/>
    <w:rsid w:val="00BB42D6"/>
    <w:rsid w:val="00BB438D"/>
    <w:rsid w:val="00BB51BD"/>
    <w:rsid w:val="00BB550F"/>
    <w:rsid w:val="00BB6516"/>
    <w:rsid w:val="00BB65D9"/>
    <w:rsid w:val="00BB69FE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896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E4"/>
    <w:rsid w:val="00BC472D"/>
    <w:rsid w:val="00BC56A4"/>
    <w:rsid w:val="00BC5ED5"/>
    <w:rsid w:val="00BC62FF"/>
    <w:rsid w:val="00BC634B"/>
    <w:rsid w:val="00BC6EDC"/>
    <w:rsid w:val="00BC7088"/>
    <w:rsid w:val="00BC788E"/>
    <w:rsid w:val="00BC7BA5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39D"/>
    <w:rsid w:val="00BE055A"/>
    <w:rsid w:val="00BE0780"/>
    <w:rsid w:val="00BE090B"/>
    <w:rsid w:val="00BE0C9A"/>
    <w:rsid w:val="00BE1189"/>
    <w:rsid w:val="00BE1627"/>
    <w:rsid w:val="00BE16FD"/>
    <w:rsid w:val="00BE1843"/>
    <w:rsid w:val="00BE1CE7"/>
    <w:rsid w:val="00BE1E42"/>
    <w:rsid w:val="00BE260F"/>
    <w:rsid w:val="00BE3103"/>
    <w:rsid w:val="00BE3316"/>
    <w:rsid w:val="00BE3E2E"/>
    <w:rsid w:val="00BE4E82"/>
    <w:rsid w:val="00BE5409"/>
    <w:rsid w:val="00BE58C7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F70"/>
    <w:rsid w:val="00BF05CB"/>
    <w:rsid w:val="00BF0809"/>
    <w:rsid w:val="00BF0CF2"/>
    <w:rsid w:val="00BF0E07"/>
    <w:rsid w:val="00BF18C5"/>
    <w:rsid w:val="00BF1D5C"/>
    <w:rsid w:val="00BF1E7F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1233"/>
    <w:rsid w:val="00C013E0"/>
    <w:rsid w:val="00C0140C"/>
    <w:rsid w:val="00C01611"/>
    <w:rsid w:val="00C016F9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0E17"/>
    <w:rsid w:val="00C11F42"/>
    <w:rsid w:val="00C11F7D"/>
    <w:rsid w:val="00C120A2"/>
    <w:rsid w:val="00C1217C"/>
    <w:rsid w:val="00C122BD"/>
    <w:rsid w:val="00C124EC"/>
    <w:rsid w:val="00C125FE"/>
    <w:rsid w:val="00C126BF"/>
    <w:rsid w:val="00C1283A"/>
    <w:rsid w:val="00C1372A"/>
    <w:rsid w:val="00C13C28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584"/>
    <w:rsid w:val="00C42D96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1362"/>
    <w:rsid w:val="00C52104"/>
    <w:rsid w:val="00C52125"/>
    <w:rsid w:val="00C523B6"/>
    <w:rsid w:val="00C52FAE"/>
    <w:rsid w:val="00C52FFC"/>
    <w:rsid w:val="00C545BA"/>
    <w:rsid w:val="00C54630"/>
    <w:rsid w:val="00C54FAC"/>
    <w:rsid w:val="00C55222"/>
    <w:rsid w:val="00C55BC8"/>
    <w:rsid w:val="00C55E81"/>
    <w:rsid w:val="00C55F4E"/>
    <w:rsid w:val="00C55FC1"/>
    <w:rsid w:val="00C567E1"/>
    <w:rsid w:val="00C5684C"/>
    <w:rsid w:val="00C570C8"/>
    <w:rsid w:val="00C573A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33AD"/>
    <w:rsid w:val="00C63732"/>
    <w:rsid w:val="00C63871"/>
    <w:rsid w:val="00C63EFC"/>
    <w:rsid w:val="00C64366"/>
    <w:rsid w:val="00C64456"/>
    <w:rsid w:val="00C64761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B2D"/>
    <w:rsid w:val="00C7716F"/>
    <w:rsid w:val="00C77452"/>
    <w:rsid w:val="00C77B04"/>
    <w:rsid w:val="00C77E5E"/>
    <w:rsid w:val="00C80448"/>
    <w:rsid w:val="00C805C8"/>
    <w:rsid w:val="00C81664"/>
    <w:rsid w:val="00C81AD2"/>
    <w:rsid w:val="00C82C4D"/>
    <w:rsid w:val="00C83116"/>
    <w:rsid w:val="00C833D4"/>
    <w:rsid w:val="00C8438F"/>
    <w:rsid w:val="00C84446"/>
    <w:rsid w:val="00C8449B"/>
    <w:rsid w:val="00C848DD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254B"/>
    <w:rsid w:val="00C930CF"/>
    <w:rsid w:val="00C9312B"/>
    <w:rsid w:val="00C94680"/>
    <w:rsid w:val="00C9469A"/>
    <w:rsid w:val="00C94744"/>
    <w:rsid w:val="00C94992"/>
    <w:rsid w:val="00C94D49"/>
    <w:rsid w:val="00C95039"/>
    <w:rsid w:val="00C95077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67C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618"/>
    <w:rsid w:val="00CC1B04"/>
    <w:rsid w:val="00CC24B9"/>
    <w:rsid w:val="00CC253B"/>
    <w:rsid w:val="00CC2A4B"/>
    <w:rsid w:val="00CC2E93"/>
    <w:rsid w:val="00CC35B3"/>
    <w:rsid w:val="00CC3618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60C"/>
    <w:rsid w:val="00CD3A58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F62"/>
    <w:rsid w:val="00CE1031"/>
    <w:rsid w:val="00CE110C"/>
    <w:rsid w:val="00CE1190"/>
    <w:rsid w:val="00CE13B9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156"/>
    <w:rsid w:val="00CE55BF"/>
    <w:rsid w:val="00CE562A"/>
    <w:rsid w:val="00CE5688"/>
    <w:rsid w:val="00CE57C9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BAA"/>
    <w:rsid w:val="00D05C0A"/>
    <w:rsid w:val="00D05C5F"/>
    <w:rsid w:val="00D06249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26BC"/>
    <w:rsid w:val="00D12DA1"/>
    <w:rsid w:val="00D12DF8"/>
    <w:rsid w:val="00D12E8E"/>
    <w:rsid w:val="00D1370C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46F8"/>
    <w:rsid w:val="00D35221"/>
    <w:rsid w:val="00D35534"/>
    <w:rsid w:val="00D355F9"/>
    <w:rsid w:val="00D360C4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672"/>
    <w:rsid w:val="00D4573E"/>
    <w:rsid w:val="00D45DF5"/>
    <w:rsid w:val="00D45F7E"/>
    <w:rsid w:val="00D45F84"/>
    <w:rsid w:val="00D46444"/>
    <w:rsid w:val="00D473CC"/>
    <w:rsid w:val="00D473D3"/>
    <w:rsid w:val="00D47638"/>
    <w:rsid w:val="00D5021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7E7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657"/>
    <w:rsid w:val="00D6215B"/>
    <w:rsid w:val="00D62D8C"/>
    <w:rsid w:val="00D6329D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815"/>
    <w:rsid w:val="00D71C6A"/>
    <w:rsid w:val="00D71F6C"/>
    <w:rsid w:val="00D727BA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C2"/>
    <w:rsid w:val="00D800A0"/>
    <w:rsid w:val="00D80619"/>
    <w:rsid w:val="00D80A23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610B"/>
    <w:rsid w:val="00D86434"/>
    <w:rsid w:val="00D86478"/>
    <w:rsid w:val="00D86504"/>
    <w:rsid w:val="00D86B1C"/>
    <w:rsid w:val="00D86C6A"/>
    <w:rsid w:val="00D86EF8"/>
    <w:rsid w:val="00D871A8"/>
    <w:rsid w:val="00D878E3"/>
    <w:rsid w:val="00D90256"/>
    <w:rsid w:val="00D9067C"/>
    <w:rsid w:val="00D90A2D"/>
    <w:rsid w:val="00D90C8F"/>
    <w:rsid w:val="00D9128E"/>
    <w:rsid w:val="00D915A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91B"/>
    <w:rsid w:val="00D97E5B"/>
    <w:rsid w:val="00D97FC2"/>
    <w:rsid w:val="00DA013A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9A6"/>
    <w:rsid w:val="00DA75EF"/>
    <w:rsid w:val="00DA77E8"/>
    <w:rsid w:val="00DA7A22"/>
    <w:rsid w:val="00DA7BA4"/>
    <w:rsid w:val="00DA7D83"/>
    <w:rsid w:val="00DA7DA2"/>
    <w:rsid w:val="00DA7EA6"/>
    <w:rsid w:val="00DB0217"/>
    <w:rsid w:val="00DB04BE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55A"/>
    <w:rsid w:val="00DB7999"/>
    <w:rsid w:val="00DC020A"/>
    <w:rsid w:val="00DC0453"/>
    <w:rsid w:val="00DC136D"/>
    <w:rsid w:val="00DC1937"/>
    <w:rsid w:val="00DC1F7F"/>
    <w:rsid w:val="00DC210C"/>
    <w:rsid w:val="00DC21BC"/>
    <w:rsid w:val="00DC2810"/>
    <w:rsid w:val="00DC2886"/>
    <w:rsid w:val="00DC28FC"/>
    <w:rsid w:val="00DC31CE"/>
    <w:rsid w:val="00DC3555"/>
    <w:rsid w:val="00DC3765"/>
    <w:rsid w:val="00DC3C15"/>
    <w:rsid w:val="00DC3D52"/>
    <w:rsid w:val="00DC4A6F"/>
    <w:rsid w:val="00DC4C73"/>
    <w:rsid w:val="00DC4C8D"/>
    <w:rsid w:val="00DC54C9"/>
    <w:rsid w:val="00DC5766"/>
    <w:rsid w:val="00DC5A19"/>
    <w:rsid w:val="00DC6098"/>
    <w:rsid w:val="00DC66A2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C0B"/>
    <w:rsid w:val="00DE6A2E"/>
    <w:rsid w:val="00DE6DDB"/>
    <w:rsid w:val="00DE6F6D"/>
    <w:rsid w:val="00DE719A"/>
    <w:rsid w:val="00DE77B1"/>
    <w:rsid w:val="00DE7C09"/>
    <w:rsid w:val="00DF069A"/>
    <w:rsid w:val="00DF12E8"/>
    <w:rsid w:val="00DF15C0"/>
    <w:rsid w:val="00DF17BB"/>
    <w:rsid w:val="00DF1BCC"/>
    <w:rsid w:val="00DF25C2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73A5"/>
    <w:rsid w:val="00DF73CD"/>
    <w:rsid w:val="00DF7CD8"/>
    <w:rsid w:val="00E001B3"/>
    <w:rsid w:val="00E0032B"/>
    <w:rsid w:val="00E003CA"/>
    <w:rsid w:val="00E005B3"/>
    <w:rsid w:val="00E01835"/>
    <w:rsid w:val="00E01872"/>
    <w:rsid w:val="00E018D2"/>
    <w:rsid w:val="00E01921"/>
    <w:rsid w:val="00E01995"/>
    <w:rsid w:val="00E01DC0"/>
    <w:rsid w:val="00E024F2"/>
    <w:rsid w:val="00E029A8"/>
    <w:rsid w:val="00E02DE9"/>
    <w:rsid w:val="00E02EF6"/>
    <w:rsid w:val="00E03E11"/>
    <w:rsid w:val="00E042A8"/>
    <w:rsid w:val="00E04415"/>
    <w:rsid w:val="00E04509"/>
    <w:rsid w:val="00E06104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ACF"/>
    <w:rsid w:val="00E14373"/>
    <w:rsid w:val="00E145EF"/>
    <w:rsid w:val="00E14FBE"/>
    <w:rsid w:val="00E14FE6"/>
    <w:rsid w:val="00E153BE"/>
    <w:rsid w:val="00E15E7D"/>
    <w:rsid w:val="00E16246"/>
    <w:rsid w:val="00E17502"/>
    <w:rsid w:val="00E17C44"/>
    <w:rsid w:val="00E202E4"/>
    <w:rsid w:val="00E20371"/>
    <w:rsid w:val="00E207B0"/>
    <w:rsid w:val="00E20B18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30158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FC5"/>
    <w:rsid w:val="00E3500E"/>
    <w:rsid w:val="00E351FF"/>
    <w:rsid w:val="00E352C0"/>
    <w:rsid w:val="00E35A6B"/>
    <w:rsid w:val="00E35ECF"/>
    <w:rsid w:val="00E36649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8C6"/>
    <w:rsid w:val="00E43201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50A18"/>
    <w:rsid w:val="00E50B2F"/>
    <w:rsid w:val="00E51105"/>
    <w:rsid w:val="00E511FC"/>
    <w:rsid w:val="00E51382"/>
    <w:rsid w:val="00E51629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6D1"/>
    <w:rsid w:val="00E6292B"/>
    <w:rsid w:val="00E635F5"/>
    <w:rsid w:val="00E638DA"/>
    <w:rsid w:val="00E63BB5"/>
    <w:rsid w:val="00E63FA0"/>
    <w:rsid w:val="00E6420B"/>
    <w:rsid w:val="00E64542"/>
    <w:rsid w:val="00E648EB"/>
    <w:rsid w:val="00E6492B"/>
    <w:rsid w:val="00E64C7F"/>
    <w:rsid w:val="00E64CDF"/>
    <w:rsid w:val="00E64D1D"/>
    <w:rsid w:val="00E652A8"/>
    <w:rsid w:val="00E65AF1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2303"/>
    <w:rsid w:val="00E73A43"/>
    <w:rsid w:val="00E73DD3"/>
    <w:rsid w:val="00E73E4D"/>
    <w:rsid w:val="00E73F20"/>
    <w:rsid w:val="00E748A9"/>
    <w:rsid w:val="00E74B97"/>
    <w:rsid w:val="00E761A7"/>
    <w:rsid w:val="00E762A3"/>
    <w:rsid w:val="00E7717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76E"/>
    <w:rsid w:val="00E8571A"/>
    <w:rsid w:val="00E857F3"/>
    <w:rsid w:val="00E858FE"/>
    <w:rsid w:val="00E85968"/>
    <w:rsid w:val="00E85A2A"/>
    <w:rsid w:val="00E85A4F"/>
    <w:rsid w:val="00E861AD"/>
    <w:rsid w:val="00E862E3"/>
    <w:rsid w:val="00E8696F"/>
    <w:rsid w:val="00E869D1"/>
    <w:rsid w:val="00E87028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D7B"/>
    <w:rsid w:val="00E962CE"/>
    <w:rsid w:val="00E963E2"/>
    <w:rsid w:val="00E96BDB"/>
    <w:rsid w:val="00E97119"/>
    <w:rsid w:val="00E9733B"/>
    <w:rsid w:val="00E976DC"/>
    <w:rsid w:val="00E97D1A"/>
    <w:rsid w:val="00E97D6B"/>
    <w:rsid w:val="00EA1496"/>
    <w:rsid w:val="00EA14CB"/>
    <w:rsid w:val="00EA17EF"/>
    <w:rsid w:val="00EA18F2"/>
    <w:rsid w:val="00EA1B98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22EB"/>
    <w:rsid w:val="00EC2766"/>
    <w:rsid w:val="00EC2AE5"/>
    <w:rsid w:val="00EC2BCE"/>
    <w:rsid w:val="00EC2CE5"/>
    <w:rsid w:val="00EC2EBA"/>
    <w:rsid w:val="00EC2F18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6D9"/>
    <w:rsid w:val="00EE0FDE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F7B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F72"/>
    <w:rsid w:val="00F04FC4"/>
    <w:rsid w:val="00F0508A"/>
    <w:rsid w:val="00F05821"/>
    <w:rsid w:val="00F05A45"/>
    <w:rsid w:val="00F05AB2"/>
    <w:rsid w:val="00F05B36"/>
    <w:rsid w:val="00F05C99"/>
    <w:rsid w:val="00F0639B"/>
    <w:rsid w:val="00F07026"/>
    <w:rsid w:val="00F070A6"/>
    <w:rsid w:val="00F0787C"/>
    <w:rsid w:val="00F07ACD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5BC"/>
    <w:rsid w:val="00F32A6C"/>
    <w:rsid w:val="00F32C3A"/>
    <w:rsid w:val="00F32CD3"/>
    <w:rsid w:val="00F32F59"/>
    <w:rsid w:val="00F33240"/>
    <w:rsid w:val="00F33AE6"/>
    <w:rsid w:val="00F33C4C"/>
    <w:rsid w:val="00F35386"/>
    <w:rsid w:val="00F35EF2"/>
    <w:rsid w:val="00F36068"/>
    <w:rsid w:val="00F36639"/>
    <w:rsid w:val="00F36774"/>
    <w:rsid w:val="00F36A96"/>
    <w:rsid w:val="00F3752B"/>
    <w:rsid w:val="00F37A7A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C24"/>
    <w:rsid w:val="00F60D0A"/>
    <w:rsid w:val="00F614AB"/>
    <w:rsid w:val="00F623F5"/>
    <w:rsid w:val="00F624B4"/>
    <w:rsid w:val="00F62D34"/>
    <w:rsid w:val="00F62DBA"/>
    <w:rsid w:val="00F634E1"/>
    <w:rsid w:val="00F64690"/>
    <w:rsid w:val="00F6470D"/>
    <w:rsid w:val="00F65013"/>
    <w:rsid w:val="00F6572F"/>
    <w:rsid w:val="00F659C6"/>
    <w:rsid w:val="00F65E47"/>
    <w:rsid w:val="00F66282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74F"/>
    <w:rsid w:val="00F7176C"/>
    <w:rsid w:val="00F72303"/>
    <w:rsid w:val="00F72316"/>
    <w:rsid w:val="00F72BB1"/>
    <w:rsid w:val="00F72CCE"/>
    <w:rsid w:val="00F72ED0"/>
    <w:rsid w:val="00F73237"/>
    <w:rsid w:val="00F738BA"/>
    <w:rsid w:val="00F739CA"/>
    <w:rsid w:val="00F73AB5"/>
    <w:rsid w:val="00F73EE0"/>
    <w:rsid w:val="00F74398"/>
    <w:rsid w:val="00F74A91"/>
    <w:rsid w:val="00F755DB"/>
    <w:rsid w:val="00F7649E"/>
    <w:rsid w:val="00F766DA"/>
    <w:rsid w:val="00F76A71"/>
    <w:rsid w:val="00F76D05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C2B"/>
    <w:rsid w:val="00F87F26"/>
    <w:rsid w:val="00F87F85"/>
    <w:rsid w:val="00F907A4"/>
    <w:rsid w:val="00F909CB"/>
    <w:rsid w:val="00F912E9"/>
    <w:rsid w:val="00F912EA"/>
    <w:rsid w:val="00F915E4"/>
    <w:rsid w:val="00F915F2"/>
    <w:rsid w:val="00F91933"/>
    <w:rsid w:val="00F91E21"/>
    <w:rsid w:val="00F924B7"/>
    <w:rsid w:val="00F92E72"/>
    <w:rsid w:val="00F93509"/>
    <w:rsid w:val="00F9388F"/>
    <w:rsid w:val="00F93DFD"/>
    <w:rsid w:val="00F93F4A"/>
    <w:rsid w:val="00F94C28"/>
    <w:rsid w:val="00F95226"/>
    <w:rsid w:val="00F953B8"/>
    <w:rsid w:val="00F95582"/>
    <w:rsid w:val="00F959AB"/>
    <w:rsid w:val="00F95F94"/>
    <w:rsid w:val="00F966DF"/>
    <w:rsid w:val="00F96990"/>
    <w:rsid w:val="00F96C3E"/>
    <w:rsid w:val="00F96D57"/>
    <w:rsid w:val="00F96DAB"/>
    <w:rsid w:val="00F97086"/>
    <w:rsid w:val="00F978AB"/>
    <w:rsid w:val="00FA01F6"/>
    <w:rsid w:val="00FA041C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4397"/>
    <w:rsid w:val="00FA4D3D"/>
    <w:rsid w:val="00FA4D42"/>
    <w:rsid w:val="00FA5576"/>
    <w:rsid w:val="00FA6053"/>
    <w:rsid w:val="00FA6054"/>
    <w:rsid w:val="00FA60D3"/>
    <w:rsid w:val="00FA62BD"/>
    <w:rsid w:val="00FA69F5"/>
    <w:rsid w:val="00FA6A2D"/>
    <w:rsid w:val="00FA6AB3"/>
    <w:rsid w:val="00FA6E26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32F9"/>
    <w:rsid w:val="00FB3559"/>
    <w:rsid w:val="00FB3EB7"/>
    <w:rsid w:val="00FB41A9"/>
    <w:rsid w:val="00FB4249"/>
    <w:rsid w:val="00FB51A0"/>
    <w:rsid w:val="00FB64C3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23D"/>
    <w:rsid w:val="00FC47EA"/>
    <w:rsid w:val="00FC48D1"/>
    <w:rsid w:val="00FC4CC0"/>
    <w:rsid w:val="00FC5580"/>
    <w:rsid w:val="00FC5CD1"/>
    <w:rsid w:val="00FC5EDD"/>
    <w:rsid w:val="00FC5F03"/>
    <w:rsid w:val="00FC608B"/>
    <w:rsid w:val="00FC6C9C"/>
    <w:rsid w:val="00FC7D1E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D40"/>
    <w:rsid w:val="00FD5F89"/>
    <w:rsid w:val="00FD740C"/>
    <w:rsid w:val="00FD7834"/>
    <w:rsid w:val="00FD7A22"/>
    <w:rsid w:val="00FD7B1D"/>
    <w:rsid w:val="00FE0101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373E"/>
    <w:rsid w:val="00FE383A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A60"/>
    <w:rsid w:val="00FF5220"/>
    <w:rsid w:val="00FF5472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881F18"/>
  <w15:docId w15:val="{EBF8492F-908A-4B03-AC39-8E3E718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uiPriority w:val="99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D9ED6-2794-4255-92F0-C095EFC5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70</Pages>
  <Words>14529</Words>
  <Characters>82820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97155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Virut, Thongkumpla</cp:lastModifiedBy>
  <cp:revision>7</cp:revision>
  <cp:lastPrinted>2021-02-23T10:15:00Z</cp:lastPrinted>
  <dcterms:created xsi:type="dcterms:W3CDTF">2021-02-24T02:18:00Z</dcterms:created>
  <dcterms:modified xsi:type="dcterms:W3CDTF">2021-02-24T09:09:00Z</dcterms:modified>
</cp:coreProperties>
</file>