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7C15" w14:textId="77777777" w:rsidR="00B1375A" w:rsidRPr="005C0BB2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Title"/>
      <w:bookmarkStart w:id="1" w:name="_GoBack"/>
      <w:bookmarkEnd w:id="1"/>
      <w:r w:rsidRPr="005C0BB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C0BB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C0BB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581249" w14:textId="77777777" w:rsidR="006F7AC4" w:rsidRPr="00A2696C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</w:rPr>
      </w:pPr>
    </w:p>
    <w:p w14:paraId="38C2607F" w14:textId="77777777" w:rsidR="000649CB" w:rsidRPr="005C0BB2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08B1B93A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251BAA2F" w14:textId="45604B86" w:rsidR="00E21A0E" w:rsidRPr="005C0BB2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63E3B765" w14:textId="2E81F0D8" w:rsidR="00C17149" w:rsidRPr="005C0BB2" w:rsidRDefault="00C1714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6A557AF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นโยบายการบัญชีที่สำคัญ</w:t>
      </w:r>
    </w:p>
    <w:p w14:paraId="4A016935" w14:textId="52021441" w:rsidR="00E21A0E" w:rsidRPr="005C0BB2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="004D7D6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D7D63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347B96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75F506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5C0BB2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ลูกหนี้จากการซื้อสิทธิเรียกร้อง</w:t>
      </w:r>
    </w:p>
    <w:p w14:paraId="7A34DD87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9238A9D" w14:textId="77777777" w:rsidR="00737967" w:rsidRPr="005C0BB2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3898B91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เงินลงทุนในการร่วมค้า</w:t>
      </w:r>
    </w:p>
    <w:p w14:paraId="7350217E" w14:textId="1B6C058B" w:rsidR="00E76390" w:rsidRPr="005C0BB2" w:rsidRDefault="0086797C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ส่วนปรับปรุง</w:t>
      </w:r>
      <w:r w:rsidR="00E76390" w:rsidRPr="005C0BB2">
        <w:rPr>
          <w:rFonts w:asciiTheme="majorBidi" w:hAnsiTheme="majorBidi" w:cstheme="majorBidi"/>
          <w:sz w:val="28"/>
          <w:szCs w:val="28"/>
          <w:cs/>
          <w:lang w:bidi="th-TH"/>
        </w:rPr>
        <w:t>อาคาร</w:t>
      </w:r>
      <w:r w:rsidR="000A4D2B"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เช่า</w:t>
      </w:r>
      <w:r w:rsidR="00E76390" w:rsidRPr="005C0BB2">
        <w:rPr>
          <w:rFonts w:asciiTheme="majorBidi" w:hAnsiTheme="majorBidi" w:cstheme="majorBidi"/>
          <w:sz w:val="28"/>
          <w:szCs w:val="28"/>
          <w:cs/>
          <w:lang w:bidi="th-TH"/>
        </w:rPr>
        <w:t>และอุปกรณ์</w:t>
      </w:r>
    </w:p>
    <w:p w14:paraId="1A1D78BE" w14:textId="29BF211D" w:rsidR="00DD3D93" w:rsidRPr="005C0BB2" w:rsidRDefault="00DD3D93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6421DE60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25CEF9B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260C1E9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4FBCEC2" w14:textId="77777777" w:rsidR="00B8296A" w:rsidRPr="005C0BB2" w:rsidRDefault="00B8296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1B379B0E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3F4432DD" w14:textId="19C8AE91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5C0BB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42DDB29D" w14:textId="41F6A61A" w:rsidR="002824E7" w:rsidRPr="005C0BB2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ต้นทุนในการจัดจำหน่าย</w:t>
      </w:r>
    </w:p>
    <w:p w14:paraId="2E4EF9CE" w14:textId="2287BEC2" w:rsidR="002824E7" w:rsidRPr="005C0BB2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36602CC4" w14:textId="77777777" w:rsidR="00284F2F" w:rsidRPr="005C0BB2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22A224EF" w14:textId="23F41381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530C31F4" w14:textId="55471D09" w:rsidR="00822AB2" w:rsidRPr="005C0BB2" w:rsidRDefault="005A3ECC" w:rsidP="00822AB2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ผล</w:t>
      </w:r>
      <w:r w:rsidR="004D2509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กำไรและกลับรายการ (ขาดทุน)</w:t>
      </w:r>
      <w:r w:rsidR="00510940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2824E7" w:rsidRPr="005C0BB2">
        <w:rPr>
          <w:rFonts w:asciiTheme="majorBidi" w:hAnsiTheme="majorBidi" w:cstheme="majorBidi"/>
          <w:sz w:val="28"/>
          <w:szCs w:val="28"/>
          <w:cs/>
          <w:lang w:bidi="th-TH"/>
        </w:rPr>
        <w:t>ที่คาดว่าจะเกิดขึ้น</w:t>
      </w:r>
    </w:p>
    <w:p w14:paraId="416FB479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56B6304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3C28139" w14:textId="77777777" w:rsidR="007118EE" w:rsidRPr="005C0BB2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7E4296B" w14:textId="42E76D30" w:rsidR="00284F2F" w:rsidRPr="005C0BB2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3549092" w14:textId="1DAA35AB" w:rsidR="002824E7" w:rsidRPr="005C0BB2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715D32D" w14:textId="22D6CBE8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5C0BB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3B532F01" w14:textId="2C3A87AB" w:rsidR="00E76390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C738675" w14:textId="270101EA" w:rsidR="00A2696C" w:rsidRPr="005C0BB2" w:rsidRDefault="00A2696C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14574BBF" w14:textId="00251C78" w:rsidR="00B1375A" w:rsidRPr="005C0BB2" w:rsidRDefault="00267AAB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5C0BB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0188A5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50C5D493" w:rsidR="00B1375A" w:rsidRPr="005C0BB2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="00EE132C" w:rsidRPr="005C0BB2">
        <w:rPr>
          <w:rFonts w:asciiTheme="majorBidi" w:hAnsiTheme="majorBidi" w:cstheme="majorBidi"/>
          <w:sz w:val="28"/>
          <w:szCs w:val="28"/>
          <w:cs/>
        </w:rPr>
        <w:t>คณะ</w:t>
      </w:r>
      <w:r w:rsidRPr="005C0BB2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267AAB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01D56" w:rsidRPr="005C0BB2">
        <w:rPr>
          <w:rFonts w:asciiTheme="majorBidi" w:hAnsiTheme="majorBidi" w:cstheme="majorBidi"/>
          <w:sz w:val="28"/>
          <w:szCs w:val="28"/>
        </w:rPr>
        <w:t xml:space="preserve">24 </w:t>
      </w:r>
      <w:r w:rsidR="00D2305C" w:rsidRPr="005C0BB2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A90B93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B82" w:rsidRPr="005C0BB2">
        <w:rPr>
          <w:rFonts w:asciiTheme="majorBidi" w:hAnsiTheme="majorBidi" w:cstheme="majorBidi"/>
          <w:sz w:val="28"/>
          <w:szCs w:val="28"/>
        </w:rPr>
        <w:t>256</w:t>
      </w:r>
      <w:r w:rsidR="00201D56" w:rsidRPr="005C0BB2">
        <w:rPr>
          <w:rFonts w:asciiTheme="majorBidi" w:hAnsiTheme="majorBidi" w:cstheme="majorBidi"/>
          <w:sz w:val="28"/>
          <w:szCs w:val="28"/>
        </w:rPr>
        <w:t>4</w:t>
      </w:r>
    </w:p>
    <w:p w14:paraId="3CCE5BEB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399D4EF5" w:rsidR="007118EE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5C0BB2">
        <w:rPr>
          <w:rFonts w:asciiTheme="majorBidi" w:hAnsiTheme="majorBidi" w:cstheme="majorBidi"/>
          <w:sz w:val="28"/>
          <w:szCs w:val="28"/>
        </w:rPr>
        <w:t>“</w:t>
      </w:r>
      <w:r w:rsidRPr="005C0BB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hAnsiTheme="majorBidi" w:cstheme="majorBidi"/>
          <w:sz w:val="28"/>
          <w:szCs w:val="28"/>
        </w:rPr>
        <w:t>”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5C0BB2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132A08" w:rsidRPr="005C0BB2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="00132A08" w:rsidRPr="005C0BB2">
        <w:rPr>
          <w:rFonts w:asciiTheme="majorBidi" w:hAnsiTheme="majorBidi" w:cstheme="majorBidi"/>
          <w:sz w:val="28"/>
          <w:szCs w:val="28"/>
        </w:rPr>
        <w:t xml:space="preserve">) 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>
        <w:rPr>
          <w:rFonts w:asciiTheme="majorBidi" w:hAnsiTheme="majorBidi" w:cstheme="majorBidi"/>
          <w:sz w:val="28"/>
          <w:szCs w:val="28"/>
        </w:rPr>
        <w:t>2562</w:t>
      </w:r>
      <w:r w:rsidR="0081442F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5C0BB2">
        <w:rPr>
          <w:rFonts w:asciiTheme="majorBidi" w:hAnsiTheme="majorBidi" w:cstheme="majorBidi"/>
          <w:sz w:val="28"/>
          <w:szCs w:val="28"/>
          <w:cs/>
        </w:rPr>
        <w:t>โดย</w:t>
      </w:r>
      <w:r w:rsidRPr="005C0BB2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5C0BB2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>
        <w:rPr>
          <w:rFonts w:asciiTheme="majorBidi" w:hAnsiTheme="majorBidi" w:cstheme="majorBidi"/>
          <w:sz w:val="28"/>
          <w:szCs w:val="28"/>
        </w:rPr>
        <w:t>895-6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>
        <w:rPr>
          <w:rFonts w:asciiTheme="majorBidi" w:hAnsiTheme="majorBidi" w:cstheme="majorBidi"/>
          <w:sz w:val="28"/>
          <w:szCs w:val="28"/>
        </w:rPr>
        <w:t>5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1143AB68" w14:textId="77777777" w:rsidR="007118EE" w:rsidRPr="005C0BB2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5833672D" w:rsidR="00B1375A" w:rsidRPr="005C0BB2" w:rsidRDefault="00EE132C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ผู้ถือหุ้นรายใหญ่</w:t>
      </w:r>
      <w:r w:rsidR="00475615">
        <w:rPr>
          <w:rFonts w:asciiTheme="majorBidi" w:hAnsiTheme="majorBidi" w:cstheme="majorBidi" w:hint="cs"/>
          <w:sz w:val="28"/>
          <w:szCs w:val="28"/>
          <w:cs/>
        </w:rPr>
        <w:t>ในระหว่างปี</w:t>
      </w:r>
      <w:r w:rsidR="007118EE" w:rsidRPr="005C0BB2">
        <w:rPr>
          <w:rFonts w:asciiTheme="majorBidi" w:hAnsiTheme="majorBidi" w:cstheme="majorBidi"/>
          <w:sz w:val="28"/>
          <w:szCs w:val="28"/>
          <w:cs/>
        </w:rPr>
        <w:t>ได้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5F457" w14:textId="1E26D6D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>จำหน่ายและ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ให้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>บริการสินเชื่อ</w:t>
      </w:r>
      <w:r w:rsidRPr="005C0BB2">
        <w:rPr>
          <w:rFonts w:asciiTheme="majorBidi" w:hAnsiTheme="majorBidi" w:cstheme="majorBidi"/>
          <w:sz w:val="28"/>
          <w:szCs w:val="28"/>
          <w:cs/>
        </w:rPr>
        <w:t>เช่า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>ซื้อรถยนต์</w:t>
      </w:r>
      <w:r w:rsidR="00EE132C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>และการรับซื้อสิทธิเรียกร้อง</w:t>
      </w:r>
      <w:r w:rsidR="004756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r w:rsidR="00475615">
        <w:rPr>
          <w:rFonts w:asciiTheme="majorBidi" w:hAnsiTheme="majorBidi" w:cstheme="majorBidi" w:hint="cs"/>
          <w:sz w:val="28"/>
          <w:szCs w:val="28"/>
          <w:cs/>
        </w:rPr>
        <w:t>การให้บริการ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โดยรายละเอียดของบริษัทย่อย ณ วันที่ </w:t>
      </w:r>
      <w:r w:rsidR="00132A08" w:rsidRPr="005C0BB2">
        <w:rPr>
          <w:rFonts w:asciiTheme="majorBidi" w:hAnsiTheme="majorBidi" w:cstheme="majorBidi"/>
          <w:sz w:val="28"/>
          <w:szCs w:val="28"/>
        </w:rPr>
        <w:t>31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32A08" w:rsidRPr="005C0BB2">
        <w:rPr>
          <w:rFonts w:asciiTheme="majorBidi" w:hAnsiTheme="majorBidi" w:cstheme="majorBidi"/>
          <w:sz w:val="28"/>
          <w:szCs w:val="28"/>
        </w:rPr>
        <w:t>256</w:t>
      </w:r>
      <w:r w:rsidR="0081442F" w:rsidRPr="005C0BB2">
        <w:rPr>
          <w:rFonts w:asciiTheme="majorBidi" w:hAnsiTheme="majorBidi" w:cstheme="majorBidi"/>
          <w:sz w:val="28"/>
          <w:szCs w:val="28"/>
        </w:rPr>
        <w:t>3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 xml:space="preserve"> ได้เปิดเผยไว้ในหมายเหตุข้อ </w:t>
      </w:r>
      <w:r w:rsidR="0081442F" w:rsidRPr="005C0BB2">
        <w:rPr>
          <w:rFonts w:asciiTheme="majorBidi" w:hAnsiTheme="majorBidi" w:cstheme="majorBidi"/>
          <w:sz w:val="28"/>
          <w:szCs w:val="28"/>
        </w:rPr>
        <w:t>11</w:t>
      </w:r>
    </w:p>
    <w:p w14:paraId="12BB7431" w14:textId="77777777" w:rsidR="00125C3D" w:rsidRPr="005C0BB2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53353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14:paraId="116EC17C" w14:textId="77777777" w:rsidR="00290967" w:rsidRPr="005C0BB2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16CB7" w14:textId="77777777" w:rsidR="00290967" w:rsidRPr="00475615" w:rsidRDefault="00290967" w:rsidP="005B33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75615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4756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0EB48AF1" w14:textId="77777777" w:rsidR="00290967" w:rsidRPr="005C0BB2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2E697" w14:textId="1EE86DF7" w:rsidR="00347B39" w:rsidRPr="005C0BB2" w:rsidRDefault="00347B39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EB255A" w:rsidRPr="005C0BB2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494FAB0" w14:textId="77777777" w:rsidR="00F42906" w:rsidRPr="005C0BB2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261DE85" w14:textId="5C7B6D84" w:rsidR="00F42906" w:rsidRPr="005C0BB2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pacing w:val="-4"/>
          <w:sz w:val="28"/>
          <w:szCs w:val="28"/>
          <w:lang w:val="en-GB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</w:t>
      </w:r>
      <w:r w:rsidRPr="005C0BB2">
        <w:rPr>
          <w:rFonts w:asciiTheme="majorBidi" w:eastAsia="Calibri" w:hAnsiTheme="majorBidi" w:cstheme="majorBidi"/>
          <w:sz w:val="28"/>
          <w:szCs w:val="28"/>
          <w:rtl/>
          <w:cs/>
          <w:lang w:val="en-GB" w:bidi="ar-SA"/>
        </w:rPr>
        <w:t xml:space="preserve">1 </w:t>
      </w:r>
      <w:r w:rsidRPr="005C0BB2">
        <w:rPr>
          <w:rFonts w:asciiTheme="majorBidi" w:eastAsia="Calibri" w:hAnsiTheme="majorBidi" w:cstheme="majorBidi"/>
          <w:sz w:val="28"/>
          <w:szCs w:val="28"/>
          <w:lang w:bidi="ar-SA"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มกราคม </w:t>
      </w:r>
      <w:r w:rsidRPr="005C0BB2">
        <w:rPr>
          <w:rFonts w:asciiTheme="majorBidi" w:eastAsia="Calibri" w:hAnsiTheme="majorBidi" w:cstheme="majorBidi"/>
          <w:sz w:val="28"/>
          <w:szCs w:val="28"/>
          <w:lang w:val="en-GB" w:bidi="ar-SA"/>
        </w:rPr>
        <w:t>256</w:t>
      </w:r>
      <w:r w:rsidR="0081442F" w:rsidRPr="005C0BB2">
        <w:rPr>
          <w:rFonts w:asciiTheme="majorBidi" w:eastAsia="Calibri" w:hAnsiTheme="majorBidi" w:cstheme="majorBidi"/>
          <w:sz w:val="28"/>
          <w:szCs w:val="28"/>
          <w:lang w:val="en-GB" w:bidi="ar-SA"/>
        </w:rPr>
        <w:t>3</w:t>
      </w:r>
      <w:r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055CEC"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</w:p>
    <w:p w14:paraId="5FA27113" w14:textId="77777777" w:rsidR="00F42906" w:rsidRPr="005C0BB2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316345AE" w14:textId="77777777" w:rsidR="002824E7" w:rsidRPr="005C0BB2" w:rsidRDefault="00A81865" w:rsidP="005B3327">
      <w:pPr>
        <w:pStyle w:val="block"/>
        <w:spacing w:after="0" w:line="360" w:lineRule="exact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/>
          <w:lang w:bidi="th-TH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5C0BB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9 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เรื่อง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เครื่องมือทางการเงิน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 (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“</w:t>
      </w:r>
      <w:r w:rsidRPr="005C0BB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TFRS 9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”</w:t>
      </w:r>
      <w:r w:rsidRPr="005C0BB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) 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รวมถึงมาตรฐาน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การรายงานทางการเงิน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ที่เกี่ยวข้อง และมาตรฐานการรายงานทางการเงิน ฉบับที่ </w:t>
      </w:r>
      <w:r w:rsidRPr="005C0BB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16 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เรื่อง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สัญญาเช่า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(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“</w:t>
      </w:r>
      <w:r w:rsidRPr="005C0BB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TFRS 16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”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)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เป็นครั้งแรกซึ่ง</w:t>
      </w:r>
      <w:r w:rsidRPr="005C0BB2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Pr="005C0BB2">
        <w:rPr>
          <w:rFonts w:asciiTheme="majorBidi" w:eastAsia="Calibri" w:hAnsiTheme="majorBidi" w:cstheme="majorBidi"/>
          <w:sz w:val="28"/>
          <w:szCs w:val="28"/>
          <w:lang w:bidi="th-TH"/>
        </w:rPr>
        <w:t>3</w:t>
      </w:r>
      <w:r w:rsidRPr="005C0BB2">
        <w:rPr>
          <w:rFonts w:asciiTheme="majorBidi" w:eastAsia="Calibri" w:hAnsiTheme="majorBidi" w:cstheme="majorBidi"/>
          <w:sz w:val="28"/>
          <w:szCs w:val="28"/>
          <w:shd w:val="clear" w:color="auto" w:fill="D9D9D9"/>
          <w:cs/>
          <w:lang w:bidi="th-TH"/>
        </w:rPr>
        <w:t xml:space="preserve"> </w:t>
      </w:r>
    </w:p>
    <w:p w14:paraId="4BD2C3EE" w14:textId="77777777" w:rsidR="002824E7" w:rsidRPr="005C0BB2" w:rsidRDefault="002824E7" w:rsidP="005B3327">
      <w:pPr>
        <w:pStyle w:val="block"/>
        <w:spacing w:after="0" w:line="360" w:lineRule="exact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/>
          <w:lang w:bidi="th-TH"/>
        </w:rPr>
      </w:pPr>
    </w:p>
    <w:p w14:paraId="46D17B15" w14:textId="24501643" w:rsidR="00A81865" w:rsidRPr="005C0BB2" w:rsidRDefault="00A81865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นอกจากนี้ </w:t>
      </w:r>
      <w:r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C0BB2">
        <w:rPr>
          <w:rFonts w:asciiTheme="majorBidi" w:eastAsia="Calibri" w:hAnsiTheme="majorBidi" w:cstheme="majorBidi"/>
          <w:sz w:val="28"/>
          <w:szCs w:val="28"/>
          <w:lang w:val="en-GB"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ได้ประเมิน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ซึ่งคาดว่าไม่มีผลกระทบที่มีสาระสำคัญต่อ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งบการเงินในงวดที่ถือปฏิบัติ</w:t>
      </w:r>
    </w:p>
    <w:p w14:paraId="2D7BDAA2" w14:textId="5C9C5861" w:rsidR="0012633D" w:rsidRPr="00475615" w:rsidRDefault="00276814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47561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(</w:t>
      </w:r>
      <w:r w:rsidR="00F67969" w:rsidRPr="0047561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ข</w:t>
      </w:r>
      <w:r w:rsidRPr="0047561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)</w:t>
      </w:r>
      <w:r w:rsidRPr="0047561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ab/>
      </w:r>
      <w:r w:rsidR="0012633D" w:rsidRPr="0047561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037F3938" w14:textId="77777777" w:rsidR="00276814" w:rsidRPr="005C0BB2" w:rsidRDefault="00276814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2C2CDF2" w14:textId="16C00669" w:rsidR="0012633D" w:rsidRPr="005C0BB2" w:rsidRDefault="0012633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งบการเงินนี้</w:t>
      </w:r>
      <w:r w:rsidR="00A33CA7" w:rsidRPr="005C0BB2">
        <w:rPr>
          <w:rFonts w:asciiTheme="majorBidi" w:eastAsia="Times New Roman" w:hAnsiTheme="majorBidi" w:cstheme="majorBidi"/>
          <w:sz w:val="28"/>
          <w:szCs w:val="28"/>
          <w:cs/>
        </w:rPr>
        <w:t>นำเสนอ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เป็นเงินบาทซึ่งเป็นสกุลเงินที่ใช้ในการดำเนินงานของ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="007C387C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</w:rPr>
        <w:t>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46638405" w14:textId="77777777" w:rsidR="0012633D" w:rsidRPr="005C0BB2" w:rsidRDefault="0012633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2CC9C1D" w14:textId="537E9CA1" w:rsidR="00290967" w:rsidRPr="00475615" w:rsidRDefault="004B663C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756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67969" w:rsidRPr="00475615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4756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4756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การใช้วิจารณญาณ</w:t>
      </w:r>
      <w:r w:rsidR="009F6527" w:rsidRPr="00475615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4D3497" w:rsidRPr="00475615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</w:t>
      </w:r>
    </w:p>
    <w:p w14:paraId="2E8DFEBF" w14:textId="77777777" w:rsidR="00625D6D" w:rsidRPr="005C0BB2" w:rsidRDefault="00625D6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72A2C1" w14:textId="6ABE8BFB" w:rsidR="007D44DD" w:rsidRPr="005C0BB2" w:rsidRDefault="007D44DD" w:rsidP="007D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</w:t>
      </w:r>
      <w:r w:rsidR="00564069" w:rsidRPr="005C0BB2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ปฏิบัติตาม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นโยบายการบัญชีของ</w:t>
      </w:r>
      <w:r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DF6303" w:rsidRPr="005C0BB2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2B3BA20" w14:textId="77777777" w:rsidR="00A7742B" w:rsidRPr="005C0BB2" w:rsidRDefault="00A7742B" w:rsidP="00A7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3F850F1" w14:textId="7CF9FCEC" w:rsidR="00A7742B" w:rsidRPr="005C0BB2" w:rsidRDefault="00A7742B" w:rsidP="008C3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contextualSpacing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การใช้วิจารณญาณ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</w:p>
    <w:p w14:paraId="0845F5EF" w14:textId="77777777" w:rsidR="00A7742B" w:rsidRPr="005C0BB2" w:rsidRDefault="00A7742B" w:rsidP="00A7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EF89721" w14:textId="5FC2BA17" w:rsidR="00A7742B" w:rsidRPr="005C0BB2" w:rsidRDefault="00A7742B" w:rsidP="008C3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ประกอบด้วยหมายเหตุข้อต่อไปนี้</w:t>
      </w:r>
    </w:p>
    <w:p w14:paraId="66BBC7E3" w14:textId="77777777" w:rsidR="00EE482F" w:rsidRPr="005C0BB2" w:rsidRDefault="00EE482F" w:rsidP="00A7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Style w:val="TableGrid8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560"/>
      </w:tblGrid>
      <w:tr w:rsidR="00823252" w:rsidRPr="005C0BB2" w14:paraId="6F1D23F9" w14:textId="77777777" w:rsidTr="002824E7">
        <w:tc>
          <w:tcPr>
            <w:tcW w:w="1710" w:type="dxa"/>
            <w:shd w:val="clear" w:color="auto" w:fill="auto"/>
          </w:tcPr>
          <w:p w14:paraId="4CF036F1" w14:textId="1EC7B7DE" w:rsidR="00823252" w:rsidRPr="00735C74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560" w:type="dxa"/>
            <w:shd w:val="clear" w:color="auto" w:fill="auto"/>
          </w:tcPr>
          <w:p w14:paraId="4FBF0B31" w14:textId="6EE58029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จากการแพร่ระบาดของโรคติดเชื้อไวรัสโคโรนา 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2019 (COVID-19)</w:t>
            </w:r>
          </w:p>
        </w:tc>
      </w:tr>
      <w:tr w:rsidR="00823252" w:rsidRPr="005C0BB2" w14:paraId="7247181B" w14:textId="77777777" w:rsidTr="002824E7">
        <w:tc>
          <w:tcPr>
            <w:tcW w:w="1710" w:type="dxa"/>
            <w:shd w:val="clear" w:color="auto" w:fill="auto"/>
          </w:tcPr>
          <w:p w14:paraId="020964B2" w14:textId="582C6823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560" w:type="dxa"/>
            <w:shd w:val="clear" w:color="auto" w:fill="auto"/>
          </w:tcPr>
          <w:p w14:paraId="3AA3EDF8" w14:textId="77777777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สัญญาเช่า</w:t>
            </w:r>
          </w:p>
          <w:p w14:paraId="3DED0D93" w14:textId="77777777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การประเมินว่าข้อตกลงประกอบด้วยสัญญาเช่าหรือไม่</w:t>
            </w:r>
          </w:p>
          <w:p w14:paraId="4A2E8902" w14:textId="77777777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ะเมินว่ากลุ่มบริษัทมีความแน่นอนอย่างสมเหตุสมผลที่จะใช้สิทธิเลือกในการขยายอายุสัญญาเช่าหรือที่จะไม่ใช้สิทธิเลือกในการยกเลิกสัญญาเช่า</w:t>
            </w:r>
          </w:p>
          <w:p w14:paraId="3D68A322" w14:textId="764AEBF0" w:rsidR="00823252" w:rsidRPr="005C0BB2" w:rsidRDefault="00823252" w:rsidP="009F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ะเมินว่า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</w:p>
        </w:tc>
      </w:tr>
      <w:tr w:rsidR="00823252" w:rsidRPr="005C0BB2" w14:paraId="33C0B841" w14:textId="77777777" w:rsidTr="005B3327">
        <w:tc>
          <w:tcPr>
            <w:tcW w:w="1710" w:type="dxa"/>
            <w:shd w:val="clear" w:color="auto" w:fill="auto"/>
          </w:tcPr>
          <w:p w14:paraId="7C48814E" w14:textId="72F51F9C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7560" w:type="dxa"/>
            <w:shd w:val="clear" w:color="auto" w:fill="auto"/>
          </w:tcPr>
          <w:p w14:paraId="40270391" w14:textId="40CA9005" w:rsidR="00823252" w:rsidRPr="005C0BB2" w:rsidRDefault="00823252" w:rsidP="0082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ของสินทรัพย์ทางการเงินนับจากการรับรู้เมื่อเริ่มแรก การกำหนดวิธีการที่จะรวมข้อมูลที่มีการคาดการณ์ไปในอนาคตในการวัดมูลค่าผลขาดทุนด้านเครดิตที่คาดว่าจะเกิดขึ้น วิธีการเลือกและการอนุมัติวิธีการ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นำมาใช้ในการวัดมูลค่าผลขาดทุนด้านเครดิตที่คาดว่าจะเกิดขึ้น</w:t>
            </w:r>
          </w:p>
        </w:tc>
      </w:tr>
    </w:tbl>
    <w:p w14:paraId="00DA96E4" w14:textId="0FD1C60B" w:rsidR="00267AAB" w:rsidRPr="005C0BB2" w:rsidRDefault="00267AAB" w:rsidP="0026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CC67E73" w14:textId="77777777" w:rsidR="005B3327" w:rsidRPr="005C0BB2" w:rsidRDefault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br w:type="page"/>
      </w:r>
    </w:p>
    <w:p w14:paraId="3F609513" w14:textId="0A2807F8" w:rsidR="00250D65" w:rsidRPr="005C0BB2" w:rsidRDefault="00250D65" w:rsidP="00250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ข้อสมมติและความไม่แน่นอนของการประมาณการ</w:t>
      </w:r>
    </w:p>
    <w:p w14:paraId="2BB48A5B" w14:textId="77777777" w:rsidR="00250D65" w:rsidRPr="005C0BB2" w:rsidRDefault="00250D65" w:rsidP="0025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5E731E4B" w14:textId="25EDD4F3" w:rsidR="007D44DD" w:rsidRPr="005C0BB2" w:rsidRDefault="007D44DD" w:rsidP="00267AA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Theme="majorBidi" w:eastAsia="MS Mincho" w:hAnsiTheme="majorBidi" w:cstheme="majorBidi"/>
          <w:i/>
          <w:iCs/>
          <w:color w:val="0000FF"/>
          <w:sz w:val="28"/>
          <w:szCs w:val="28"/>
          <w:shd w:val="clear" w:color="auto" w:fill="D9D9D9"/>
          <w:lang w:val="en-GB" w:bidi="ar-SA"/>
        </w:rPr>
      </w:pP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ข้อมูลเกี่ยวกับข้อสมมติและความไม่แน่นอนของการประมาณการ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lang w:val="en-GB" w:bidi="ar-SA"/>
        </w:rPr>
        <w:t xml:space="preserve"> 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 xml:space="preserve">ณ วันที่ 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31 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ธันวาคม 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</w:rPr>
        <w:t>256</w:t>
      </w:r>
      <w:r w:rsidR="00A33CA7" w:rsidRPr="005C0BB2">
        <w:rPr>
          <w:rFonts w:asciiTheme="majorBidi" w:eastAsia="MS Mincho" w:hAnsiTheme="majorBidi" w:cstheme="majorBidi"/>
          <w:color w:val="000000"/>
          <w:sz w:val="28"/>
          <w:szCs w:val="28"/>
        </w:rPr>
        <w:t>3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 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ซึ่งมีความเสี่ยงอย่าง</w:t>
      </w:r>
      <w:r w:rsidR="00236EA8"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br/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5E72C9"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ที่รับรู้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ใน</w:t>
      </w:r>
      <w:r w:rsidR="00470EEB"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ปีบัญชีถัดไป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rtl/>
          <w:cs/>
          <w:lang w:val="en-GB" w:bidi="ar-SA"/>
        </w:rPr>
        <w:t xml:space="preserve"> 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ได้เปิดเผยในหมายเหตุ</w:t>
      </w:r>
      <w:r w:rsidR="001718EE"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ข้อ</w:t>
      </w:r>
      <w:r w:rsidRPr="005C0BB2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ต่อไปนี้</w:t>
      </w:r>
    </w:p>
    <w:p w14:paraId="015E1178" w14:textId="77777777" w:rsidR="007D44DD" w:rsidRPr="005C0BB2" w:rsidRDefault="007D44DD" w:rsidP="007D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DB724F" w:rsidRPr="005C0BB2" w14:paraId="1877ABD2" w14:textId="77777777" w:rsidTr="003C7FC4">
        <w:tc>
          <w:tcPr>
            <w:tcW w:w="3060" w:type="dxa"/>
          </w:tcPr>
          <w:p w14:paraId="396E0AF3" w14:textId="77777777" w:rsidR="00DB724F" w:rsidRPr="005C0BB2" w:rsidRDefault="00DB724F" w:rsidP="003C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030" w:type="dxa"/>
          </w:tcPr>
          <w:p w14:paraId="4DA6F0FB" w14:textId="77777777" w:rsidR="00DB724F" w:rsidRPr="005C0BB2" w:rsidRDefault="00DB724F" w:rsidP="003C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7D44DD" w:rsidRPr="005C0BB2" w14:paraId="6CF39FAE" w14:textId="77777777" w:rsidTr="00F67969">
        <w:tc>
          <w:tcPr>
            <w:tcW w:w="3060" w:type="dxa"/>
          </w:tcPr>
          <w:p w14:paraId="10D0E37E" w14:textId="1676FF42" w:rsidR="007D44DD" w:rsidRPr="005C0BB2" w:rsidRDefault="007D44DD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DB724F">
              <w:rPr>
                <w:rFonts w:asciiTheme="majorBidi" w:eastAsia="Times New Roman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6030" w:type="dxa"/>
          </w:tcPr>
          <w:p w14:paraId="38B40369" w14:textId="6E2B5606" w:rsidR="007D44DD" w:rsidRPr="005C0BB2" w:rsidRDefault="00A33CA7" w:rsidP="007D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5B3327"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</w:tbl>
    <w:p w14:paraId="360934B0" w14:textId="77777777" w:rsidR="00A33CA7" w:rsidRPr="005C0BB2" w:rsidRDefault="00A33CA7" w:rsidP="00A33CA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A37245F" w14:textId="787E4BF7" w:rsidR="00A33CA7" w:rsidRPr="005C0BB2" w:rsidRDefault="00A33CA7" w:rsidP="00A33CA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นอกจากนี้ ณ วันที่ </w:t>
      </w:r>
      <w:r w:rsidRPr="005C0BB2">
        <w:rPr>
          <w:rFonts w:asciiTheme="majorBidi" w:hAnsiTheme="majorBidi" w:cstheme="majorBidi"/>
          <w:sz w:val="28"/>
          <w:szCs w:val="28"/>
        </w:rPr>
        <w:t>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เปลี่ยนแปลงประมาณการอายุการให้ประโยชน์ของส่วนปรับปรุงอาคารเช่าตามประมาณการอายุการให้ประโยชน์ใหม่ การเปลี่ยนแปลงประมาณการทางบัญชีนี้ใช้วิธีเปลี่ยนทันทีเป็นต้นไป</w:t>
      </w:r>
      <w:r w:rsidR="00BB1682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กลุ่มบริษัทได้ประเมินผลกระทบที่เกิดขึ้นต่องบการเงินรวมและงบการเงินเฉพาะกิจการ ซึ่งคาดว่าไม่มีผลกระทบที่มีสาระสำคัญ</w:t>
      </w:r>
    </w:p>
    <w:p w14:paraId="507B2195" w14:textId="77777777" w:rsidR="00A33CA7" w:rsidRPr="005C0BB2" w:rsidRDefault="00A33CA7" w:rsidP="00A33CA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EC43F80" w14:textId="77777777" w:rsidR="00A33CA7" w:rsidRPr="005C0BB2" w:rsidRDefault="00A33CA7" w:rsidP="00A33CA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การเปลี่ยนแปลงนโยบายการบัญชี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69C4DA54" w14:textId="77777777" w:rsidR="00A33CA7" w:rsidRPr="005C0BB2" w:rsidRDefault="00A33CA7" w:rsidP="00A33CA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FF8B7A2" w14:textId="77777777" w:rsidR="00A33CA7" w:rsidRPr="005C0BB2" w:rsidRDefault="00A33CA7" w:rsidP="00A3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C0BB2">
        <w:rPr>
          <w:rFonts w:asciiTheme="majorBidi" w:hAnsiTheme="majorBidi" w:cstheme="majorBidi"/>
          <w:sz w:val="28"/>
          <w:szCs w:val="28"/>
        </w:rPr>
        <w:t xml:space="preserve">TFRS 16 </w:t>
      </w:r>
      <w:r w:rsidRPr="005C0BB2">
        <w:rPr>
          <w:rFonts w:asciiTheme="majorBidi" w:hAnsiTheme="majorBidi" w:cstheme="majorBidi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E646717" w14:textId="680EAB96" w:rsidR="00EE482F" w:rsidRPr="005C0BB2" w:rsidRDefault="00EE4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990"/>
        <w:gridCol w:w="1708"/>
        <w:gridCol w:w="182"/>
        <w:gridCol w:w="1710"/>
      </w:tblGrid>
      <w:tr w:rsidR="00A33CA7" w:rsidRPr="005C0BB2" w14:paraId="701A761B" w14:textId="77777777" w:rsidTr="00A33CA7">
        <w:trPr>
          <w:cantSplit/>
          <w:trHeight w:val="299"/>
          <w:tblHeader/>
        </w:trPr>
        <w:tc>
          <w:tcPr>
            <w:tcW w:w="4421" w:type="dxa"/>
            <w:vAlign w:val="bottom"/>
          </w:tcPr>
          <w:p w14:paraId="5EEBAE45" w14:textId="534D7A94" w:rsidR="00A33CA7" w:rsidRPr="005C0BB2" w:rsidRDefault="00A33CA7" w:rsidP="00A33C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8978F7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3EF264C9" w14:textId="77777777" w:rsidR="00A33CA7" w:rsidRPr="005C0BB2" w:rsidRDefault="00A33CA7" w:rsidP="00A33C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C0BB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2" w:type="dxa"/>
          </w:tcPr>
          <w:p w14:paraId="741150AD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750FEFF" w14:textId="77777777" w:rsidR="00A33CA7" w:rsidRPr="005C0BB2" w:rsidRDefault="00A33CA7" w:rsidP="00A33C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59536A1B" w14:textId="77777777" w:rsidR="00A33CA7" w:rsidRPr="005C0BB2" w:rsidRDefault="00A33CA7" w:rsidP="00A33CA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5C0BB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33CA7" w:rsidRPr="005C0BB2" w14:paraId="0521BCA4" w14:textId="77777777" w:rsidTr="00A33CA7">
        <w:trPr>
          <w:cantSplit/>
          <w:trHeight w:val="20"/>
          <w:tblHeader/>
        </w:trPr>
        <w:tc>
          <w:tcPr>
            <w:tcW w:w="4421" w:type="dxa"/>
            <w:vAlign w:val="bottom"/>
          </w:tcPr>
          <w:p w14:paraId="4231E404" w14:textId="77777777" w:rsidR="00A33CA7" w:rsidRPr="005C0BB2" w:rsidRDefault="00A33CA7" w:rsidP="00A33C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55130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5A0848D8" w14:textId="77777777" w:rsidR="00A33CA7" w:rsidRPr="005C0BB2" w:rsidRDefault="00A33CA7" w:rsidP="00A33CA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2" w:type="dxa"/>
          </w:tcPr>
          <w:p w14:paraId="0ADF7F55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2492D5" w14:textId="77777777" w:rsidR="00A33CA7" w:rsidRPr="005C0BB2" w:rsidRDefault="00A33CA7" w:rsidP="00A33CA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A33CA7" w:rsidRPr="005C0BB2" w14:paraId="42803FC7" w14:textId="77777777" w:rsidTr="00A33CA7">
        <w:trPr>
          <w:cantSplit/>
          <w:trHeight w:val="20"/>
          <w:tblHeader/>
        </w:trPr>
        <w:tc>
          <w:tcPr>
            <w:tcW w:w="4421" w:type="dxa"/>
          </w:tcPr>
          <w:p w14:paraId="7A4E8916" w14:textId="77777777" w:rsidR="00A33CA7" w:rsidRPr="005C0BB2" w:rsidRDefault="00A33CA7" w:rsidP="00A33CA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1EE02F6" w14:textId="77777777" w:rsidR="00A33CA7" w:rsidRPr="005C0BB2" w:rsidRDefault="00A33CA7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12F4557C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3CA7" w:rsidRPr="005C0BB2" w14:paraId="71C4E434" w14:textId="77777777" w:rsidTr="00A33CA7">
        <w:trPr>
          <w:cantSplit/>
          <w:trHeight w:val="20"/>
        </w:trPr>
        <w:tc>
          <w:tcPr>
            <w:tcW w:w="4421" w:type="dxa"/>
          </w:tcPr>
          <w:p w14:paraId="4D1B84F1" w14:textId="2BCEFB50" w:rsidR="00A33CA7" w:rsidRPr="005C0BB2" w:rsidRDefault="00A33CA7" w:rsidP="00A33CA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ตามที่รายงาน</w:t>
            </w:r>
            <w:r w:rsidR="005B3327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ในปีก่อน</w:t>
            </w:r>
          </w:p>
        </w:tc>
        <w:tc>
          <w:tcPr>
            <w:tcW w:w="990" w:type="dxa"/>
            <w:vAlign w:val="bottom"/>
          </w:tcPr>
          <w:p w14:paraId="33C7EE9D" w14:textId="77777777" w:rsidR="00A33CA7" w:rsidRPr="005C0BB2" w:rsidRDefault="00A33CA7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819C771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75,331</w:t>
            </w:r>
          </w:p>
        </w:tc>
        <w:tc>
          <w:tcPr>
            <w:tcW w:w="182" w:type="dxa"/>
            <w:vAlign w:val="bottom"/>
          </w:tcPr>
          <w:p w14:paraId="3004FBB0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A386D46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</w:tr>
      <w:tr w:rsidR="00A33CA7" w:rsidRPr="005C0BB2" w14:paraId="39B38D7C" w14:textId="77777777" w:rsidTr="00A33CA7">
        <w:trPr>
          <w:cantSplit/>
          <w:trHeight w:val="254"/>
        </w:trPr>
        <w:tc>
          <w:tcPr>
            <w:tcW w:w="4421" w:type="dxa"/>
          </w:tcPr>
          <w:p w14:paraId="29738D90" w14:textId="77777777" w:rsidR="00A33CA7" w:rsidRPr="005C0BB2" w:rsidRDefault="00A33CA7" w:rsidP="00A33CA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(ลดลง) เพิ่มขึ้น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510A8BBA" w14:textId="77777777" w:rsidR="00A33CA7" w:rsidRPr="005C0BB2" w:rsidRDefault="00A33CA7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1C9F442D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5073184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034D27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3CA7" w:rsidRPr="005C0BB2" w14:paraId="4B6A9E96" w14:textId="77777777" w:rsidTr="00A33CA7">
        <w:trPr>
          <w:cantSplit/>
          <w:trHeight w:val="254"/>
        </w:trPr>
        <w:tc>
          <w:tcPr>
            <w:tcW w:w="4421" w:type="dxa"/>
          </w:tcPr>
          <w:p w14:paraId="3847B05B" w14:textId="77777777" w:rsidR="00A33CA7" w:rsidRPr="005C0BB2" w:rsidRDefault="00A33CA7" w:rsidP="00A33CA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31455286" w14:textId="77777777" w:rsidR="00A33CA7" w:rsidRPr="005C0BB2" w:rsidRDefault="00A33CA7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4B7BB2C0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38541F2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3FC4B9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33CA7" w:rsidRPr="005C0BB2" w14:paraId="27E35D4F" w14:textId="77777777" w:rsidTr="00A33CA7">
        <w:trPr>
          <w:cantSplit/>
          <w:trHeight w:val="20"/>
        </w:trPr>
        <w:tc>
          <w:tcPr>
            <w:tcW w:w="4421" w:type="dxa"/>
          </w:tcPr>
          <w:p w14:paraId="5452AEDE" w14:textId="4FCDB109" w:rsidR="00A33CA7" w:rsidRPr="005C0BB2" w:rsidRDefault="00A33CA7" w:rsidP="00A3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="005B3327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ของสินทรัพย์ทางการเงินและลูกหนี้ตามสัญญาเช่า</w:t>
            </w:r>
          </w:p>
        </w:tc>
        <w:tc>
          <w:tcPr>
            <w:tcW w:w="990" w:type="dxa"/>
            <w:vAlign w:val="bottom"/>
          </w:tcPr>
          <w:p w14:paraId="030B5457" w14:textId="0702340F" w:rsidR="00A33CA7" w:rsidRPr="00DB724F" w:rsidRDefault="00C94D5D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3 (</w:t>
            </w:r>
            <w:r w:rsidR="00A33CA7"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) </w:t>
            </w:r>
            <w:r w:rsidR="00DB724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  <w:r w:rsidR="00DB724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8" w:type="dxa"/>
            <w:vAlign w:val="bottom"/>
          </w:tcPr>
          <w:p w14:paraId="64AF5157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(7,915)</w:t>
            </w:r>
          </w:p>
        </w:tc>
        <w:tc>
          <w:tcPr>
            <w:tcW w:w="182" w:type="dxa"/>
            <w:vAlign w:val="bottom"/>
          </w:tcPr>
          <w:p w14:paraId="34D0583E" w14:textId="77777777" w:rsidR="00A33CA7" w:rsidRPr="005C0BB2" w:rsidRDefault="00A33CA7" w:rsidP="00A33CA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D600A4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(7,879)</w:t>
            </w:r>
          </w:p>
        </w:tc>
      </w:tr>
      <w:tr w:rsidR="00A33CA7" w:rsidRPr="005C0BB2" w14:paraId="1819467D" w14:textId="77777777" w:rsidTr="00A33CA7">
        <w:trPr>
          <w:cantSplit/>
          <w:trHeight w:val="20"/>
        </w:trPr>
        <w:tc>
          <w:tcPr>
            <w:tcW w:w="4421" w:type="dxa"/>
          </w:tcPr>
          <w:p w14:paraId="587F6F59" w14:textId="77777777" w:rsidR="00A33CA7" w:rsidRPr="005C0BB2" w:rsidRDefault="00A33CA7" w:rsidP="00A3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2BDF8665" w14:textId="77777777" w:rsidR="00A33CA7" w:rsidRPr="005C0BB2" w:rsidRDefault="00A33CA7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vAlign w:val="bottom"/>
          </w:tcPr>
          <w:p w14:paraId="39339B19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1,583</w:t>
            </w:r>
          </w:p>
        </w:tc>
        <w:tc>
          <w:tcPr>
            <w:tcW w:w="182" w:type="dxa"/>
            <w:vAlign w:val="bottom"/>
          </w:tcPr>
          <w:p w14:paraId="0BD1CFB9" w14:textId="77777777" w:rsidR="00A33CA7" w:rsidRPr="005C0BB2" w:rsidRDefault="00A33CA7" w:rsidP="00A33CA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B1AA42F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1,576</w:t>
            </w:r>
          </w:p>
        </w:tc>
      </w:tr>
      <w:tr w:rsidR="00A33CA7" w:rsidRPr="005C0BB2" w14:paraId="5ED93909" w14:textId="77777777" w:rsidTr="00A33CA7">
        <w:trPr>
          <w:cantSplit/>
          <w:trHeight w:val="20"/>
        </w:trPr>
        <w:tc>
          <w:tcPr>
            <w:tcW w:w="4421" w:type="dxa"/>
          </w:tcPr>
          <w:p w14:paraId="1CB1F1B8" w14:textId="77777777" w:rsidR="00A33CA7" w:rsidRPr="005C0BB2" w:rsidRDefault="00A33CA7" w:rsidP="00A33CA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7192DE2E" w14:textId="77777777" w:rsidR="00A33CA7" w:rsidRPr="005C0BB2" w:rsidRDefault="00A33CA7" w:rsidP="00A33C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28FB6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68,999</w:t>
            </w:r>
          </w:p>
        </w:tc>
        <w:tc>
          <w:tcPr>
            <w:tcW w:w="182" w:type="dxa"/>
            <w:vAlign w:val="bottom"/>
          </w:tcPr>
          <w:p w14:paraId="222FFC7B" w14:textId="77777777" w:rsidR="00A33CA7" w:rsidRPr="005C0BB2" w:rsidRDefault="00A33CA7" w:rsidP="00A33CA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5B97A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73,535</w:t>
            </w:r>
          </w:p>
        </w:tc>
      </w:tr>
    </w:tbl>
    <w:p w14:paraId="048D7821" w14:textId="10F01C70" w:rsidR="00EE482F" w:rsidRPr="005C0BB2" w:rsidRDefault="00EE482F" w:rsidP="00EE4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667FA803" w14:textId="5FCEDDBC" w:rsidR="005B3327" w:rsidRDefault="005B3327" w:rsidP="00EE4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E1D4EFD" w14:textId="77777777" w:rsidR="00971D40" w:rsidRPr="005C0BB2" w:rsidRDefault="00971D40" w:rsidP="00EE48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E6E058E" w14:textId="547309ED" w:rsidR="00A33CA7" w:rsidRPr="005C0BB2" w:rsidRDefault="00A33CA7" w:rsidP="0034647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DD7F904" w14:textId="77777777" w:rsidR="00A33CA7" w:rsidRPr="005C0BB2" w:rsidRDefault="00A33CA7" w:rsidP="00D75055">
      <w:pPr>
        <w:pStyle w:val="BodyText2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905E4" w14:textId="4A5D6530" w:rsidR="00A33CA7" w:rsidRPr="005C0BB2" w:rsidRDefault="00A33CA7" w:rsidP="00D750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5C0BB2">
        <w:rPr>
          <w:rFonts w:asciiTheme="majorBidi" w:hAnsiTheme="majorBidi" w:cstheme="majorBidi"/>
          <w:sz w:val="28"/>
          <w:szCs w:val="28"/>
        </w:rPr>
        <w:t xml:space="preserve"> 2562</w:t>
      </w:r>
      <w:r w:rsidR="008F6808" w:rsidRPr="005C0BB2">
        <w:rPr>
          <w:rFonts w:asciiTheme="majorBidi" w:hAnsiTheme="majorBidi" w:cstheme="majorBidi"/>
          <w:sz w:val="28"/>
          <w:szCs w:val="28"/>
          <w:cs/>
        </w:rPr>
        <w:t xml:space="preserve"> และไม่นำข้อกำหนดเกี่ยวกับการเปิดเผยข้อมูลตามมาตรฐานรายงานทางการเงินที่เกี่ยวข้องกับเครื่องมือทางก</w:t>
      </w:r>
      <w:r w:rsidR="005B3327" w:rsidRPr="005C0BB2">
        <w:rPr>
          <w:rFonts w:asciiTheme="majorBidi" w:hAnsiTheme="majorBidi" w:cstheme="majorBidi"/>
          <w:sz w:val="28"/>
          <w:szCs w:val="28"/>
          <w:cs/>
        </w:rPr>
        <w:t>า</w:t>
      </w:r>
      <w:r w:rsidR="008F6808" w:rsidRPr="005C0BB2">
        <w:rPr>
          <w:rFonts w:asciiTheme="majorBidi" w:hAnsiTheme="majorBidi" w:cstheme="majorBidi"/>
          <w:sz w:val="28"/>
          <w:szCs w:val="28"/>
          <w:cs/>
        </w:rPr>
        <w:t>รเงินมาถือปฏิบัติกับข้อมูลเปรียบเทียบ</w:t>
      </w:r>
    </w:p>
    <w:p w14:paraId="6AE3C3FB" w14:textId="77777777" w:rsidR="00A33CA7" w:rsidRPr="005C0BB2" w:rsidRDefault="00A33CA7" w:rsidP="00D75055">
      <w:pPr>
        <w:pStyle w:val="BodyText2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3DE1E" w14:textId="547ED6A2" w:rsidR="00D75055" w:rsidRPr="005C0BB2" w:rsidRDefault="00D75055" w:rsidP="00D750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 การรับรู้รายการ การวัดมูลค่า </w:t>
      </w:r>
      <w:r w:rsidR="005B3327" w:rsidRPr="005C0BB2">
        <w:rPr>
          <w:rFonts w:asciiTheme="majorBidi" w:hAnsiTheme="majorBidi" w:cstheme="majorBidi"/>
          <w:sz w:val="28"/>
          <w:szCs w:val="28"/>
          <w:cs/>
        </w:rPr>
        <w:t xml:space="preserve">          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การด้อยค่าและการตัดรายการออกจากบัญชีของสินทรัพย์ทางการเงินและหนี้สินทางการเงิน</w:t>
      </w:r>
    </w:p>
    <w:p w14:paraId="7E945CC4" w14:textId="1CB7B4EE" w:rsidR="008021CF" w:rsidRPr="005C0BB2" w:rsidRDefault="008021CF" w:rsidP="00D750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FD005A" w14:textId="77777777" w:rsidR="008021CF" w:rsidRPr="005C0BB2" w:rsidRDefault="008021CF" w:rsidP="008021CF">
      <w:pPr>
        <w:pStyle w:val="ListParagraph"/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นโยบายการบัญชีที่มีผลบังคับใช้ตั้งแต่วันที่ </w:t>
      </w: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 </w:t>
      </w: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มกราคม </w:t>
      </w: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2563</w:t>
      </w:r>
    </w:p>
    <w:p w14:paraId="76033616" w14:textId="77777777" w:rsidR="008021CF" w:rsidRPr="005C0BB2" w:rsidRDefault="008021CF" w:rsidP="00802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743EEF70" w14:textId="77777777" w:rsidR="008021CF" w:rsidRPr="005C0BB2" w:rsidRDefault="008021CF" w:rsidP="0034647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การรับรู้รายการและการวัดมูลค่าเมื่อเริ่มแรก</w:t>
      </w:r>
    </w:p>
    <w:p w14:paraId="2D7488DC" w14:textId="77777777" w:rsidR="008021CF" w:rsidRPr="005C0BB2" w:rsidRDefault="008021CF" w:rsidP="00802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bookmarkStart w:id="2" w:name="_Hlk45026030"/>
    </w:p>
    <w:bookmarkEnd w:id="2"/>
    <w:p w14:paraId="6AB32C6C" w14:textId="1388C741" w:rsidR="008021CF" w:rsidRPr="005C0BB2" w:rsidRDefault="008021CF" w:rsidP="00802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</w:t>
      </w:r>
      <w:r w:rsidR="00790E24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รับรู้รายการเมื่อเริ่มแรกของสินทรัพย์ทางการเงินหรือหนี้สินทางการเงิน (สำหรับการได้มาหรือออกสินทรัพย์ทางการเงินตามวิธีปกติ) ในงบแสดงฐานะการเงิน ณ วันที่เกิดรายการเหล่านั้น ซึ่งเป็นวันที่กลุ่ม</w:t>
      </w:r>
      <w:r w:rsidR="00790E24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เป็นคู่สัญญาตามข้อกำหนดของเครื่องมือทางการเงินนั้น</w:t>
      </w:r>
    </w:p>
    <w:p w14:paraId="76BC1687" w14:textId="77777777" w:rsidR="008021CF" w:rsidRPr="005C0BB2" w:rsidRDefault="008021CF" w:rsidP="00802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43DE1B2" w14:textId="5A8F03F7" w:rsidR="008021CF" w:rsidRPr="005C0BB2" w:rsidRDefault="008021CF" w:rsidP="009C0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สินทรัพย์ทางการเงินหรือหนี้สินทางการเงิน</w:t>
      </w:r>
      <w:r w:rsidR="005B3327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(นอกเหนือจากลูกหนี้ที่ไม่มีองค์ประกอบเกี่ยวข้องกับการจัดหาเงินที่มีนัยสำคัญหรือ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D62D3A">
        <w:rPr>
          <w:rFonts w:asciiTheme="majorBidi" w:eastAsia="Times New Roman" w:hAnsiTheme="majorBidi" w:cstheme="majorBidi" w:hint="cs"/>
          <w:sz w:val="28"/>
          <w:szCs w:val="28"/>
          <w:cs/>
        </w:rPr>
        <w:t>)</w:t>
      </w:r>
      <w:r w:rsidR="00D62D3A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5B3327" w:rsidRPr="005C0BB2">
        <w:rPr>
          <w:rFonts w:asciiTheme="majorBidi" w:eastAsia="Times New Roman" w:hAnsiTheme="majorBidi" w:cstheme="majorBidi"/>
          <w:sz w:val="28"/>
          <w:szCs w:val="28"/>
          <w:cs/>
        </w:rPr>
        <w:t>จะ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วัดมูลค่าเริ่มแรกด้วยมูลค่ายุติธรรมบวกต้นทุนการทำรายการ ซึ่งเกี่ยวข้องโดยตรงกับการได้มาหรือออกสินทรัพย์ทางการเงินหรือหนี้สินทางการเงินนั้น</w:t>
      </w:r>
      <w:r w:rsidR="002E07A1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ลูกหนี้ที่ไม่มีองค์ประกอบเกี่ยวกับการจัดหาเงินที่มีนัยสำคัญจะวัดมูลค่าเริ่มแรกด้วยราคาขอการทำรายการ</w:t>
      </w:r>
    </w:p>
    <w:p w14:paraId="28C7C978" w14:textId="77777777" w:rsidR="005B3327" w:rsidRPr="005C0BB2" w:rsidRDefault="005B3327" w:rsidP="009C0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40E7A" w14:textId="3B0F1CD0" w:rsidR="000C54AF" w:rsidRPr="005C0BB2" w:rsidRDefault="000C54AF" w:rsidP="0034647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</w:t>
      </w:r>
      <w:r w:rsidR="002E07A1"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ภายหลัง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ของสินทรัพย์ทางการเงินและหนี้สินทางการเงิน</w:t>
      </w:r>
    </w:p>
    <w:p w14:paraId="4DEC0606" w14:textId="77777777" w:rsidR="000C54AF" w:rsidRPr="005C0BB2" w:rsidRDefault="000C54AF" w:rsidP="000C5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14:paraId="72AFE91A" w14:textId="77777777" w:rsidR="000C54AF" w:rsidRPr="005C0BB2" w:rsidRDefault="000C54AF" w:rsidP="000C5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การจัดประเภทรายการและการวัดมูลค่าภายหลังของสินทรัพย์ทางการเงิน</w:t>
      </w:r>
    </w:p>
    <w:p w14:paraId="618E725E" w14:textId="77777777" w:rsidR="000C54AF" w:rsidRPr="005C0BB2" w:rsidRDefault="000C54AF" w:rsidP="000C5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0BF4ACE" w14:textId="5231D852" w:rsidR="00A33CA7" w:rsidRPr="005C0BB2" w:rsidRDefault="002E07A1" w:rsidP="006F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 w:rsidR="00D62D3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สินทรัพย์ทางการเงินจะถูกจัดประเภทรายการตามการวัดมูลค่าภายหลัง</w:t>
      </w:r>
      <w:r w:rsidR="00D62D3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C54AF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ได้แก่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การ</w:t>
      </w:r>
      <w:r w:rsidR="000C54AF" w:rsidRPr="005C0BB2">
        <w:rPr>
          <w:rFonts w:asciiTheme="majorBidi" w:eastAsia="Times New Roman" w:hAnsiTheme="majorBidi" w:cstheme="majorBidi"/>
          <w:sz w:val="28"/>
          <w:szCs w:val="28"/>
          <w:cs/>
        </w:rPr>
        <w:t>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บริษัทในการบริหารจัดการสินทรัพย์ทางการเงินนั้น</w:t>
      </w:r>
      <w:r w:rsidR="006F7B47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</w:p>
    <w:p w14:paraId="0483D29F" w14:textId="5033C985" w:rsidR="006F7B47" w:rsidRPr="005C0BB2" w:rsidRDefault="006F7B47" w:rsidP="006F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55BEEFA" w14:textId="77777777" w:rsidR="002E07A1" w:rsidRPr="005C0BB2" w:rsidRDefault="002E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F2C4407" w14:textId="0918BECA" w:rsidR="006F7B47" w:rsidRPr="005C0BB2" w:rsidRDefault="006F7B47" w:rsidP="006F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</w:t>
      </w:r>
    </w:p>
    <w:p w14:paraId="4771D4E0" w14:textId="77777777" w:rsidR="006F7B47" w:rsidRPr="005C0BB2" w:rsidRDefault="006F7B47" w:rsidP="0034647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740C54F" w14:textId="3CF61434" w:rsidR="006F7B47" w:rsidRPr="005C0BB2" w:rsidRDefault="006F7B47" w:rsidP="0034647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DC6D026" w14:textId="77777777" w:rsidR="006F7B47" w:rsidRPr="005C0BB2" w:rsidRDefault="006F7B47" w:rsidP="006F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531DFA6" w14:textId="09574AA0" w:rsidR="007F7F3F" w:rsidRPr="005C0BB2" w:rsidRDefault="007F7F3F" w:rsidP="007F7F3F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</w:p>
    <w:p w14:paraId="355D906A" w14:textId="77777777" w:rsidR="007F7F3F" w:rsidRPr="005C0BB2" w:rsidRDefault="007F7F3F" w:rsidP="007F7F3F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179F352" w14:textId="42458D8C" w:rsidR="007F7F3F" w:rsidRPr="005C0BB2" w:rsidRDefault="007F7F3F" w:rsidP="007F7F3F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กลุ่ม</w:t>
      </w:r>
      <w:r w:rsidR="00A01FB8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175E482" w14:textId="260C62CA" w:rsidR="00A01FB8" w:rsidRPr="005C0BB2" w:rsidRDefault="00A01FB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</w:t>
      </w:r>
      <w:r w:rsidR="002E07A1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E07A1" w:rsidRPr="005C0BB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2CBEE53" w14:textId="63EDD8FA" w:rsidR="00A01FB8" w:rsidRPr="005C0BB2" w:rsidRDefault="00A01FB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</w:t>
      </w:r>
      <w:r w:rsidR="002158E5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มบริษัท</w:t>
      </w:r>
    </w:p>
    <w:p w14:paraId="0482A83F" w14:textId="28A8D362" w:rsidR="00A01FB8" w:rsidRPr="005C0BB2" w:rsidRDefault="00A01FB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 w:rsidR="002158E5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</w:t>
      </w:r>
    </w:p>
    <w:p w14:paraId="1145EE1D" w14:textId="7E2EF1FC" w:rsidR="00A01FB8" w:rsidRPr="005C0BB2" w:rsidRDefault="00A01FB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ความถี่ </w:t>
      </w:r>
      <w:r w:rsidR="002E07A1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มูลค่า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และระยะเวลาของการขายใน</w:t>
      </w:r>
      <w:r w:rsidR="002E07A1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ก่อน เหตุผลสำหรับการขายเหล่านั้นและ</w:t>
      </w:r>
      <w:r w:rsidR="002E07A1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ความคาดหวังเกี่ยวกับ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ให้ระบุวัตถุประสงค์ที่ได้ตั้งไว้ และวิธีการให้ได้มาซึ่งกระแสเงินสด</w:t>
      </w:r>
    </w:p>
    <w:p w14:paraId="4A718E88" w14:textId="77777777" w:rsidR="00A01FB8" w:rsidRPr="005C0BB2" w:rsidRDefault="00A01FB8" w:rsidP="007F7F3F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4CEA254" w14:textId="77777777" w:rsidR="002158E5" w:rsidRPr="005C0BB2" w:rsidRDefault="002158E5" w:rsidP="002158E5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16366329" w14:textId="6A06583D" w:rsidR="002158E5" w:rsidRPr="005C0BB2" w:rsidRDefault="002158E5" w:rsidP="002158E5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C3C80A5" w14:textId="77777777" w:rsidR="000E3FFE" w:rsidRPr="000E3FFE" w:rsidRDefault="000E3FFE" w:rsidP="000E3FFE">
      <w:pPr>
        <w:tabs>
          <w:tab w:val="clear" w:pos="907"/>
          <w:tab w:val="left" w:pos="1080"/>
        </w:tabs>
        <w:ind w:left="1080"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0E3FFE">
        <w:rPr>
          <w:rFonts w:asciiTheme="majorBidi" w:eastAsia="SimSun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 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</w:rPr>
        <w:br/>
      </w:r>
      <w:r w:rsidRPr="000E3FFE">
        <w:rPr>
          <w:rFonts w:asciiTheme="majorBidi" w:eastAsia="SimSun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1994B0C5" w14:textId="77777777" w:rsidR="002E07A1" w:rsidRPr="005C0BB2" w:rsidRDefault="002E07A1" w:rsidP="002158E5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3C0032E" w14:textId="77777777" w:rsidR="00D62D3A" w:rsidRDefault="00D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314A0722" w14:textId="091BCAB4" w:rsidR="002158E5" w:rsidRPr="005C0BB2" w:rsidRDefault="002158E5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กลุ่มบริษัทพิจารณาข้อกำหนดตามสัญญาของเครื่องมือทางการเงิน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</w:t>
      </w:r>
      <w:r w:rsidR="000E3FFE" w:rsidRPr="005C0BB2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จำนวนเงินของกระแสเงินสดตามสัญญา ซึ่งอาจทำให้ไม่เข้าเงื่อนไข</w:t>
      </w:r>
      <w:r w:rsidR="000E3FFE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ในการประเมิน กลุ่ม</w:t>
      </w:r>
      <w:r w:rsidR="00A86425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</w:p>
    <w:p w14:paraId="6D2FC973" w14:textId="77777777" w:rsidR="002158E5" w:rsidRPr="005C0BB2" w:rsidRDefault="002158E5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5D502EEC" w14:textId="77777777" w:rsidR="002158E5" w:rsidRPr="005C0BB2" w:rsidRDefault="002158E5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6BD1F10A" w14:textId="3CD45ADA" w:rsidR="002158E5" w:rsidRPr="005C0BB2" w:rsidRDefault="002158E5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เงื่อนไขเมื่อสิทธิเรียกร้องของกลุ่มบริษัทถูกจำกัดเฉพาะกระแสเงินสดจากสินทรัพย์ตามที่กำหนด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br/>
        <w:t>(เช่น สินทรัพย์ทางการเงินที่ผู้ให้กู้ไม่มีสิทธิไล่เบี้ย) และ</w:t>
      </w:r>
    </w:p>
    <w:p w14:paraId="7018EB6A" w14:textId="77777777" w:rsidR="002158E5" w:rsidRPr="005C0BB2" w:rsidRDefault="002158E5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ลักษณะการเปลี่ยนแปลงผลตอบแทนของมูลค่าเงินตามเวลา เช่น ระยะเวลาการปรับอัตราดอกเบี้ยใหม่</w:t>
      </w:r>
    </w:p>
    <w:p w14:paraId="3E9F1BD5" w14:textId="77777777" w:rsidR="00BD6C02" w:rsidRPr="005C0BB2" w:rsidRDefault="00BD6C02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B7994E3" w14:textId="6A2C3FF9" w:rsidR="00F22A27" w:rsidRPr="005C0BB2" w:rsidRDefault="00F22A27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0FD6317F" w14:textId="77777777" w:rsidR="00F22A27" w:rsidRPr="005C0BB2" w:rsidRDefault="00F22A27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2A7A04D2" w14:textId="36C922D8" w:rsidR="00F22A27" w:rsidRPr="005C0BB2" w:rsidRDefault="00F22A27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กลุ่ม</w:t>
      </w:r>
      <w:r w:rsidR="00D6278B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เปลี่ยนแปลงโมเดลธุรกิจในการจัดการสินทรัพย์ทางการเงิน</w:t>
      </w:r>
    </w:p>
    <w:p w14:paraId="5D4A906F" w14:textId="1093D59C" w:rsidR="00D6278B" w:rsidRPr="005C0BB2" w:rsidRDefault="00D6278B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398FA12" w14:textId="77777777" w:rsidR="00D6278B" w:rsidRPr="005C0BB2" w:rsidRDefault="00D6278B" w:rsidP="000E3FF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7EBE81F7" w14:textId="77777777" w:rsidR="00D6278B" w:rsidRPr="005C0BB2" w:rsidRDefault="00D6278B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6D8CE37A" w14:textId="112B519F" w:rsidR="00D6278B" w:rsidRPr="005C0BB2" w:rsidRDefault="00D6278B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กลุ่มบริษัท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50FFBE2C" w14:textId="77777777" w:rsidR="00D6278B" w:rsidRPr="005C0BB2" w:rsidRDefault="00D6278B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7E2F8BC0" w14:textId="76EBC0A8" w:rsidR="00D6278B" w:rsidRPr="005C0BB2" w:rsidRDefault="00D6278B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 </w:t>
      </w:r>
    </w:p>
    <w:p w14:paraId="0E3CB6A4" w14:textId="77777777" w:rsidR="00D6278B" w:rsidRPr="005C0BB2" w:rsidRDefault="00D6278B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A375F82" w14:textId="77777777" w:rsidR="00D6278B" w:rsidRPr="005C0BB2" w:rsidRDefault="00D6278B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6D764115" w14:textId="0757A1E2" w:rsidR="003D52FF" w:rsidRPr="005C0BB2" w:rsidRDefault="003D52FF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3F4FDD7B" w14:textId="4A22BB89" w:rsidR="000E3FFE" w:rsidRPr="000E3FFE" w:rsidRDefault="000E3FFE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0E3FFE">
        <w:rPr>
          <w:rFonts w:asciiTheme="majorBidi" w:eastAsia="Times New Roman" w:hAnsiTheme="majorBidi" w:cstheme="majorBidi"/>
          <w:sz w:val="28"/>
          <w:szCs w:val="28"/>
          <w:cs/>
        </w:rPr>
        <w:t>ข้อกำหนด</w:t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ต่างจากเดิมอย่างมีนัยสำคัญ หากกลุ่ม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บริษัท</w:t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วางแผนที่จะเปลี่ยนแปลงสินทรัพย์ทางการเงินในทางที่ส่งผลให้เกิดการลดหนี้ </w:t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</w:rPr>
        <w:br/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3B88BA16" w14:textId="77777777" w:rsidR="000E3FFE" w:rsidRPr="005C0BB2" w:rsidRDefault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 w:type="page"/>
      </w:r>
    </w:p>
    <w:p w14:paraId="6CABB8DD" w14:textId="455DD387" w:rsidR="003D52FF" w:rsidRPr="005C0BB2" w:rsidRDefault="003D52FF" w:rsidP="003D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lastRenderedPageBreak/>
        <w:t>หากการเปลี่ยนแปลงในสินทรัพย์ทางการเงินที่วัดมูลค่าด้วยราคาทุนตัดจำหน่ายไม่ส่งผลต่อการตัดรายการสินทรัพย์ทางการเงินออกจากบัญชี กลุ่ม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392CBB4E" w14:textId="041A8192" w:rsidR="004C70F6" w:rsidRPr="005C0BB2" w:rsidRDefault="004C70F6" w:rsidP="003D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36FA855B" w14:textId="77777777" w:rsidR="0079234A" w:rsidRDefault="004C70F6" w:rsidP="004C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สำหรับกรณีอื่นนั้นแสดงเป็นดอกเบี้ยรับซึ่งคำนวณโดยใช้วิธีอัตราดอกเบี้ยที่แท้จริง</w:t>
      </w:r>
    </w:p>
    <w:p w14:paraId="3C0B62E0" w14:textId="4B5FDB4F" w:rsidR="0079234A" w:rsidRDefault="0079234A" w:rsidP="004C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76987261" w14:textId="77777777" w:rsidR="0099427C" w:rsidRPr="005C0BB2" w:rsidRDefault="0099427C" w:rsidP="00994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การจัดประเภทรายการและการวัดมูลค่าภายหลังของหนี้สินทางการเงิน</w:t>
      </w:r>
    </w:p>
    <w:p w14:paraId="5168DA57" w14:textId="77777777" w:rsidR="0099427C" w:rsidRPr="005C0BB2" w:rsidRDefault="0099427C" w:rsidP="0099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E8D130C" w14:textId="77777777" w:rsidR="0099427C" w:rsidRPr="005C0BB2" w:rsidRDefault="0099427C" w:rsidP="0099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กลุ่มบริษัทจัดประเภทและวัดมูลค่าหนี้สินทางการเงินทั้งหมด ยกเว้นภาระผูกพันวงเงินสินเชื่อและสัญญา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br/>
        <w:t xml:space="preserve">ค้ำประกันทางการเงินเป็นหนี้สินทางการเงินที่วัดมูลค่าภายหลังด้วยราคาทุนตัดจำหน่าย  </w:t>
      </w:r>
    </w:p>
    <w:p w14:paraId="376D490E" w14:textId="77777777" w:rsidR="0099427C" w:rsidRDefault="0099427C" w:rsidP="004C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4DA69FF9" w14:textId="128517D6" w:rsidR="00652736" w:rsidRDefault="00652736" w:rsidP="0042420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การตัดรายการสินทรัพย์ทางการเงินและหนี้สินทางการเงินออกจากบัญชี</w:t>
      </w:r>
    </w:p>
    <w:p w14:paraId="07E9768A" w14:textId="77777777" w:rsidR="004C70F6" w:rsidRPr="005C0BB2" w:rsidRDefault="004C70F6" w:rsidP="0099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10A0A2DB" w14:textId="77777777" w:rsidR="0001714C" w:rsidRPr="005C0BB2" w:rsidRDefault="0001714C" w:rsidP="0001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7D946E64" w14:textId="77777777" w:rsidR="0001714C" w:rsidRPr="005C0BB2" w:rsidRDefault="0001714C" w:rsidP="0001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7A702CBF" w14:textId="41864FD0" w:rsidR="003D52FF" w:rsidRPr="005C0BB2" w:rsidRDefault="0001714C" w:rsidP="0001714C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C0B8AF3" w14:textId="77777777" w:rsidR="002158E5" w:rsidRPr="005C0BB2" w:rsidRDefault="002158E5" w:rsidP="002158E5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B6DFA8E" w14:textId="4D9B8C1B" w:rsidR="007F7F3F" w:rsidRPr="005C0BB2" w:rsidRDefault="0001714C" w:rsidP="007F7F3F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(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1)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ผลตอบแทนที่จะได้รับ (รวมถึงสินทรัพย์ใหม่ที่ได้รับใด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ๆ หักด้วยหนี้สินใหม่ที่คาดการณ์ไว้) และ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(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2)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กำไรหรือขาดทุนสะสมที่รับรู้ในกำไรขาดทุนเบ็ดเสร็จอื่นรับรู้ในกำไรหรือขาดทุน</w:t>
      </w:r>
    </w:p>
    <w:p w14:paraId="635AC278" w14:textId="2BE36D8E" w:rsidR="000E3FFE" w:rsidRPr="005C0BB2" w:rsidRDefault="000E3FFE" w:rsidP="007F7F3F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EEEB302" w14:textId="2DBEE39A" w:rsidR="000E3FFE" w:rsidRPr="005C0BB2" w:rsidRDefault="000E3FFE" w:rsidP="007F7F3F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กลุ่มบริษัทเข้าทำ</w:t>
      </w:r>
      <w:r w:rsidR="00FF5D11">
        <w:rPr>
          <w:rFonts w:asciiTheme="majorBidi" w:eastAsia="Times New Roman" w:hAnsiTheme="majorBidi" w:cstheme="majorBidi" w:hint="cs"/>
          <w:sz w:val="28"/>
          <w:szCs w:val="28"/>
          <w:cs/>
        </w:rPr>
        <w:t>ธุรกรรม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="00FF5D1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ในกรณีนี้ สินทรัพย์ที่โอนไม่ได้ตัดรายการออกจากบัญชี</w:t>
      </w:r>
    </w:p>
    <w:p w14:paraId="4A720022" w14:textId="127C07D9" w:rsidR="005021C4" w:rsidRPr="00A75370" w:rsidRDefault="005021C4" w:rsidP="007F7F3F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AAC2E26" w14:textId="77777777" w:rsidR="005021C4" w:rsidRPr="00A75370" w:rsidRDefault="005021C4" w:rsidP="005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การตัดรายการหนี้สินทางการเงินออกจากบัญชี </w:t>
      </w:r>
    </w:p>
    <w:p w14:paraId="6A735C77" w14:textId="77777777" w:rsidR="005021C4" w:rsidRPr="00A75370" w:rsidRDefault="005021C4" w:rsidP="005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66AF3A50" w14:textId="3181563B" w:rsidR="005021C4" w:rsidRPr="00A75370" w:rsidRDefault="005021C4" w:rsidP="005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</w:t>
      </w:r>
      <w:r w:rsidR="004629BE" w:rsidRPr="00A7537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บริษัท</w:t>
      </w:r>
      <w:r w:rsidRPr="00A7537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</w:p>
    <w:p w14:paraId="49D5D8A5" w14:textId="2BE50929" w:rsidR="000E3FFE" w:rsidRPr="00A75370" w:rsidRDefault="000E3FFE" w:rsidP="005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19039770" w14:textId="7046012A" w:rsidR="000E3FFE" w:rsidRPr="00A75370" w:rsidRDefault="000E3FFE" w:rsidP="006002E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การหักกลบ</w:t>
      </w:r>
    </w:p>
    <w:p w14:paraId="39D5695F" w14:textId="77777777" w:rsidR="000E3FFE" w:rsidRPr="00A75370" w:rsidRDefault="000E3FFE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B383881" w14:textId="5BA9281E" w:rsidR="000E3FFE" w:rsidRPr="00A75370" w:rsidRDefault="000E3FFE" w:rsidP="000E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FF5D11" w:rsidRPr="00A75370">
        <w:rPr>
          <w:rFonts w:asciiTheme="majorBidi" w:eastAsia="Times New Roman" w:hAnsiTheme="majorBidi" w:cstheme="majorBidi" w:hint="cs"/>
          <w:sz w:val="28"/>
          <w:szCs w:val="28"/>
          <w:cs/>
        </w:rPr>
        <w:t>ก็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หรือตั้งใจที่จะรับสินทรัพย์และช</w:t>
      </w:r>
      <w:r w:rsidR="00FF5D11" w:rsidRPr="00A75370">
        <w:rPr>
          <w:rFonts w:asciiTheme="majorBidi" w:eastAsia="Times New Roman" w:hAnsiTheme="majorBidi" w:cstheme="majorBidi" w:hint="cs"/>
          <w:sz w:val="28"/>
          <w:szCs w:val="28"/>
          <w:cs/>
        </w:rPr>
        <w:t>ำ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ระหนี้สินพร้อมกัน</w:t>
      </w:r>
    </w:p>
    <w:p w14:paraId="0C9D2DDC" w14:textId="77777777" w:rsidR="000E3FFE" w:rsidRPr="00A75370" w:rsidRDefault="000E3FFE" w:rsidP="005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49E7AAD" w14:textId="77777777" w:rsidR="00B45D2A" w:rsidRPr="00A75370" w:rsidRDefault="00B45D2A" w:rsidP="0034647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การด้อยค่าของสินทรัพย์ทางการเงินและลูกหนี้ตามสัญญาเช่า</w:t>
      </w:r>
    </w:p>
    <w:p w14:paraId="2ED5328A" w14:textId="77777777" w:rsidR="00B45D2A" w:rsidRPr="00A75370" w:rsidRDefault="00B45D2A" w:rsidP="00B4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F69D767" w14:textId="0FDB7EB8" w:rsidR="00495523" w:rsidRPr="00A75370" w:rsidRDefault="00495523" w:rsidP="0049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TFRS 9 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TFRS 9 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66939357" w14:textId="77777777" w:rsidR="00B45D2A" w:rsidRPr="00A75370" w:rsidRDefault="00B45D2A" w:rsidP="00B4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eastAsia="Times New Roman" w:hAnsiTheme="majorBidi" w:cstheme="majorBidi"/>
          <w:sz w:val="28"/>
          <w:szCs w:val="28"/>
        </w:rPr>
      </w:pPr>
    </w:p>
    <w:p w14:paraId="46884CFE" w14:textId="6141B5D2" w:rsidR="00B45D2A" w:rsidRPr="00A75370" w:rsidRDefault="00B45D2A" w:rsidP="00B4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พิจารณาการด้อยค่าถือปฏิบัติกับสินทรัพย์ทางการเงินที่ไม่ได้วัดมูลค่าภายหลังด้วยมูลค่ายุติธรรมผ่านกำไรหรือขาดทุนดังนี้ </w:t>
      </w:r>
    </w:p>
    <w:p w14:paraId="4EEE17FA" w14:textId="77777777" w:rsidR="00895AC4" w:rsidRPr="00A75370" w:rsidRDefault="00895AC4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ลูกหนี้ตามสัญญาเช่า</w:t>
      </w:r>
    </w:p>
    <w:p w14:paraId="51D3B70F" w14:textId="2AD14943" w:rsidR="00895AC4" w:rsidRPr="00A75370" w:rsidRDefault="00895AC4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ลูกหนี้จากการซื้อสิทธิเรียกร้อง และ</w:t>
      </w:r>
    </w:p>
    <w:p w14:paraId="670BF88D" w14:textId="07B95794" w:rsidR="00895AC4" w:rsidRPr="00A75370" w:rsidRDefault="00895AC4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ลูกหนี้เงินให้สินเชื่ออื่น</w:t>
      </w:r>
    </w:p>
    <w:p w14:paraId="595E8720" w14:textId="77777777" w:rsidR="00895AC4" w:rsidRPr="00A75370" w:rsidRDefault="00895AC4" w:rsidP="00B4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529847B" w14:textId="77777777" w:rsidR="00A75370" w:rsidRDefault="00A75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br w:type="page"/>
      </w:r>
    </w:p>
    <w:p w14:paraId="11EE8E6D" w14:textId="5B1D7BF6" w:rsidR="005E03FA" w:rsidRPr="00A75370" w:rsidRDefault="005E03FA" w:rsidP="005E0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การประมาณการและการใช้ดุลยพินิจที่สำคัญ</w:t>
      </w:r>
    </w:p>
    <w:p w14:paraId="07DA9D47" w14:textId="77777777" w:rsidR="005E03FA" w:rsidRPr="00A75370" w:rsidRDefault="005E03FA" w:rsidP="005E03FA">
      <w:pPr>
        <w:tabs>
          <w:tab w:val="clear" w:pos="907"/>
          <w:tab w:val="left" w:pos="1080"/>
        </w:tabs>
        <w:ind w:left="108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B93655" w14:textId="7CBC75E6" w:rsidR="00FD36F3" w:rsidRPr="005C0BB2" w:rsidRDefault="00FD36F3" w:rsidP="00FD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การคำนวณผลขาดทุนด้านเครดิตที่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คาดว่าจะเกิดขึ้นของกลุ่มบริษัทขึ้นอยู่กับแบบจำลองที่สลับซับซ้อนและชุดข้อมูลสมมติฐานหลายชุด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="00F2069A" w:rsidRPr="005C0BB2">
        <w:rPr>
          <w:rFonts w:asciiTheme="majorBidi" w:eastAsia="Times New Roman" w:hAnsiTheme="majorBidi" w:cstheme="majorBidi"/>
          <w:sz w:val="28"/>
          <w:szCs w:val="28"/>
          <w:cs/>
        </w:rPr>
        <w:t>แบบจำลอง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</w:t>
      </w:r>
      <w:r w:rsidR="00F2069A"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ในกรณีที่แบบจำลองไม่สามารถประเมินความเสี่ยงที่เกิดขึ้นได้ จะมีการใช้ดุลยพินิจของผู้บริหารในการพิจารณาการปรั</w:t>
      </w:r>
      <w:r w:rsidR="0044594D">
        <w:rPr>
          <w:rFonts w:asciiTheme="majorBidi" w:eastAsia="Times New Roman" w:hAnsiTheme="majorBidi" w:cstheme="majorBidi" w:hint="cs"/>
          <w:sz w:val="28"/>
          <w:szCs w:val="28"/>
          <w:cs/>
        </w:rPr>
        <w:t>บป</w:t>
      </w:r>
      <w:r w:rsidR="00F2069A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รุงภายหลังแบบจำลองตามหลักการ </w:t>
      </w:r>
      <w:r w:rsidR="00F2069A" w:rsidRPr="005C0BB2">
        <w:rPr>
          <w:rFonts w:asciiTheme="majorBidi" w:eastAsia="Times New Roman" w:hAnsiTheme="majorBidi" w:cstheme="majorBidi"/>
          <w:sz w:val="28"/>
          <w:szCs w:val="28"/>
        </w:rPr>
        <w:t xml:space="preserve">Management Overlay </w:t>
      </w:r>
      <w:r w:rsidR="00F2069A" w:rsidRPr="005C0BB2">
        <w:rPr>
          <w:rFonts w:asciiTheme="majorBidi" w:eastAsia="Times New Roman" w:hAnsiTheme="majorBidi" w:cstheme="majorBidi"/>
          <w:sz w:val="28"/>
          <w:szCs w:val="28"/>
          <w:cs/>
        </w:rPr>
        <w:t>ซึ่งจะครอบคลุมทั้งในเรื่องข้อบกพร่องของแบบจำลอง ความเสี่ยงของลูกหนี้ และปัจจัยอื่น</w:t>
      </w:r>
      <w:r w:rsidR="000C3E9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44594D">
        <w:rPr>
          <w:rFonts w:asciiTheme="majorBidi" w:eastAsia="Times New Roman" w:hAnsiTheme="majorBidi" w:cstheme="majorBidi" w:hint="cs"/>
          <w:sz w:val="28"/>
          <w:szCs w:val="28"/>
          <w:cs/>
        </w:rPr>
        <w:t>ๆ</w:t>
      </w:r>
    </w:p>
    <w:p w14:paraId="506A8E1D" w14:textId="113863FB" w:rsidR="00246A2C" w:rsidRPr="00E749B0" w:rsidRDefault="0024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466CAAE" w14:textId="77777777" w:rsidR="00246A2C" w:rsidRPr="00E749B0" w:rsidRDefault="00246A2C" w:rsidP="0024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749B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44432C22" w14:textId="77777777" w:rsidR="00BC7AFA" w:rsidRPr="005C0BB2" w:rsidRDefault="00BC7AFA" w:rsidP="00BC7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000DC22" w14:textId="2705B86C" w:rsidR="00BC7AFA" w:rsidRPr="005C0BB2" w:rsidRDefault="00BC7AFA" w:rsidP="00BC7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="0044594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คำนึงถึงความน่าจะเป็นถ่วงน้ำหนักซึ่งพิจารณาจากการประเมินช่วงของผลลัพธ์ที่เป็นไปได้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</w:t>
      </w:r>
      <w:r w:rsidR="00F2069A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ที่มีความ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สมเหตุสมผล</w:t>
      </w:r>
      <w:r w:rsidR="00F2069A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ทั้งหมด ซึ่ง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รวมถึงการพยากรณ์สภาวะเศรษฐกิจในอนาคต</w:t>
      </w:r>
    </w:p>
    <w:p w14:paraId="4B966D77" w14:textId="64F239E8" w:rsidR="004C2000" w:rsidRPr="005C0BB2" w:rsidRDefault="004C2000" w:rsidP="00BC7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952805A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4C2000">
        <w:rPr>
          <w:rFonts w:asciiTheme="majorBidi" w:eastAsia="SimSun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 โดยวัดมูลค่าดังนี้</w:t>
      </w:r>
    </w:p>
    <w:p w14:paraId="4D12D4CF" w14:textId="2E4A0DCE" w:rsidR="004C2000" w:rsidRPr="00C65AFB" w:rsidRDefault="004C2000" w:rsidP="00C65AF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C65AFB">
        <w:rPr>
          <w:rFonts w:asciiTheme="majorBidi" w:eastAsia="SimSun" w:hAnsiTheme="majorBidi" w:cstheme="majorBidi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</w:t>
      </w:r>
      <w:r w:rsidR="0044594D" w:rsidRPr="00C65AFB">
        <w:rPr>
          <w:rFonts w:asciiTheme="majorBidi" w:eastAsia="SimSun" w:hAnsiTheme="majorBidi" w:cstheme="majorBidi" w:hint="cs"/>
          <w:sz w:val="28"/>
          <w:szCs w:val="28"/>
          <w:cs/>
        </w:rPr>
        <w:t>บริษัท</w:t>
      </w:r>
      <w:r w:rsidRPr="00C65AFB">
        <w:rPr>
          <w:rFonts w:asciiTheme="majorBidi" w:eastAsia="SimSun" w:hAnsiTheme="majorBidi" w:cstheme="majorBidi"/>
          <w:sz w:val="28"/>
          <w:szCs w:val="28"/>
          <w:cs/>
        </w:rPr>
        <w:t>คาดว่าจะได้รับ)</w:t>
      </w:r>
    </w:p>
    <w:p w14:paraId="667AFA6A" w14:textId="77777777" w:rsidR="004C2000" w:rsidRPr="004C2000" w:rsidRDefault="004C2000" w:rsidP="00C65AF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val="en-GB"/>
        </w:rPr>
      </w:pPr>
      <w:r w:rsidRPr="004C2000">
        <w:rPr>
          <w:rFonts w:asciiTheme="majorBidi" w:eastAsia="SimSun" w:hAnsiTheme="majorBidi" w:cstheme="majorBidi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</w:t>
      </w:r>
      <w:r w:rsidRPr="004C2000">
        <w:rPr>
          <w:rFonts w:asciiTheme="majorBidi" w:eastAsia="Calibri" w:hAnsiTheme="majorBidi" w:cstheme="majorBidi"/>
          <w:color w:val="000000"/>
          <w:sz w:val="28"/>
          <w:szCs w:val="28"/>
          <w:cs/>
          <w:lang w:val="en-GB"/>
        </w:rPr>
        <w:t>และมูลค่าปัจจุบันของประมาณการกระแสเงินสดในอนาคต</w:t>
      </w:r>
    </w:p>
    <w:p w14:paraId="1C09DEA5" w14:textId="77777777" w:rsidR="00BC7AFA" w:rsidRPr="005C0BB2" w:rsidRDefault="00BC7AFA" w:rsidP="00BC7A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5E9843D" w14:textId="2972C115" w:rsidR="00BC7AFA" w:rsidRPr="005C0BB2" w:rsidRDefault="00BC7AFA" w:rsidP="00BC7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</w:t>
      </w:r>
      <w:r w:rsidR="00F2069A"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เป็นผล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คูณ</w:t>
      </w:r>
      <w:r w:rsidR="00F2069A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ความน่าจะเป็น</w:t>
      </w:r>
      <w:r w:rsidR="00F2069A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ของการปฏิบัติผิดสัญญา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- Probability of default)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</w:t>
      </w:r>
      <w:r w:rsidR="00F2069A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มีการปฏิบัติผิดสัญญา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ต่อยอดหนี้ 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(LGD - Loss given default) 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กับประมาณการยอดหนี้เมื่อ</w:t>
      </w:r>
      <w:r w:rsidR="00F2069A" w:rsidRPr="005C0BB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มีการปฏิบัติผิดสัญญา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(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</w:rPr>
        <w:t>EAD - Exposure at the time of default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)</w:t>
      </w:r>
    </w:p>
    <w:p w14:paraId="30D4CA58" w14:textId="6E6370FA" w:rsidR="00BC7AFA" w:rsidRPr="005C0BB2" w:rsidRDefault="00BC7AFA" w:rsidP="0024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BCF475" w14:textId="6F24A06E" w:rsidR="003E2907" w:rsidRPr="005C0BB2" w:rsidRDefault="00F2069A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ปัจจัยเชิงเศรษฐศาสตร์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มหภาคถูกรวมอยู่ใน 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ปัจจัย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เหล่านี้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พิจารณาจาก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ข้อมูล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สนับสนุนทั้งหมดที่มีความ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จากข้อมูลทั้งภายในและภายนอกที่มีอยู่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4C2000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ซึ่ง</w:t>
      </w:r>
      <w:r w:rsidR="003E2907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</w:p>
    <w:p w14:paraId="03FB1B07" w14:textId="77777777" w:rsidR="003E2907" w:rsidRPr="005C0BB2" w:rsidRDefault="003E2907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3488C05" w14:textId="6FCC8F5A" w:rsidR="003E2907" w:rsidRPr="005C0BB2" w:rsidRDefault="003E2907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="004C2000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13089AA" w14:textId="77777777" w:rsidR="003E2907" w:rsidRPr="005C0BB2" w:rsidRDefault="003E2907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E1DFD2C" w14:textId="56CB91AA" w:rsidR="003E2907" w:rsidRPr="005C0BB2" w:rsidRDefault="003E2907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</w:t>
      </w:r>
      <w:r w:rsidR="004C2000" w:rsidRPr="005C0BB2">
        <w:rPr>
          <w:rFonts w:asciiTheme="majorBidi" w:hAnsiTheme="majorBidi" w:cstheme="majorBidi"/>
          <w:color w:val="000000"/>
          <w:sz w:val="28"/>
          <w:szCs w:val="28"/>
          <w:cs/>
        </w:rPr>
        <w:t>ได้มีการคาดการณ์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จำนวนและจังหวะเวลาของกระแสเงินสดที่จะได้รับจากการยึดหลักประกันที่หักต้นทุน</w:t>
      </w:r>
      <w:r w:rsidR="004C2000"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เพื่อให้ได้มา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4C2000" w:rsidRPr="005C0BB2">
        <w:rPr>
          <w:rFonts w:asciiTheme="majorBidi" w:hAnsiTheme="majorBidi" w:cstheme="majorBidi"/>
          <w:color w:val="000000"/>
          <w:sz w:val="28"/>
          <w:szCs w:val="28"/>
          <w:cs/>
        </w:rPr>
        <w:t>ต้นทุน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การขายหลักประกัน </w:t>
      </w:r>
      <w:r w:rsidR="004C2000" w:rsidRPr="005C0BB2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ไม่คำนึงว่าการยึดทรัพย์นั้นเป็นไปได้หรือไม่</w:t>
      </w:r>
    </w:p>
    <w:p w14:paraId="5CB9E164" w14:textId="77777777" w:rsidR="0044594D" w:rsidRDefault="0044594D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7F20CF2" w14:textId="63F22D1F" w:rsidR="00BC7AFA" w:rsidRPr="005C0BB2" w:rsidRDefault="003E2907" w:rsidP="003E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1D898C95" w14:textId="40E2F1EB" w:rsidR="00BC7AFA" w:rsidRPr="005C0BB2" w:rsidRDefault="00BC7AFA" w:rsidP="00246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A0807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การจัดชั้น</w:t>
      </w:r>
    </w:p>
    <w:p w14:paraId="64129C67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9070D89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C2000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ชั้นทุกวันที่รายงาน 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E9F0CBF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EC9B2B6" w14:textId="62089F14" w:rsidR="006902D5" w:rsidRDefault="006902D5" w:rsidP="0069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1 </w:t>
      </w: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FCBB5BA" w14:textId="45079D40" w:rsidR="0044594D" w:rsidRDefault="0044594D" w:rsidP="0069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B3D5905" w14:textId="77AF649B" w:rsidR="00402F4C" w:rsidRPr="008B7B1A" w:rsidRDefault="00402F4C" w:rsidP="00402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และชั้นที่ </w:t>
      </w:r>
      <w:r w:rsidRPr="008B7B1A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>เดือนนับจากวันที่รายงาน</w:t>
      </w:r>
    </w:p>
    <w:p w14:paraId="1B8CD136" w14:textId="77777777" w:rsidR="00402F4C" w:rsidRPr="008B7B1A" w:rsidRDefault="00402F4C" w:rsidP="00402F4C">
      <w:pPr>
        <w:pStyle w:val="Default"/>
        <w:ind w:left="1080"/>
        <w:rPr>
          <w:rFonts w:asciiTheme="majorBidi" w:hAnsiTheme="majorBidi" w:cstheme="majorBidi"/>
          <w:sz w:val="28"/>
          <w:szCs w:val="28"/>
        </w:rPr>
      </w:pPr>
    </w:p>
    <w:p w14:paraId="0442C788" w14:textId="687AB467" w:rsidR="00402F4C" w:rsidRPr="008B7B1A" w:rsidRDefault="00402F4C" w:rsidP="00402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8B7B1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ชั้นที่ </w:t>
      </w:r>
      <w:r w:rsidRPr="002704D2">
        <w:rPr>
          <w:rFonts w:asciiTheme="majorBidi" w:hAnsiTheme="majorBidi" w:cstheme="majorBidi"/>
          <w:i/>
          <w:iCs/>
          <w:spacing w:val="-2"/>
          <w:sz w:val="28"/>
          <w:szCs w:val="28"/>
          <w:lang w:val="en-GB"/>
        </w:rPr>
        <w:t>2</w:t>
      </w:r>
      <w:r w:rsidRPr="008B7B1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>
        <w:rPr>
          <w:rFonts w:asciiTheme="majorBidi" w:hAnsiTheme="majorBidi" w:cstheme="majorBidi"/>
          <w:i/>
          <w:iCs/>
          <w:spacing w:val="-2"/>
          <w:sz w:val="28"/>
          <w:szCs w:val="28"/>
        </w:rPr>
        <w:t>(Under-performing)</w:t>
      </w:r>
    </w:p>
    <w:p w14:paraId="10ED67C1" w14:textId="77777777" w:rsidR="00402F4C" w:rsidRPr="008B7B1A" w:rsidRDefault="00402F4C" w:rsidP="00402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7EB20531" w14:textId="77777777" w:rsidR="00402F4C" w:rsidRPr="008B7B1A" w:rsidRDefault="00402F4C" w:rsidP="00402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lifetime ECL)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8B7B1A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0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02883AE" w14:textId="0F8F50F2" w:rsidR="0044594D" w:rsidRDefault="0044594D" w:rsidP="0069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BF9EE2C" w14:textId="57D4341C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lastRenderedPageBreak/>
        <w:t>สินทรัพย์ทางการเงินสามารถโอนกลับไปยังชั้นที่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1 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1E32FE3B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SimSun" w:hAnsiTheme="majorBidi" w:cstheme="majorBidi"/>
          <w:bCs/>
          <w:sz w:val="24"/>
          <w:szCs w:val="24"/>
        </w:rPr>
      </w:pPr>
    </w:p>
    <w:p w14:paraId="254FD4A8" w14:textId="551D55F0" w:rsidR="004C2000" w:rsidRPr="0044594D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SimSun" w:hAnsiTheme="majorBidi" w:cstheme="majorBidi"/>
          <w:i/>
          <w:iCs/>
          <w:spacing w:val="-4"/>
          <w:sz w:val="28"/>
          <w:szCs w:val="28"/>
          <w:cs/>
        </w:rPr>
      </w:pP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  <w:cs/>
        </w:rPr>
        <w:t xml:space="preserve">ชั้นที่ </w:t>
      </w: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  <w:t xml:space="preserve">3 </w:t>
      </w: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  <w:t xml:space="preserve"> (Non-performing) </w:t>
      </w:r>
    </w:p>
    <w:p w14:paraId="029E05DB" w14:textId="77777777" w:rsidR="004C2000" w:rsidRP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Theme="majorBidi" w:eastAsia="SimSun" w:hAnsiTheme="majorBidi" w:cstheme="majorBidi"/>
          <w:bCs/>
          <w:sz w:val="24"/>
          <w:szCs w:val="24"/>
        </w:rPr>
      </w:pPr>
    </w:p>
    <w:p w14:paraId="0353475A" w14:textId="301E1BB9" w:rsidR="004C2000" w:rsidRPr="004C2000" w:rsidRDefault="004C2000" w:rsidP="007A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</w:rPr>
        <w:t>90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6895C35E" w14:textId="64C8F13C" w:rsidR="004C2000" w:rsidRPr="004C2000" w:rsidRDefault="004C2000" w:rsidP="007A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</w:p>
    <w:p w14:paraId="21025290" w14:textId="62964A9B" w:rsidR="004C2000" w:rsidRPr="004D2E74" w:rsidRDefault="004C2000" w:rsidP="004D2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4C2000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4C2000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61818AA2" w14:textId="77777777" w:rsidR="004C2000" w:rsidRPr="004C2000" w:rsidRDefault="004C2000" w:rsidP="0034647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hanging="180"/>
        <w:rPr>
          <w:rFonts w:asciiTheme="majorBidi" w:hAnsiTheme="majorBidi" w:cstheme="majorBidi"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อยู่ระหว่างการยึดหลักประกันเพื่อชำระหนี้</w:t>
      </w:r>
    </w:p>
    <w:p w14:paraId="41B04E14" w14:textId="77777777" w:rsidR="004C2000" w:rsidRPr="004C2000" w:rsidRDefault="004C2000" w:rsidP="0034647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hanging="180"/>
        <w:rPr>
          <w:rFonts w:asciiTheme="majorBidi" w:hAnsiTheme="majorBidi" w:cstheme="majorBidi"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อยู่ระหว่างการฟ้องร้อง</w:t>
      </w:r>
    </w:p>
    <w:p w14:paraId="23B03E51" w14:textId="77777777" w:rsidR="004C2000" w:rsidRPr="004C2000" w:rsidRDefault="004C2000" w:rsidP="004C2000">
      <w:pPr>
        <w:autoSpaceDE w:val="0"/>
        <w:autoSpaceDN w:val="0"/>
        <w:adjustRightInd w:val="0"/>
        <w:spacing w:after="69" w:line="240" w:lineRule="auto"/>
        <w:ind w:left="1260" w:right="44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B53763A" w14:textId="0E1A6100" w:rsidR="004C2000" w:rsidRDefault="004C2000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2507F9D8" w14:textId="3E0899D4" w:rsidR="00534995" w:rsidRDefault="00534995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6B0222FE" w14:textId="3B5F471B" w:rsidR="00534995" w:rsidRDefault="00534995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249E01B9" w14:textId="5CB4DB97" w:rsidR="00534995" w:rsidRDefault="00534995" w:rsidP="004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3432961E" w14:textId="77777777" w:rsidR="000C736D" w:rsidRPr="005C0BB2" w:rsidRDefault="000C736D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13B5BE9D" w14:textId="77777777" w:rsidR="000C736D" w:rsidRPr="005C0BB2" w:rsidRDefault="000C736D" w:rsidP="000C7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E5E4BFA" w14:textId="21C387F8" w:rsidR="000C736D" w:rsidRPr="005C0BB2" w:rsidRDefault="000C736D" w:rsidP="000C7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6544020B" w14:textId="77777777" w:rsidR="000C736D" w:rsidRPr="005C0BB2" w:rsidRDefault="000C736D" w:rsidP="000C7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1346AA2" w14:textId="7E483F64" w:rsidR="00BC7AFA" w:rsidRPr="005C0BB2" w:rsidRDefault="000C736D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ผลขาดทุนจากการด้อยค่า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จากการด้อยค่าด้านเครดิตที่คาดว่าจะเกิดขึ้นใน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>12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หรือไม่</w:t>
      </w:r>
    </w:p>
    <w:p w14:paraId="1A590DD7" w14:textId="77777777" w:rsidR="002B3BFD" w:rsidRDefault="002B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40B69551" w14:textId="227269FF" w:rsidR="007A2EA1" w:rsidRPr="005C0BB2" w:rsidRDefault="007A2EA1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สินทรัพย์ทางการเงินที่มีการเจรจาต่อรองเงื่อนไขใหม่หรือเปลี่ยนแปลงเงื่อนไขของกระแสเงินสดตามสัญญา</w:t>
      </w:r>
      <w:r w:rsidR="00705A1A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อาจจะถือสินทรัพย์ทางการเงิน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จะถือสินทรัพย์ทางการเงินดังกล่าวเป็นสินทรัพย์ทางการเงินที่ไม่มีความเสี่ยงด้านเครดิตเพิ่มขึ้นอย่างมีนัยสำคัญ</w:t>
      </w:r>
    </w:p>
    <w:p w14:paraId="3B45CE19" w14:textId="2FBEB109" w:rsidR="005021C4" w:rsidRPr="00705A1A" w:rsidRDefault="005021C4" w:rsidP="007F7F3F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E6C734" w14:textId="6B27F93C" w:rsidR="000C736D" w:rsidRPr="005C0BB2" w:rsidRDefault="000C736D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</w:t>
      </w:r>
      <w:r w:rsidR="007A2EA1"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ที่คาดว่าจะเกิดขึ้น</w:t>
      </w:r>
    </w:p>
    <w:p w14:paraId="56750DB3" w14:textId="77777777" w:rsidR="000C736D" w:rsidRPr="00705A1A" w:rsidRDefault="000C736D" w:rsidP="000C7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639B76E0" w14:textId="15F0F74A" w:rsidR="000C736D" w:rsidRPr="005C0BB2" w:rsidRDefault="007A2EA1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ในกรณีที่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ถูก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ส่วนของมูลค่าตามบัญชีขั้นต้นจะถูกตัดจำหน่ายพร้อมด้วยค่าเผื่อผลขาดทุนด้านเครดิต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ที่คาดว่าจะเกิดขึ้น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และได้พิจารณาถึง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ผลขาดทุน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มูลค่าที่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ได้รับคืนภายหลัง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จากการ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ตัดจำหน่าย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ออกจากบัญชี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จะนำมาลด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จำนวน</w:t>
      </w:r>
      <w:r w:rsidR="00705A1A"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ขาดทุนด้านเครดิต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ที่คาดว่าจะเกิดขึ้น</w:t>
      </w:r>
      <w:r w:rsidR="000C736D" w:rsidRPr="005C0BB2">
        <w:rPr>
          <w:rFonts w:asciiTheme="majorBidi" w:eastAsiaTheme="minorHAnsi" w:hAnsiTheme="majorBidi" w:cstheme="majorBidi"/>
          <w:sz w:val="28"/>
          <w:szCs w:val="28"/>
          <w:cs/>
        </w:rPr>
        <w:t>ในกำไรหรือขาดทุน</w:t>
      </w:r>
    </w:p>
    <w:p w14:paraId="5E2C49F6" w14:textId="77777777" w:rsidR="000C736D" w:rsidRPr="00705A1A" w:rsidRDefault="000C736D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641E535B" w14:textId="3B4704C4" w:rsidR="000C736D" w:rsidRPr="005C0BB2" w:rsidRDefault="000C736D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หาก</w:t>
      </w:r>
      <w:r w:rsidR="007A2EA1" w:rsidRPr="005C0BB2">
        <w:rPr>
          <w:rFonts w:asciiTheme="majorBidi" w:eastAsiaTheme="minorHAnsi" w:hAnsiTheme="majorBidi" w:cstheme="majorBidi"/>
          <w:sz w:val="28"/>
          <w:szCs w:val="28"/>
          <w:cs/>
        </w:rPr>
        <w:t>มีการลดลงของ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ค่าเผื่อผลขาดทุนด้านเครดิต</w:t>
      </w:r>
      <w:r w:rsidR="00705A1A">
        <w:rPr>
          <w:rFonts w:asciiTheme="majorBidi" w:eastAsiaTheme="minorHAnsi" w:hAnsiTheme="majorBidi" w:cstheme="majorBidi" w:hint="cs"/>
          <w:sz w:val="28"/>
          <w:szCs w:val="28"/>
          <w:cs/>
        </w:rPr>
        <w:t>ที่คาดว่าจะเกิดขึ้นในรอบระยะเวลาต่อมา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และการลดลงนั้นสัมพันธ์โดยตรงกับเหตุการณ์ที่เกิดขึ้นภายหลังการรับรู้</w:t>
      </w:r>
      <w:r w:rsidR="00705A1A">
        <w:rPr>
          <w:rFonts w:asciiTheme="majorBidi" w:eastAsiaTheme="minorHAnsi" w:hAnsiTheme="majorBidi" w:cstheme="majorBidi" w:hint="cs"/>
          <w:sz w:val="28"/>
          <w:szCs w:val="28"/>
          <w:cs/>
        </w:rPr>
        <w:t>ผลขาดทุน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</w:t>
      </w:r>
      <w:r w:rsidR="007A2EA1" w:rsidRPr="005C0BB2">
        <w:rPr>
          <w:rFonts w:asciiTheme="majorBidi" w:eastAsiaTheme="minorHAnsi" w:hAnsiTheme="majorBidi" w:cstheme="majorBidi"/>
          <w:sz w:val="28"/>
          <w:szCs w:val="28"/>
          <w:cs/>
        </w:rPr>
        <w:t>ที่คาดว่าจะเกิดขึ้น</w:t>
      </w:r>
      <w:r w:rsidR="00705A1A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ผลขาดทุนด้านเครดิต</w:t>
      </w:r>
      <w:r w:rsidR="007A2EA1" w:rsidRPr="005C0BB2">
        <w:rPr>
          <w:rFonts w:asciiTheme="majorBidi" w:eastAsiaTheme="minorHAnsi" w:hAnsiTheme="majorBidi" w:cstheme="majorBidi"/>
          <w:sz w:val="28"/>
          <w:szCs w:val="28"/>
          <w:cs/>
        </w:rPr>
        <w:t>ที่คาดว่าจะเกิดขึ้น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ที่</w:t>
      </w:r>
      <w:r w:rsidR="007A2EA1" w:rsidRPr="005C0BB2">
        <w:rPr>
          <w:rFonts w:asciiTheme="majorBidi" w:eastAsiaTheme="minorHAnsi" w:hAnsiTheme="majorBidi" w:cstheme="majorBidi"/>
          <w:sz w:val="28"/>
          <w:szCs w:val="28"/>
          <w:cs/>
        </w:rPr>
        <w:t>เคย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รับรู้</w:t>
      </w:r>
      <w:r w:rsidR="007A2EA1" w:rsidRPr="005C0BB2">
        <w:rPr>
          <w:rFonts w:asciiTheme="majorBidi" w:eastAsiaTheme="minorHAnsi" w:hAnsiTheme="majorBidi" w:cstheme="majorBidi"/>
          <w:sz w:val="28"/>
          <w:szCs w:val="28"/>
          <w:cs/>
        </w:rPr>
        <w:t>ในปีก่อน</w:t>
      </w:r>
      <w:r w:rsidR="00E77C4F" w:rsidRPr="005C0BB2">
        <w:rPr>
          <w:rFonts w:asciiTheme="majorBidi" w:eastAsiaTheme="minorHAnsi" w:hAnsiTheme="majorBidi" w:cstheme="majorBidi"/>
          <w:sz w:val="28"/>
          <w:szCs w:val="28"/>
          <w:cs/>
        </w:rPr>
        <w:t>จะถูกกลับรายการ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กับ</w:t>
      </w:r>
      <w:r w:rsidR="00E77C4F" w:rsidRPr="005C0BB2">
        <w:rPr>
          <w:rFonts w:asciiTheme="majorBidi" w:eastAsiaTheme="minorHAnsi" w:hAnsiTheme="majorBidi" w:cstheme="majorBidi"/>
          <w:sz w:val="28"/>
          <w:szCs w:val="28"/>
          <w:cs/>
        </w:rPr>
        <w:t>บัญชี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ค่าเผื่อผลขาดทุน</w:t>
      </w:r>
      <w:r w:rsidR="00705A1A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</w:t>
      </w:r>
      <w:r w:rsidR="00E77C4F" w:rsidRPr="005C0BB2">
        <w:rPr>
          <w:rFonts w:asciiTheme="majorBidi" w:eastAsiaTheme="minorHAnsi" w:hAnsiTheme="majorBidi" w:cstheme="majorBidi"/>
          <w:sz w:val="28"/>
          <w:szCs w:val="28"/>
          <w:cs/>
        </w:rPr>
        <w:t>ที่คาดว่าจะเกิดขึ้น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จำนวนเงินของการกลับรายการรับรู้ในกำไรหรือขาดทุน</w:t>
      </w:r>
    </w:p>
    <w:p w14:paraId="7A70C6F6" w14:textId="77777777" w:rsidR="000C736D" w:rsidRPr="00705A1A" w:rsidRDefault="000C736D" w:rsidP="000C7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0"/>
          <w:szCs w:val="20"/>
        </w:rPr>
      </w:pPr>
    </w:p>
    <w:p w14:paraId="538DC3B3" w14:textId="620CDD83" w:rsidR="000C736D" w:rsidRPr="005C0BB2" w:rsidRDefault="000C736D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การปรับปรุงความเสี่ยงด้านเครดิต</w:t>
      </w:r>
    </w:p>
    <w:p w14:paraId="061BDD53" w14:textId="76065EEA" w:rsidR="00705A1A" w:rsidRPr="00705A1A" w:rsidRDefault="00705A1A" w:rsidP="000C73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29763AD6" w14:textId="409D0C46" w:rsidR="00705A1A" w:rsidRDefault="00705A1A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เมื่อเวลาผ่านไป สินทรัพย์ทางกา</w:t>
      </w:r>
      <w:r w:rsidR="00AC3B82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รเ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งินที่ถูกจัดชั้นที่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2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หรือชั้นที่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3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อาจถูกจัดประเภทใหม่กลับไปเป็นชั้นที่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>1</w:t>
      </w:r>
    </w:p>
    <w:p w14:paraId="3E27DAE7" w14:textId="77777777" w:rsidR="00705A1A" w:rsidRPr="00705A1A" w:rsidRDefault="00705A1A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</w:rPr>
      </w:pPr>
    </w:p>
    <w:p w14:paraId="114ECAD6" w14:textId="5A44DB88" w:rsidR="00845D5B" w:rsidRPr="00845D5B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สำหรับสินทรัพย์ทางการเงินที่มีการด้อยค่า</w:t>
      </w:r>
      <w:r w:rsidR="00705A1A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ด้าน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เครดิต (ชั้นที่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3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)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และไม่มีการปรับโครงสร้างหนี้ จะถูกโอนไปยัง</w:t>
      </w:r>
      <w:r w:rsidR="00705A1A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br/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2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หรือชั้นที่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1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16C828DF" w14:textId="77777777" w:rsidR="00845D5B" w:rsidRPr="00705A1A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</w:rPr>
      </w:pPr>
    </w:p>
    <w:p w14:paraId="17D49E2C" w14:textId="77777777" w:rsidR="00845D5B" w:rsidRPr="00845D5B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2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สามารถโอนกลับไปยังชั้นที่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1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2C4C970" w14:textId="77777777" w:rsidR="00845D5B" w:rsidRPr="00705A1A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</w:rPr>
      </w:pPr>
    </w:p>
    <w:p w14:paraId="6270A427" w14:textId="12F458D1" w:rsidR="00845D5B" w:rsidRPr="00845D5B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845D5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>โดยอัตโนมัติหากความน่าจะเป็นที่ลูกหนี้จะผิดสัญญาที่ทำให้เกิดการเปลี่ยนชั้นนั้นไม่มีอีกต่อ</w:t>
      </w:r>
      <w:r w:rsidR="00705A1A">
        <w:rPr>
          <w:rFonts w:asciiTheme="majorBidi" w:eastAsia="Calibri" w:hAnsiTheme="majorBidi" w:cstheme="majorBidi" w:hint="cs"/>
          <w:sz w:val="28"/>
          <w:szCs w:val="28"/>
          <w:cs/>
        </w:rPr>
        <w:t>ไป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 สำหรับกรณีที่สินทรัพย์ทางการเงินถูกโอนไปยังชั้นที่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2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845D5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>รวมถึงได้มี</w:t>
      </w:r>
      <w:r w:rsidR="000C3E9C">
        <w:rPr>
          <w:rFonts w:asciiTheme="majorBidi" w:eastAsia="Calibri" w:hAnsiTheme="majorBidi" w:cstheme="majorBidi" w:hint="cs"/>
          <w:sz w:val="28"/>
          <w:szCs w:val="28"/>
          <w:cs/>
        </w:rPr>
        <w:t>การ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845D5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16565D8A" w14:textId="77777777" w:rsidR="00845D5B" w:rsidRPr="00845D5B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4F23CB" w14:textId="5D97A7FE" w:rsidR="00845D5B" w:rsidRPr="007C1662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lastRenderedPageBreak/>
        <w:t xml:space="preserve">สำหรับลูกหนี้ปรับโครงสร้างหนี้ที่มีปัญหาที่จัดชั้นที่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>3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จะสามารถโอนไปยังชั้นที่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เดือน หรือ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1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จะต้องใช้ระยะเวลาในการติดตามอีก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>9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เดือน หรือ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9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โดยจะต้องไม่มียอดเงินที่ค้างชำระในบัญชีและคาดว่าลูกค้าจะชำระหนี้ที่เหลือทั้งหมด </w:t>
      </w:r>
    </w:p>
    <w:p w14:paraId="191CE01D" w14:textId="77777777" w:rsidR="00845D5B" w:rsidRPr="007C1662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03CE8950" w14:textId="77777777" w:rsidR="00845D5B" w:rsidRPr="007C1662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1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เมื่อลูกค้าดำเนินการภายใต้ข้อกำหนดตามสัญญาที่เปลี่ยนแปลงใหม่โดยการชำระเงินติดต่อกัน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เดือน หรือ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</w:t>
      </w:r>
    </w:p>
    <w:p w14:paraId="25766E32" w14:textId="77777777" w:rsidR="00845D5B" w:rsidRPr="007C1662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4B6E4D7A" w14:textId="77777777" w:rsidR="00845D5B" w:rsidRPr="007C1662" w:rsidRDefault="00845D5B" w:rsidP="00845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สินทรัพย์ทางการเงินที่อยู่ในชั้นที่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จะถูกโอนไปยังชั้นที่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ก็ต่อเมื่อพิจารณาแล้วเห็นว่าไม่ด้อยค่าด้านเครดิต</w:t>
      </w:r>
    </w:p>
    <w:p w14:paraId="41DB3360" w14:textId="77777777" w:rsidR="00845D5B" w:rsidRPr="007C1662" w:rsidRDefault="00845D5B" w:rsidP="000C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9A7E29" w14:textId="756A8C09" w:rsidR="000C736D" w:rsidRPr="007C1662" w:rsidRDefault="000C736D" w:rsidP="000C736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C166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กลุ่มบริษัทได้ประเมินการด้อยค่าตาม </w:t>
      </w:r>
      <w:r w:rsidRPr="007C1662">
        <w:rPr>
          <w:rFonts w:asciiTheme="majorBidi" w:hAnsiTheme="majorBidi" w:cstheme="majorBidi"/>
          <w:sz w:val="28"/>
          <w:szCs w:val="28"/>
        </w:rPr>
        <w:t>TFRS 9</w:t>
      </w:r>
      <w:r w:rsidRPr="007C1662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7C1662">
        <w:rPr>
          <w:rFonts w:asciiTheme="majorBidi" w:hAnsiTheme="majorBidi" w:cstheme="majorBidi"/>
          <w:sz w:val="28"/>
          <w:szCs w:val="28"/>
        </w:rPr>
        <w:t>1</w:t>
      </w:r>
      <w:r w:rsidRPr="007C166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7C1662">
        <w:rPr>
          <w:rFonts w:asciiTheme="majorBidi" w:hAnsiTheme="majorBidi" w:cstheme="majorBidi"/>
          <w:sz w:val="28"/>
          <w:szCs w:val="28"/>
        </w:rPr>
        <w:t>2563</w:t>
      </w:r>
      <w:r w:rsidRPr="007C1662">
        <w:rPr>
          <w:rFonts w:asciiTheme="majorBidi" w:hAnsiTheme="majorBidi" w:cstheme="majorBidi"/>
          <w:sz w:val="28"/>
          <w:szCs w:val="28"/>
          <w:cs/>
        </w:rPr>
        <w:t xml:space="preserve"> ตามแบบจำลองสำหรับการประมาณการผลขาดทุนด้านเครดิตที่คาดว่าจะเกิดขึ้น ส่งผลให้มีค่าเผื่อผลขาดทุนด้านเครดิต</w:t>
      </w:r>
      <w:r w:rsidR="00115DF6" w:rsidRPr="007C1662">
        <w:rPr>
          <w:rFonts w:asciiTheme="majorBidi" w:hAnsiTheme="majorBidi" w:cstheme="majorBidi"/>
          <w:sz w:val="28"/>
          <w:szCs w:val="28"/>
          <w:cs/>
        </w:rPr>
        <w:t>ที่คาดว่าจะเกิดขึ้น</w:t>
      </w:r>
      <w:r w:rsidRPr="007C1662">
        <w:rPr>
          <w:rFonts w:asciiTheme="majorBidi" w:hAnsiTheme="majorBidi" w:cstheme="majorBidi"/>
          <w:sz w:val="28"/>
          <w:szCs w:val="28"/>
          <w:cs/>
        </w:rPr>
        <w:t>เพิ่มขึ้น ดังนี้</w:t>
      </w:r>
    </w:p>
    <w:p w14:paraId="083ABB6A" w14:textId="77777777" w:rsidR="00B52B82" w:rsidRPr="007C1662" w:rsidRDefault="00B52B82" w:rsidP="00B5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59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91"/>
        <w:gridCol w:w="1490"/>
        <w:gridCol w:w="186"/>
        <w:gridCol w:w="1492"/>
      </w:tblGrid>
      <w:tr w:rsidR="00B52B82" w:rsidRPr="007C1662" w14:paraId="7FFFE62A" w14:textId="77777777" w:rsidTr="005750B1">
        <w:trPr>
          <w:cantSplit/>
          <w:trHeight w:val="780"/>
          <w:tblHeader/>
        </w:trPr>
        <w:tc>
          <w:tcPr>
            <w:tcW w:w="5591" w:type="dxa"/>
            <w:shd w:val="clear" w:color="auto" w:fill="auto"/>
            <w:vAlign w:val="bottom"/>
          </w:tcPr>
          <w:p w14:paraId="5034988B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C166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 w:type="page"/>
            </w:r>
          </w:p>
        </w:tc>
        <w:tc>
          <w:tcPr>
            <w:tcW w:w="1490" w:type="dxa"/>
            <w:vAlign w:val="bottom"/>
          </w:tcPr>
          <w:p w14:paraId="0CCCDE76" w14:textId="77777777" w:rsidR="00B52B82" w:rsidRPr="007C1662" w:rsidRDefault="00B52B82" w:rsidP="00FD3D9C">
            <w:pPr>
              <w:pStyle w:val="acctmergecolhdg"/>
              <w:shd w:val="clear" w:color="auto" w:fill="FFFFFF"/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6" w:type="dxa"/>
            <w:vAlign w:val="bottom"/>
          </w:tcPr>
          <w:p w14:paraId="2A7F147C" w14:textId="77777777" w:rsidR="00B52B82" w:rsidRPr="007C1662" w:rsidRDefault="00B52B82" w:rsidP="00FD3D9C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684194B0" w14:textId="77777777" w:rsidR="00B52B82" w:rsidRPr="007C1662" w:rsidRDefault="00B52B82" w:rsidP="00FD3D9C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C166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6F21442" w14:textId="77777777" w:rsidR="00B52B82" w:rsidRPr="007C1662" w:rsidRDefault="00B52B82" w:rsidP="00FD3D9C">
            <w:pPr>
              <w:pStyle w:val="acctmergecolhdg"/>
              <w:shd w:val="clear" w:color="auto" w:fill="FFFFFF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52B82" w:rsidRPr="007C1662" w14:paraId="61DED1BB" w14:textId="77777777" w:rsidTr="00B52B82">
        <w:trPr>
          <w:cantSplit/>
          <w:trHeight w:val="403"/>
          <w:tblHeader/>
        </w:trPr>
        <w:tc>
          <w:tcPr>
            <w:tcW w:w="5591" w:type="dxa"/>
          </w:tcPr>
          <w:p w14:paraId="172DD052" w14:textId="77777777" w:rsidR="00B52B82" w:rsidRPr="007C1662" w:rsidRDefault="00B52B82" w:rsidP="00FD3D9C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8" w:type="dxa"/>
            <w:gridSpan w:val="3"/>
          </w:tcPr>
          <w:p w14:paraId="539DA564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C16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2B82" w:rsidRPr="007C1662" w14:paraId="3D6AC59F" w14:textId="77777777" w:rsidTr="005750B1">
        <w:trPr>
          <w:cantSplit/>
          <w:trHeight w:val="192"/>
        </w:trPr>
        <w:tc>
          <w:tcPr>
            <w:tcW w:w="5591" w:type="dxa"/>
          </w:tcPr>
          <w:p w14:paraId="3C20DC0F" w14:textId="77777777" w:rsidR="00B52B82" w:rsidRPr="007C1662" w:rsidRDefault="00B52B82" w:rsidP="00FD3D9C">
            <w:pPr>
              <w:shd w:val="clear" w:color="auto" w:fill="FFFFFF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ค่าเผื่อหนี้สงสัยจะสูญ ณ วันที่ 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90" w:type="dxa"/>
          </w:tcPr>
          <w:p w14:paraId="53A6FF38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4899E408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2CDD4D5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B82" w:rsidRPr="007C1662" w14:paraId="0DE0D258" w14:textId="77777777" w:rsidTr="005750B1">
        <w:trPr>
          <w:cantSplit/>
          <w:trHeight w:val="192"/>
        </w:trPr>
        <w:tc>
          <w:tcPr>
            <w:tcW w:w="5591" w:type="dxa"/>
          </w:tcPr>
          <w:p w14:paraId="442C4139" w14:textId="77777777" w:rsidR="00B52B82" w:rsidRPr="007C1662" w:rsidRDefault="00B52B82" w:rsidP="00FD3D9C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90" w:type="dxa"/>
          </w:tcPr>
          <w:p w14:paraId="70CF0717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28,191</w:t>
            </w:r>
          </w:p>
        </w:tc>
        <w:tc>
          <w:tcPr>
            <w:tcW w:w="186" w:type="dxa"/>
          </w:tcPr>
          <w:p w14:paraId="514FDFF6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004FBBB6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28,191</w:t>
            </w:r>
          </w:p>
        </w:tc>
      </w:tr>
      <w:tr w:rsidR="00B52B82" w:rsidRPr="007C1662" w14:paraId="6A79155B" w14:textId="77777777" w:rsidTr="005750B1">
        <w:trPr>
          <w:cantSplit/>
          <w:trHeight w:val="192"/>
        </w:trPr>
        <w:tc>
          <w:tcPr>
            <w:tcW w:w="5591" w:type="dxa"/>
          </w:tcPr>
          <w:p w14:paraId="04F2274E" w14:textId="77777777" w:rsidR="00B52B82" w:rsidRPr="007C1662" w:rsidRDefault="00B52B82" w:rsidP="00FD3D9C">
            <w:pPr>
              <w:shd w:val="clear" w:color="auto" w:fill="FFFFFF"/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90" w:type="dxa"/>
            <w:vAlign w:val="bottom"/>
          </w:tcPr>
          <w:p w14:paraId="58DA990F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186" w:type="dxa"/>
            <w:vAlign w:val="bottom"/>
          </w:tcPr>
          <w:p w14:paraId="552EA98C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7A2B4EC0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B52B82" w:rsidRPr="007C1662" w14:paraId="7753DD7F" w14:textId="77777777" w:rsidTr="005750B1">
        <w:trPr>
          <w:cantSplit/>
          <w:trHeight w:val="192"/>
        </w:trPr>
        <w:tc>
          <w:tcPr>
            <w:tcW w:w="5591" w:type="dxa"/>
          </w:tcPr>
          <w:p w14:paraId="42353CC5" w14:textId="26EE3B76" w:rsidR="00B52B82" w:rsidRPr="007C1662" w:rsidRDefault="00B52B82" w:rsidP="00FD3D9C">
            <w:pPr>
              <w:shd w:val="clear" w:color="auto" w:fill="FFFFFF"/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DF6"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</w:t>
            </w: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490" w:type="dxa"/>
            <w:vAlign w:val="bottom"/>
          </w:tcPr>
          <w:p w14:paraId="0F691CF3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6" w:type="dxa"/>
            <w:vAlign w:val="bottom"/>
          </w:tcPr>
          <w:p w14:paraId="4E883F6A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14:paraId="5BF594A1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</w:tr>
      <w:tr w:rsidR="00B52B82" w:rsidRPr="007C1662" w14:paraId="33863242" w14:textId="77777777" w:rsidTr="005750B1">
        <w:trPr>
          <w:cantSplit/>
          <w:trHeight w:val="192"/>
        </w:trPr>
        <w:tc>
          <w:tcPr>
            <w:tcW w:w="5591" w:type="dxa"/>
          </w:tcPr>
          <w:p w14:paraId="67653863" w14:textId="77777777" w:rsidR="00B52B82" w:rsidRPr="007C1662" w:rsidRDefault="00B52B82" w:rsidP="00FD3D9C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3131137E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28,688</w:t>
            </w:r>
          </w:p>
        </w:tc>
        <w:tc>
          <w:tcPr>
            <w:tcW w:w="186" w:type="dxa"/>
          </w:tcPr>
          <w:p w14:paraId="42C5A755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33B14A8F" w14:textId="77777777" w:rsidR="00B52B82" w:rsidRPr="007C1662" w:rsidRDefault="00B52B82" w:rsidP="00B52B82">
            <w:pPr>
              <w:pStyle w:val="acctfourfigures"/>
              <w:shd w:val="clear" w:color="auto" w:fill="FFFFFF"/>
              <w:tabs>
                <w:tab w:val="clear" w:pos="765"/>
                <w:tab w:val="decimal" w:pos="1208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28,688</w:t>
            </w:r>
          </w:p>
        </w:tc>
      </w:tr>
      <w:tr w:rsidR="00B52B82" w:rsidRPr="007C1662" w14:paraId="3DB08571" w14:textId="77777777" w:rsidTr="005750B1">
        <w:trPr>
          <w:cantSplit/>
          <w:trHeight w:val="192"/>
        </w:trPr>
        <w:tc>
          <w:tcPr>
            <w:tcW w:w="5591" w:type="dxa"/>
          </w:tcPr>
          <w:p w14:paraId="3E42CD71" w14:textId="713FEAD5" w:rsidR="00B52B82" w:rsidRPr="007C1662" w:rsidRDefault="00B52B82" w:rsidP="00FD3D9C">
            <w:pPr>
              <w:shd w:val="clear" w:color="auto" w:fill="FFFFFF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ผลขาดทุนด้านเครดิต</w:t>
            </w:r>
            <w:r w:rsidR="00115DF6" w:rsidRPr="007C16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ที่คาดว่าจะเกิดขึ้น</w:t>
            </w:r>
            <w:r w:rsidRPr="007C16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 ณ วันที่ </w:t>
            </w:r>
            <w:r w:rsidRPr="007C16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7C16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7C16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1490" w:type="dxa"/>
          </w:tcPr>
          <w:p w14:paraId="23D03C1F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069F4376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</w:tcPr>
          <w:p w14:paraId="26EBC34F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B82" w:rsidRPr="007C1662" w14:paraId="5BEF7661" w14:textId="77777777" w:rsidTr="005750B1">
        <w:trPr>
          <w:cantSplit/>
          <w:trHeight w:val="377"/>
        </w:trPr>
        <w:tc>
          <w:tcPr>
            <w:tcW w:w="5591" w:type="dxa"/>
          </w:tcPr>
          <w:p w14:paraId="37FC0E6D" w14:textId="6EF4E3F9" w:rsidR="00B52B82" w:rsidRPr="007C1662" w:rsidRDefault="00E77C4F" w:rsidP="00E77C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52B82"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90" w:type="dxa"/>
          </w:tcPr>
          <w:p w14:paraId="5BC24549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7,622</w:t>
            </w:r>
          </w:p>
        </w:tc>
        <w:tc>
          <w:tcPr>
            <w:tcW w:w="186" w:type="dxa"/>
          </w:tcPr>
          <w:p w14:paraId="46E8EB9E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</w:tcPr>
          <w:p w14:paraId="70A3EE07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7,622</w:t>
            </w:r>
          </w:p>
        </w:tc>
      </w:tr>
      <w:tr w:rsidR="00B52B82" w:rsidRPr="007C1662" w14:paraId="1E46D302" w14:textId="77777777" w:rsidTr="005750B1">
        <w:trPr>
          <w:cantSplit/>
          <w:trHeight w:val="385"/>
        </w:trPr>
        <w:tc>
          <w:tcPr>
            <w:tcW w:w="5591" w:type="dxa"/>
          </w:tcPr>
          <w:p w14:paraId="0C9D608D" w14:textId="43DAC0B1" w:rsidR="00B52B82" w:rsidRPr="007C1662" w:rsidRDefault="00E77C4F" w:rsidP="00E77C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52B82"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90" w:type="dxa"/>
          </w:tcPr>
          <w:p w14:paraId="0C8DB7A0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6" w:type="dxa"/>
          </w:tcPr>
          <w:p w14:paraId="33CA23A8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</w:tcPr>
          <w:p w14:paraId="6CC6B626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</w:tr>
      <w:tr w:rsidR="005750B1" w:rsidRPr="007C1662" w14:paraId="6830581E" w14:textId="77777777" w:rsidTr="005750B1">
        <w:trPr>
          <w:cantSplit/>
          <w:trHeight w:val="385"/>
        </w:trPr>
        <w:tc>
          <w:tcPr>
            <w:tcW w:w="5591" w:type="dxa"/>
          </w:tcPr>
          <w:p w14:paraId="4529E7D0" w14:textId="5E04BFBF" w:rsidR="005750B1" w:rsidRPr="007C1662" w:rsidRDefault="005750B1" w:rsidP="003C7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490" w:type="dxa"/>
          </w:tcPr>
          <w:p w14:paraId="73AEF15F" w14:textId="77777777" w:rsidR="005750B1" w:rsidRPr="007C1662" w:rsidRDefault="005750B1" w:rsidP="003C7FC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86" w:type="dxa"/>
          </w:tcPr>
          <w:p w14:paraId="196ECF69" w14:textId="77777777" w:rsidR="005750B1" w:rsidRPr="007C1662" w:rsidRDefault="005750B1" w:rsidP="003C7FC4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</w:tcPr>
          <w:p w14:paraId="4B17B966" w14:textId="77777777" w:rsidR="005750B1" w:rsidRPr="007C1662" w:rsidRDefault="005750B1" w:rsidP="003C7FC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</w:tr>
      <w:tr w:rsidR="00B52B82" w:rsidRPr="007C1662" w14:paraId="1FA34A7C" w14:textId="77777777" w:rsidTr="005750B1">
        <w:trPr>
          <w:cantSplit/>
          <w:trHeight w:val="377"/>
        </w:trPr>
        <w:tc>
          <w:tcPr>
            <w:tcW w:w="5591" w:type="dxa"/>
          </w:tcPr>
          <w:p w14:paraId="1E19A94D" w14:textId="2949D34B" w:rsidR="00B52B82" w:rsidRPr="007C1662" w:rsidRDefault="00E77C4F" w:rsidP="00E77C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6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750B1"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</w:t>
            </w:r>
            <w:r w:rsidR="00B52B82" w:rsidRPr="007C16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490" w:type="dxa"/>
          </w:tcPr>
          <w:p w14:paraId="5980C3F1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6" w:type="dxa"/>
          </w:tcPr>
          <w:p w14:paraId="3BE9CDA4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2" w:type="dxa"/>
          </w:tcPr>
          <w:p w14:paraId="1382E54C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6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2B82" w:rsidRPr="007C1662" w14:paraId="4183DE0F" w14:textId="77777777" w:rsidTr="005750B1">
        <w:trPr>
          <w:cantSplit/>
          <w:trHeight w:val="385"/>
        </w:trPr>
        <w:tc>
          <w:tcPr>
            <w:tcW w:w="5591" w:type="dxa"/>
            <w:vAlign w:val="bottom"/>
          </w:tcPr>
          <w:p w14:paraId="4B5CF756" w14:textId="33EA1132" w:rsidR="00B52B82" w:rsidRPr="007C1662" w:rsidRDefault="00B52B82" w:rsidP="00FD3D9C">
            <w:pPr>
              <w:shd w:val="clear" w:color="auto" w:fill="FFFFFF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</w:t>
            </w:r>
            <w:r w:rsidR="00E77C4F"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97EC0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</w:t>
            </w:r>
          </w:p>
        </w:tc>
        <w:tc>
          <w:tcPr>
            <w:tcW w:w="186" w:type="dxa"/>
          </w:tcPr>
          <w:p w14:paraId="5DD063CA" w14:textId="77777777" w:rsidR="00B52B82" w:rsidRPr="007C1662" w:rsidRDefault="00B52B82" w:rsidP="00FD3D9C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26A2" w14:textId="77777777" w:rsidR="00B52B82" w:rsidRPr="007C1662" w:rsidRDefault="00B52B82" w:rsidP="00FD3D9C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6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567</w:t>
            </w:r>
          </w:p>
        </w:tc>
      </w:tr>
    </w:tbl>
    <w:p w14:paraId="7AEAAAAE" w14:textId="77777777" w:rsidR="00B52B82" w:rsidRPr="007C1662" w:rsidRDefault="00B52B82" w:rsidP="00B5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4488F" w14:textId="2275D591" w:rsidR="00B52B82" w:rsidRPr="007C1662" w:rsidRDefault="00B52B82" w:rsidP="00B52B82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C1662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กลุ่มบริษัทเลือกที่จะรับรู้การเพิ่มขึ้นของผลขาดทุนด้านเครดิต</w:t>
      </w:r>
      <w:r w:rsidR="00E77C4F" w:rsidRPr="007C1662">
        <w:rPr>
          <w:rFonts w:asciiTheme="majorBidi" w:hAnsiTheme="majorBidi" w:cstheme="majorBidi"/>
          <w:sz w:val="28"/>
          <w:szCs w:val="28"/>
          <w:cs/>
        </w:rPr>
        <w:t>ที่คาดว่าจะเกิดขึ้น</w:t>
      </w:r>
      <w:r w:rsidRPr="007C1662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</w:t>
      </w:r>
      <w:r w:rsidRPr="007C1662">
        <w:rPr>
          <w:rFonts w:asciiTheme="majorBidi" w:hAnsiTheme="majorBidi" w:cstheme="majorBidi"/>
          <w:sz w:val="28"/>
          <w:szCs w:val="28"/>
        </w:rPr>
        <w:t xml:space="preserve"> </w:t>
      </w:r>
      <w:r w:rsidRPr="007C16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C1662">
        <w:rPr>
          <w:rFonts w:asciiTheme="majorBidi" w:hAnsiTheme="majorBidi" w:cstheme="majorBidi"/>
          <w:sz w:val="28"/>
          <w:szCs w:val="28"/>
        </w:rPr>
        <w:t xml:space="preserve">1 </w:t>
      </w:r>
      <w:r w:rsidRPr="007C166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C1662">
        <w:rPr>
          <w:rFonts w:asciiTheme="majorBidi" w:hAnsiTheme="majorBidi" w:cstheme="majorBidi"/>
          <w:sz w:val="28"/>
          <w:szCs w:val="28"/>
        </w:rPr>
        <w:t>2563</w:t>
      </w:r>
    </w:p>
    <w:p w14:paraId="7AF34D3A" w14:textId="77777777" w:rsidR="00A33CA7" w:rsidRPr="005C0BB2" w:rsidRDefault="00A33CA7" w:rsidP="00A3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9D2D573" w14:textId="77777777" w:rsidR="005750B1" w:rsidRDefault="0057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br w:type="page"/>
      </w:r>
    </w:p>
    <w:p w14:paraId="29DE85B4" w14:textId="773CFD6A" w:rsidR="0060138A" w:rsidRPr="005C0BB2" w:rsidRDefault="0060138A" w:rsidP="0034647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ดอกเบี้ย</w:t>
      </w:r>
    </w:p>
    <w:p w14:paraId="58BC1D69" w14:textId="77777777" w:rsidR="0060138A" w:rsidRPr="005C0BB2" w:rsidRDefault="0060138A" w:rsidP="0060138A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7EF961DF" w14:textId="4D27C850" w:rsidR="003C4E8A" w:rsidRDefault="00845D5B" w:rsidP="005F2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รายได้ดอกเบี้ย</w:t>
      </w:r>
      <w:r w:rsidR="0060138A" w:rsidRPr="00D02F37">
        <w:rPr>
          <w:rFonts w:ascii="Angsana New" w:eastAsiaTheme="minorHAnsi" w:hAnsi="Angsana New" w:hint="cs"/>
          <w:sz w:val="28"/>
          <w:szCs w:val="28"/>
          <w:cs/>
        </w:rPr>
        <w:t>และ</w:t>
      </w:r>
      <w:r w:rsidRPr="00D02F37">
        <w:rPr>
          <w:rFonts w:ascii="Angsana New" w:eastAsiaTheme="minorHAnsi" w:hAnsi="Angsana New" w:hint="cs"/>
          <w:sz w:val="28"/>
          <w:szCs w:val="28"/>
          <w:cs/>
        </w:rPr>
        <w:t>ค่าใช้จ่ายดอกเบี้ย</w:t>
      </w:r>
      <w:r w:rsidR="0060138A" w:rsidRPr="00D02F37">
        <w:rPr>
          <w:rFonts w:ascii="Angsana New" w:eastAsiaTheme="minorHAnsi" w:hAnsi="Angsana New" w:hint="cs"/>
          <w:sz w:val="28"/>
          <w:szCs w:val="28"/>
          <w:cs/>
        </w:rPr>
        <w:t xml:space="preserve">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0E5D5F37" w14:textId="77777777" w:rsidR="003C4E8A" w:rsidRDefault="003C4E8A" w:rsidP="005F2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</w:p>
    <w:p w14:paraId="43C128E0" w14:textId="402CB660" w:rsidR="0060138A" w:rsidRPr="00D02F37" w:rsidRDefault="0060138A" w:rsidP="005F2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กลุ่มบริษัทประมาณการกระแสเงินสดที่คาดว่าจะได้รับ</w:t>
      </w:r>
      <w:r w:rsidR="00845D5B" w:rsidRPr="00D02F37">
        <w:rPr>
          <w:rFonts w:ascii="Angsana New" w:eastAsiaTheme="minorHAnsi" w:hAnsi="Angsana New" w:hint="cs"/>
          <w:sz w:val="28"/>
          <w:szCs w:val="28"/>
          <w:cs/>
        </w:rPr>
        <w:t>ในอนาคต</w:t>
      </w:r>
      <w:r w:rsidRPr="00D02F37">
        <w:rPr>
          <w:rFonts w:ascii="Angsana New" w:eastAsiaTheme="minorHAnsi" w:hAnsi="Angsana New" w:hint="cs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</w:t>
      </w:r>
      <w:r w:rsidR="00845D5B" w:rsidRPr="00D02F37">
        <w:rPr>
          <w:rFonts w:ascii="Angsana New" w:eastAsiaTheme="minorHAnsi" w:hAnsi="Angsana New" w:hint="cs"/>
          <w:sz w:val="28"/>
          <w:szCs w:val="28"/>
          <w:cs/>
        </w:rPr>
        <w:t>ที่คาดว่าจะเกิดขึ้น</w:t>
      </w:r>
    </w:p>
    <w:p w14:paraId="6449EA25" w14:textId="77777777" w:rsidR="0060138A" w:rsidRPr="00D02F37" w:rsidRDefault="0060138A" w:rsidP="005F2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2A8864E" w14:textId="1AE527A2" w:rsidR="0060138A" w:rsidRPr="00D02F37" w:rsidRDefault="0060138A" w:rsidP="005F2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การคำนวณอัตราดอกเบี้ยที่แท้จริงให้รวมถึงต้นทุน</w:t>
      </w:r>
      <w:r w:rsidR="007C1662" w:rsidRPr="00D02F37">
        <w:rPr>
          <w:rFonts w:ascii="Angsana New" w:eastAsiaTheme="minorHAnsi" w:hAnsi="Angsana New" w:hint="cs"/>
          <w:sz w:val="28"/>
          <w:szCs w:val="28"/>
          <w:cs/>
        </w:rPr>
        <w:t>การ</w:t>
      </w:r>
      <w:r w:rsidR="00845D5B" w:rsidRPr="00D02F37">
        <w:rPr>
          <w:rFonts w:ascii="Angsana New" w:eastAsiaTheme="minorHAnsi" w:hAnsi="Angsana New" w:hint="cs"/>
          <w:sz w:val="28"/>
          <w:szCs w:val="28"/>
          <w:cs/>
        </w:rPr>
        <w:t>ทำรายการและค่าธรรมเนียม</w:t>
      </w:r>
      <w:r w:rsidRPr="00D02F37">
        <w:rPr>
          <w:rFonts w:ascii="Angsana New" w:hAnsi="Angsana New" w:hint="cs"/>
          <w:sz w:val="28"/>
          <w:szCs w:val="28"/>
          <w:cs/>
        </w:rPr>
        <w:t>ซึ่ง</w:t>
      </w:r>
      <w:r w:rsidRPr="00D02F37">
        <w:rPr>
          <w:rFonts w:ascii="Angsana New" w:eastAsiaTheme="minorHAnsi" w:hAnsi="Angsana New" w:hint="cs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642E1F8E" w14:textId="587D8325" w:rsidR="007C1662" w:rsidRPr="00D02F37" w:rsidRDefault="007C1662" w:rsidP="005F2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</w:p>
    <w:p w14:paraId="6AD92616" w14:textId="1B9E9EC4" w:rsidR="00B51DCF" w:rsidRPr="00D02F37" w:rsidRDefault="00B51DCF" w:rsidP="00FE71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</w:t>
      </w:r>
      <w:r w:rsidR="00047104" w:rsidRPr="00D02F37">
        <w:rPr>
          <w:rFonts w:ascii="Angsana New" w:eastAsiaTheme="minorHAnsi" w:hAnsi="Angsana New" w:hint="cs"/>
          <w:sz w:val="28"/>
          <w:szCs w:val="28"/>
          <w:cs/>
        </w:rPr>
        <w:t>ที่คาดว่าจะเกิดขึ้น</w:t>
      </w:r>
      <w:r w:rsidRPr="00D02F37">
        <w:rPr>
          <w:rFonts w:ascii="Angsana New" w:eastAsiaTheme="minorHAnsi" w:hAnsi="Angsana New" w:hint="cs"/>
          <w:sz w:val="28"/>
          <w:szCs w:val="28"/>
          <w:cs/>
        </w:rPr>
        <w:t>สำหรับสินทรัพย์ทางการเงิน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ราคาทุนตัดจำหน่ายของสินทรัพย์ทางการเงินก่อนที่จะมีการปรับปรุงค่าเผื่อผลขาดทุนด้านเครดิต</w:t>
      </w:r>
      <w:r w:rsidR="00047104" w:rsidRPr="00D02F37">
        <w:rPr>
          <w:rFonts w:ascii="Angsana New" w:eastAsiaTheme="minorHAnsi" w:hAnsi="Angsana New" w:hint="cs"/>
          <w:sz w:val="28"/>
          <w:szCs w:val="28"/>
          <w:cs/>
        </w:rPr>
        <w:t>ที่คาดว่าจะเกิดขึ้น</w:t>
      </w:r>
    </w:p>
    <w:p w14:paraId="0617F13C" w14:textId="77777777" w:rsidR="00784287" w:rsidRPr="005C0BB2" w:rsidRDefault="00784287" w:rsidP="00B51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279700A5" w14:textId="6B26CA3C" w:rsidR="00B51DCF" w:rsidRPr="005C0BB2" w:rsidRDefault="00B51DCF" w:rsidP="00B51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5C0BB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การคำนวณ</w:t>
      </w:r>
      <w:r w:rsidR="00047104" w:rsidRPr="005C0BB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รายได้ดอกเบี้ยและค่าใช้จ่ายดอกเบี้ย</w:t>
      </w:r>
      <w:r w:rsidRPr="005C0BB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 </w:t>
      </w:r>
    </w:p>
    <w:p w14:paraId="67008E15" w14:textId="77777777" w:rsidR="00B51DCF" w:rsidRPr="005C0BB2" w:rsidRDefault="00B51DCF" w:rsidP="00B51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B57BB29" w14:textId="0C4D1CA0" w:rsidR="00B51DCF" w:rsidRPr="005C0BB2" w:rsidRDefault="00B51DCF" w:rsidP="00B51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ในการคำนวณ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รายได้ดอกเบี้ย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และ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ค่าใช้จ่ายดอกเบี้ย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รายได้ดอกเบี้ย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รายได้ดอกเบี้ย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โดยกลับไปใช้มูลค่าตามบัญชีขั้นต้น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ของสินทรัพย์</w:t>
      </w:r>
    </w:p>
    <w:p w14:paraId="0FB3CD38" w14:textId="77777777" w:rsidR="00B51DCF" w:rsidRPr="005C0BB2" w:rsidRDefault="00B51DCF" w:rsidP="00B51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0BE45296" w14:textId="77777777" w:rsidR="00CA4097" w:rsidRPr="005C0BB2" w:rsidRDefault="00B51DCF" w:rsidP="00CA4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วันที่เริ่มต้น</w:t>
      </w:r>
      <w:r w:rsidRPr="005C0BB2">
        <w:rPr>
          <w:rFonts w:asciiTheme="majorBidi" w:hAnsiTheme="majorBidi" w:cstheme="majorBidi"/>
          <w:sz w:val="28"/>
          <w:szCs w:val="28"/>
          <w:cs/>
        </w:rPr>
        <w:t>ใช้มาตรฐานครั้งแรก กลุ่มบริษัทคำนวณอัตราดอกเบี้ยที่แท้จริงจากกระแสเงินสดคงเหลือตามสัญญา</w:t>
      </w:r>
    </w:p>
    <w:p w14:paraId="42D209A6" w14:textId="77777777" w:rsidR="00CA4097" w:rsidRPr="005C0BB2" w:rsidRDefault="00CA4097" w:rsidP="00CA4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6D90D1" w14:textId="77777777" w:rsidR="008630D1" w:rsidRDefault="00863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7B2327AD" w14:textId="034FEE17" w:rsidR="006B361C" w:rsidRPr="008630D1" w:rsidRDefault="00CA4097" w:rsidP="000471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630D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นโยบายการบัญชีที่มีผลบังคับใช้ก่อนวันที่ </w:t>
      </w:r>
      <w:r w:rsidRPr="008630D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 </w:t>
      </w:r>
      <w:r w:rsidRPr="008630D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มกราคม</w:t>
      </w:r>
      <w:r w:rsidRPr="008630D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256</w:t>
      </w:r>
      <w:r w:rsidR="006B361C" w:rsidRPr="008630D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</w:p>
    <w:p w14:paraId="7DC19CEB" w14:textId="77777777" w:rsidR="006B361C" w:rsidRPr="008630D1" w:rsidRDefault="006B361C" w:rsidP="00CA4097">
      <w:pPr>
        <w:pStyle w:val="ListParagraph"/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EB6161B" w14:textId="54486BB5" w:rsidR="006B361C" w:rsidRPr="008630D1" w:rsidRDefault="006B361C" w:rsidP="0034647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5" w:hanging="53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630D1">
        <w:rPr>
          <w:rFonts w:asciiTheme="majorBidi" w:hAnsiTheme="majorBidi" w:cstheme="majorBidi"/>
          <w:i/>
          <w:iCs/>
          <w:sz w:val="28"/>
          <w:szCs w:val="28"/>
          <w:cs/>
        </w:rPr>
        <w:t>ลูกหนี้ตามสัญญาเช่าซื้อและลูกหนี้อื่น</w:t>
      </w:r>
    </w:p>
    <w:p w14:paraId="7958E015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A55470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ลูกหนี้ตามสัญญาเช่าซื้อแสดงด้วยมูลค่ายอดคงค้างสุทธิจากรายได้ดอกเบี้ยที่ยังไม่ถือเป็นรายได้และ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br/>
        <w:t>ค่าเผื่อหนี้สงสัยจะสูญ</w:t>
      </w:r>
    </w:p>
    <w:p w14:paraId="7CA526BF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6CC7A53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ลูกหนี้อื่นที่เกิดจากธุรกรรมการให้สินเชื่อแสดงด้วยมูลค่ายอดคงค้างสุทธิค่าเผื่อหนี้สงสัยจะสูญ</w:t>
      </w:r>
    </w:p>
    <w:p w14:paraId="4D7DB59E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AAD44B7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ลูกหนี้อื่นที่ไม่ได้เกิดจากธุรกรรมการให้สินเชื่อแสดงในราคาตามใบแจ้งหนี้หักค่าเผื่อหนี้สงสัยจะสูญ</w:t>
      </w:r>
    </w:p>
    <w:p w14:paraId="143203EA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DCCDCE8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บันทึกค่าเผื่อหนี้สงสัยจะสูญสำหรับมูลค่าผลขาดทุนที่คาดว่าจะเกิดขึ้นจากการเก็บเงินลูกหนี้ไม่ได้</w:t>
      </w:r>
    </w:p>
    <w:p w14:paraId="17439344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6754929" w14:textId="152CCE0C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การประมาณการค่าเผื่อหนี้สงสัยจะสูญของลูกหนี้ ฝ่ายบริหารจำเป็นต้องใช้ดุลยพินิจในการประมาณการมูลค่า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br/>
        <w:t xml:space="preserve">ผลขาดทุนที่คาดว่าจะเกิดขึ้นตลอดอายุสัญญาของลูกหนี้แต่ละราย โดยพิจารณาจากข้อมูลสถิติต่าง ๆ เช่น ประสบการณ์การเก็บเงินในอดีต การปฏิบัติผิดสัญญาของลูกหนี้ในอดีต การวิเคราะห์ประวัติการชำระหนี้ 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br/>
        <w:t>ผลเสียหายที่เกิดขึ้นจริงในอดีต การคาดการณ์เกี่ยวกับการชำระหนี้ในอนาคตของลูกค้า และสภาวะเศรษฐกิจที่เป็นอยู่ในขณะนั้น เป็นต้น โดยค่าเผื่อหนี้สงสัยจะสูญพิจารณาจากยอดคงค้างของลูกหนี้ตามสัญญาเช่าซื้อ (สุทธิจากรายได้ดอกเบี้ยที่ยังไม่ถือเป็นรายได้) และมูลค่าหลักประกัน ซึ่งมูลค่าหลักประกันคิดคำนวณจากมูลค่าที่คาดว่าจะขายหลักประกันนั้นได้หักด้วยค่าใช้จ่ายที่จำเป็นในการขายในแต่ละงวดนั้น ๆ โดยประมาณ อย่างไรก็ตาม การใช้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br/>
        <w:t>การประมาณการและข้อสมมติฐานที่แตกต่างกันอาจมีผลต่อจำนวนค่าเผื่อหนี้สงสัยจะสูญ ดังนั้น การปรับปรุง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br/>
        <w:t>ค่าเผื่อหนี้สงสัยจะสูญอาจมีขึ้นได้ในอนาคต</w:t>
      </w:r>
    </w:p>
    <w:p w14:paraId="72E95934" w14:textId="77777777" w:rsidR="00047104" w:rsidRPr="008630D1" w:rsidRDefault="00047104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F112E06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กลุ่มบริษัทได้วัดมูลค่าผลขาดทุนที่คาดว่าจะเกิดขึ้นตลอดอายุสัญญาของลูกหนี้ในลักษณะสำรองทั่วไป กลุ่มบริษัทได้นำข้อมูลดังกล่าวข้างต้นมาคำนวณหาความน่าจะเป็นที่จะเกิดการผิดสัญญาในอดีตของลูกหนี้เมื่อเปรียบเทียบกับสัญญาทั้งหมด และคำนวณหาอัตราผลเสียหายที่เกิดขึ้นจริง โดยการเก็บข้อมูลเชิงสถิติที่คลอบ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คลุมอายุสัญญาเฉลี่ยที่กลุ่มบริษัททำกับลูกค้าแล้วนำอัตราที่ได้ดังกล่าวมาคำนวณหาอัตราร้อยละค่าเผื่อหนี้สงสัยจะสูญซึ่งแยกตามสถานะของลูกหนี้</w:t>
      </w:r>
    </w:p>
    <w:p w14:paraId="411F7A5D" w14:textId="77777777" w:rsidR="006B361C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D67FBD8" w14:textId="77777777" w:rsidR="008630D1" w:rsidRDefault="00863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1635114A" w14:textId="38C94BA6" w:rsidR="0060138A" w:rsidRPr="008630D1" w:rsidRDefault="006B361C" w:rsidP="006B3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8630D1">
        <w:rPr>
          <w:rFonts w:asciiTheme="majorBidi" w:eastAsiaTheme="minorHAnsi" w:hAnsiTheme="majorBidi" w:cstheme="majorBidi"/>
          <w:sz w:val="28"/>
          <w:szCs w:val="28"/>
        </w:rPr>
        <w:t xml:space="preserve">31 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 xml:space="preserve">ธันวาคม </w:t>
      </w:r>
      <w:r w:rsidRPr="008630D1">
        <w:rPr>
          <w:rFonts w:asciiTheme="majorBidi" w:eastAsiaTheme="minorHAnsi" w:hAnsiTheme="majorBidi" w:cstheme="majorBidi"/>
          <w:sz w:val="28"/>
          <w:szCs w:val="28"/>
        </w:rPr>
        <w:t xml:space="preserve">2562 </w:t>
      </w:r>
      <w:r w:rsidRPr="008630D1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กลุ่มบริษัทคำนวณค่าเผื่อหนี้สงสัยจะสูญสำหรับสำรองทั่วไปตามอัตราร้อยละ ดังนี้</w:t>
      </w:r>
    </w:p>
    <w:p w14:paraId="3AE84074" w14:textId="77777777" w:rsidR="00784287" w:rsidRPr="005C0BB2" w:rsidRDefault="00784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</w:p>
    <w:tbl>
      <w:tblPr>
        <w:tblW w:w="8312" w:type="dxa"/>
        <w:tblInd w:w="990" w:type="dxa"/>
        <w:tblLook w:val="04A0" w:firstRow="1" w:lastRow="0" w:firstColumn="1" w:lastColumn="0" w:noHBand="0" w:noVBand="1"/>
      </w:tblPr>
      <w:tblGrid>
        <w:gridCol w:w="5437"/>
        <w:gridCol w:w="1416"/>
        <w:gridCol w:w="1459"/>
      </w:tblGrid>
      <w:tr w:rsidR="006B361C" w:rsidRPr="005C0BB2" w14:paraId="0E5916B9" w14:textId="77777777" w:rsidTr="001B6B78">
        <w:trPr>
          <w:trHeight w:val="354"/>
          <w:tblHeader/>
        </w:trPr>
        <w:tc>
          <w:tcPr>
            <w:tcW w:w="5437" w:type="dxa"/>
            <w:shd w:val="clear" w:color="auto" w:fill="auto"/>
          </w:tcPr>
          <w:p w14:paraId="0F47E9CB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shd w:val="clear" w:color="auto" w:fill="auto"/>
          </w:tcPr>
          <w:p w14:paraId="54E0BEAD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6B361C" w:rsidRPr="005C0BB2" w14:paraId="08EFB71B" w14:textId="77777777" w:rsidTr="001B6B78">
        <w:trPr>
          <w:trHeight w:val="362"/>
          <w:tblHeader/>
        </w:trPr>
        <w:tc>
          <w:tcPr>
            <w:tcW w:w="5437" w:type="dxa"/>
            <w:shd w:val="clear" w:color="auto" w:fill="auto"/>
          </w:tcPr>
          <w:p w14:paraId="0AC969B6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BE92EED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รถยนต์ใหม่</w:t>
            </w:r>
          </w:p>
        </w:tc>
        <w:tc>
          <w:tcPr>
            <w:tcW w:w="1459" w:type="dxa"/>
            <w:shd w:val="clear" w:color="auto" w:fill="auto"/>
          </w:tcPr>
          <w:p w14:paraId="6BBA22B2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70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รถยนต์มือสอง</w:t>
            </w:r>
          </w:p>
        </w:tc>
      </w:tr>
      <w:tr w:rsidR="006B361C" w:rsidRPr="005C0BB2" w14:paraId="3A7AB07B" w14:textId="77777777" w:rsidTr="001B6B78">
        <w:trPr>
          <w:trHeight w:val="354"/>
          <w:tblHeader/>
        </w:trPr>
        <w:tc>
          <w:tcPr>
            <w:tcW w:w="5437" w:type="dxa"/>
            <w:shd w:val="clear" w:color="auto" w:fill="auto"/>
          </w:tcPr>
          <w:p w14:paraId="6F504B37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shd w:val="clear" w:color="auto" w:fill="auto"/>
          </w:tcPr>
          <w:p w14:paraId="58A0A46C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B361C" w:rsidRPr="005C0BB2" w14:paraId="0577258E" w14:textId="77777777" w:rsidTr="001B6B78">
        <w:trPr>
          <w:trHeight w:val="362"/>
        </w:trPr>
        <w:tc>
          <w:tcPr>
            <w:tcW w:w="5437" w:type="dxa"/>
            <w:shd w:val="clear" w:color="auto" w:fill="auto"/>
          </w:tcPr>
          <w:p w14:paraId="0FD134EE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416" w:type="dxa"/>
            <w:shd w:val="clear" w:color="auto" w:fill="auto"/>
          </w:tcPr>
          <w:p w14:paraId="67E8448F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0.5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9" w:type="dxa"/>
            <w:shd w:val="clear" w:color="auto" w:fill="auto"/>
          </w:tcPr>
          <w:p w14:paraId="549B0155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4.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74</w:t>
            </w:r>
          </w:p>
        </w:tc>
      </w:tr>
      <w:tr w:rsidR="006B361C" w:rsidRPr="005C0BB2" w14:paraId="14D0A9D2" w14:textId="77777777" w:rsidTr="001B6B78">
        <w:trPr>
          <w:trHeight w:val="1070"/>
        </w:trPr>
        <w:tc>
          <w:tcPr>
            <w:tcW w:w="5437" w:type="dxa"/>
            <w:shd w:val="clear" w:color="auto" w:fill="auto"/>
          </w:tcPr>
          <w:p w14:paraId="46E865EB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  <w:p w14:paraId="5C9ABE16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วัน</w:t>
            </w:r>
          </w:p>
          <w:p w14:paraId="377B4A67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16" w:type="dxa"/>
            <w:shd w:val="clear" w:color="auto" w:fill="auto"/>
          </w:tcPr>
          <w:p w14:paraId="0FE2274A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209FB80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0.5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  <w:p w14:paraId="0402517E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1.3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14:paraId="67FD0924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1549705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4.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74</w:t>
            </w:r>
          </w:p>
          <w:p w14:paraId="55329F10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9.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93</w:t>
            </w:r>
          </w:p>
        </w:tc>
      </w:tr>
      <w:tr w:rsidR="006B361C" w:rsidRPr="005C0BB2" w14:paraId="03960FDF" w14:textId="77777777" w:rsidTr="001B6B78">
        <w:trPr>
          <w:trHeight w:val="362"/>
        </w:trPr>
        <w:tc>
          <w:tcPr>
            <w:tcW w:w="5437" w:type="dxa"/>
            <w:shd w:val="clear" w:color="auto" w:fill="auto"/>
          </w:tcPr>
          <w:p w14:paraId="240FA094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16" w:type="dxa"/>
            <w:shd w:val="clear" w:color="auto" w:fill="auto"/>
          </w:tcPr>
          <w:p w14:paraId="06900597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1.3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14:paraId="5E3331B1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9.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93</w:t>
            </w:r>
          </w:p>
        </w:tc>
      </w:tr>
      <w:tr w:rsidR="006B361C" w:rsidRPr="005C0BB2" w14:paraId="2308124F" w14:textId="77777777" w:rsidTr="001B6B78">
        <w:trPr>
          <w:trHeight w:val="102"/>
        </w:trPr>
        <w:tc>
          <w:tcPr>
            <w:tcW w:w="5437" w:type="dxa"/>
            <w:shd w:val="clear" w:color="auto" w:fill="auto"/>
          </w:tcPr>
          <w:p w14:paraId="2EEB8BB8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วัน</w:t>
            </w:r>
          </w:p>
          <w:p w14:paraId="1D5BE40B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  <w:p w14:paraId="6948376F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16" w:type="dxa"/>
            <w:shd w:val="clear" w:color="auto" w:fill="auto"/>
          </w:tcPr>
          <w:p w14:paraId="12839B6E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3.00</w:t>
            </w:r>
          </w:p>
          <w:p w14:paraId="5DEE9956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3.00</w:t>
            </w:r>
          </w:p>
          <w:p w14:paraId="257D51EF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459" w:type="dxa"/>
            <w:shd w:val="clear" w:color="auto" w:fill="auto"/>
          </w:tcPr>
          <w:p w14:paraId="53BD018F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15.91</w:t>
            </w:r>
          </w:p>
          <w:p w14:paraId="14F1AC95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15.91</w:t>
            </w:r>
          </w:p>
          <w:p w14:paraId="16769D9C" w14:textId="77777777" w:rsidR="006B361C" w:rsidRPr="005C0BB2" w:rsidRDefault="006B361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15.91</w:t>
            </w:r>
          </w:p>
        </w:tc>
      </w:tr>
    </w:tbl>
    <w:p w14:paraId="5599FB3B" w14:textId="77777777" w:rsidR="006B361C" w:rsidRPr="005C0BB2" w:rsidRDefault="006B361C" w:rsidP="00946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B3CF50C" w14:textId="7D101E97" w:rsidR="00ED7C8D" w:rsidRPr="005C0BB2" w:rsidRDefault="004619D7" w:rsidP="00ED7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กลุ่มบริษัทได้วัดมูลค่าผลขาดทุนที่คาดว่าจะเกิดขึ้นเพิ่มเติมในลักษณะสำรองเพิ่มเติม สำหรับลูกหนี้รายที่จ่ายชำระค่างวดไม่ตรงตามที่กำหนดและมีมูลค่าตามบัญชี ณ วันสิ้นงวดสูงกว่าประมาณการมูลค่าหลักประกัน ซึ่งเป็น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br/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มูลค่าที่คาดว่าจะขายหักด้วยค่าใช้จ่ายที่จำเป็นในการขายในแต่ละงวดนั้น ๆ โดยประมาณ เพื่อคำนวณหาส่วนขาดของลูกหนี้ที่เกินกำหนดรับชำระหนี้แต่ละสัญญาและนำข้อมูลความน่าจะเป็นที่เกิดการผิดสัญญาในอดีตของลูกหนี้มาใช้เป็นอัตราค่าเผื่อหนี้สงสัยจะสูญ</w:t>
      </w:r>
    </w:p>
    <w:p w14:paraId="7AFEBEBD" w14:textId="77777777" w:rsidR="00ED7C8D" w:rsidRPr="005C0BB2" w:rsidRDefault="00ED7C8D" w:rsidP="00946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C8F16E0" w14:textId="7C91A89E" w:rsidR="00ED7C8D" w:rsidRPr="005C0BB2" w:rsidRDefault="00ED7C8D" w:rsidP="00ED7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ณ วันที่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2562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กลุ่มบริษัทคำนวณค่าเผื่อหนี้สงสัยจะสูญสำหรับสำรองเพิ่มเติมตามอัตราร้อยละดังนี้</w:t>
      </w:r>
    </w:p>
    <w:p w14:paraId="174ADB34" w14:textId="36282776" w:rsidR="00DE66CB" w:rsidRPr="005C0BB2" w:rsidRDefault="00DE6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8223" w:type="dxa"/>
        <w:tblInd w:w="990" w:type="dxa"/>
        <w:tblLook w:val="04A0" w:firstRow="1" w:lastRow="0" w:firstColumn="1" w:lastColumn="0" w:noHBand="0" w:noVBand="1"/>
      </w:tblPr>
      <w:tblGrid>
        <w:gridCol w:w="5396"/>
        <w:gridCol w:w="1369"/>
        <w:gridCol w:w="1458"/>
      </w:tblGrid>
      <w:tr w:rsidR="00ED7C8D" w:rsidRPr="005C0BB2" w14:paraId="5BFE3C17" w14:textId="77777777" w:rsidTr="00ED7C8D">
        <w:trPr>
          <w:trHeight w:val="415"/>
        </w:trPr>
        <w:tc>
          <w:tcPr>
            <w:tcW w:w="5396" w:type="dxa"/>
            <w:shd w:val="clear" w:color="auto" w:fill="auto"/>
          </w:tcPr>
          <w:p w14:paraId="0EDA48B9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27" w:type="dxa"/>
            <w:gridSpan w:val="2"/>
            <w:shd w:val="clear" w:color="auto" w:fill="auto"/>
          </w:tcPr>
          <w:p w14:paraId="67249AFA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ED7C8D" w:rsidRPr="005C0BB2" w14:paraId="7CB49BC7" w14:textId="77777777" w:rsidTr="00ED7C8D">
        <w:trPr>
          <w:trHeight w:val="407"/>
        </w:trPr>
        <w:tc>
          <w:tcPr>
            <w:tcW w:w="5396" w:type="dxa"/>
            <w:shd w:val="clear" w:color="auto" w:fill="auto"/>
          </w:tcPr>
          <w:p w14:paraId="43542C0E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F2ADC92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7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รถยนต์ใหม่</w:t>
            </w:r>
          </w:p>
        </w:tc>
        <w:tc>
          <w:tcPr>
            <w:tcW w:w="1458" w:type="dxa"/>
            <w:shd w:val="clear" w:color="auto" w:fill="auto"/>
          </w:tcPr>
          <w:p w14:paraId="7A5C8B73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70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รถยนต์มือสอง</w:t>
            </w:r>
          </w:p>
        </w:tc>
      </w:tr>
      <w:tr w:rsidR="00ED7C8D" w:rsidRPr="005C0BB2" w14:paraId="6DB34B8E" w14:textId="77777777" w:rsidTr="00ED7C8D">
        <w:trPr>
          <w:trHeight w:val="415"/>
        </w:trPr>
        <w:tc>
          <w:tcPr>
            <w:tcW w:w="5396" w:type="dxa"/>
            <w:shd w:val="clear" w:color="auto" w:fill="auto"/>
          </w:tcPr>
          <w:p w14:paraId="37C92A56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27" w:type="dxa"/>
            <w:gridSpan w:val="2"/>
            <w:shd w:val="clear" w:color="auto" w:fill="auto"/>
          </w:tcPr>
          <w:p w14:paraId="504DF41A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ED7C8D" w:rsidRPr="005C0BB2" w14:paraId="4C2EA9E1" w14:textId="77777777" w:rsidTr="00ED7C8D">
        <w:trPr>
          <w:trHeight w:val="415"/>
        </w:trPr>
        <w:tc>
          <w:tcPr>
            <w:tcW w:w="5396" w:type="dxa"/>
            <w:shd w:val="clear" w:color="auto" w:fill="auto"/>
          </w:tcPr>
          <w:p w14:paraId="12667CE7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369" w:type="dxa"/>
            <w:shd w:val="clear" w:color="auto" w:fill="auto"/>
          </w:tcPr>
          <w:p w14:paraId="00D25634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2041C9C8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ED7C8D" w:rsidRPr="005C0BB2" w14:paraId="13DEDBB0" w14:textId="77777777" w:rsidTr="00ED7C8D">
        <w:trPr>
          <w:trHeight w:val="407"/>
        </w:trPr>
        <w:tc>
          <w:tcPr>
            <w:tcW w:w="5396" w:type="dxa"/>
            <w:shd w:val="clear" w:color="auto" w:fill="auto"/>
          </w:tcPr>
          <w:p w14:paraId="3537FEB5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69" w:type="dxa"/>
            <w:shd w:val="clear" w:color="auto" w:fill="auto"/>
          </w:tcPr>
          <w:p w14:paraId="40333F5E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0912DC48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18.59</w:t>
            </w:r>
          </w:p>
        </w:tc>
      </w:tr>
      <w:tr w:rsidR="00ED7C8D" w:rsidRPr="005C0BB2" w14:paraId="4BAB9D29" w14:textId="77777777" w:rsidTr="00ED7C8D">
        <w:trPr>
          <w:trHeight w:val="415"/>
        </w:trPr>
        <w:tc>
          <w:tcPr>
            <w:tcW w:w="5396" w:type="dxa"/>
            <w:shd w:val="clear" w:color="auto" w:fill="auto"/>
          </w:tcPr>
          <w:p w14:paraId="679EAC01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69" w:type="dxa"/>
            <w:shd w:val="clear" w:color="auto" w:fill="auto"/>
          </w:tcPr>
          <w:p w14:paraId="4D397DA0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20.11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- 24.07</w:t>
            </w:r>
          </w:p>
        </w:tc>
        <w:tc>
          <w:tcPr>
            <w:tcW w:w="1458" w:type="dxa"/>
            <w:shd w:val="clear" w:color="auto" w:fill="auto"/>
          </w:tcPr>
          <w:p w14:paraId="3195461B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21.53 - 24.46</w:t>
            </w:r>
          </w:p>
        </w:tc>
      </w:tr>
      <w:tr w:rsidR="00ED7C8D" w:rsidRPr="005C0BB2" w14:paraId="6DD1F305" w14:textId="77777777" w:rsidTr="00ED7C8D">
        <w:trPr>
          <w:trHeight w:val="415"/>
        </w:trPr>
        <w:tc>
          <w:tcPr>
            <w:tcW w:w="5396" w:type="dxa"/>
            <w:shd w:val="clear" w:color="auto" w:fill="auto"/>
          </w:tcPr>
          <w:p w14:paraId="11B9185F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69" w:type="dxa"/>
            <w:shd w:val="clear" w:color="auto" w:fill="auto"/>
          </w:tcPr>
          <w:p w14:paraId="04E8AC43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458" w:type="dxa"/>
            <w:shd w:val="clear" w:color="auto" w:fill="auto"/>
          </w:tcPr>
          <w:p w14:paraId="6D253F35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</w:tr>
      <w:tr w:rsidR="00ED7C8D" w:rsidRPr="005C0BB2" w14:paraId="27EC5B2C" w14:textId="77777777" w:rsidTr="00ED7C8D">
        <w:trPr>
          <w:trHeight w:val="415"/>
        </w:trPr>
        <w:tc>
          <w:tcPr>
            <w:tcW w:w="5396" w:type="dxa"/>
            <w:shd w:val="clear" w:color="auto" w:fill="auto"/>
          </w:tcPr>
          <w:p w14:paraId="2A64FFAD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69" w:type="dxa"/>
            <w:shd w:val="clear" w:color="auto" w:fill="auto"/>
          </w:tcPr>
          <w:p w14:paraId="7FB1693C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458" w:type="dxa"/>
            <w:shd w:val="clear" w:color="auto" w:fill="auto"/>
          </w:tcPr>
          <w:p w14:paraId="541F1762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</w:tr>
      <w:tr w:rsidR="00ED7C8D" w:rsidRPr="005C0BB2" w14:paraId="49059DFD" w14:textId="77777777" w:rsidTr="00ED7C8D">
        <w:trPr>
          <w:trHeight w:val="407"/>
        </w:trPr>
        <w:tc>
          <w:tcPr>
            <w:tcW w:w="5396" w:type="dxa"/>
            <w:shd w:val="clear" w:color="auto" w:fill="auto"/>
          </w:tcPr>
          <w:p w14:paraId="31727B81" w14:textId="77777777" w:rsidR="00ED7C8D" w:rsidRPr="005C0BB2" w:rsidRDefault="00ED7C8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270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69" w:type="dxa"/>
            <w:shd w:val="clear" w:color="auto" w:fill="auto"/>
          </w:tcPr>
          <w:p w14:paraId="0FF8D982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458" w:type="dxa"/>
            <w:shd w:val="clear" w:color="auto" w:fill="auto"/>
          </w:tcPr>
          <w:p w14:paraId="58BD1B4E" w14:textId="77777777" w:rsidR="00ED7C8D" w:rsidRPr="005C0BB2" w:rsidRDefault="00ED7C8D" w:rsidP="00E3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</w:tr>
    </w:tbl>
    <w:p w14:paraId="6EA46198" w14:textId="5F1297C9" w:rsidR="0060138A" w:rsidRPr="005C0BB2" w:rsidRDefault="0060138A" w:rsidP="00A3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456DD74" w14:textId="77777777" w:rsidR="00EB4BF6" w:rsidRPr="005C0BB2" w:rsidRDefault="00EB4BF6" w:rsidP="00EB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ค่าเผื่อหนี้สงสัยจะสูญจะถูกบันทึกเพิ่มเติมในลักษณะสำรองเฉพาะราย เมื่อมีข้อบ่งชี้ว่าลูกหนี้ไม่มีความสามารถในการจ่ายชำระหนี้ให้กับกลุ่มบริษัท</w:t>
      </w:r>
    </w:p>
    <w:p w14:paraId="3ED09CE8" w14:textId="6D3018AF" w:rsidR="00EB4BF6" w:rsidRDefault="00EB4BF6" w:rsidP="00EB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วิธีการคำนวณค่าเผื่อหนี้สงสัยจะสูญของกลุ่มบริษัทสำหรับลูกหนี้ที่เกินกำหนดรับชำระหนี้มากกว่า </w:t>
      </w:r>
      <w:r w:rsidR="00BA4F1A">
        <w:rPr>
          <w:rFonts w:asciiTheme="majorBidi" w:eastAsiaTheme="minorHAnsi" w:hAnsiTheme="majorBidi" w:cstheme="majorBidi"/>
          <w:sz w:val="28"/>
          <w:szCs w:val="28"/>
        </w:rPr>
        <w:t>90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วัน แตกต่างจากวิธีปฏิบัติของโดยสภาวิชาชีพบัญชีฯ ซึ่งกำหนดให้ธุรกิจสินเชื่อเพื่ออุปโภคและบริโภค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>(Consumer Finance)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ประมาณการค่าเผื่อหนี้สงสัยจะสูญเต็มจำนวนตามยอดหนี้คงเหลือของลูกหนี้ที่ค้างชำระเกิน </w:t>
      </w:r>
      <w:r w:rsidR="00BA4F1A">
        <w:rPr>
          <w:rFonts w:asciiTheme="majorBidi" w:eastAsiaTheme="minorHAnsi" w:hAnsiTheme="majorBidi" w:cstheme="majorBidi"/>
          <w:sz w:val="28"/>
          <w:szCs w:val="28"/>
        </w:rPr>
        <w:t>3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งวดขึ้นไป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br/>
        <w:t>โดยไม่นำหลักประกันมาหักจากยอดหนี้คงเหลือ อย่างไรก็ตาม ฝ่ายบริหารพิจารณาแล้วเห็นว่ากลุ่มบริษัทมี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br/>
        <w:t>ความ</w:t>
      </w:r>
      <w:r w:rsidRPr="002A1673">
        <w:rPr>
          <w:rFonts w:asciiTheme="majorBidi" w:eastAsiaTheme="minorHAnsi" w:hAnsiTheme="majorBidi" w:cstheme="majorBidi"/>
          <w:sz w:val="28"/>
          <w:szCs w:val="28"/>
          <w:cs/>
        </w:rPr>
        <w:t>เสี่ยงต่ำที่จะไม่สามารถบังคับเอาหลักประกันคืนจากลูกหนี้ ดังนั้นกลุ่มบริษัทจึงนำหลักประกันมาหักจากยอดหนี้คงเหลือในการประมาณการค่าเผื่อหนี้สงสัยจะสูญ ซึ่งจะครอบคลุมความเสี่ยงและสะท้อนภาพที่แท้จริงในการดำเนินธุรกิจของกลุ่มบริษัท</w:t>
      </w:r>
    </w:p>
    <w:p w14:paraId="692FD3C4" w14:textId="77777777" w:rsidR="002A1673" w:rsidRPr="00B75BC1" w:rsidRDefault="002A1673" w:rsidP="00EB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225A73E2" w14:textId="6ADBF4DF" w:rsidR="00EB4BF6" w:rsidRDefault="00EB4BF6" w:rsidP="0034647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5" w:hanging="53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ลูกหนี้จากการซื้อสิทธิเรียกร้อง</w:t>
      </w:r>
    </w:p>
    <w:p w14:paraId="134DF3B8" w14:textId="77777777" w:rsidR="002A1673" w:rsidRPr="00B75BC1" w:rsidRDefault="002A1673" w:rsidP="002A16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5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7595485C" w14:textId="308B921E" w:rsidR="00EB4BF6" w:rsidRDefault="00EB4BF6" w:rsidP="00EB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ลูกหนี้จากการซื้อสิทธิเรียกร้องแสดงมูลค่าตามยอดลูกหนี้คงค้างหักส่วนลดการรับโอนสิทธิรับล่วงหน้าและค่าเผื่อหนี้สงสัยจะสูญ</w:t>
      </w:r>
    </w:p>
    <w:p w14:paraId="75714C2E" w14:textId="77777777" w:rsidR="002A1673" w:rsidRPr="00B75BC1" w:rsidRDefault="002A1673" w:rsidP="00EB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3EC0DE36" w14:textId="3B9A11DA" w:rsidR="00EB4BF6" w:rsidRPr="005C0BB2" w:rsidRDefault="00EB4BF6" w:rsidP="001658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กลุ่มบริษัทคำนวณค่าเผื่อหนี้สงสัยจะสูญตามอัตราร้อยละดังนี้</w:t>
      </w:r>
    </w:p>
    <w:tbl>
      <w:tblPr>
        <w:tblW w:w="8481" w:type="dxa"/>
        <w:tblInd w:w="1080" w:type="dxa"/>
        <w:tblLook w:val="04A0" w:firstRow="1" w:lastRow="0" w:firstColumn="1" w:lastColumn="0" w:noHBand="0" w:noVBand="1"/>
      </w:tblPr>
      <w:tblGrid>
        <w:gridCol w:w="6750"/>
        <w:gridCol w:w="1731"/>
      </w:tblGrid>
      <w:tr w:rsidR="00047104" w:rsidRPr="005C0BB2" w14:paraId="740FE4F3" w14:textId="77777777" w:rsidTr="00047104">
        <w:trPr>
          <w:trHeight w:val="255"/>
        </w:trPr>
        <w:tc>
          <w:tcPr>
            <w:tcW w:w="6750" w:type="dxa"/>
            <w:shd w:val="clear" w:color="auto" w:fill="auto"/>
          </w:tcPr>
          <w:p w14:paraId="71567316" w14:textId="77777777" w:rsidR="00047104" w:rsidRPr="008630D1" w:rsidRDefault="0004710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shd w:val="clear" w:color="auto" w:fill="auto"/>
          </w:tcPr>
          <w:p w14:paraId="1C89F886" w14:textId="1CAF8231" w:rsidR="00047104" w:rsidRPr="005C0BB2" w:rsidRDefault="0004710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D02F3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</w:tr>
      <w:tr w:rsidR="00047104" w:rsidRPr="005C0BB2" w14:paraId="2F066DA3" w14:textId="77777777" w:rsidTr="00047104">
        <w:trPr>
          <w:trHeight w:val="255"/>
        </w:trPr>
        <w:tc>
          <w:tcPr>
            <w:tcW w:w="6750" w:type="dxa"/>
            <w:shd w:val="clear" w:color="auto" w:fill="auto"/>
          </w:tcPr>
          <w:p w14:paraId="38F7E964" w14:textId="77777777" w:rsidR="00047104" w:rsidRPr="005C0BB2" w:rsidRDefault="0004710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shd w:val="clear" w:color="auto" w:fill="auto"/>
          </w:tcPr>
          <w:p w14:paraId="19C17DDE" w14:textId="62F1F81E" w:rsidR="00047104" w:rsidRPr="005C0BB2" w:rsidRDefault="0004710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1658CA" w:rsidRPr="005C0BB2" w14:paraId="7A38B037" w14:textId="77777777" w:rsidTr="00047104">
        <w:trPr>
          <w:trHeight w:val="255"/>
        </w:trPr>
        <w:tc>
          <w:tcPr>
            <w:tcW w:w="6750" w:type="dxa"/>
            <w:shd w:val="clear" w:color="auto" w:fill="auto"/>
          </w:tcPr>
          <w:p w14:paraId="33C87DE6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731" w:type="dxa"/>
            <w:shd w:val="clear" w:color="auto" w:fill="auto"/>
          </w:tcPr>
          <w:p w14:paraId="2D92B2D4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0.25</w:t>
            </w:r>
          </w:p>
        </w:tc>
      </w:tr>
      <w:tr w:rsidR="001658CA" w:rsidRPr="005C0BB2" w14:paraId="082BC646" w14:textId="77777777" w:rsidTr="00047104">
        <w:trPr>
          <w:trHeight w:val="260"/>
        </w:trPr>
        <w:tc>
          <w:tcPr>
            <w:tcW w:w="6750" w:type="dxa"/>
            <w:shd w:val="clear" w:color="auto" w:fill="auto"/>
          </w:tcPr>
          <w:p w14:paraId="6BCD2317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731" w:type="dxa"/>
            <w:shd w:val="clear" w:color="auto" w:fill="auto"/>
          </w:tcPr>
          <w:p w14:paraId="37C825F6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658CA" w:rsidRPr="005C0BB2" w14:paraId="7FF082B3" w14:textId="77777777" w:rsidTr="00047104">
        <w:trPr>
          <w:trHeight w:val="255"/>
        </w:trPr>
        <w:tc>
          <w:tcPr>
            <w:tcW w:w="6750" w:type="dxa"/>
            <w:shd w:val="clear" w:color="auto" w:fill="auto"/>
          </w:tcPr>
          <w:p w14:paraId="1262238E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38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 </w:t>
            </w:r>
          </w:p>
        </w:tc>
        <w:tc>
          <w:tcPr>
            <w:tcW w:w="1731" w:type="dxa"/>
            <w:shd w:val="clear" w:color="auto" w:fill="auto"/>
          </w:tcPr>
          <w:p w14:paraId="59FAB3EF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0.25</w:t>
            </w:r>
          </w:p>
        </w:tc>
      </w:tr>
      <w:tr w:rsidR="001658CA" w:rsidRPr="005C0BB2" w14:paraId="2BC32C1B" w14:textId="77777777" w:rsidTr="00047104">
        <w:trPr>
          <w:trHeight w:val="260"/>
        </w:trPr>
        <w:tc>
          <w:tcPr>
            <w:tcW w:w="6750" w:type="dxa"/>
            <w:shd w:val="clear" w:color="auto" w:fill="auto"/>
          </w:tcPr>
          <w:p w14:paraId="48D30AFC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38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90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ถึง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31" w:type="dxa"/>
            <w:shd w:val="clear" w:color="auto" w:fill="auto"/>
          </w:tcPr>
          <w:p w14:paraId="63593CFD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20.00</w:t>
            </w:r>
          </w:p>
        </w:tc>
      </w:tr>
      <w:tr w:rsidR="001658CA" w:rsidRPr="005C0BB2" w14:paraId="562DF42C" w14:textId="77777777" w:rsidTr="00047104">
        <w:trPr>
          <w:trHeight w:val="255"/>
        </w:trPr>
        <w:tc>
          <w:tcPr>
            <w:tcW w:w="6750" w:type="dxa"/>
            <w:shd w:val="clear" w:color="auto" w:fill="auto"/>
          </w:tcPr>
          <w:p w14:paraId="797FCA1E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38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180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31" w:type="dxa"/>
            <w:shd w:val="clear" w:color="auto" w:fill="auto"/>
          </w:tcPr>
          <w:p w14:paraId="3679D796" w14:textId="77777777" w:rsidR="001658CA" w:rsidRPr="005C0BB2" w:rsidRDefault="001658CA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100.00</w:t>
            </w:r>
          </w:p>
        </w:tc>
      </w:tr>
    </w:tbl>
    <w:p w14:paraId="79EE1348" w14:textId="77777777" w:rsidR="009534E9" w:rsidRPr="008630D1" w:rsidRDefault="009534E9" w:rsidP="000D2C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60" w:lineRule="exact"/>
        <w:ind w:left="0"/>
        <w:contextualSpacing w:val="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152456AC" w14:textId="21D42D1D" w:rsidR="004F43CD" w:rsidRDefault="004F43CD" w:rsidP="004F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การประมาณการค่าเผื่อหนี้สงสัยจะสูญของลูกหนี้ ฝ่ายบริหารจำเป็นต้องใช้ดุลยพินิจในการประมาณการมูลค่า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br/>
        <w:t xml:space="preserve">ผลขาดทุนที่คาดว่าจะเกิดขึ้นตลอดอายุสัญญาของลูกหนี้แต่ละราย โดยพิจารณาจากข้อมูลสถิติต่าง ๆ เช่น ประสบการณ์การเก็บเงินในอดีต การปฏิบัติผิดสัญญาของลูกหนี้ในอดีต การวิเคราะห์ประวัติการชำระหนี้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br/>
        <w:t>ผลเสียหายที่เกิดขึ้นจริงในอดีต การคาดการณ์เกี่ยวกับการชำระหนี้ในอนาคตของลูกค้า และสภาวะเศรษฐกิจที่เป็นอยู่ในขณะนั้น เป็นต้น</w:t>
      </w:r>
    </w:p>
    <w:p w14:paraId="63D38156" w14:textId="77777777" w:rsidR="00E70313" w:rsidRPr="00B75BC1" w:rsidRDefault="00E70313" w:rsidP="004F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5926357B" w14:textId="72D0F5BC" w:rsidR="0060138A" w:rsidRDefault="004F43CD" w:rsidP="004F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ค่าเผื่อหนี้สงสัยจะสูญจะถูกบันทึกเพิ่มเติมเมื่อมีข้อบ่งชี้ว่าลูกหนี้ไม่มีความสามารถในการจ่ายชำระหนี้ให้กับกลุ่มบริษัท</w:t>
      </w:r>
    </w:p>
    <w:p w14:paraId="55702AE0" w14:textId="77777777" w:rsidR="00E70313" w:rsidRPr="00B75BC1" w:rsidRDefault="00E70313" w:rsidP="004F43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5A6CBCB4" w14:textId="72E319D6" w:rsidR="001658CA" w:rsidRPr="005C0BB2" w:rsidRDefault="000F37CA" w:rsidP="0034647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5" w:hanging="53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</w:p>
    <w:p w14:paraId="078F3C65" w14:textId="77777777" w:rsidR="00E257EF" w:rsidRPr="008630D1" w:rsidRDefault="00E257EF" w:rsidP="000D2C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60" w:lineRule="exact"/>
        <w:ind w:left="0"/>
        <w:contextualSpacing w:val="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426DCB12" w14:textId="1DF628FD" w:rsidR="00E257EF" w:rsidRPr="005C0BB2" w:rsidRDefault="00E257EF" w:rsidP="00E25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รายได้จากสัญญาเช่าซื้อและรายได้จากการซื้อสิทธิเรียกร้อง</w:t>
      </w:r>
    </w:p>
    <w:p w14:paraId="09145A11" w14:textId="77777777" w:rsidR="00E257EF" w:rsidRPr="008630D1" w:rsidRDefault="00E257EF" w:rsidP="000D2C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60" w:lineRule="exact"/>
        <w:ind w:left="0"/>
        <w:contextualSpacing w:val="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6CD0008F" w14:textId="77777777" w:rsidR="00E257EF" w:rsidRPr="005C0BB2" w:rsidRDefault="00E257EF" w:rsidP="00E25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รับรู้รายได้ดอกเบี้ยจากสัญญาเช่าซื้อตามวิธีอัตราดอกเบี้ยที่แท้จริงตลอดระยะเวลาของสัญญา</w:t>
      </w:r>
    </w:p>
    <w:p w14:paraId="02B26B9C" w14:textId="77777777" w:rsidR="00E257EF" w:rsidRPr="008630D1" w:rsidRDefault="00E257EF" w:rsidP="000D2C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60" w:lineRule="exact"/>
        <w:ind w:left="0"/>
        <w:contextualSpacing w:val="0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2E7AD996" w14:textId="1C2CF9F7" w:rsidR="00047104" w:rsidRPr="00EA3F86" w:rsidRDefault="00E257EF" w:rsidP="00EA3F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  <w:sectPr w:rsidR="00047104" w:rsidRPr="00EA3F86" w:rsidSect="00F905C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กลุ่มบริษัทหยุดรับรู้รายได้ดอกเบี้ยจากสัญญาเช่าซื้อเมื่อลูกหนี้ค้างชำระค่างวดติดต่อกันเกิน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 90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วัน นับจากวันครบกำหนดชำระหนี้</w:t>
      </w:r>
    </w:p>
    <w:p w14:paraId="28B19C88" w14:textId="19E922FE" w:rsidR="009534E9" w:rsidRPr="005C0BB2" w:rsidRDefault="009534E9" w:rsidP="00110F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ตารางดังต่อไปนี้แสดงการจัดประเภท</w:t>
      </w:r>
      <w:r w:rsidR="00C020AE">
        <w:rPr>
          <w:rFonts w:asciiTheme="majorBidi" w:eastAsiaTheme="minorHAnsi" w:hAnsiTheme="majorBidi" w:cstheme="majorBidi" w:hint="cs"/>
          <w:sz w:val="28"/>
          <w:szCs w:val="28"/>
          <w:cs/>
        </w:rPr>
        <w:t>และ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การวัดมูลค่า</w:t>
      </w:r>
      <w:r w:rsidR="00C020AE">
        <w:rPr>
          <w:rFonts w:asciiTheme="majorBidi" w:eastAsiaTheme="minorHAnsi" w:hAnsiTheme="majorBidi" w:cstheme="majorBidi" w:hint="cs"/>
          <w:sz w:val="28"/>
          <w:szCs w:val="28"/>
          <w:cs/>
        </w:rPr>
        <w:t>เดิม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ตาม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มาตรฐาน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การบัญชี ฉบับที่ </w:t>
      </w:r>
      <w:r w:rsidR="00047104" w:rsidRPr="005C0BB2">
        <w:rPr>
          <w:rFonts w:asciiTheme="majorBidi" w:eastAsiaTheme="minorHAnsi" w:hAnsiTheme="majorBidi" w:cstheme="majorBidi"/>
          <w:sz w:val="28"/>
          <w:szCs w:val="28"/>
        </w:rPr>
        <w:t xml:space="preserve">105 </w:t>
      </w:r>
      <w:r w:rsidR="00047104" w:rsidRPr="005C0BB2">
        <w:rPr>
          <w:rFonts w:asciiTheme="majorBidi" w:eastAsiaTheme="minorHAnsi" w:hAnsiTheme="majorBidi" w:cstheme="majorBidi"/>
          <w:sz w:val="28"/>
          <w:szCs w:val="28"/>
          <w:cs/>
        </w:rPr>
        <w:t>และการจัดประเภทและการวัดมูลค่าใหม่ตาม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TFRS 9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ณ วันที่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มกราคม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>2563</w:t>
      </w:r>
    </w:p>
    <w:p w14:paraId="3E8689AD" w14:textId="77777777" w:rsidR="00047104" w:rsidRPr="00D521C3" w:rsidRDefault="00047104">
      <w:pPr>
        <w:rPr>
          <w:rFonts w:asciiTheme="majorBidi" w:hAnsiTheme="majorBidi" w:cstheme="majorBidi"/>
          <w:sz w:val="10"/>
          <w:szCs w:val="10"/>
        </w:rPr>
      </w:pPr>
    </w:p>
    <w:tbl>
      <w:tblPr>
        <w:tblW w:w="1405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446"/>
        <w:gridCol w:w="1710"/>
        <w:gridCol w:w="270"/>
        <w:gridCol w:w="1944"/>
        <w:gridCol w:w="270"/>
        <w:gridCol w:w="1620"/>
        <w:gridCol w:w="270"/>
        <w:gridCol w:w="1620"/>
        <w:gridCol w:w="270"/>
        <w:gridCol w:w="1630"/>
      </w:tblGrid>
      <w:tr w:rsidR="00241A36" w:rsidRPr="005C0BB2" w14:paraId="45A0486A" w14:textId="77777777" w:rsidTr="00D521C3">
        <w:trPr>
          <w:trHeight w:val="191"/>
          <w:tblHeader/>
        </w:trPr>
        <w:tc>
          <w:tcPr>
            <w:tcW w:w="4446" w:type="dxa"/>
            <w:shd w:val="clear" w:color="auto" w:fill="auto"/>
          </w:tcPr>
          <w:p w14:paraId="726168B5" w14:textId="77777777" w:rsidR="00241A36" w:rsidRPr="00D521C3" w:rsidRDefault="00241A36" w:rsidP="00FD3D9C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604" w:type="dxa"/>
            <w:gridSpan w:val="9"/>
            <w:shd w:val="clear" w:color="auto" w:fill="auto"/>
            <w:vAlign w:val="bottom"/>
          </w:tcPr>
          <w:p w14:paraId="679B2326" w14:textId="005AE6E4" w:rsidR="00241A36" w:rsidRPr="00241A36" w:rsidRDefault="00241A36" w:rsidP="00632EA1">
            <w:pPr>
              <w:pStyle w:val="NoSpacing"/>
              <w:spacing w:line="16" w:lineRule="atLeast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2052C" w:rsidRPr="005C0BB2" w14:paraId="5805B9F5" w14:textId="77777777" w:rsidTr="00B05534">
        <w:trPr>
          <w:tblHeader/>
        </w:trPr>
        <w:tc>
          <w:tcPr>
            <w:tcW w:w="4446" w:type="dxa"/>
            <w:shd w:val="clear" w:color="auto" w:fill="auto"/>
          </w:tcPr>
          <w:p w14:paraId="50EEDC1A" w14:textId="77777777" w:rsidR="00A2052C" w:rsidRPr="005C0BB2" w:rsidRDefault="00A2052C" w:rsidP="00D521C3">
            <w:pPr>
              <w:pStyle w:val="NoSpacing"/>
              <w:spacing w:line="192" w:lineRule="auto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7EC37C" w14:textId="44AE5C0B" w:rsidR="00A2052C" w:rsidRPr="005C0BB2" w:rsidRDefault="00241A36" w:rsidP="00D521C3">
            <w:pPr>
              <w:pStyle w:val="NoSpacing"/>
              <w:spacing w:line="192" w:lineRule="auto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การจัดประเภท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br/>
            </w:r>
            <w:r w:rsidR="00C020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รายการ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เดิม ณ วันที่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81E576B" w14:textId="77777777" w:rsidR="00A2052C" w:rsidRPr="005C0BB2" w:rsidRDefault="00A2052C" w:rsidP="00D521C3">
            <w:pPr>
              <w:pStyle w:val="NoSpacing"/>
              <w:spacing w:line="192" w:lineRule="auto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2A185688" w14:textId="700DF0DA" w:rsidR="00A2052C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277F00F9" w14:textId="77777777" w:rsidR="00241A36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รายการใหม่</w:t>
            </w:r>
          </w:p>
          <w:p w14:paraId="3F0C88F3" w14:textId="6461B7D7" w:rsidR="00241A36" w:rsidRPr="005C0BB2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ตาม </w:t>
            </w:r>
            <w:r w:rsidR="00D02F3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TFRS 9</w:t>
            </w:r>
            <w:r w:rsidR="00C020A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EEEAD77" w14:textId="77777777" w:rsidR="00A2052C" w:rsidRPr="005C0BB2" w:rsidRDefault="00A2052C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3B80F54D" w14:textId="77777777" w:rsidR="00A2052C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  <w:p w14:paraId="05818A3F" w14:textId="3C09BDF7" w:rsidR="00241A36" w:rsidRPr="005C0BB2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</w:tcPr>
          <w:p w14:paraId="55A14876" w14:textId="77777777" w:rsidR="00A2052C" w:rsidRPr="005C0BB2" w:rsidRDefault="00A2052C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52D42841" w14:textId="77777777" w:rsidR="00A2052C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ค่าเผื่อผลขาดทุน</w:t>
            </w:r>
          </w:p>
          <w:p w14:paraId="3686C338" w14:textId="77777777" w:rsidR="00241A36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</w:t>
            </w:r>
          </w:p>
          <w:p w14:paraId="2765ABD6" w14:textId="09B464DB" w:rsidR="00241A36" w:rsidRPr="005C0BB2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จะเกิดขึ้น</w:t>
            </w:r>
          </w:p>
        </w:tc>
        <w:tc>
          <w:tcPr>
            <w:tcW w:w="270" w:type="dxa"/>
          </w:tcPr>
          <w:p w14:paraId="027E09D6" w14:textId="77777777" w:rsidR="00A2052C" w:rsidRPr="005C0BB2" w:rsidRDefault="00A2052C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30" w:type="dxa"/>
          </w:tcPr>
          <w:p w14:paraId="4BF7AB4B" w14:textId="77777777" w:rsidR="00241A36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DA30945" w14:textId="3D35973C" w:rsidR="00A2052C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  <w:p w14:paraId="384C0918" w14:textId="140FCCEF" w:rsidR="00241A36" w:rsidRPr="005C0BB2" w:rsidRDefault="00241A36" w:rsidP="00D521C3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2563</w:t>
            </w:r>
          </w:p>
        </w:tc>
      </w:tr>
      <w:tr w:rsidR="00F34DEB" w:rsidRPr="005C0BB2" w14:paraId="05A0D152" w14:textId="77777777" w:rsidTr="00E93491">
        <w:trPr>
          <w:trHeight w:val="20"/>
          <w:tblHeader/>
        </w:trPr>
        <w:tc>
          <w:tcPr>
            <w:tcW w:w="4446" w:type="dxa"/>
            <w:shd w:val="clear" w:color="auto" w:fill="auto"/>
          </w:tcPr>
          <w:p w14:paraId="7A69E8EB" w14:textId="77777777" w:rsidR="00F34DEB" w:rsidRPr="005C0BB2" w:rsidRDefault="00F34DEB" w:rsidP="00E93491">
            <w:pPr>
              <w:pStyle w:val="NoSpacing"/>
              <w:spacing w:line="120" w:lineRule="auto"/>
              <w:ind w:left="173" w:right="-115" w:hanging="1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604" w:type="dxa"/>
            <w:gridSpan w:val="9"/>
            <w:shd w:val="clear" w:color="auto" w:fill="auto"/>
            <w:vAlign w:val="bottom"/>
          </w:tcPr>
          <w:p w14:paraId="08DC471D" w14:textId="53024C8E" w:rsidR="00F34DEB" w:rsidRPr="005C0BB2" w:rsidRDefault="00F34DEB" w:rsidP="00D521C3">
            <w:pPr>
              <w:pStyle w:val="NoSpacing"/>
              <w:spacing w:line="16" w:lineRule="atLeast"/>
              <w:ind w:left="442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F5158C" w:rsidRPr="005C0BB2" w14:paraId="723FA432" w14:textId="77777777" w:rsidTr="00B05534">
        <w:tc>
          <w:tcPr>
            <w:tcW w:w="4446" w:type="dxa"/>
            <w:shd w:val="clear" w:color="auto" w:fill="auto"/>
          </w:tcPr>
          <w:p w14:paraId="0B75406E" w14:textId="0CEBB141" w:rsidR="00F5158C" w:rsidRPr="005C0BB2" w:rsidRDefault="00F5158C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3563C0" w14:textId="77777777" w:rsidR="00F5158C" w:rsidRPr="005C0BB2" w:rsidRDefault="00F5158C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408189" w14:textId="77777777" w:rsidR="00F5158C" w:rsidRPr="005C0BB2" w:rsidRDefault="00F5158C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20B634DF" w14:textId="77777777" w:rsidR="00F5158C" w:rsidRPr="005C0BB2" w:rsidRDefault="00F5158C" w:rsidP="00D521C3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9170929" w14:textId="77777777" w:rsidR="00F5158C" w:rsidRPr="005C0BB2" w:rsidRDefault="00F5158C" w:rsidP="00D521C3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53C71B92" w14:textId="77777777" w:rsidR="00F5158C" w:rsidRPr="005C0BB2" w:rsidRDefault="00F5158C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8799A4A" w14:textId="77777777" w:rsidR="00F5158C" w:rsidRPr="005C0BB2" w:rsidRDefault="00F5158C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0C20D217" w14:textId="77777777" w:rsidR="00F5158C" w:rsidRPr="005C0BB2" w:rsidRDefault="00F5158C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2288196" w14:textId="77777777" w:rsidR="00F5158C" w:rsidRPr="005C0BB2" w:rsidRDefault="00F5158C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30" w:type="dxa"/>
          </w:tcPr>
          <w:p w14:paraId="47005167" w14:textId="77777777" w:rsidR="00F5158C" w:rsidRPr="005C0BB2" w:rsidRDefault="00F5158C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</w:tr>
      <w:tr w:rsidR="00047104" w:rsidRPr="005C0BB2" w14:paraId="6ED2F060" w14:textId="5D9559FE" w:rsidTr="00B05534">
        <w:tc>
          <w:tcPr>
            <w:tcW w:w="4446" w:type="dxa"/>
            <w:shd w:val="clear" w:color="auto" w:fill="auto"/>
          </w:tcPr>
          <w:p w14:paraId="415DC7EA" w14:textId="0E001E01" w:rsidR="00047104" w:rsidRPr="005C0BB2" w:rsidRDefault="00047104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</w:t>
            </w:r>
            <w:r w:rsidR="00F5158C"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หม</w:t>
            </w:r>
            <w:r w:rsidR="00C020A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ุ</w:t>
            </w:r>
            <w:r w:rsidR="00F5158C"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CB23F0" w14:textId="332673C1" w:rsidR="00047104" w:rsidRPr="005C0BB2" w:rsidRDefault="00047104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2E966A" w14:textId="77777777" w:rsidR="00047104" w:rsidRPr="005C0BB2" w:rsidRDefault="00047104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</w:tcPr>
          <w:p w14:paraId="1F4D2D63" w14:textId="77777777" w:rsidR="00047104" w:rsidRPr="005C0BB2" w:rsidRDefault="00047104" w:rsidP="00D521C3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E018E03" w14:textId="77777777" w:rsidR="00047104" w:rsidRPr="005C0BB2" w:rsidRDefault="00047104" w:rsidP="00D521C3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7DD65A5E" w14:textId="5AFCC43F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7D873DA" w14:textId="77777777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2CE3D143" w14:textId="02D6DC92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30A6713" w14:textId="77777777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30" w:type="dxa"/>
          </w:tcPr>
          <w:p w14:paraId="45AA5597" w14:textId="3B833163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</w:tr>
      <w:tr w:rsidR="00047104" w:rsidRPr="005C0BB2" w14:paraId="08FD3038" w14:textId="32A26669" w:rsidTr="00B05534">
        <w:tc>
          <w:tcPr>
            <w:tcW w:w="4446" w:type="dxa"/>
            <w:shd w:val="clear" w:color="auto" w:fill="auto"/>
          </w:tcPr>
          <w:p w14:paraId="2D5C82AB" w14:textId="77777777" w:rsidR="00047104" w:rsidRPr="005C0BB2" w:rsidRDefault="00047104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0DB442" w14:textId="4A608802" w:rsidR="00047104" w:rsidRPr="005C0BB2" w:rsidRDefault="00EF36F2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</w:t>
            </w:r>
            <w:r w:rsidR="00DC641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ทุน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</w:tcPr>
          <w:p w14:paraId="15C93586" w14:textId="77777777" w:rsidR="00047104" w:rsidRPr="005C0BB2" w:rsidRDefault="00047104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3171E95" w14:textId="177CCEA6" w:rsidR="00047104" w:rsidRPr="005C0BB2" w:rsidRDefault="00EF36F2" w:rsidP="00D521C3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1E72C09C" w14:textId="77777777" w:rsidR="00047104" w:rsidRPr="005C0BB2" w:rsidRDefault="00047104" w:rsidP="00D521C3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788784" w14:textId="02872D7B" w:rsidR="00047104" w:rsidRPr="005C0BB2" w:rsidRDefault="00DC641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22,559</w:t>
            </w:r>
          </w:p>
        </w:tc>
        <w:tc>
          <w:tcPr>
            <w:tcW w:w="270" w:type="dxa"/>
          </w:tcPr>
          <w:p w14:paraId="78CEB15F" w14:textId="77777777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26C5CCE" w14:textId="24802DD9" w:rsidR="00047104" w:rsidRPr="005C0BB2" w:rsidRDefault="00DC641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22AC52" w14:textId="77777777" w:rsidR="00047104" w:rsidRPr="005C0BB2" w:rsidRDefault="00047104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B3F9AD8" w14:textId="6635BB90" w:rsidR="00047104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22,559</w:t>
            </w:r>
          </w:p>
        </w:tc>
      </w:tr>
      <w:tr w:rsidR="009339C9" w:rsidRPr="005C0BB2" w14:paraId="1006ED1C" w14:textId="72241BFE" w:rsidTr="00B05534">
        <w:tc>
          <w:tcPr>
            <w:tcW w:w="4446" w:type="dxa"/>
            <w:shd w:val="clear" w:color="auto" w:fill="auto"/>
          </w:tcPr>
          <w:p w14:paraId="742F9202" w14:textId="4231BDCE" w:rsidR="009339C9" w:rsidRPr="005C0BB2" w:rsidRDefault="009339C9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ลูกหนี้ตามสัญญาเช่าซื้อที่</w:t>
            </w:r>
            <w:r w:rsidR="00C020A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ถึง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01435F" w14:textId="594A79E2" w:rsidR="009339C9" w:rsidRPr="005C0BB2" w:rsidRDefault="009339C9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27C0A" w14:textId="77777777" w:rsidR="009339C9" w:rsidRPr="005C0BB2" w:rsidRDefault="009339C9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7DD4E05" w14:textId="49D377B2" w:rsidR="009339C9" w:rsidRPr="005C0BB2" w:rsidRDefault="009339C9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F539D3" w14:textId="77777777" w:rsidR="009339C9" w:rsidRPr="005C0BB2" w:rsidRDefault="009339C9" w:rsidP="00D521C3">
            <w:pPr>
              <w:pStyle w:val="NoSpacing"/>
              <w:tabs>
                <w:tab w:val="decimal" w:pos="980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7B847C" w14:textId="60433CBA" w:rsidR="009339C9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395,046</w:t>
            </w:r>
          </w:p>
        </w:tc>
        <w:tc>
          <w:tcPr>
            <w:tcW w:w="270" w:type="dxa"/>
          </w:tcPr>
          <w:p w14:paraId="7D3F0D70" w14:textId="77777777" w:rsidR="009339C9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872779" w14:textId="2C3A3824" w:rsidR="009339C9" w:rsidRPr="005C0BB2" w:rsidRDefault="00CB4FA6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(1,929)</w:t>
            </w:r>
          </w:p>
        </w:tc>
        <w:tc>
          <w:tcPr>
            <w:tcW w:w="270" w:type="dxa"/>
          </w:tcPr>
          <w:p w14:paraId="52A71BDE" w14:textId="77777777" w:rsidR="009339C9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E52E312" w14:textId="07728E46" w:rsidR="009339C9" w:rsidRPr="005C0BB2" w:rsidRDefault="00CB4FA6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393,117</w:t>
            </w:r>
          </w:p>
        </w:tc>
      </w:tr>
      <w:tr w:rsidR="009339C9" w:rsidRPr="005C0BB2" w14:paraId="1815C0AB" w14:textId="77777777" w:rsidTr="00B05534">
        <w:tc>
          <w:tcPr>
            <w:tcW w:w="4446" w:type="dxa"/>
            <w:shd w:val="clear" w:color="auto" w:fill="auto"/>
          </w:tcPr>
          <w:p w14:paraId="5EA698E9" w14:textId="3134EF7D" w:rsidR="009339C9" w:rsidRPr="005C0BB2" w:rsidRDefault="009339C9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450D6B" w14:textId="0893BB2B" w:rsidR="009339C9" w:rsidRPr="005C0BB2" w:rsidRDefault="009339C9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4C20957E" w14:textId="77777777" w:rsidR="009339C9" w:rsidRPr="005C0BB2" w:rsidRDefault="009339C9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913D187" w14:textId="26801C1E" w:rsidR="009339C9" w:rsidRPr="005C0BB2" w:rsidRDefault="009339C9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859D7D9" w14:textId="77777777" w:rsidR="009339C9" w:rsidRPr="005C0BB2" w:rsidRDefault="009339C9" w:rsidP="00D521C3">
            <w:pPr>
              <w:pStyle w:val="NoSpacing"/>
              <w:tabs>
                <w:tab w:val="decimal" w:pos="980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9BA7554" w14:textId="7B595A67" w:rsidR="009339C9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22,224</w:t>
            </w:r>
          </w:p>
        </w:tc>
        <w:tc>
          <w:tcPr>
            <w:tcW w:w="270" w:type="dxa"/>
          </w:tcPr>
          <w:p w14:paraId="2133D4A9" w14:textId="77777777" w:rsidR="009339C9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721343" w14:textId="3EA93020" w:rsidR="009339C9" w:rsidRPr="005C0BB2" w:rsidRDefault="00FA53FB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(90)</w:t>
            </w:r>
          </w:p>
        </w:tc>
        <w:tc>
          <w:tcPr>
            <w:tcW w:w="270" w:type="dxa"/>
          </w:tcPr>
          <w:p w14:paraId="1F59D034" w14:textId="77777777" w:rsidR="009339C9" w:rsidRPr="005C0BB2" w:rsidRDefault="009339C9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3950CB8" w14:textId="61D89F8B" w:rsidR="009339C9" w:rsidRPr="005C0BB2" w:rsidRDefault="00FA53FB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22,134</w:t>
            </w:r>
          </w:p>
        </w:tc>
      </w:tr>
      <w:tr w:rsidR="00C020AE" w:rsidRPr="005C0BB2" w14:paraId="28AB9A7B" w14:textId="7CDE16DB" w:rsidTr="00B05534">
        <w:tc>
          <w:tcPr>
            <w:tcW w:w="4446" w:type="dxa"/>
            <w:shd w:val="clear" w:color="auto" w:fill="auto"/>
          </w:tcPr>
          <w:p w14:paraId="74C31619" w14:textId="77777777" w:rsidR="00C020AE" w:rsidRPr="005C0BB2" w:rsidRDefault="00C020AE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33AF7F" w14:textId="45CDC334" w:rsidR="00C020AE" w:rsidRPr="005C0BB2" w:rsidRDefault="00C020AE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08E08311" w14:textId="77777777" w:rsidR="00C020AE" w:rsidRPr="005C0BB2" w:rsidRDefault="00C020AE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2810D441" w14:textId="0F8DD888" w:rsidR="00C020AE" w:rsidRPr="005C0BB2" w:rsidRDefault="00C020AE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041AA7EC" w14:textId="77777777" w:rsidR="00C020AE" w:rsidRPr="005C0BB2" w:rsidRDefault="00C020AE" w:rsidP="00D521C3">
            <w:pPr>
              <w:pStyle w:val="NoSpacing"/>
              <w:tabs>
                <w:tab w:val="decimal" w:pos="980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BFAE00B" w14:textId="18C41C00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10,481</w:t>
            </w:r>
          </w:p>
        </w:tc>
        <w:tc>
          <w:tcPr>
            <w:tcW w:w="270" w:type="dxa"/>
          </w:tcPr>
          <w:p w14:paraId="77747204" w14:textId="77777777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6167123" w14:textId="6EEA09C7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F4A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C4EB92" w14:textId="77777777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F1FD05C" w14:textId="3CC182B5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</w:t>
            </w:r>
            <w:r w:rsidR="005F4A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</w:tr>
      <w:tr w:rsidR="00C020AE" w:rsidRPr="005C0BB2" w14:paraId="7A0AA99C" w14:textId="32893C8E" w:rsidTr="00B05534">
        <w:tc>
          <w:tcPr>
            <w:tcW w:w="4446" w:type="dxa"/>
            <w:shd w:val="clear" w:color="auto" w:fill="auto"/>
          </w:tcPr>
          <w:p w14:paraId="5A52247E" w14:textId="56154860" w:rsidR="00C020AE" w:rsidRPr="005C0BB2" w:rsidRDefault="00C020AE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สินค้าคงเหลือ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4EDE60" w14:textId="79110069" w:rsidR="00C020AE" w:rsidRPr="005C0BB2" w:rsidRDefault="00C020AE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5D23C" w14:textId="77777777" w:rsidR="00C020AE" w:rsidRPr="005C0BB2" w:rsidRDefault="00C020AE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24EF49B" w14:textId="7204161D" w:rsidR="00C020AE" w:rsidRPr="005C0BB2" w:rsidRDefault="00C020AE" w:rsidP="00D521C3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998629" w14:textId="77777777" w:rsidR="00C020AE" w:rsidRPr="005C0BB2" w:rsidRDefault="00C020AE" w:rsidP="00D521C3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6CCF919" w14:textId="4489493C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64,305</w:t>
            </w:r>
          </w:p>
        </w:tc>
        <w:tc>
          <w:tcPr>
            <w:tcW w:w="270" w:type="dxa"/>
          </w:tcPr>
          <w:p w14:paraId="447B14BE" w14:textId="77777777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41A9AC1" w14:textId="247D12EA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55A07B" w14:textId="77777777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5E4D30D" w14:textId="39C21DED" w:rsidR="00C020AE" w:rsidRPr="005C0BB2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64,305</w:t>
            </w:r>
          </w:p>
        </w:tc>
      </w:tr>
      <w:tr w:rsidR="005D4649" w:rsidRPr="005C0BB2" w14:paraId="2AD9A456" w14:textId="46816DCB" w:rsidTr="00B05534">
        <w:tc>
          <w:tcPr>
            <w:tcW w:w="4446" w:type="dxa"/>
            <w:shd w:val="clear" w:color="auto" w:fill="auto"/>
          </w:tcPr>
          <w:p w14:paraId="0619B492" w14:textId="04806B99" w:rsidR="005D4649" w:rsidRPr="005C0BB2" w:rsidRDefault="005D4649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30F1EC" w14:textId="3C1556EF" w:rsidR="005D4649" w:rsidRPr="005C0BB2" w:rsidRDefault="005D4649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BDBD02" w14:textId="77777777" w:rsidR="005D4649" w:rsidRPr="005C0BB2" w:rsidRDefault="005D4649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3508BA23" w14:textId="49B3B16F" w:rsidR="005D4649" w:rsidRPr="005C0BB2" w:rsidRDefault="005D4649" w:rsidP="00D521C3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E5C062" w14:textId="77777777" w:rsidR="005D4649" w:rsidRPr="005C0BB2" w:rsidRDefault="005D4649" w:rsidP="00D521C3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5EEF89" w14:textId="1E92416D" w:rsidR="005D4649" w:rsidRPr="005C0BB2" w:rsidRDefault="005D4649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270" w:type="dxa"/>
          </w:tcPr>
          <w:p w14:paraId="2B8C7965" w14:textId="77777777" w:rsidR="005D4649" w:rsidRPr="005C0BB2" w:rsidRDefault="005D4649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C06B56" w14:textId="6D4B5B4B" w:rsidR="005D4649" w:rsidRPr="005C0BB2" w:rsidRDefault="005D4649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D981C0" w14:textId="77777777" w:rsidR="005D4649" w:rsidRPr="005C0BB2" w:rsidRDefault="005D4649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E5DD6F1" w14:textId="48C85186" w:rsidR="005D4649" w:rsidRPr="005C0BB2" w:rsidRDefault="005D4649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4,467</w:t>
            </w:r>
          </w:p>
        </w:tc>
      </w:tr>
      <w:tr w:rsidR="00C020AE" w:rsidRPr="005C0BB2" w14:paraId="383C862D" w14:textId="77777777" w:rsidTr="00B05534">
        <w:tc>
          <w:tcPr>
            <w:tcW w:w="4446" w:type="dxa"/>
            <w:shd w:val="clear" w:color="auto" w:fill="auto"/>
          </w:tcPr>
          <w:p w14:paraId="0D8A4C6A" w14:textId="28F6660A" w:rsidR="00C020AE" w:rsidRPr="00241A36" w:rsidRDefault="00C020AE" w:rsidP="00D521C3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24013" w14:textId="77777777" w:rsidR="00C020AE" w:rsidRPr="005C0BB2" w:rsidRDefault="00C020AE" w:rsidP="00D521C3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80C9E8" w14:textId="77777777" w:rsidR="00C020AE" w:rsidRPr="005C0BB2" w:rsidRDefault="00C020AE" w:rsidP="00D521C3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7BCE9B2D" w14:textId="77777777" w:rsidR="00C020AE" w:rsidRPr="005C0BB2" w:rsidRDefault="00C020AE" w:rsidP="00D521C3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023FBA4" w14:textId="77777777" w:rsidR="00C020AE" w:rsidRPr="005C0BB2" w:rsidRDefault="00C020AE" w:rsidP="00D521C3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79AACE" w14:textId="098AAF66" w:rsidR="00C020AE" w:rsidRPr="009339C9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339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519,082</w:t>
            </w:r>
          </w:p>
        </w:tc>
        <w:tc>
          <w:tcPr>
            <w:tcW w:w="270" w:type="dxa"/>
          </w:tcPr>
          <w:p w14:paraId="399A6DB7" w14:textId="77777777" w:rsidR="00C020AE" w:rsidRPr="009339C9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46FC6E4" w14:textId="3C60DE74" w:rsidR="00C020AE" w:rsidRPr="009339C9" w:rsidRDefault="00CB4FA6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(2,222)</w:t>
            </w:r>
          </w:p>
        </w:tc>
        <w:tc>
          <w:tcPr>
            <w:tcW w:w="270" w:type="dxa"/>
          </w:tcPr>
          <w:p w14:paraId="7F2E089E" w14:textId="77777777" w:rsidR="00C020AE" w:rsidRPr="009339C9" w:rsidRDefault="00C020AE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240D95E7" w14:textId="6089AA14" w:rsidR="00C020AE" w:rsidRPr="009339C9" w:rsidRDefault="00CB4FA6" w:rsidP="00D521C3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516,860</w:t>
            </w:r>
          </w:p>
        </w:tc>
      </w:tr>
      <w:tr w:rsidR="00C020AE" w:rsidRPr="005C0BB2" w14:paraId="7BE6FAD3" w14:textId="77777777" w:rsidTr="004F58DE">
        <w:tc>
          <w:tcPr>
            <w:tcW w:w="4446" w:type="dxa"/>
            <w:shd w:val="clear" w:color="auto" w:fill="auto"/>
          </w:tcPr>
          <w:p w14:paraId="0CE66EFB" w14:textId="77777777" w:rsidR="00C020AE" w:rsidRPr="005C0BB2" w:rsidRDefault="00C020A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3C48E7" w14:textId="77777777" w:rsidR="00C020AE" w:rsidRPr="005C0BB2" w:rsidRDefault="00C020A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C5CF30" w14:textId="77777777" w:rsidR="00C020AE" w:rsidRPr="005C0BB2" w:rsidRDefault="00C020A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2DAA3549" w14:textId="77777777" w:rsidR="00C020AE" w:rsidRPr="005C0BB2" w:rsidRDefault="00C020A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5CB0AFB" w14:textId="77777777" w:rsidR="00C020AE" w:rsidRPr="005C0BB2" w:rsidRDefault="00C020A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713ABE" w14:textId="77777777" w:rsidR="00C020AE" w:rsidRPr="005C0BB2" w:rsidRDefault="00C020A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E752BB" w14:textId="77777777" w:rsidR="00C020AE" w:rsidRPr="005C0BB2" w:rsidRDefault="00C020A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05DA341" w14:textId="77777777" w:rsidR="00C020AE" w:rsidRPr="005C0BB2" w:rsidRDefault="00C020A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4CCDDB" w14:textId="77777777" w:rsidR="00C020AE" w:rsidRPr="005C0BB2" w:rsidRDefault="00C020A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34820AD9" w14:textId="77777777" w:rsidR="00C020AE" w:rsidRPr="005C0BB2" w:rsidRDefault="00C020A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487B32FD" w14:textId="77777777" w:rsidTr="004F58DE">
        <w:tc>
          <w:tcPr>
            <w:tcW w:w="4446" w:type="dxa"/>
            <w:shd w:val="clear" w:color="auto" w:fill="auto"/>
          </w:tcPr>
          <w:p w14:paraId="613AE35E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316FE8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9EDA32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3256B82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D9A2EAD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EFD4B28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93319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69F968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1F4E2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96C3D5E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2DC8AC14" w14:textId="77777777" w:rsidTr="004F58DE">
        <w:tc>
          <w:tcPr>
            <w:tcW w:w="4446" w:type="dxa"/>
            <w:shd w:val="clear" w:color="auto" w:fill="auto"/>
          </w:tcPr>
          <w:p w14:paraId="15E6CE1C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7DD606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887374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DC209B9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7FBDD38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4626D1D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094C0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45771D3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B690F6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3BE3D0A9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6604F8CA" w14:textId="77777777" w:rsidTr="004F58DE">
        <w:tc>
          <w:tcPr>
            <w:tcW w:w="4446" w:type="dxa"/>
            <w:shd w:val="clear" w:color="auto" w:fill="auto"/>
          </w:tcPr>
          <w:p w14:paraId="34933A95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F3B27FF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A0826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3978195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652FAA3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865F9F5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33156D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C9E63D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2A4BA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9C642FF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4864A121" w14:textId="77777777" w:rsidTr="004F58DE">
        <w:tc>
          <w:tcPr>
            <w:tcW w:w="4446" w:type="dxa"/>
            <w:shd w:val="clear" w:color="auto" w:fill="auto"/>
          </w:tcPr>
          <w:p w14:paraId="7A834B0A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E2C163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21A518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4C7510D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D7D3691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7A32029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158350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5B534D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979681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0758B0F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1D2B7A8A" w14:textId="77777777" w:rsidTr="004F58DE">
        <w:tc>
          <w:tcPr>
            <w:tcW w:w="4446" w:type="dxa"/>
            <w:shd w:val="clear" w:color="auto" w:fill="auto"/>
          </w:tcPr>
          <w:p w14:paraId="0B46A4F1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3258E4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88E42B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CA60816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890EBE4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AB650A2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049A5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055FCE9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4326F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09FCA94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7AED3F90" w14:textId="77777777" w:rsidTr="004F58DE">
        <w:tc>
          <w:tcPr>
            <w:tcW w:w="4446" w:type="dxa"/>
            <w:shd w:val="clear" w:color="auto" w:fill="auto"/>
          </w:tcPr>
          <w:p w14:paraId="76AD61C3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8C7178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E9FDB5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0DB6DF00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B95B919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9EAD376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BF5ED6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8A61315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36D036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FDEA1AC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54895FC7" w14:textId="77777777" w:rsidTr="004F58DE">
        <w:tc>
          <w:tcPr>
            <w:tcW w:w="4446" w:type="dxa"/>
            <w:shd w:val="clear" w:color="auto" w:fill="auto"/>
          </w:tcPr>
          <w:p w14:paraId="43F83A5D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E3E3A5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0ECF5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9AF5FCD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7FB0B6B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4F200CD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15BF46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4578B36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48BF5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0FA11CB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58DE" w:rsidRPr="005C0BB2" w14:paraId="565E6402" w14:textId="77777777" w:rsidTr="004F58DE">
        <w:tc>
          <w:tcPr>
            <w:tcW w:w="4446" w:type="dxa"/>
            <w:shd w:val="clear" w:color="auto" w:fill="auto"/>
          </w:tcPr>
          <w:p w14:paraId="0100F679" w14:textId="77777777" w:rsidR="004F58DE" w:rsidRPr="005C0BB2" w:rsidRDefault="004F58DE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FC3D53" w14:textId="77777777" w:rsidR="004F58DE" w:rsidRPr="005C0BB2" w:rsidRDefault="004F58DE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C969EE" w14:textId="77777777" w:rsidR="004F58DE" w:rsidRPr="005C0BB2" w:rsidRDefault="004F58DE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30F18719" w14:textId="77777777" w:rsidR="004F58DE" w:rsidRPr="005C0BB2" w:rsidRDefault="004F58DE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CD88BAF" w14:textId="77777777" w:rsidR="004F58DE" w:rsidRPr="005C0BB2" w:rsidRDefault="004F58DE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A73803E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BAD95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0EE58E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92371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521A25B" w14:textId="77777777" w:rsidR="004F58DE" w:rsidRPr="005C0BB2" w:rsidRDefault="004F58DE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32EA1" w:rsidRPr="005C0BB2" w14:paraId="07552451" w14:textId="77777777" w:rsidTr="004F58DE">
        <w:tc>
          <w:tcPr>
            <w:tcW w:w="4446" w:type="dxa"/>
            <w:shd w:val="clear" w:color="auto" w:fill="auto"/>
          </w:tcPr>
          <w:p w14:paraId="3595F2A2" w14:textId="77777777" w:rsidR="00632EA1" w:rsidRPr="005C0BB2" w:rsidRDefault="00632EA1" w:rsidP="00E93491">
            <w:pPr>
              <w:pStyle w:val="NoSpacing"/>
              <w:spacing w:line="1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89F676" w14:textId="77777777" w:rsidR="00632EA1" w:rsidRPr="005C0BB2" w:rsidRDefault="00632EA1" w:rsidP="00E93491">
            <w:pPr>
              <w:pStyle w:val="NoSpacing"/>
              <w:spacing w:line="1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C0DCE4" w14:textId="77777777" w:rsidR="00632EA1" w:rsidRPr="005C0BB2" w:rsidRDefault="00632EA1" w:rsidP="00E93491">
            <w:pPr>
              <w:pStyle w:val="NoSpacing"/>
              <w:spacing w:line="1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0E6F05E" w14:textId="77777777" w:rsidR="00632EA1" w:rsidRPr="005C0BB2" w:rsidRDefault="00632EA1" w:rsidP="00E93491">
            <w:pPr>
              <w:pStyle w:val="NoSpacing"/>
              <w:spacing w:line="1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6A0224F" w14:textId="77777777" w:rsidR="00632EA1" w:rsidRPr="005C0BB2" w:rsidRDefault="00632EA1" w:rsidP="00E93491">
            <w:pPr>
              <w:pStyle w:val="NoSpacing"/>
              <w:tabs>
                <w:tab w:val="decimal" w:pos="980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511A92" w14:textId="77777777" w:rsidR="00632EA1" w:rsidRPr="005C0BB2" w:rsidRDefault="00632EA1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754634" w14:textId="77777777" w:rsidR="00632EA1" w:rsidRPr="005C0BB2" w:rsidRDefault="00632EA1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01319C5" w14:textId="77777777" w:rsidR="00632EA1" w:rsidRPr="005C0BB2" w:rsidRDefault="00632EA1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D09573" w14:textId="77777777" w:rsidR="00632EA1" w:rsidRPr="005C0BB2" w:rsidRDefault="00632EA1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802326B" w14:textId="77777777" w:rsidR="00632EA1" w:rsidRPr="005C0BB2" w:rsidRDefault="00632EA1" w:rsidP="00E93491">
            <w:pPr>
              <w:pStyle w:val="NoSpacing"/>
              <w:tabs>
                <w:tab w:val="decimal" w:pos="1294"/>
              </w:tabs>
              <w:spacing w:line="1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20AE" w:rsidRPr="005C0BB2" w14:paraId="50941888" w14:textId="77777777" w:rsidTr="00B05534">
        <w:tc>
          <w:tcPr>
            <w:tcW w:w="4446" w:type="dxa"/>
            <w:shd w:val="clear" w:color="auto" w:fill="auto"/>
          </w:tcPr>
          <w:p w14:paraId="799BBF4B" w14:textId="6FFB53B3" w:rsidR="00C020AE" w:rsidRPr="005C0BB2" w:rsidRDefault="00C020A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06950F" w14:textId="77777777" w:rsidR="00C020AE" w:rsidRPr="005C0BB2" w:rsidRDefault="00C020A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914130" w14:textId="77777777" w:rsidR="00C020AE" w:rsidRPr="005C0BB2" w:rsidRDefault="00C020A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97E6EA9" w14:textId="77777777" w:rsidR="00C020AE" w:rsidRPr="005C0BB2" w:rsidRDefault="00C020A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26800EC" w14:textId="77777777" w:rsidR="00C020AE" w:rsidRPr="005C0BB2" w:rsidRDefault="00C020A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AF818B5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8895B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01A4B58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C91601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C5E168E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20AE" w:rsidRPr="005C0BB2" w14:paraId="0C3C1BD6" w14:textId="77777777" w:rsidTr="00B05534">
        <w:tc>
          <w:tcPr>
            <w:tcW w:w="4446" w:type="dxa"/>
            <w:shd w:val="clear" w:color="auto" w:fill="auto"/>
          </w:tcPr>
          <w:p w14:paraId="6AE1D610" w14:textId="142EB66C" w:rsidR="00C020AE" w:rsidRPr="005C0BB2" w:rsidRDefault="00C020A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เงินฝากสถาบันการเงินระยะยาว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DE2237" w14:textId="7B2AE725" w:rsidR="00C020AE" w:rsidRPr="005C0BB2" w:rsidRDefault="00C020A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08D3824F" w14:textId="77777777" w:rsidR="00C020AE" w:rsidRPr="005C0BB2" w:rsidRDefault="00C020A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353ABA96" w14:textId="37F26D34" w:rsidR="00C020AE" w:rsidRPr="005C0BB2" w:rsidRDefault="00C020A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914D493" w14:textId="77777777" w:rsidR="00C020AE" w:rsidRPr="005C0BB2" w:rsidRDefault="00C020A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F2BDB34" w14:textId="3AD441B4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270" w:type="dxa"/>
          </w:tcPr>
          <w:p w14:paraId="70851E86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DF0E335" w14:textId="7BE959BF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492AB7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AF88CBD" w14:textId="74C06819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1,000</w:t>
            </w:r>
          </w:p>
        </w:tc>
      </w:tr>
      <w:tr w:rsidR="00C020AE" w:rsidRPr="005C0BB2" w14:paraId="15790B0B" w14:textId="77777777" w:rsidTr="00B05534">
        <w:tc>
          <w:tcPr>
            <w:tcW w:w="4446" w:type="dxa"/>
            <w:shd w:val="clear" w:color="auto" w:fill="auto"/>
          </w:tcPr>
          <w:p w14:paraId="160541EA" w14:textId="5C5864A9" w:rsidR="00C020AE" w:rsidRPr="005C0BB2" w:rsidRDefault="00C020A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BE6EF8" w14:textId="2188FB1B" w:rsidR="00C020AE" w:rsidRPr="005C0BB2" w:rsidRDefault="00C020A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B40C71" w14:textId="77777777" w:rsidR="00C020AE" w:rsidRPr="005C0BB2" w:rsidRDefault="00C020A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C4E178E" w14:textId="1F160B6F" w:rsidR="00C020AE" w:rsidRPr="005C0BB2" w:rsidRDefault="00C020A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EA6784" w14:textId="77777777" w:rsidR="00C020AE" w:rsidRPr="005C0BB2" w:rsidRDefault="00C020A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D92375B" w14:textId="7971B816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783,030</w:t>
            </w:r>
          </w:p>
        </w:tc>
        <w:tc>
          <w:tcPr>
            <w:tcW w:w="270" w:type="dxa"/>
          </w:tcPr>
          <w:p w14:paraId="3D625009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FA54906" w14:textId="114F93C2" w:rsidR="00C020AE" w:rsidRPr="005C0BB2" w:rsidRDefault="008D2286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(5,693)</w:t>
            </w:r>
            <w:r w:rsidR="00C020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2EF70A2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36C0974C" w14:textId="0A87F3F4" w:rsidR="00C020AE" w:rsidRPr="005C0BB2" w:rsidRDefault="008D2286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777,337</w:t>
            </w:r>
            <w:r w:rsidR="00C020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C020AE" w:rsidRPr="005C0BB2" w14:paraId="6633A035" w14:textId="77777777" w:rsidTr="00B05534">
        <w:tc>
          <w:tcPr>
            <w:tcW w:w="4446" w:type="dxa"/>
            <w:shd w:val="clear" w:color="auto" w:fill="auto"/>
          </w:tcPr>
          <w:p w14:paraId="24A88181" w14:textId="4DAC6F59" w:rsidR="00C020AE" w:rsidRPr="005C0BB2" w:rsidRDefault="00C020A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ง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ทุนในการร่วมค้า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7CE676" w14:textId="68E4C9E6" w:rsidR="00C020AE" w:rsidRPr="005C0BB2" w:rsidRDefault="00C020A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A22A57" w14:textId="77777777" w:rsidR="00C020AE" w:rsidRPr="005C0BB2" w:rsidRDefault="00C020A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593F0D9E" w14:textId="2C2279D6" w:rsidR="00C020AE" w:rsidRPr="005C0BB2" w:rsidRDefault="00C020A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FA4136" w14:textId="77777777" w:rsidR="00C020AE" w:rsidRPr="005C0BB2" w:rsidRDefault="00C020A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5A49427" w14:textId="672ECBE9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3,834</w:t>
            </w:r>
          </w:p>
        </w:tc>
        <w:tc>
          <w:tcPr>
            <w:tcW w:w="270" w:type="dxa"/>
          </w:tcPr>
          <w:p w14:paraId="05D4665A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067376E" w14:textId="765E82D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C63B4B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9DD9F44" w14:textId="4F994889" w:rsidR="00C020AE" w:rsidRPr="005C0BB2" w:rsidRDefault="00631692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3,834</w:t>
            </w:r>
          </w:p>
        </w:tc>
      </w:tr>
      <w:tr w:rsidR="00C020AE" w:rsidRPr="005C0BB2" w14:paraId="44C36762" w14:textId="77777777" w:rsidTr="00B05534">
        <w:tc>
          <w:tcPr>
            <w:tcW w:w="4446" w:type="dxa"/>
            <w:shd w:val="clear" w:color="auto" w:fill="auto"/>
          </w:tcPr>
          <w:p w14:paraId="36B5B565" w14:textId="32CFDFD7" w:rsidR="00C020AE" w:rsidRPr="005C0BB2" w:rsidRDefault="00C020A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ส่วนปรับปรุงอาคารเช่าและอุปกรณ์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FCAB9F" w14:textId="41A8D531" w:rsidR="00C020AE" w:rsidRPr="005C0BB2" w:rsidRDefault="00C020A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50DAFD" w14:textId="77777777" w:rsidR="00C020AE" w:rsidRPr="005C0BB2" w:rsidRDefault="00C020A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BEDE8DD" w14:textId="05079976" w:rsidR="00C020AE" w:rsidRPr="005C0BB2" w:rsidRDefault="00C020A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0B2EAB" w14:textId="77777777" w:rsidR="00C020AE" w:rsidRPr="005C0BB2" w:rsidRDefault="00C020A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50A1B6D" w14:textId="087C096F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20,127</w:t>
            </w:r>
          </w:p>
        </w:tc>
        <w:tc>
          <w:tcPr>
            <w:tcW w:w="270" w:type="dxa"/>
          </w:tcPr>
          <w:p w14:paraId="1FCB257A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F697CFB" w14:textId="4FB87FFE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EC83D9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388AED6E" w14:textId="2F2F3507" w:rsidR="00C020AE" w:rsidRPr="005C0BB2" w:rsidRDefault="00631692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20,127</w:t>
            </w:r>
          </w:p>
        </w:tc>
      </w:tr>
      <w:tr w:rsidR="00C020AE" w:rsidRPr="005C0BB2" w14:paraId="7096E9C7" w14:textId="77777777" w:rsidTr="00B05534">
        <w:tc>
          <w:tcPr>
            <w:tcW w:w="4446" w:type="dxa"/>
            <w:shd w:val="clear" w:color="auto" w:fill="auto"/>
          </w:tcPr>
          <w:p w14:paraId="0BAC61BF" w14:textId="7F48169D" w:rsidR="00C020AE" w:rsidRPr="005C0BB2" w:rsidRDefault="00C020A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ทรัพย์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ไม่มีตัวตน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2E818C" w14:textId="20E0EF52" w:rsidR="00C020AE" w:rsidRPr="005C0BB2" w:rsidRDefault="00C020A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2CDBA8" w14:textId="77777777" w:rsidR="00C020AE" w:rsidRPr="005C0BB2" w:rsidRDefault="00C020A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1F3A95A" w14:textId="7049E850" w:rsidR="00C020AE" w:rsidRPr="005C0BB2" w:rsidRDefault="00C020A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B4BC0F" w14:textId="77777777" w:rsidR="00C020AE" w:rsidRPr="005C0BB2" w:rsidRDefault="00C020A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F9F6789" w14:textId="09E89C73" w:rsidR="00C020AE" w:rsidRPr="005C0BB2" w:rsidRDefault="009A59D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3,154</w:t>
            </w:r>
          </w:p>
        </w:tc>
        <w:tc>
          <w:tcPr>
            <w:tcW w:w="270" w:type="dxa"/>
          </w:tcPr>
          <w:p w14:paraId="6153D5AC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391EB1" w14:textId="4BAC7064" w:rsidR="00C020AE" w:rsidRPr="005C0BB2" w:rsidRDefault="009A59D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5B6C20" w14:textId="77777777" w:rsidR="00C020AE" w:rsidRPr="005C0BB2" w:rsidRDefault="00C020A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3850032F" w14:textId="08116795" w:rsidR="00C020AE" w:rsidRPr="005C0BB2" w:rsidRDefault="009A59D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3,154</w:t>
            </w:r>
          </w:p>
        </w:tc>
      </w:tr>
      <w:tr w:rsidR="00157915" w:rsidRPr="005C0BB2" w14:paraId="2AB588A3" w14:textId="77777777" w:rsidTr="00B05534">
        <w:tc>
          <w:tcPr>
            <w:tcW w:w="4446" w:type="dxa"/>
            <w:shd w:val="clear" w:color="auto" w:fill="auto"/>
          </w:tcPr>
          <w:p w14:paraId="776226ED" w14:textId="4752FAE7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7C420B" w14:textId="55703A78" w:rsidR="00157915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FE61DC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1FD01CD" w14:textId="4D800388" w:rsidR="00157915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3AD6E3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6528BE6" w14:textId="43144E80" w:rsidR="00157915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6,833</w:t>
            </w:r>
          </w:p>
        </w:tc>
        <w:tc>
          <w:tcPr>
            <w:tcW w:w="270" w:type="dxa"/>
          </w:tcPr>
          <w:p w14:paraId="77CDAA54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80C4610" w14:textId="7D145305" w:rsidR="00157915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1,583</w:t>
            </w:r>
          </w:p>
        </w:tc>
        <w:tc>
          <w:tcPr>
            <w:tcW w:w="270" w:type="dxa"/>
          </w:tcPr>
          <w:p w14:paraId="79E89CDD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BD6CE4E" w14:textId="0FC1F4CF" w:rsidR="00157915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8,416</w:t>
            </w:r>
          </w:p>
        </w:tc>
      </w:tr>
      <w:tr w:rsidR="001717B0" w:rsidRPr="005C0BB2" w14:paraId="082FEBBF" w14:textId="77777777" w:rsidTr="00B05534">
        <w:tc>
          <w:tcPr>
            <w:tcW w:w="4446" w:type="dxa"/>
            <w:shd w:val="clear" w:color="auto" w:fill="auto"/>
          </w:tcPr>
          <w:p w14:paraId="5A8EB342" w14:textId="19630E3D" w:rsidR="001717B0" w:rsidRPr="005C0BB2" w:rsidRDefault="001717B0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7FD0F5" w14:textId="5B756297" w:rsidR="001717B0" w:rsidRPr="005C0BB2" w:rsidRDefault="001717B0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002A5" w14:textId="77777777" w:rsidR="001717B0" w:rsidRPr="005C0BB2" w:rsidRDefault="001717B0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2AF26443" w14:textId="55EC3152" w:rsidR="001717B0" w:rsidRPr="005C0BB2" w:rsidRDefault="001717B0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D1C88" w14:textId="77777777" w:rsidR="001717B0" w:rsidRPr="005C0BB2" w:rsidRDefault="001717B0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3C5E1B" w14:textId="7D3E7902" w:rsidR="001717B0" w:rsidRPr="005C0BB2" w:rsidRDefault="001717B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1,622</w:t>
            </w:r>
          </w:p>
        </w:tc>
        <w:tc>
          <w:tcPr>
            <w:tcW w:w="270" w:type="dxa"/>
          </w:tcPr>
          <w:p w14:paraId="52F2FD56" w14:textId="77777777" w:rsidR="001717B0" w:rsidRPr="005C0BB2" w:rsidRDefault="001717B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EDA9AD" w14:textId="283873F4" w:rsidR="001717B0" w:rsidRPr="005C0BB2" w:rsidRDefault="001717B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933F19" w14:textId="77777777" w:rsidR="001717B0" w:rsidRPr="005C0BB2" w:rsidRDefault="001717B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1E84F1D" w14:textId="3EBBF7CA" w:rsidR="001717B0" w:rsidRPr="005C0BB2" w:rsidRDefault="001717B0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1,622</w:t>
            </w:r>
          </w:p>
        </w:tc>
      </w:tr>
      <w:tr w:rsidR="00157915" w:rsidRPr="005C0BB2" w14:paraId="6F7820FC" w14:textId="77777777" w:rsidTr="00B05534">
        <w:tc>
          <w:tcPr>
            <w:tcW w:w="4446" w:type="dxa"/>
            <w:shd w:val="clear" w:color="auto" w:fill="auto"/>
          </w:tcPr>
          <w:p w14:paraId="5BEFD187" w14:textId="1DCC7B27" w:rsidR="00157915" w:rsidRPr="00241A36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รวมสินทรั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พย์</w:t>
            </w:r>
            <w:r w:rsidRPr="00241A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460854" w14:textId="77777777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BA41A8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037573EC" w14:textId="77777777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BECC674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5861FF0" w14:textId="3C76C80E" w:rsidR="00157915" w:rsidRPr="00D02F37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819,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5842530" w14:textId="77777777" w:rsidR="00157915" w:rsidRPr="00D02F37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993649A" w14:textId="149F9738" w:rsidR="00157915" w:rsidRPr="00D02F37" w:rsidRDefault="00CF31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(4,110)</w:t>
            </w:r>
          </w:p>
        </w:tc>
        <w:tc>
          <w:tcPr>
            <w:tcW w:w="270" w:type="dxa"/>
          </w:tcPr>
          <w:p w14:paraId="76872A54" w14:textId="77777777" w:rsidR="00157915" w:rsidRPr="00D02F37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3A6FD62C" w14:textId="101B19F7" w:rsidR="00157915" w:rsidRPr="00D02F37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="00CF31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CF311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490</w:t>
            </w:r>
          </w:p>
        </w:tc>
      </w:tr>
      <w:tr w:rsidR="00157915" w:rsidRPr="005C0BB2" w14:paraId="60CE08E0" w14:textId="77777777" w:rsidTr="00B05534">
        <w:tc>
          <w:tcPr>
            <w:tcW w:w="4446" w:type="dxa"/>
            <w:shd w:val="clear" w:color="auto" w:fill="auto"/>
          </w:tcPr>
          <w:p w14:paraId="41F0BF71" w14:textId="67760583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ED3ABA" w14:textId="77777777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F2C1E4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0A053D3F" w14:textId="77777777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60B3F34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8472E5" w14:textId="2FC4B3F4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1,338,682</w:t>
            </w:r>
          </w:p>
        </w:tc>
        <w:tc>
          <w:tcPr>
            <w:tcW w:w="270" w:type="dxa"/>
          </w:tcPr>
          <w:p w14:paraId="0C38C690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263017" w14:textId="78D2741A" w:rsidR="00157915" w:rsidRPr="005C0BB2" w:rsidRDefault="00CF31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(6,332)</w:t>
            </w:r>
          </w:p>
        </w:tc>
        <w:tc>
          <w:tcPr>
            <w:tcW w:w="270" w:type="dxa"/>
          </w:tcPr>
          <w:p w14:paraId="490FE1E2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01597AF0" w14:textId="7947B4D8" w:rsidR="00157915" w:rsidRPr="005C0BB2" w:rsidRDefault="00CF31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1,332,350</w:t>
            </w:r>
          </w:p>
        </w:tc>
      </w:tr>
      <w:tr w:rsidR="00157915" w:rsidRPr="005C0BB2" w14:paraId="00ABE49A" w14:textId="77777777" w:rsidTr="00E93491">
        <w:trPr>
          <w:trHeight w:val="215"/>
        </w:trPr>
        <w:tc>
          <w:tcPr>
            <w:tcW w:w="4446" w:type="dxa"/>
            <w:shd w:val="clear" w:color="auto" w:fill="auto"/>
          </w:tcPr>
          <w:p w14:paraId="51AC7B75" w14:textId="77777777" w:rsidR="00157915" w:rsidRPr="00D521C3" w:rsidRDefault="00157915" w:rsidP="00F22C19">
            <w:pPr>
              <w:pStyle w:val="NoSpacing"/>
              <w:spacing w:line="144" w:lineRule="auto"/>
              <w:ind w:left="173" w:right="-115" w:hanging="173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10913F7" w14:textId="77777777" w:rsidR="00157915" w:rsidRPr="005C0BB2" w:rsidRDefault="00157915" w:rsidP="00F22C19">
            <w:pPr>
              <w:pStyle w:val="NoSpacing"/>
              <w:spacing w:line="144" w:lineRule="auto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4FCA1D" w14:textId="77777777" w:rsidR="00157915" w:rsidRPr="005C0BB2" w:rsidRDefault="00157915" w:rsidP="00F22C19">
            <w:pPr>
              <w:pStyle w:val="NoSpacing"/>
              <w:spacing w:line="144" w:lineRule="auto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74099D23" w14:textId="77777777" w:rsidR="00157915" w:rsidRPr="005C0BB2" w:rsidRDefault="00157915" w:rsidP="00F22C19">
            <w:pPr>
              <w:pStyle w:val="NoSpacing"/>
              <w:spacing w:line="144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FDE496B" w14:textId="77777777" w:rsidR="00157915" w:rsidRPr="005C0BB2" w:rsidRDefault="00157915" w:rsidP="00F22C19">
            <w:pPr>
              <w:pStyle w:val="NoSpacing"/>
              <w:tabs>
                <w:tab w:val="decimal" w:pos="980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DB35187" w14:textId="77777777" w:rsidR="00157915" w:rsidRPr="005C0BB2" w:rsidRDefault="00157915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4BA911" w14:textId="77777777" w:rsidR="00157915" w:rsidRPr="005C0BB2" w:rsidRDefault="00157915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8A1E949" w14:textId="77777777" w:rsidR="00157915" w:rsidRPr="005C0BB2" w:rsidRDefault="00157915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7F75E1" w14:textId="77777777" w:rsidR="00157915" w:rsidRPr="005C0BB2" w:rsidRDefault="00157915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2DA02D9" w14:textId="77777777" w:rsidR="00157915" w:rsidRPr="005C0BB2" w:rsidRDefault="00157915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57915" w:rsidRPr="005C0BB2" w14:paraId="79DF4044" w14:textId="77777777" w:rsidTr="00B05534">
        <w:tc>
          <w:tcPr>
            <w:tcW w:w="4446" w:type="dxa"/>
            <w:shd w:val="clear" w:color="auto" w:fill="auto"/>
          </w:tcPr>
          <w:p w14:paraId="4BA71A41" w14:textId="489D4775" w:rsidR="00157915" w:rsidRPr="00A50A87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50A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หนี้สินและส่วนของผู้ถือหุ้น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A6FBE3" w14:textId="77777777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1A3038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08B8BEBF" w14:textId="77777777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27A562B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A486C9E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7B9754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B69589F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97CD7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6B71CF8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57915" w:rsidRPr="005C0BB2" w14:paraId="594DD94E" w14:textId="77777777" w:rsidTr="00B05534">
        <w:tc>
          <w:tcPr>
            <w:tcW w:w="4446" w:type="dxa"/>
            <w:shd w:val="clear" w:color="auto" w:fill="auto"/>
          </w:tcPr>
          <w:p w14:paraId="0CF47359" w14:textId="256B3F7C" w:rsidR="00157915" w:rsidRPr="00241A36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F9CD97" w14:textId="77777777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50CC6F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30BF891B" w14:textId="77777777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EFB8EED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A6E3D4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7F0BAA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8EF55D1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BC23B1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CB2254C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57915" w:rsidRPr="005C0BB2" w14:paraId="11303FF7" w14:textId="77777777" w:rsidTr="00B05534">
        <w:tc>
          <w:tcPr>
            <w:tcW w:w="4446" w:type="dxa"/>
            <w:shd w:val="clear" w:color="auto" w:fill="auto"/>
          </w:tcPr>
          <w:p w14:paraId="13227523" w14:textId="7B6CB827" w:rsidR="00157915" w:rsidRPr="005C0BB2" w:rsidRDefault="00157915" w:rsidP="00632EA1">
            <w:pPr>
              <w:pStyle w:val="NoSpacing"/>
              <w:spacing w:line="16" w:lineRule="atLeast"/>
              <w:ind w:left="168" w:right="-4642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เงินเบิกเ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กิน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บัญชีและเงินกู้ยืมระยะสั้นจากสถาบันการเงิน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F4851A" w14:textId="6AFE7251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EA2F190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2C1A0737" w14:textId="3E747461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D93A404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0821E5" w14:textId="273A97C0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362,250</w:t>
            </w:r>
          </w:p>
        </w:tc>
        <w:tc>
          <w:tcPr>
            <w:tcW w:w="270" w:type="dxa"/>
          </w:tcPr>
          <w:p w14:paraId="67090C28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243CB0" w14:textId="7DAB5C6D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3903D4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454B855" w14:textId="198E1D24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362,250</w:t>
            </w:r>
          </w:p>
        </w:tc>
      </w:tr>
      <w:tr w:rsidR="00157915" w:rsidRPr="005C0BB2" w14:paraId="2F010C30" w14:textId="77777777" w:rsidTr="00B05534">
        <w:tc>
          <w:tcPr>
            <w:tcW w:w="4446" w:type="dxa"/>
            <w:shd w:val="clear" w:color="auto" w:fill="auto"/>
          </w:tcPr>
          <w:p w14:paraId="1665F7D4" w14:textId="247C8856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E132BE" w14:textId="14A176E5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3A647BBD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3BEBDDE6" w14:textId="115AF7E0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62AC8B08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05EA0E1" w14:textId="3B723D2A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20,301</w:t>
            </w:r>
          </w:p>
        </w:tc>
        <w:tc>
          <w:tcPr>
            <w:tcW w:w="270" w:type="dxa"/>
          </w:tcPr>
          <w:p w14:paraId="194E8B97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54DEE01" w14:textId="3205C686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B08783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44B7CD7" w14:textId="74559943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20,301</w:t>
            </w:r>
          </w:p>
        </w:tc>
      </w:tr>
      <w:tr w:rsidR="00157915" w:rsidRPr="005C0BB2" w14:paraId="5E594327" w14:textId="77777777" w:rsidTr="00B05534">
        <w:tc>
          <w:tcPr>
            <w:tcW w:w="4446" w:type="dxa"/>
            <w:shd w:val="clear" w:color="auto" w:fill="auto"/>
          </w:tcPr>
          <w:p w14:paraId="01695981" w14:textId="162C83EF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9B69DA" w14:textId="69E40731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0238AEAF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53923063" w14:textId="6BF4D331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A572461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C1B629F" w14:textId="7328A474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50,630</w:t>
            </w:r>
          </w:p>
        </w:tc>
        <w:tc>
          <w:tcPr>
            <w:tcW w:w="270" w:type="dxa"/>
          </w:tcPr>
          <w:p w14:paraId="71A34F3E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123E381" w14:textId="53FDBD29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DB8794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8ED300E" w14:textId="3B7CF2D0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50,630</w:t>
            </w:r>
          </w:p>
        </w:tc>
      </w:tr>
      <w:tr w:rsidR="00157915" w:rsidRPr="005C0BB2" w14:paraId="4A149A1D" w14:textId="77777777" w:rsidTr="00B05534">
        <w:tc>
          <w:tcPr>
            <w:tcW w:w="4446" w:type="dxa"/>
            <w:shd w:val="clear" w:color="auto" w:fill="auto"/>
          </w:tcPr>
          <w:p w14:paraId="0724E7C8" w14:textId="0F6380EB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DC9DBA" w14:textId="2A56EA53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039BB9A6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082DB6F4" w14:textId="63683ECD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CD0511B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EC467ED" w14:textId="2B179789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FD3D740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CF57828" w14:textId="484EA2B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0F826F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6E0B7F03" w14:textId="597CB140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30,000</w:t>
            </w:r>
          </w:p>
        </w:tc>
      </w:tr>
      <w:tr w:rsidR="00157915" w:rsidRPr="005C0BB2" w14:paraId="5A2D8DBE" w14:textId="77777777" w:rsidTr="00B05534">
        <w:tc>
          <w:tcPr>
            <w:tcW w:w="4446" w:type="dxa"/>
            <w:shd w:val="clear" w:color="auto" w:fill="auto"/>
          </w:tcPr>
          <w:p w14:paraId="2E429891" w14:textId="1A69EEA5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</w:t>
            </w:r>
            <w:r w:rsidR="00DC543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สั้น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จากบุคคลอื่น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E3B2BD" w14:textId="313E37B5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794CE21C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58B4A21" w14:textId="3AEBF08C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1BA79481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6F8DB67" w14:textId="5BB335C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1405BD49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B3B5C35" w14:textId="0BC511A3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4D2A0E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E533BE4" w14:textId="18667CFE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20,000</w:t>
            </w:r>
          </w:p>
        </w:tc>
      </w:tr>
      <w:tr w:rsidR="00157915" w:rsidRPr="005C0BB2" w14:paraId="4E337F1E" w14:textId="77777777" w:rsidTr="00B05534">
        <w:tc>
          <w:tcPr>
            <w:tcW w:w="4446" w:type="dxa"/>
            <w:shd w:val="clear" w:color="auto" w:fill="auto"/>
          </w:tcPr>
          <w:p w14:paraId="785BD363" w14:textId="75DCD242" w:rsidR="00157915" w:rsidRPr="005C0BB2" w:rsidRDefault="00157915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C9639D" w14:textId="087803E1" w:rsidR="00157915" w:rsidRPr="005C0BB2" w:rsidRDefault="00157915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49FF788B" w14:textId="77777777" w:rsidR="00157915" w:rsidRPr="005C0BB2" w:rsidRDefault="00157915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8C045BC" w14:textId="7F397A1E" w:rsidR="00157915" w:rsidRPr="005C0BB2" w:rsidRDefault="00157915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334023F3" w14:textId="77777777" w:rsidR="00157915" w:rsidRPr="005C0BB2" w:rsidRDefault="00157915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EAFF546" w14:textId="682599B0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7,902</w:t>
            </w:r>
          </w:p>
        </w:tc>
        <w:tc>
          <w:tcPr>
            <w:tcW w:w="270" w:type="dxa"/>
          </w:tcPr>
          <w:p w14:paraId="7F6149A7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25399F5" w14:textId="224254D0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462371" w14:textId="77777777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9CAA547" w14:textId="78BFF55A" w:rsidR="00157915" w:rsidRPr="005C0BB2" w:rsidRDefault="00157915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7,902</w:t>
            </w:r>
          </w:p>
        </w:tc>
      </w:tr>
      <w:tr w:rsidR="002559EE" w:rsidRPr="005C0BB2" w14:paraId="26554F11" w14:textId="77777777" w:rsidTr="00B05534">
        <w:tc>
          <w:tcPr>
            <w:tcW w:w="4446" w:type="dxa"/>
            <w:shd w:val="clear" w:color="auto" w:fill="auto"/>
          </w:tcPr>
          <w:p w14:paraId="3099C185" w14:textId="0ADF18E8" w:rsidR="002559EE" w:rsidRPr="005C0BB2" w:rsidRDefault="002559EE" w:rsidP="00632EA1">
            <w:pPr>
              <w:pStyle w:val="NoSpacing"/>
              <w:spacing w:line="16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A1E60F" w14:textId="13BF8C5E" w:rsidR="002559EE" w:rsidRPr="005C0BB2" w:rsidRDefault="002559EE" w:rsidP="00632EA1">
            <w:pPr>
              <w:pStyle w:val="NoSpacing"/>
              <w:spacing w:line="16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37FA6" w14:textId="77777777" w:rsidR="002559EE" w:rsidRPr="005C0BB2" w:rsidRDefault="002559EE" w:rsidP="00632EA1">
            <w:pPr>
              <w:pStyle w:val="NoSpacing"/>
              <w:spacing w:line="16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444F7F8" w14:textId="4FC40249" w:rsidR="002559EE" w:rsidRPr="005C0BB2" w:rsidRDefault="002559EE" w:rsidP="00632EA1">
            <w:pPr>
              <w:pStyle w:val="NoSpacing"/>
              <w:spacing w:line="16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E9B7E4" w14:textId="77777777" w:rsidR="002559EE" w:rsidRPr="005C0BB2" w:rsidRDefault="002559EE" w:rsidP="00632EA1">
            <w:pPr>
              <w:pStyle w:val="NoSpacing"/>
              <w:tabs>
                <w:tab w:val="decimal" w:pos="980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4074A7" w14:textId="32B57346" w:rsidR="002559EE" w:rsidRPr="005C0BB2" w:rsidRDefault="002559E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2,528</w:t>
            </w:r>
          </w:p>
        </w:tc>
        <w:tc>
          <w:tcPr>
            <w:tcW w:w="270" w:type="dxa"/>
          </w:tcPr>
          <w:p w14:paraId="04C807CF" w14:textId="77777777" w:rsidR="002559EE" w:rsidRPr="005C0BB2" w:rsidRDefault="002559E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E03B36" w14:textId="65BC64AF" w:rsidR="002559EE" w:rsidRPr="005C0BB2" w:rsidRDefault="002559E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4C4423" w14:textId="77777777" w:rsidR="002559EE" w:rsidRPr="005C0BB2" w:rsidRDefault="002559E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1DEAB10" w14:textId="6B9B7F64" w:rsidR="002559EE" w:rsidRPr="005C0BB2" w:rsidRDefault="002559EE" w:rsidP="00632EA1">
            <w:pPr>
              <w:pStyle w:val="NoSpacing"/>
              <w:tabs>
                <w:tab w:val="decimal" w:pos="1294"/>
              </w:tabs>
              <w:spacing w:line="16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2,528</w:t>
            </w:r>
          </w:p>
        </w:tc>
      </w:tr>
      <w:tr w:rsidR="00157915" w:rsidRPr="005C0BB2" w14:paraId="55D86975" w14:textId="77777777" w:rsidTr="00B05534">
        <w:tc>
          <w:tcPr>
            <w:tcW w:w="4446" w:type="dxa"/>
            <w:shd w:val="clear" w:color="auto" w:fill="auto"/>
          </w:tcPr>
          <w:p w14:paraId="6B211A9A" w14:textId="2894D1BC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067DD4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61FD5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FD004EC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A59A3B6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BEA25A8" w14:textId="14543614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493,611</w:t>
            </w:r>
          </w:p>
        </w:tc>
        <w:tc>
          <w:tcPr>
            <w:tcW w:w="270" w:type="dxa"/>
          </w:tcPr>
          <w:p w14:paraId="50B35BC5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D4882F" w14:textId="076F85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7930F6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0B584EEC" w14:textId="138F536B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493,611</w:t>
            </w:r>
          </w:p>
        </w:tc>
      </w:tr>
      <w:tr w:rsidR="00157915" w:rsidRPr="005C0BB2" w14:paraId="13917D10" w14:textId="77777777" w:rsidTr="00B05534">
        <w:tc>
          <w:tcPr>
            <w:tcW w:w="4446" w:type="dxa"/>
            <w:shd w:val="clear" w:color="auto" w:fill="auto"/>
          </w:tcPr>
          <w:p w14:paraId="37AAFDFF" w14:textId="2EFC7FB1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DEE8FE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9D2B72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7F987FB7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8687E61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BC4FC1E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90388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7D96355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46F12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FE5F269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57915" w:rsidRPr="005C0BB2" w14:paraId="0FC19B5E" w14:textId="77777777" w:rsidTr="00B05534">
        <w:tc>
          <w:tcPr>
            <w:tcW w:w="4446" w:type="dxa"/>
            <w:shd w:val="clear" w:color="auto" w:fill="auto"/>
          </w:tcPr>
          <w:p w14:paraId="493CC413" w14:textId="79F86580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3AE4DE" w14:textId="59866709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D6AFBED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C4FA6C9" w14:textId="142B9F4F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6BE583E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F4C19AB" w14:textId="500955EA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112,245</w:t>
            </w:r>
          </w:p>
        </w:tc>
        <w:tc>
          <w:tcPr>
            <w:tcW w:w="270" w:type="dxa"/>
          </w:tcPr>
          <w:p w14:paraId="7581721C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20396D5" w14:textId="0A293E53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BE2A31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0657837" w14:textId="6C29F211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112,245</w:t>
            </w:r>
          </w:p>
        </w:tc>
      </w:tr>
      <w:tr w:rsidR="00157915" w:rsidRPr="005C0BB2" w14:paraId="1B3933D1" w14:textId="77777777" w:rsidTr="00B05534">
        <w:tc>
          <w:tcPr>
            <w:tcW w:w="4446" w:type="dxa"/>
            <w:shd w:val="clear" w:color="auto" w:fill="auto"/>
          </w:tcPr>
          <w:p w14:paraId="2E3C3790" w14:textId="46EEDCAA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2C54C5" w14:textId="5AAD6F59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BCF204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D9D653D" w14:textId="4A959D65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18A36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F60042B" w14:textId="00C34F6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2,680</w:t>
            </w:r>
          </w:p>
        </w:tc>
        <w:tc>
          <w:tcPr>
            <w:tcW w:w="270" w:type="dxa"/>
          </w:tcPr>
          <w:p w14:paraId="218CDB8F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3CFD331" w14:textId="6B48B4DD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E5DB43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B1978B8" w14:textId="207773CC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2,680</w:t>
            </w:r>
          </w:p>
        </w:tc>
      </w:tr>
      <w:tr w:rsidR="00521D5D" w:rsidRPr="005C0BB2" w14:paraId="224AB949" w14:textId="77777777" w:rsidTr="00B05534">
        <w:tc>
          <w:tcPr>
            <w:tcW w:w="4446" w:type="dxa"/>
            <w:shd w:val="clear" w:color="auto" w:fill="auto"/>
          </w:tcPr>
          <w:p w14:paraId="4AD132EA" w14:textId="4FE73C82" w:rsidR="00521D5D" w:rsidRPr="005C0BB2" w:rsidRDefault="00521D5D" w:rsidP="00521D5D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9B1A51" w14:textId="3693041A" w:rsidR="00521D5D" w:rsidRPr="005C0BB2" w:rsidRDefault="00521D5D" w:rsidP="00521D5D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4D7111" w14:textId="77777777" w:rsidR="00521D5D" w:rsidRPr="005C0BB2" w:rsidRDefault="00521D5D" w:rsidP="00521D5D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0F75246" w14:textId="499923D5" w:rsidR="00521D5D" w:rsidRPr="005C0BB2" w:rsidRDefault="00521D5D" w:rsidP="00521D5D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C0AA3" w14:textId="77777777" w:rsidR="00521D5D" w:rsidRPr="005C0BB2" w:rsidRDefault="00521D5D" w:rsidP="00521D5D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D10CCB" w14:textId="67A79D98" w:rsidR="00521D5D" w:rsidRPr="005C0BB2" w:rsidRDefault="00521D5D" w:rsidP="00521D5D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270" w:type="dxa"/>
          </w:tcPr>
          <w:p w14:paraId="57E4B211" w14:textId="77777777" w:rsidR="00521D5D" w:rsidRPr="005C0BB2" w:rsidRDefault="00521D5D" w:rsidP="00521D5D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902CC9" w14:textId="5F4F83C2" w:rsidR="00521D5D" w:rsidRPr="005C0BB2" w:rsidRDefault="00521D5D" w:rsidP="00521D5D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130976" w14:textId="77777777" w:rsidR="00521D5D" w:rsidRPr="005C0BB2" w:rsidRDefault="00521D5D" w:rsidP="00521D5D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65EEA2E" w14:textId="5FFC92F8" w:rsidR="00521D5D" w:rsidRPr="005C0BB2" w:rsidRDefault="00521D5D" w:rsidP="00521D5D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</w:tr>
      <w:tr w:rsidR="00157915" w:rsidRPr="005C0BB2" w14:paraId="1B086400" w14:textId="77777777" w:rsidTr="00B05534">
        <w:tc>
          <w:tcPr>
            <w:tcW w:w="4446" w:type="dxa"/>
            <w:shd w:val="clear" w:color="auto" w:fill="auto"/>
          </w:tcPr>
          <w:p w14:paraId="3C9D0C37" w14:textId="48F879E7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EA6DBF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813B71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BD205AF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3310E25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BF8A025" w14:textId="61D251F4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115,589</w:t>
            </w:r>
          </w:p>
        </w:tc>
        <w:tc>
          <w:tcPr>
            <w:tcW w:w="270" w:type="dxa"/>
          </w:tcPr>
          <w:p w14:paraId="4C248B46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FFE27C" w14:textId="087EA4E3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A071A8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1D35263B" w14:textId="5DBC63B6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115,589</w:t>
            </w:r>
          </w:p>
        </w:tc>
      </w:tr>
      <w:tr w:rsidR="00157915" w:rsidRPr="005C0BB2" w14:paraId="632A7B7E" w14:textId="77777777" w:rsidTr="00B05534">
        <w:tc>
          <w:tcPr>
            <w:tcW w:w="4446" w:type="dxa"/>
            <w:shd w:val="clear" w:color="auto" w:fill="auto"/>
          </w:tcPr>
          <w:p w14:paraId="11A11B65" w14:textId="5E98765A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A4A65D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8F323A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2786990A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1A9D06C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AADBD7E" w14:textId="7A4A298F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609,200</w:t>
            </w:r>
          </w:p>
        </w:tc>
        <w:tc>
          <w:tcPr>
            <w:tcW w:w="270" w:type="dxa"/>
          </w:tcPr>
          <w:p w14:paraId="164B40CD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001AA86" w14:textId="7D885228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F7BD68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4D2A19BE" w14:textId="1FA152A2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</w:t>
            </w:r>
            <w:r w:rsidR="00221DA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,200</w:t>
            </w:r>
          </w:p>
        </w:tc>
      </w:tr>
      <w:tr w:rsidR="00157915" w:rsidRPr="005C0BB2" w14:paraId="383723AF" w14:textId="77777777" w:rsidTr="00B05534">
        <w:tc>
          <w:tcPr>
            <w:tcW w:w="4446" w:type="dxa"/>
            <w:shd w:val="clear" w:color="auto" w:fill="auto"/>
          </w:tcPr>
          <w:p w14:paraId="57A9C8A3" w14:textId="77777777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82FD71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41A4ED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5C60FFDF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044FDCF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C9A1FA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7BB00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ADDE46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34CCDE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54A42548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57915" w:rsidRPr="005C0BB2" w14:paraId="3E5EC87D" w14:textId="77777777" w:rsidTr="00B05534">
        <w:tc>
          <w:tcPr>
            <w:tcW w:w="4446" w:type="dxa"/>
            <w:shd w:val="clear" w:color="auto" w:fill="auto"/>
          </w:tcPr>
          <w:p w14:paraId="1BF5D7EB" w14:textId="6F066B6C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691475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42AE48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542501EE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AC7F861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9070D0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44B1A8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A60488F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CC5735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C3A947A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57915" w:rsidRPr="005C0BB2" w14:paraId="275E2C7D" w14:textId="77777777" w:rsidTr="00B05534">
        <w:tc>
          <w:tcPr>
            <w:tcW w:w="4446" w:type="dxa"/>
            <w:shd w:val="clear" w:color="auto" w:fill="auto"/>
          </w:tcPr>
          <w:p w14:paraId="3CCC37A9" w14:textId="665C1D06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ทุนเรือนหุ้น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80337A" w14:textId="5FAC89F9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438412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F2E7B95" w14:textId="79360E8A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47EEB0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9CB938" w14:textId="2DCC581F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333,500</w:t>
            </w:r>
          </w:p>
        </w:tc>
        <w:tc>
          <w:tcPr>
            <w:tcW w:w="270" w:type="dxa"/>
          </w:tcPr>
          <w:p w14:paraId="7E7A66AB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C19958" w14:textId="24BA3988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249C1B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7585C186" w14:textId="62B68EA5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335,500</w:t>
            </w:r>
          </w:p>
        </w:tc>
      </w:tr>
      <w:tr w:rsidR="00157915" w:rsidRPr="005C0BB2" w14:paraId="447E8357" w14:textId="77777777" w:rsidTr="00B05534">
        <w:tc>
          <w:tcPr>
            <w:tcW w:w="4446" w:type="dxa"/>
            <w:shd w:val="clear" w:color="auto" w:fill="auto"/>
          </w:tcPr>
          <w:p w14:paraId="779E019A" w14:textId="2978B7DD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ส่วนเกินมูลค่าหุ้นสามัญ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060F8" w14:textId="29D8B25B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4AC7D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CD9F933" w14:textId="793F0806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39DF6F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3D9138" w14:textId="0F74EE6B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317,914</w:t>
            </w:r>
          </w:p>
        </w:tc>
        <w:tc>
          <w:tcPr>
            <w:tcW w:w="270" w:type="dxa"/>
          </w:tcPr>
          <w:p w14:paraId="58F900C3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39F1680" w14:textId="173DEC6D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2F0849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C5DC5EA" w14:textId="308966D1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317,914</w:t>
            </w:r>
          </w:p>
        </w:tc>
      </w:tr>
      <w:tr w:rsidR="00157915" w:rsidRPr="005C0BB2" w14:paraId="39EF9881" w14:textId="77777777" w:rsidTr="00B05534">
        <w:tc>
          <w:tcPr>
            <w:tcW w:w="4446" w:type="dxa"/>
            <w:shd w:val="clear" w:color="auto" w:fill="auto"/>
          </w:tcPr>
          <w:p w14:paraId="20F20F6F" w14:textId="7F696257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46DFBB" w14:textId="0223CC83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01CA93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3AC52160" w14:textId="32697AA8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9E3927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C036416" w14:textId="5E3D75EB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2,736</w:t>
            </w:r>
          </w:p>
        </w:tc>
        <w:tc>
          <w:tcPr>
            <w:tcW w:w="270" w:type="dxa"/>
          </w:tcPr>
          <w:p w14:paraId="39236E71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F50C5B6" w14:textId="235D7452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BD96BA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1C4C65F1" w14:textId="63A8C99E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2,736</w:t>
            </w:r>
          </w:p>
        </w:tc>
      </w:tr>
      <w:tr w:rsidR="00157915" w:rsidRPr="005C0BB2" w14:paraId="4C74D1EE" w14:textId="77777777" w:rsidTr="00B05534">
        <w:tc>
          <w:tcPr>
            <w:tcW w:w="4446" w:type="dxa"/>
            <w:shd w:val="clear" w:color="auto" w:fill="auto"/>
          </w:tcPr>
          <w:p w14:paraId="59FD8D6C" w14:textId="526EAB4F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275A0C" w14:textId="13935A4D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67B30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1AA0D1F5" w14:textId="16FBE93B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A35E9A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470EF11" w14:textId="3353F981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14,267</w:t>
            </w:r>
          </w:p>
        </w:tc>
        <w:tc>
          <w:tcPr>
            <w:tcW w:w="270" w:type="dxa"/>
          </w:tcPr>
          <w:p w14:paraId="5B90570F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B68CC44" w14:textId="3DA3D928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71232C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</w:tcPr>
          <w:p w14:paraId="255F19FD" w14:textId="4F55DB4E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14,267</w:t>
            </w:r>
          </w:p>
        </w:tc>
      </w:tr>
      <w:tr w:rsidR="00157915" w:rsidRPr="005C0BB2" w14:paraId="7C9E13CA" w14:textId="77777777" w:rsidTr="00B05534">
        <w:tc>
          <w:tcPr>
            <w:tcW w:w="4446" w:type="dxa"/>
            <w:shd w:val="clear" w:color="auto" w:fill="auto"/>
          </w:tcPr>
          <w:p w14:paraId="73B126A5" w14:textId="6D42C8D4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47CFA" w14:textId="592F4B2F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B7889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66ABE108" w14:textId="0664203F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E4D1C3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500838" w14:textId="70B150A4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61,064</w:t>
            </w:r>
          </w:p>
        </w:tc>
        <w:tc>
          <w:tcPr>
            <w:tcW w:w="270" w:type="dxa"/>
          </w:tcPr>
          <w:p w14:paraId="04583938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97C9E6" w14:textId="6C52346D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(6,332)</w:t>
            </w:r>
          </w:p>
        </w:tc>
        <w:tc>
          <w:tcPr>
            <w:tcW w:w="270" w:type="dxa"/>
          </w:tcPr>
          <w:p w14:paraId="25294B02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3C2F4605" w14:textId="5E4F2EEF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54,732</w:t>
            </w:r>
          </w:p>
        </w:tc>
      </w:tr>
      <w:tr w:rsidR="00157915" w:rsidRPr="005C0BB2" w14:paraId="400B24E2" w14:textId="210BBF5C" w:rsidTr="00B05534">
        <w:tc>
          <w:tcPr>
            <w:tcW w:w="4446" w:type="dxa"/>
            <w:shd w:val="clear" w:color="auto" w:fill="auto"/>
          </w:tcPr>
          <w:p w14:paraId="7A8245FD" w14:textId="587E6361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รวมส่วนของบริษัทใหญ่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C3F770" w14:textId="552080D8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F87FB1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72479AD0" w14:textId="0AA7742C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63A860E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0E91B1" w14:textId="54C868FB" w:rsidR="00157915" w:rsidRPr="0086401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640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729,481</w:t>
            </w:r>
          </w:p>
        </w:tc>
        <w:tc>
          <w:tcPr>
            <w:tcW w:w="270" w:type="dxa"/>
          </w:tcPr>
          <w:p w14:paraId="48CCA628" w14:textId="77777777" w:rsidR="00157915" w:rsidRPr="0086401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DDFF8C" w14:textId="1C280778" w:rsidR="00157915" w:rsidRPr="0086401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640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(6,332)</w:t>
            </w:r>
          </w:p>
        </w:tc>
        <w:tc>
          <w:tcPr>
            <w:tcW w:w="270" w:type="dxa"/>
          </w:tcPr>
          <w:p w14:paraId="5474F7CD" w14:textId="77777777" w:rsidR="00157915" w:rsidRPr="0086401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5AB8DDCC" w14:textId="289F8932" w:rsidR="00157915" w:rsidRPr="0086401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640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723,149</w:t>
            </w:r>
          </w:p>
        </w:tc>
      </w:tr>
      <w:tr w:rsidR="00157915" w:rsidRPr="005C0BB2" w14:paraId="21C3A726" w14:textId="77777777" w:rsidTr="00B05534">
        <w:tc>
          <w:tcPr>
            <w:tcW w:w="4446" w:type="dxa"/>
            <w:shd w:val="clear" w:color="auto" w:fill="auto"/>
          </w:tcPr>
          <w:p w14:paraId="007DA541" w14:textId="5609A8BE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397112" w14:textId="49EA3E39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B3C42B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5079519A" w14:textId="3A61E288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3C72AF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08996F" w14:textId="2770470B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7F32CD1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0AFA36" w14:textId="46B34E13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2DAA82" w14:textId="77777777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1F2FC3E" w14:textId="0B5EFE49" w:rsidR="00157915" w:rsidRPr="005C0BB2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157915" w:rsidRPr="005C0BB2" w14:paraId="10883BE7" w14:textId="77777777" w:rsidTr="00B05534">
        <w:tc>
          <w:tcPr>
            <w:tcW w:w="4446" w:type="dxa"/>
            <w:shd w:val="clear" w:color="auto" w:fill="auto"/>
          </w:tcPr>
          <w:p w14:paraId="37E8E106" w14:textId="799A97B7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0D6F9B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7F7D1A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77EF2895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CF4C9AD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5E9BAE7" w14:textId="122579AC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729,482</w:t>
            </w:r>
          </w:p>
        </w:tc>
        <w:tc>
          <w:tcPr>
            <w:tcW w:w="270" w:type="dxa"/>
          </w:tcPr>
          <w:p w14:paraId="32B40D94" w14:textId="77777777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079C28E" w14:textId="29E8D95A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(6,332)</w:t>
            </w:r>
          </w:p>
        </w:tc>
        <w:tc>
          <w:tcPr>
            <w:tcW w:w="270" w:type="dxa"/>
          </w:tcPr>
          <w:p w14:paraId="1A29889F" w14:textId="77777777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466AF6BB" w14:textId="216A377C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723,150</w:t>
            </w:r>
          </w:p>
        </w:tc>
      </w:tr>
      <w:tr w:rsidR="00157915" w:rsidRPr="005C0BB2" w14:paraId="055F3858" w14:textId="77777777" w:rsidTr="00B05534">
        <w:tc>
          <w:tcPr>
            <w:tcW w:w="4446" w:type="dxa"/>
            <w:shd w:val="clear" w:color="auto" w:fill="auto"/>
          </w:tcPr>
          <w:p w14:paraId="307E5DD0" w14:textId="7E36084F" w:rsidR="00157915" w:rsidRPr="005C0BB2" w:rsidRDefault="00157915" w:rsidP="00157915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รวมหนี้สินและส่วนของผู้ถือหุ้น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E1AF4E" w14:textId="77777777" w:rsidR="00157915" w:rsidRPr="005C0BB2" w:rsidRDefault="00157915" w:rsidP="00157915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0F2CC3" w14:textId="77777777" w:rsidR="00157915" w:rsidRPr="005C0BB2" w:rsidRDefault="00157915" w:rsidP="00157915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vAlign w:val="bottom"/>
          </w:tcPr>
          <w:p w14:paraId="4434FE32" w14:textId="77777777" w:rsidR="00157915" w:rsidRPr="005C0BB2" w:rsidRDefault="00157915" w:rsidP="00157915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0089756" w14:textId="77777777" w:rsidR="00157915" w:rsidRPr="005C0BB2" w:rsidRDefault="00157915" w:rsidP="00157915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4A2898C" w14:textId="6399F789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1,338,682</w:t>
            </w:r>
          </w:p>
        </w:tc>
        <w:tc>
          <w:tcPr>
            <w:tcW w:w="270" w:type="dxa"/>
          </w:tcPr>
          <w:p w14:paraId="0A838865" w14:textId="77777777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3143792" w14:textId="1EB4CCBC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(6,332)</w:t>
            </w:r>
          </w:p>
        </w:tc>
        <w:tc>
          <w:tcPr>
            <w:tcW w:w="270" w:type="dxa"/>
          </w:tcPr>
          <w:p w14:paraId="69A4D4AC" w14:textId="77777777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737FB567" w14:textId="1724E63C" w:rsidR="00157915" w:rsidRPr="00D02F37" w:rsidRDefault="00157915" w:rsidP="00157915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2F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1,332,350</w:t>
            </w:r>
          </w:p>
        </w:tc>
      </w:tr>
    </w:tbl>
    <w:p w14:paraId="5778DCE6" w14:textId="77777777" w:rsidR="00241A36" w:rsidRPr="005C0BB2" w:rsidRDefault="00241A36" w:rsidP="00241A36">
      <w:pPr>
        <w:rPr>
          <w:rFonts w:asciiTheme="majorBidi" w:hAnsiTheme="majorBidi" w:cstheme="majorBidi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710"/>
        <w:gridCol w:w="270"/>
        <w:gridCol w:w="1980"/>
        <w:gridCol w:w="270"/>
        <w:gridCol w:w="1620"/>
        <w:gridCol w:w="270"/>
        <w:gridCol w:w="1620"/>
        <w:gridCol w:w="270"/>
        <w:gridCol w:w="1620"/>
      </w:tblGrid>
      <w:tr w:rsidR="00241A36" w:rsidRPr="005C0BB2" w14:paraId="74489C8F" w14:textId="77777777" w:rsidTr="001A3890">
        <w:trPr>
          <w:tblHeader/>
        </w:trPr>
        <w:tc>
          <w:tcPr>
            <w:tcW w:w="4410" w:type="dxa"/>
            <w:shd w:val="clear" w:color="auto" w:fill="auto"/>
          </w:tcPr>
          <w:p w14:paraId="52BF572B" w14:textId="77777777" w:rsidR="00241A36" w:rsidRPr="005C0BB2" w:rsidRDefault="00241A36" w:rsidP="003C7FC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630" w:type="dxa"/>
            <w:gridSpan w:val="9"/>
            <w:shd w:val="clear" w:color="auto" w:fill="auto"/>
            <w:vAlign w:val="bottom"/>
          </w:tcPr>
          <w:p w14:paraId="117FF0E1" w14:textId="79A07AFA" w:rsidR="00241A36" w:rsidRPr="00241A36" w:rsidRDefault="00241A36" w:rsidP="003C7FC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241A36" w:rsidRPr="005C0BB2" w14:paraId="6EC75C57" w14:textId="77777777" w:rsidTr="001A3890">
        <w:trPr>
          <w:tblHeader/>
        </w:trPr>
        <w:tc>
          <w:tcPr>
            <w:tcW w:w="4410" w:type="dxa"/>
            <w:shd w:val="clear" w:color="auto" w:fill="auto"/>
          </w:tcPr>
          <w:p w14:paraId="20AB1C54" w14:textId="77777777" w:rsidR="00241A36" w:rsidRPr="005C0BB2" w:rsidRDefault="00241A36" w:rsidP="00443895">
            <w:pPr>
              <w:pStyle w:val="NoSpacing"/>
              <w:spacing w:line="192" w:lineRule="auto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F6A7816" w14:textId="7E5F2E11" w:rsidR="00241A36" w:rsidRPr="005C0BB2" w:rsidRDefault="00241A36" w:rsidP="00443895">
            <w:pPr>
              <w:pStyle w:val="NoSpacing"/>
              <w:spacing w:line="192" w:lineRule="auto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การจัดประเภท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รายกา</w:t>
            </w:r>
            <w:r w:rsidR="00B7354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เดิม ณ วันที่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28DDF54" w14:textId="77777777" w:rsidR="00241A36" w:rsidRPr="005C0BB2" w:rsidRDefault="00241A36" w:rsidP="00443895">
            <w:pPr>
              <w:pStyle w:val="NoSpacing"/>
              <w:spacing w:line="192" w:lineRule="auto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7BD4C3D" w14:textId="005A323F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6422BF3D" w14:textId="77777777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รายการใหม่</w:t>
            </w:r>
          </w:p>
          <w:p w14:paraId="240F6366" w14:textId="0308A99A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ตาม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TFRS</w:t>
            </w:r>
            <w:r w:rsidR="00B7354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9</w:t>
            </w:r>
          </w:p>
        </w:tc>
        <w:tc>
          <w:tcPr>
            <w:tcW w:w="270" w:type="dxa"/>
          </w:tcPr>
          <w:p w14:paraId="7D650A88" w14:textId="77777777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2851F260" w14:textId="77777777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  <w:p w14:paraId="6ACC2729" w14:textId="77777777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</w:tcPr>
          <w:p w14:paraId="35074B61" w14:textId="77777777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73E388E6" w14:textId="77777777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ค่าเผื่อผลขาดทุน</w:t>
            </w:r>
          </w:p>
          <w:p w14:paraId="7B07D663" w14:textId="77777777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</w:t>
            </w:r>
          </w:p>
          <w:p w14:paraId="76B89776" w14:textId="77777777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จะเกิดขึ้น</w:t>
            </w:r>
          </w:p>
        </w:tc>
        <w:tc>
          <w:tcPr>
            <w:tcW w:w="270" w:type="dxa"/>
          </w:tcPr>
          <w:p w14:paraId="229781AE" w14:textId="77777777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2956B4C6" w14:textId="77777777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E61CB1F" w14:textId="77777777" w:rsidR="00241A36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  <w:p w14:paraId="08BA5123" w14:textId="77777777" w:rsidR="00241A36" w:rsidRPr="005C0BB2" w:rsidRDefault="00241A36" w:rsidP="00443895">
            <w:pPr>
              <w:pStyle w:val="NoSpacing"/>
              <w:spacing w:line="192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2563</w:t>
            </w:r>
          </w:p>
        </w:tc>
      </w:tr>
      <w:tr w:rsidR="00241A36" w:rsidRPr="005C0BB2" w14:paraId="067F77EE" w14:textId="77777777" w:rsidTr="001A3890">
        <w:trPr>
          <w:tblHeader/>
        </w:trPr>
        <w:tc>
          <w:tcPr>
            <w:tcW w:w="4410" w:type="dxa"/>
            <w:shd w:val="clear" w:color="auto" w:fill="auto"/>
          </w:tcPr>
          <w:p w14:paraId="712E7162" w14:textId="77777777" w:rsidR="00241A36" w:rsidRPr="005C0BB2" w:rsidRDefault="00241A36" w:rsidP="00443895">
            <w:pPr>
              <w:pStyle w:val="NoSpacing"/>
              <w:spacing w:line="120" w:lineRule="auto"/>
              <w:ind w:left="173" w:right="-115" w:hanging="1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630" w:type="dxa"/>
            <w:gridSpan w:val="9"/>
            <w:shd w:val="clear" w:color="auto" w:fill="auto"/>
            <w:vAlign w:val="bottom"/>
          </w:tcPr>
          <w:p w14:paraId="1DC0BF81" w14:textId="77777777" w:rsidR="00241A36" w:rsidRPr="005C0BB2" w:rsidRDefault="00241A36" w:rsidP="00B73549">
            <w:pPr>
              <w:pStyle w:val="NoSpacing"/>
              <w:spacing w:line="240" w:lineRule="atLeast"/>
              <w:ind w:left="4480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41A36" w:rsidRPr="005C0BB2" w14:paraId="2C0CB93A" w14:textId="77777777" w:rsidTr="001A3890">
        <w:tc>
          <w:tcPr>
            <w:tcW w:w="4410" w:type="dxa"/>
            <w:shd w:val="clear" w:color="auto" w:fill="auto"/>
          </w:tcPr>
          <w:p w14:paraId="6328A48C" w14:textId="77777777" w:rsidR="00241A36" w:rsidRPr="005C0BB2" w:rsidRDefault="00241A36" w:rsidP="003C7FC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3D8CD1" w14:textId="77777777" w:rsidR="00241A36" w:rsidRPr="005C0BB2" w:rsidRDefault="00241A36" w:rsidP="003C7FC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4FEE5D" w14:textId="77777777" w:rsidR="00241A36" w:rsidRPr="005C0BB2" w:rsidRDefault="00241A36" w:rsidP="003C7FC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A7847B7" w14:textId="77777777" w:rsidR="00241A36" w:rsidRPr="005C0BB2" w:rsidRDefault="00241A36" w:rsidP="003C7FC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36420D5" w14:textId="77777777" w:rsidR="00241A36" w:rsidRPr="005C0BB2" w:rsidRDefault="00241A36" w:rsidP="003C7FC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334C4DB1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14D4FA1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5DF47C2C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74C9607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20244F8E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</w:tr>
      <w:tr w:rsidR="00241A36" w:rsidRPr="005C0BB2" w14:paraId="28298B89" w14:textId="77777777" w:rsidTr="001A3890">
        <w:tc>
          <w:tcPr>
            <w:tcW w:w="4410" w:type="dxa"/>
            <w:shd w:val="clear" w:color="auto" w:fill="auto"/>
          </w:tcPr>
          <w:p w14:paraId="7F2ABA36" w14:textId="75DCB99A" w:rsidR="00241A36" w:rsidRPr="005C0BB2" w:rsidRDefault="00241A36" w:rsidP="003C7FC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สินทรัพย์หม</w:t>
            </w:r>
            <w:r w:rsidR="00B7354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ุ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36A926" w14:textId="77777777" w:rsidR="00241A36" w:rsidRPr="005C0BB2" w:rsidRDefault="00241A36" w:rsidP="003C7FC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03D046" w14:textId="77777777" w:rsidR="00241A36" w:rsidRPr="005C0BB2" w:rsidRDefault="00241A36" w:rsidP="003C7FC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659F37B" w14:textId="77777777" w:rsidR="00241A36" w:rsidRPr="005C0BB2" w:rsidRDefault="00241A36" w:rsidP="003C7FC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3DE9EA8" w14:textId="77777777" w:rsidR="00241A36" w:rsidRPr="005C0BB2" w:rsidRDefault="00241A36" w:rsidP="003C7FC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1E797F3B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612B900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0750022E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37055A3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</w:tcPr>
          <w:p w14:paraId="2792072A" w14:textId="77777777" w:rsidR="00241A36" w:rsidRPr="005C0BB2" w:rsidRDefault="00241A36" w:rsidP="003C7FC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</w:tr>
      <w:tr w:rsidR="00B73549" w:rsidRPr="005C0BB2" w14:paraId="221236A8" w14:textId="77777777" w:rsidTr="001A3890">
        <w:tc>
          <w:tcPr>
            <w:tcW w:w="4410" w:type="dxa"/>
            <w:shd w:val="clear" w:color="auto" w:fill="auto"/>
          </w:tcPr>
          <w:p w14:paraId="4373DEC3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35C4D1" w14:textId="2E5D6B0D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CCC67EE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8BC05C8" w14:textId="25F1A311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03687D9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7066087" w14:textId="13754DB1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18,101</w:t>
            </w:r>
          </w:p>
        </w:tc>
        <w:tc>
          <w:tcPr>
            <w:tcW w:w="270" w:type="dxa"/>
          </w:tcPr>
          <w:p w14:paraId="2AB20CF0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BA70A43" w14:textId="5AADFECA" w:rsidR="00B73549" w:rsidRPr="005C0BB2" w:rsidRDefault="00B73549" w:rsidP="00D02F37">
            <w:pPr>
              <w:pStyle w:val="NoSpacing"/>
              <w:tabs>
                <w:tab w:val="decimal" w:pos="133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417339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3EE251A" w14:textId="559126CB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18,101</w:t>
            </w:r>
          </w:p>
        </w:tc>
      </w:tr>
      <w:tr w:rsidR="00B73549" w:rsidRPr="005C0BB2" w14:paraId="69662BC6" w14:textId="77777777" w:rsidTr="001A3890">
        <w:tc>
          <w:tcPr>
            <w:tcW w:w="4410" w:type="dxa"/>
            <w:shd w:val="clear" w:color="auto" w:fill="auto"/>
          </w:tcPr>
          <w:p w14:paraId="2FC78733" w14:textId="0C5E5AEF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ลูกหนี้ตามสัญญาเช่าซื้อที่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ถึง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9A83E6" w14:textId="7E3D051D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C2D644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BA29BA8" w14:textId="5F9287ED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3A7BA3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6A5DC94" w14:textId="24577540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395,046</w:t>
            </w:r>
          </w:p>
        </w:tc>
        <w:tc>
          <w:tcPr>
            <w:tcW w:w="270" w:type="dxa"/>
          </w:tcPr>
          <w:p w14:paraId="040BF4BC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9B8710A" w14:textId="1C570344" w:rsidR="00B73549" w:rsidRPr="005C0BB2" w:rsidRDefault="00DB7D44" w:rsidP="00D02F37">
            <w:pPr>
              <w:pStyle w:val="NoSpacing"/>
              <w:tabs>
                <w:tab w:val="decimal" w:pos="133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(1,929)</w:t>
            </w:r>
          </w:p>
        </w:tc>
        <w:tc>
          <w:tcPr>
            <w:tcW w:w="270" w:type="dxa"/>
          </w:tcPr>
          <w:p w14:paraId="13D574F0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EF3C8AA" w14:textId="1B32156E" w:rsidR="00B73549" w:rsidRPr="005C0BB2" w:rsidRDefault="00DB7D44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393,117</w:t>
            </w:r>
          </w:p>
        </w:tc>
      </w:tr>
      <w:tr w:rsidR="00B73549" w:rsidRPr="005C0BB2" w14:paraId="2ADDEF63" w14:textId="77777777" w:rsidTr="001A3890">
        <w:tc>
          <w:tcPr>
            <w:tcW w:w="4410" w:type="dxa"/>
            <w:shd w:val="clear" w:color="auto" w:fill="auto"/>
          </w:tcPr>
          <w:p w14:paraId="0FAA3B40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AFC472" w14:textId="44C10240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420FF3C0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906D846" w14:textId="021C487D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16A3F93B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9D1364" w14:textId="232EA121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22,224</w:t>
            </w:r>
          </w:p>
        </w:tc>
        <w:tc>
          <w:tcPr>
            <w:tcW w:w="270" w:type="dxa"/>
          </w:tcPr>
          <w:p w14:paraId="43FDBDB1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630B62" w14:textId="5C861EF7" w:rsidR="00B73549" w:rsidRPr="005C0BB2" w:rsidRDefault="00B73549" w:rsidP="00D02F37">
            <w:pPr>
              <w:pStyle w:val="NoSpacing"/>
              <w:tabs>
                <w:tab w:val="decimal" w:pos="133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(90)</w:t>
            </w:r>
          </w:p>
        </w:tc>
        <w:tc>
          <w:tcPr>
            <w:tcW w:w="270" w:type="dxa"/>
          </w:tcPr>
          <w:p w14:paraId="0AB8B7E0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72B6DB" w14:textId="776682DA" w:rsidR="00B73549" w:rsidRPr="005C0BB2" w:rsidRDefault="00F31D3B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22,134</w:t>
            </w:r>
          </w:p>
        </w:tc>
      </w:tr>
      <w:tr w:rsidR="00B73549" w:rsidRPr="005C0BB2" w14:paraId="67B34BC1" w14:textId="77777777" w:rsidTr="001A3890">
        <w:tc>
          <w:tcPr>
            <w:tcW w:w="4410" w:type="dxa"/>
            <w:shd w:val="clear" w:color="auto" w:fill="auto"/>
          </w:tcPr>
          <w:p w14:paraId="1F357E4F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3B7244" w14:textId="3B802518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1D9B852E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250ED74" w14:textId="12158B6D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5B280BD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C01A767" w14:textId="7D56D275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6,976</w:t>
            </w:r>
          </w:p>
        </w:tc>
        <w:tc>
          <w:tcPr>
            <w:tcW w:w="270" w:type="dxa"/>
          </w:tcPr>
          <w:p w14:paraId="768004F7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84B5CCF" w14:textId="439D9C10" w:rsidR="00B73549" w:rsidRPr="005C0BB2" w:rsidRDefault="00B73549" w:rsidP="00D02F37">
            <w:pPr>
              <w:pStyle w:val="NoSpacing"/>
              <w:tabs>
                <w:tab w:val="decimal" w:pos="133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(167)</w:t>
            </w:r>
          </w:p>
        </w:tc>
        <w:tc>
          <w:tcPr>
            <w:tcW w:w="270" w:type="dxa"/>
          </w:tcPr>
          <w:p w14:paraId="6E344C62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7634DFA" w14:textId="0CDDE933" w:rsidR="00B73549" w:rsidRPr="005C0BB2" w:rsidRDefault="00F31D3B" w:rsidP="00B73549">
            <w:pPr>
              <w:pStyle w:val="NoSpacing"/>
              <w:tabs>
                <w:tab w:val="decimal" w:pos="1294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6,809</w:t>
            </w:r>
          </w:p>
        </w:tc>
      </w:tr>
      <w:tr w:rsidR="00B73549" w:rsidRPr="005C0BB2" w14:paraId="5455C78D" w14:textId="77777777" w:rsidTr="001A3890">
        <w:tc>
          <w:tcPr>
            <w:tcW w:w="4410" w:type="dxa"/>
            <w:shd w:val="clear" w:color="auto" w:fill="auto"/>
          </w:tcPr>
          <w:p w14:paraId="646E2671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สินค้าคงเหลือ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C5BC80" w14:textId="3E1BED60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DD7993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78DFF02" w14:textId="1A122970" w:rsidR="00B73549" w:rsidRPr="005C0BB2" w:rsidRDefault="00B73549" w:rsidP="00B73549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7C93EA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F436DF2" w14:textId="49E3E796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64,305</w:t>
            </w:r>
          </w:p>
        </w:tc>
        <w:tc>
          <w:tcPr>
            <w:tcW w:w="270" w:type="dxa"/>
          </w:tcPr>
          <w:p w14:paraId="38DDB328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C2EE1FF" w14:textId="1078E13D" w:rsidR="00B73549" w:rsidRPr="005C0BB2" w:rsidRDefault="00B73549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0ACA9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0C8BA3" w14:textId="1B953CBA" w:rsidR="00B73549" w:rsidRPr="005C0BB2" w:rsidRDefault="00D02F37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64,305</w:t>
            </w:r>
          </w:p>
        </w:tc>
      </w:tr>
      <w:tr w:rsidR="003F1F0E" w:rsidRPr="005C0BB2" w14:paraId="549ADD84" w14:textId="77777777" w:rsidTr="001A3890">
        <w:tc>
          <w:tcPr>
            <w:tcW w:w="4410" w:type="dxa"/>
            <w:shd w:val="clear" w:color="auto" w:fill="auto"/>
          </w:tcPr>
          <w:p w14:paraId="79D5562B" w14:textId="3FF1C28D" w:rsidR="003F1F0E" w:rsidRPr="005C0BB2" w:rsidRDefault="003F1F0E" w:rsidP="003F1F0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57A9AF" w14:textId="4A9D3A5A" w:rsidR="003F1F0E" w:rsidRPr="005C0BB2" w:rsidRDefault="003F1F0E" w:rsidP="003F1F0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154E01" w14:textId="77777777" w:rsidR="003F1F0E" w:rsidRPr="005C0BB2" w:rsidRDefault="003F1F0E" w:rsidP="003F1F0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A5E5561" w14:textId="4E9B0055" w:rsidR="003F1F0E" w:rsidRPr="005C0BB2" w:rsidRDefault="003F1F0E" w:rsidP="003F1F0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FE3BFD" w14:textId="77777777" w:rsidR="003F1F0E" w:rsidRPr="005C0BB2" w:rsidRDefault="003F1F0E" w:rsidP="003F1F0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5012E8" w14:textId="28244F43" w:rsidR="003F1F0E" w:rsidRPr="005C0BB2" w:rsidRDefault="003F1F0E" w:rsidP="003F1F0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4,201</w:t>
            </w:r>
          </w:p>
        </w:tc>
        <w:tc>
          <w:tcPr>
            <w:tcW w:w="270" w:type="dxa"/>
          </w:tcPr>
          <w:p w14:paraId="65F21862" w14:textId="77777777" w:rsidR="003F1F0E" w:rsidRPr="005C0BB2" w:rsidRDefault="003F1F0E" w:rsidP="003F1F0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9E5A18" w14:textId="0865A952" w:rsidR="003F1F0E" w:rsidRPr="005C0BB2" w:rsidRDefault="003F1F0E" w:rsidP="003F1F0E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F3132D" w14:textId="77777777" w:rsidR="003F1F0E" w:rsidRPr="005C0BB2" w:rsidRDefault="003F1F0E" w:rsidP="003F1F0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3371A0" w14:textId="3F515F80" w:rsidR="003F1F0E" w:rsidRPr="005C0BB2" w:rsidRDefault="003F1F0E" w:rsidP="003F1F0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4,201</w:t>
            </w:r>
          </w:p>
        </w:tc>
      </w:tr>
      <w:tr w:rsidR="00B73549" w:rsidRPr="005C0BB2" w14:paraId="468D7960" w14:textId="77777777" w:rsidTr="001A3890">
        <w:tc>
          <w:tcPr>
            <w:tcW w:w="4410" w:type="dxa"/>
            <w:shd w:val="clear" w:color="auto" w:fill="auto"/>
          </w:tcPr>
          <w:p w14:paraId="5430FB5A" w14:textId="77777777" w:rsidR="00B73549" w:rsidRPr="00241A36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2782D5" w14:textId="77777777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D32F18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4C2A687" w14:textId="77777777" w:rsidR="00B73549" w:rsidRPr="005C0BB2" w:rsidRDefault="00B73549" w:rsidP="00B73549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A7B57B9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E0FD0B" w14:textId="446B1268" w:rsidR="00B73549" w:rsidRPr="002D241E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24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510,853</w:t>
            </w:r>
          </w:p>
        </w:tc>
        <w:tc>
          <w:tcPr>
            <w:tcW w:w="270" w:type="dxa"/>
          </w:tcPr>
          <w:p w14:paraId="2A58689D" w14:textId="77777777" w:rsidR="00B73549" w:rsidRPr="002D241E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B20BCE" w14:textId="6D30F033" w:rsidR="00B73549" w:rsidRPr="002D241E" w:rsidRDefault="00DB7D44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24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(2,186)</w:t>
            </w:r>
          </w:p>
        </w:tc>
        <w:tc>
          <w:tcPr>
            <w:tcW w:w="270" w:type="dxa"/>
          </w:tcPr>
          <w:p w14:paraId="757B9D39" w14:textId="77777777" w:rsidR="00B73549" w:rsidRPr="002D241E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24B872C" w14:textId="16782AC1" w:rsidR="00B73549" w:rsidRPr="002D241E" w:rsidRDefault="00DB7D44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D24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508,667</w:t>
            </w:r>
          </w:p>
        </w:tc>
      </w:tr>
      <w:tr w:rsidR="00B73549" w:rsidRPr="005C0BB2" w14:paraId="5EEBCE30" w14:textId="77777777" w:rsidTr="001A3890">
        <w:tc>
          <w:tcPr>
            <w:tcW w:w="4410" w:type="dxa"/>
            <w:shd w:val="clear" w:color="auto" w:fill="auto"/>
          </w:tcPr>
          <w:p w14:paraId="3C764246" w14:textId="77777777" w:rsidR="00B73549" w:rsidRPr="005C0BB2" w:rsidRDefault="00B73549" w:rsidP="00F22C19">
            <w:pPr>
              <w:pStyle w:val="NoSpacing"/>
              <w:spacing w:line="144" w:lineRule="auto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FD94E93" w14:textId="77777777" w:rsidR="00B73549" w:rsidRPr="005C0BB2" w:rsidRDefault="00B73549" w:rsidP="00F22C19">
            <w:pPr>
              <w:pStyle w:val="NoSpacing"/>
              <w:spacing w:line="144" w:lineRule="auto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A81A64" w14:textId="77777777" w:rsidR="00B73549" w:rsidRPr="005C0BB2" w:rsidRDefault="00B73549" w:rsidP="00F22C19">
            <w:pPr>
              <w:pStyle w:val="NoSpacing"/>
              <w:spacing w:line="144" w:lineRule="auto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20968FC" w14:textId="77777777" w:rsidR="00B73549" w:rsidRPr="005C0BB2" w:rsidRDefault="00B73549" w:rsidP="00F22C19">
            <w:pPr>
              <w:pStyle w:val="NoSpacing"/>
              <w:spacing w:line="144" w:lineRule="auto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E0D72B8" w14:textId="77777777" w:rsidR="00B73549" w:rsidRPr="005C0BB2" w:rsidRDefault="00B73549" w:rsidP="00F22C19">
            <w:pPr>
              <w:pStyle w:val="NoSpacing"/>
              <w:tabs>
                <w:tab w:val="decimal" w:pos="980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4F7019D" w14:textId="77777777" w:rsidR="00B73549" w:rsidRPr="005C0BB2" w:rsidRDefault="00B73549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05DF24" w14:textId="77777777" w:rsidR="00B73549" w:rsidRPr="005C0BB2" w:rsidRDefault="00B73549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4E52A0" w14:textId="77777777" w:rsidR="00B73549" w:rsidRPr="005C0BB2" w:rsidRDefault="00B73549" w:rsidP="00F22C19">
            <w:pPr>
              <w:pStyle w:val="NoSpacing"/>
              <w:tabs>
                <w:tab w:val="decimal" w:pos="1330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4A95B" w14:textId="77777777" w:rsidR="00B73549" w:rsidRPr="005C0BB2" w:rsidRDefault="00B73549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A1CABF" w14:textId="77777777" w:rsidR="00B73549" w:rsidRPr="005C0BB2" w:rsidRDefault="00B73549" w:rsidP="00F22C19">
            <w:pPr>
              <w:pStyle w:val="NoSpacing"/>
              <w:tabs>
                <w:tab w:val="decimal" w:pos="1294"/>
              </w:tabs>
              <w:spacing w:line="144" w:lineRule="auto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3549" w:rsidRPr="005C0BB2" w14:paraId="6D7F42E5" w14:textId="77777777" w:rsidTr="001A3890">
        <w:tc>
          <w:tcPr>
            <w:tcW w:w="4410" w:type="dxa"/>
            <w:shd w:val="clear" w:color="auto" w:fill="auto"/>
          </w:tcPr>
          <w:p w14:paraId="1751E83F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478670" w14:textId="77777777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FD5074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7043CD7" w14:textId="77777777" w:rsidR="00B73549" w:rsidRPr="005C0BB2" w:rsidRDefault="00B73549" w:rsidP="00B73549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89F07FA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801F60A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48869E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F6142F3" w14:textId="77777777" w:rsidR="00B73549" w:rsidRPr="005C0BB2" w:rsidRDefault="00B73549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523F2A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4E14C3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3549" w:rsidRPr="005C0BB2" w14:paraId="5B628B95" w14:textId="77777777" w:rsidTr="001A3890">
        <w:tc>
          <w:tcPr>
            <w:tcW w:w="4410" w:type="dxa"/>
            <w:shd w:val="clear" w:color="auto" w:fill="auto"/>
          </w:tcPr>
          <w:p w14:paraId="46364506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เงินฝากสถาบันการเงินระยะยาว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02DE82" w14:textId="3442E95F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281EE736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498CF1E" w14:textId="272F73B5" w:rsidR="00B73549" w:rsidRPr="005C0BB2" w:rsidRDefault="00B73549" w:rsidP="00B73549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354E9D32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3F16533" w14:textId="790EA84F" w:rsidR="00B73549" w:rsidRPr="005C0BB2" w:rsidRDefault="009F481A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270" w:type="dxa"/>
          </w:tcPr>
          <w:p w14:paraId="7EC42DCA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71D9D89" w14:textId="3A980F1A" w:rsidR="00B73549" w:rsidRPr="005C0BB2" w:rsidRDefault="009F481A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31740C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23DE40D" w14:textId="2FA5E76D" w:rsidR="00B73549" w:rsidRPr="005C0BB2" w:rsidRDefault="009F481A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1,000</w:t>
            </w:r>
          </w:p>
        </w:tc>
      </w:tr>
      <w:tr w:rsidR="00B73549" w:rsidRPr="005C0BB2" w14:paraId="66C3AD20" w14:textId="77777777" w:rsidTr="001A3890">
        <w:tc>
          <w:tcPr>
            <w:tcW w:w="4410" w:type="dxa"/>
            <w:shd w:val="clear" w:color="auto" w:fill="auto"/>
          </w:tcPr>
          <w:p w14:paraId="6E91AA31" w14:textId="77777777" w:rsidR="00B73549" w:rsidRPr="005C0BB2" w:rsidRDefault="00B73549" w:rsidP="00B73549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3B1C8C" w14:textId="42097E12" w:rsidR="00B73549" w:rsidRPr="005C0BB2" w:rsidRDefault="00B73549" w:rsidP="00B73549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325B7" w14:textId="77777777" w:rsidR="00B73549" w:rsidRPr="005C0BB2" w:rsidRDefault="00B73549" w:rsidP="00B73549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48AA4D1" w14:textId="305E0B61" w:rsidR="00B73549" w:rsidRPr="005C0BB2" w:rsidRDefault="00B73549" w:rsidP="00B73549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E19667" w14:textId="77777777" w:rsidR="00B73549" w:rsidRPr="005C0BB2" w:rsidRDefault="00B73549" w:rsidP="00B73549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A53DB43" w14:textId="6D1C1EAF" w:rsidR="00B73549" w:rsidRPr="005C0BB2" w:rsidRDefault="009F481A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783,030</w:t>
            </w:r>
          </w:p>
        </w:tc>
        <w:tc>
          <w:tcPr>
            <w:tcW w:w="270" w:type="dxa"/>
          </w:tcPr>
          <w:p w14:paraId="0E0F7E1F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662A81" w14:textId="315978CE" w:rsidR="00B73549" w:rsidRPr="005C0BB2" w:rsidRDefault="00725B9F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(5,693)</w:t>
            </w:r>
          </w:p>
        </w:tc>
        <w:tc>
          <w:tcPr>
            <w:tcW w:w="270" w:type="dxa"/>
          </w:tcPr>
          <w:p w14:paraId="01795608" w14:textId="77777777" w:rsidR="00B73549" w:rsidRPr="005C0BB2" w:rsidRDefault="00B73549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6E6291B" w14:textId="6AFCAC65" w:rsidR="00B73549" w:rsidRPr="005C0BB2" w:rsidRDefault="003D4323" w:rsidP="00B73549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777,337</w:t>
            </w:r>
          </w:p>
        </w:tc>
      </w:tr>
      <w:tr w:rsidR="00D02F37" w:rsidRPr="005C0BB2" w14:paraId="23A72C24" w14:textId="77777777" w:rsidTr="001A3890">
        <w:tc>
          <w:tcPr>
            <w:tcW w:w="4410" w:type="dxa"/>
            <w:shd w:val="clear" w:color="auto" w:fill="auto"/>
          </w:tcPr>
          <w:p w14:paraId="7BD5926E" w14:textId="77777777" w:rsidR="00D02F37" w:rsidRPr="005C0BB2" w:rsidRDefault="00D02F37" w:rsidP="00D02F3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5F7A66" w14:textId="122E8025" w:rsidR="00D02F37" w:rsidRPr="005C0BB2" w:rsidRDefault="00D02F37" w:rsidP="00D02F37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77F63" w14:textId="77777777" w:rsidR="00D02F37" w:rsidRPr="005C0BB2" w:rsidRDefault="00D02F37" w:rsidP="00D02F3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40EB4C2" w14:textId="22E753B1" w:rsidR="00D02F37" w:rsidRPr="005C0BB2" w:rsidRDefault="00D02F37" w:rsidP="00D02F37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394E5E" w14:textId="77777777" w:rsidR="00D02F37" w:rsidRPr="005C0BB2" w:rsidRDefault="00D02F37" w:rsidP="00D02F37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8804875" w14:textId="092F83C6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60,000</w:t>
            </w:r>
          </w:p>
        </w:tc>
        <w:tc>
          <w:tcPr>
            <w:tcW w:w="270" w:type="dxa"/>
          </w:tcPr>
          <w:p w14:paraId="4C68A850" w14:textId="77777777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60DEFE9" w14:textId="2FF8EC8A" w:rsidR="00D02F37" w:rsidRPr="005C0BB2" w:rsidRDefault="00D02F37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B9983C" w14:textId="77777777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E12006D" w14:textId="74A78978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60,000</w:t>
            </w:r>
          </w:p>
        </w:tc>
      </w:tr>
      <w:tr w:rsidR="00D02F37" w:rsidRPr="005C0BB2" w14:paraId="2FF50B04" w14:textId="77777777" w:rsidTr="001A3890">
        <w:tc>
          <w:tcPr>
            <w:tcW w:w="4410" w:type="dxa"/>
            <w:shd w:val="clear" w:color="auto" w:fill="auto"/>
          </w:tcPr>
          <w:p w14:paraId="5F55330C" w14:textId="77777777" w:rsidR="00D02F37" w:rsidRPr="005C0BB2" w:rsidRDefault="00D02F37" w:rsidP="00D02F3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เงินลทุนในการร่วมค้า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94489F" w14:textId="1CF6D553" w:rsidR="00D02F37" w:rsidRPr="005C0BB2" w:rsidRDefault="00D02F37" w:rsidP="00D02F37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2DFDD" w14:textId="77777777" w:rsidR="00D02F37" w:rsidRPr="005C0BB2" w:rsidRDefault="00D02F37" w:rsidP="00D02F3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24314E7" w14:textId="1F8283C5" w:rsidR="00D02F37" w:rsidRPr="005C0BB2" w:rsidRDefault="00D02F37" w:rsidP="00D02F37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2859FE2" w14:textId="77777777" w:rsidR="00D02F37" w:rsidRPr="005C0BB2" w:rsidRDefault="00D02F37" w:rsidP="00D02F37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B538343" w14:textId="445DF94E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7,713</w:t>
            </w:r>
          </w:p>
        </w:tc>
        <w:tc>
          <w:tcPr>
            <w:tcW w:w="270" w:type="dxa"/>
          </w:tcPr>
          <w:p w14:paraId="0DDF69E0" w14:textId="77777777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EED6342" w14:textId="7B974099" w:rsidR="00D02F37" w:rsidRPr="005C0BB2" w:rsidRDefault="00D02F37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05AD40" w14:textId="77777777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D434A8" w14:textId="4F5F01D2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7,713</w:t>
            </w:r>
          </w:p>
        </w:tc>
      </w:tr>
      <w:tr w:rsidR="00D02F37" w:rsidRPr="005C0BB2" w14:paraId="14FBE7B2" w14:textId="77777777" w:rsidTr="001A3890">
        <w:tc>
          <w:tcPr>
            <w:tcW w:w="4410" w:type="dxa"/>
            <w:shd w:val="clear" w:color="auto" w:fill="auto"/>
          </w:tcPr>
          <w:p w14:paraId="66B46733" w14:textId="77777777" w:rsidR="00D02F37" w:rsidRPr="005C0BB2" w:rsidRDefault="00D02F37" w:rsidP="00D02F37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ส่วนปรับปรุงอาคารเช่าและอุปกรณ์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E80C0F" w14:textId="44628860" w:rsidR="00D02F37" w:rsidRPr="005C0BB2" w:rsidRDefault="00D02F37" w:rsidP="00D02F37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370F2" w14:textId="77777777" w:rsidR="00D02F37" w:rsidRPr="005C0BB2" w:rsidRDefault="00D02F37" w:rsidP="00D02F37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0B0B10F" w14:textId="6D05E791" w:rsidR="00D02F37" w:rsidRPr="005C0BB2" w:rsidRDefault="00D02F37" w:rsidP="00D02F37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854851" w14:textId="77777777" w:rsidR="00D02F37" w:rsidRPr="005C0BB2" w:rsidRDefault="00D02F37" w:rsidP="00D02F37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5342A49" w14:textId="5107FD95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19,146</w:t>
            </w:r>
          </w:p>
        </w:tc>
        <w:tc>
          <w:tcPr>
            <w:tcW w:w="270" w:type="dxa"/>
          </w:tcPr>
          <w:p w14:paraId="4D470AB6" w14:textId="77777777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972B9F1" w14:textId="74961EF2" w:rsidR="00D02F37" w:rsidRPr="005C0BB2" w:rsidRDefault="00D02F37" w:rsidP="00D02F37">
            <w:pPr>
              <w:pStyle w:val="NoSpacing"/>
              <w:tabs>
                <w:tab w:val="decimal" w:pos="133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41385" w14:textId="77777777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17D74F0" w14:textId="336BBFFB" w:rsidR="00D02F37" w:rsidRPr="005C0BB2" w:rsidRDefault="00D02F37" w:rsidP="00D02F37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19,146</w:t>
            </w:r>
          </w:p>
        </w:tc>
      </w:tr>
      <w:tr w:rsidR="00E14D1E" w:rsidRPr="005C0BB2" w14:paraId="24E0859B" w14:textId="77777777" w:rsidTr="001A3890">
        <w:tc>
          <w:tcPr>
            <w:tcW w:w="4410" w:type="dxa"/>
            <w:shd w:val="clear" w:color="auto" w:fill="auto"/>
          </w:tcPr>
          <w:p w14:paraId="31119681" w14:textId="1173C9DF" w:rsidR="00E14D1E" w:rsidRPr="005C0BB2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์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ไม่มีตัวตน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C79C72" w14:textId="22142956" w:rsidR="00E14D1E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98321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BB847EE" w14:textId="7A8279FE" w:rsidR="00E14D1E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AC3F1F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5FE2A93" w14:textId="7A8EF67D" w:rsidR="00E14D1E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2,272</w:t>
            </w:r>
          </w:p>
        </w:tc>
        <w:tc>
          <w:tcPr>
            <w:tcW w:w="270" w:type="dxa"/>
          </w:tcPr>
          <w:p w14:paraId="32B450F3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A924462" w14:textId="599304EE" w:rsidR="00E14D1E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562FBA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D71E164" w14:textId="78311179" w:rsidR="00E14D1E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2,272</w:t>
            </w:r>
          </w:p>
        </w:tc>
      </w:tr>
      <w:tr w:rsidR="00E14D1E" w:rsidRPr="005C0BB2" w14:paraId="1EB32BB9" w14:textId="77777777" w:rsidTr="001A3890">
        <w:tc>
          <w:tcPr>
            <w:tcW w:w="4410" w:type="dxa"/>
            <w:shd w:val="clear" w:color="auto" w:fill="auto"/>
          </w:tcPr>
          <w:p w14:paraId="2E1FFA6B" w14:textId="77777777" w:rsidR="00E14D1E" w:rsidRPr="005C0BB2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D6B563" w14:textId="1C519043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95AA1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71686C9" w14:textId="74E8FB12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3DC4FB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ABAA3AD" w14:textId="10E56B53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6,833</w:t>
            </w:r>
          </w:p>
        </w:tc>
        <w:tc>
          <w:tcPr>
            <w:tcW w:w="270" w:type="dxa"/>
          </w:tcPr>
          <w:p w14:paraId="65262386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2DB94E" w14:textId="19536451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1,576</w:t>
            </w:r>
          </w:p>
        </w:tc>
        <w:tc>
          <w:tcPr>
            <w:tcW w:w="270" w:type="dxa"/>
          </w:tcPr>
          <w:p w14:paraId="0C2A8EDA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7B6E670" w14:textId="1A94C38F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8,409</w:t>
            </w:r>
          </w:p>
        </w:tc>
      </w:tr>
      <w:tr w:rsidR="00A034AC" w:rsidRPr="005C0BB2" w14:paraId="4D7E4B60" w14:textId="77777777" w:rsidTr="001A3890">
        <w:tc>
          <w:tcPr>
            <w:tcW w:w="4410" w:type="dxa"/>
            <w:shd w:val="clear" w:color="auto" w:fill="auto"/>
          </w:tcPr>
          <w:p w14:paraId="5AA128FA" w14:textId="77777777" w:rsidR="00A034AC" w:rsidRPr="005C0BB2" w:rsidRDefault="00A034AC" w:rsidP="00A034AC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ADF7AD" w14:textId="5C6AB20D" w:rsidR="00A034AC" w:rsidRPr="005C0BB2" w:rsidRDefault="00A034AC" w:rsidP="00A034AC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03A786" w14:textId="77777777" w:rsidR="00A034AC" w:rsidRPr="005C0BB2" w:rsidRDefault="00A034AC" w:rsidP="00A034AC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B3EAD4D" w14:textId="467892C9" w:rsidR="00A034AC" w:rsidRPr="005C0BB2" w:rsidRDefault="00A034AC" w:rsidP="00A034AC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8B32EC" w14:textId="77777777" w:rsidR="00A034AC" w:rsidRPr="005C0BB2" w:rsidRDefault="00A034AC" w:rsidP="00A034AC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2D5A4D" w14:textId="5453030B" w:rsidR="00A034AC" w:rsidRPr="005C0BB2" w:rsidRDefault="00A034AC" w:rsidP="00A034AC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1,622</w:t>
            </w:r>
          </w:p>
        </w:tc>
        <w:tc>
          <w:tcPr>
            <w:tcW w:w="270" w:type="dxa"/>
          </w:tcPr>
          <w:p w14:paraId="4FEE429E" w14:textId="77777777" w:rsidR="00A034AC" w:rsidRPr="005C0BB2" w:rsidRDefault="00A034AC" w:rsidP="00A034AC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27E90FA" w14:textId="2F3C42F4" w:rsidR="00A034AC" w:rsidRPr="005C0BB2" w:rsidRDefault="00A034AC" w:rsidP="00A034AC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8C77AC" w14:textId="77777777" w:rsidR="00A034AC" w:rsidRPr="005C0BB2" w:rsidRDefault="00A034AC" w:rsidP="00A034AC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D7EBCF" w14:textId="7EAF5BE7" w:rsidR="00A034AC" w:rsidRPr="005C0BB2" w:rsidRDefault="00A034AC" w:rsidP="00A034AC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1,622</w:t>
            </w:r>
          </w:p>
        </w:tc>
      </w:tr>
      <w:tr w:rsidR="00E14D1E" w:rsidRPr="005C0BB2" w14:paraId="30950E48" w14:textId="77777777" w:rsidTr="00E25389">
        <w:tc>
          <w:tcPr>
            <w:tcW w:w="4410" w:type="dxa"/>
            <w:shd w:val="clear" w:color="auto" w:fill="auto"/>
          </w:tcPr>
          <w:p w14:paraId="011E804A" w14:textId="7A92A41B" w:rsidR="00E14D1E" w:rsidRPr="00241A36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รวมสินทรั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พย์</w:t>
            </w:r>
            <w:r w:rsidRPr="00241A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2C4544" w14:textId="77777777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6A05E3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170C60C" w14:textId="77777777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E6A7DCB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668C0DF" w14:textId="70C88F4D" w:rsidR="00E14D1E" w:rsidRPr="00016045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160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881,616</w:t>
            </w:r>
          </w:p>
        </w:tc>
        <w:tc>
          <w:tcPr>
            <w:tcW w:w="270" w:type="dxa"/>
          </w:tcPr>
          <w:p w14:paraId="6BBBEE12" w14:textId="77777777" w:rsidR="00E14D1E" w:rsidRPr="00016045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3A9182F" w14:textId="75DD334C" w:rsidR="00E14D1E" w:rsidRPr="00016045" w:rsidRDefault="00B15453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(4,117)</w:t>
            </w:r>
          </w:p>
        </w:tc>
        <w:tc>
          <w:tcPr>
            <w:tcW w:w="270" w:type="dxa"/>
          </w:tcPr>
          <w:p w14:paraId="29118F6E" w14:textId="77777777" w:rsidR="00E14D1E" w:rsidRPr="00016045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1B825F6" w14:textId="79136732" w:rsidR="00E14D1E" w:rsidRPr="00016045" w:rsidRDefault="00B15453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877,499</w:t>
            </w:r>
          </w:p>
        </w:tc>
      </w:tr>
      <w:tr w:rsidR="00E14D1E" w:rsidRPr="005C0BB2" w14:paraId="05A74731" w14:textId="77777777" w:rsidTr="00E25389">
        <w:tc>
          <w:tcPr>
            <w:tcW w:w="4410" w:type="dxa"/>
            <w:shd w:val="clear" w:color="auto" w:fill="auto"/>
          </w:tcPr>
          <w:p w14:paraId="6151B7AC" w14:textId="77777777" w:rsidR="00E14D1E" w:rsidRPr="005C0BB2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002152" w14:textId="77777777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0B067A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1045F4B" w14:textId="77777777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FC8AC84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8F2FEC" w14:textId="600ADB87" w:rsidR="00E14D1E" w:rsidRPr="00016045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1604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1,392,469</w:t>
            </w:r>
          </w:p>
        </w:tc>
        <w:tc>
          <w:tcPr>
            <w:tcW w:w="270" w:type="dxa"/>
          </w:tcPr>
          <w:p w14:paraId="702E671E" w14:textId="77777777" w:rsidR="00E14D1E" w:rsidRPr="00016045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36E9CD" w14:textId="582BC66E" w:rsidR="00E14D1E" w:rsidRPr="00016045" w:rsidRDefault="00B15453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(6,303)</w:t>
            </w:r>
          </w:p>
        </w:tc>
        <w:tc>
          <w:tcPr>
            <w:tcW w:w="270" w:type="dxa"/>
          </w:tcPr>
          <w:p w14:paraId="38B439B6" w14:textId="77777777" w:rsidR="00E14D1E" w:rsidRPr="00016045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16C598" w14:textId="684D8834" w:rsidR="00E14D1E" w:rsidRPr="00016045" w:rsidRDefault="00B15453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1,386,166</w:t>
            </w:r>
          </w:p>
        </w:tc>
      </w:tr>
      <w:tr w:rsidR="00E14D1E" w:rsidRPr="005C0BB2" w14:paraId="34672E9F" w14:textId="77777777" w:rsidTr="001A3890">
        <w:tc>
          <w:tcPr>
            <w:tcW w:w="4410" w:type="dxa"/>
            <w:shd w:val="clear" w:color="auto" w:fill="auto"/>
          </w:tcPr>
          <w:p w14:paraId="7A4704F2" w14:textId="66AE8CC1" w:rsidR="00E14D1E" w:rsidRPr="009F481A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9F48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95BBCA" w14:textId="77777777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52023C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D2C8712" w14:textId="77777777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0469E1E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02CEA45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243F32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7992ABF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09A319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EC2DB63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4D1E" w:rsidRPr="005C0BB2" w14:paraId="0D2FDD60" w14:textId="77777777" w:rsidTr="001A3890">
        <w:tc>
          <w:tcPr>
            <w:tcW w:w="4410" w:type="dxa"/>
            <w:shd w:val="clear" w:color="auto" w:fill="auto"/>
          </w:tcPr>
          <w:p w14:paraId="75745270" w14:textId="77777777" w:rsidR="00E14D1E" w:rsidRPr="00241A36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41A3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8B9A3D" w14:textId="77777777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A8B9E7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BF09F0B" w14:textId="77777777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91257D2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FBFB948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3B628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FDFDC71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8D8ED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647024C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14D1E" w:rsidRPr="005C0BB2" w14:paraId="11D75B9C" w14:textId="77777777" w:rsidTr="001A3890">
        <w:tc>
          <w:tcPr>
            <w:tcW w:w="4410" w:type="dxa"/>
            <w:shd w:val="clear" w:color="auto" w:fill="auto"/>
          </w:tcPr>
          <w:p w14:paraId="004C7575" w14:textId="5A51C358" w:rsidR="00E14D1E" w:rsidRPr="005C0BB2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เงินเบิกเกิ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บัญชีและเงินกู้ยืมระยะสั้นจากสถาบันการเงิน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42CB38" w14:textId="3D2ADBCA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6D7AE248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E47E28B" w14:textId="788A6F84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6CABA40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A57F53A" w14:textId="656C253F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362,250</w:t>
            </w:r>
          </w:p>
        </w:tc>
        <w:tc>
          <w:tcPr>
            <w:tcW w:w="270" w:type="dxa"/>
          </w:tcPr>
          <w:p w14:paraId="4B6792F4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F7D6F28" w14:textId="3E284D59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1E4D89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7917236" w14:textId="1A65BA64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362,250</w:t>
            </w:r>
          </w:p>
        </w:tc>
      </w:tr>
      <w:tr w:rsidR="00E14D1E" w:rsidRPr="005C0BB2" w14:paraId="0F637B43" w14:textId="77777777" w:rsidTr="001A3890">
        <w:tc>
          <w:tcPr>
            <w:tcW w:w="4410" w:type="dxa"/>
            <w:shd w:val="clear" w:color="auto" w:fill="auto"/>
          </w:tcPr>
          <w:p w14:paraId="0DE228EC" w14:textId="77777777" w:rsidR="00E14D1E" w:rsidRPr="005C0BB2" w:rsidRDefault="00E14D1E" w:rsidP="00E14D1E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489085" w14:textId="7C1CE3BC" w:rsidR="00E14D1E" w:rsidRPr="005C0BB2" w:rsidRDefault="00E14D1E" w:rsidP="00E14D1E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2DD0D4A" w14:textId="77777777" w:rsidR="00E14D1E" w:rsidRPr="005C0BB2" w:rsidRDefault="00E14D1E" w:rsidP="00E14D1E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553BAF6" w14:textId="71E5215F" w:rsidR="00E14D1E" w:rsidRPr="005C0BB2" w:rsidRDefault="00E14D1E" w:rsidP="00E14D1E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8381221" w14:textId="77777777" w:rsidR="00E14D1E" w:rsidRPr="005C0BB2" w:rsidRDefault="00E14D1E" w:rsidP="00E14D1E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A1C86FC" w14:textId="073EAF40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20,082</w:t>
            </w:r>
          </w:p>
        </w:tc>
        <w:tc>
          <w:tcPr>
            <w:tcW w:w="270" w:type="dxa"/>
          </w:tcPr>
          <w:p w14:paraId="537322EC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0FAC7A" w14:textId="7F7EFC0C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877A6" w14:textId="77777777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F2DF0A" w14:textId="3AC1EA93" w:rsidR="00E14D1E" w:rsidRPr="005C0BB2" w:rsidRDefault="00E14D1E" w:rsidP="00E14D1E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20,082</w:t>
            </w:r>
          </w:p>
        </w:tc>
      </w:tr>
      <w:tr w:rsidR="009340B4" w:rsidRPr="005C0BB2" w14:paraId="2AEBBB66" w14:textId="77777777" w:rsidTr="001A3890">
        <w:tc>
          <w:tcPr>
            <w:tcW w:w="4410" w:type="dxa"/>
            <w:shd w:val="clear" w:color="auto" w:fill="auto"/>
          </w:tcPr>
          <w:p w14:paraId="36EA1EAA" w14:textId="30810F46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A7364D" w14:textId="53FA9E95" w:rsidR="009340B4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7FDB10F2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226001D" w14:textId="50A29025" w:rsidR="009340B4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6DF1719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7860D9F" w14:textId="3F2D0B49" w:rsidR="009340B4" w:rsidRDefault="005D6AA1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50,630</w:t>
            </w:r>
          </w:p>
        </w:tc>
        <w:tc>
          <w:tcPr>
            <w:tcW w:w="270" w:type="dxa"/>
          </w:tcPr>
          <w:p w14:paraId="7CC56A0B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822DAB" w14:textId="3E16B80D" w:rsidR="009340B4" w:rsidRDefault="005D6AA1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1ED4C2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ED4F5EF" w14:textId="0B007872" w:rsidR="009340B4" w:rsidRDefault="005D6AA1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50,630</w:t>
            </w:r>
          </w:p>
        </w:tc>
      </w:tr>
      <w:tr w:rsidR="009340B4" w:rsidRPr="005C0BB2" w14:paraId="3781269B" w14:textId="77777777" w:rsidTr="001A3890">
        <w:tc>
          <w:tcPr>
            <w:tcW w:w="4410" w:type="dxa"/>
            <w:shd w:val="clear" w:color="auto" w:fill="auto"/>
          </w:tcPr>
          <w:p w14:paraId="1538D763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ABAE55" w14:textId="085FAA52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154BC3A8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69DB02B" w14:textId="33757C06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3A7C1493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52E12A9" w14:textId="56CA68FB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79,500</w:t>
            </w:r>
          </w:p>
        </w:tc>
        <w:tc>
          <w:tcPr>
            <w:tcW w:w="270" w:type="dxa"/>
          </w:tcPr>
          <w:p w14:paraId="138EAD45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399FBAB" w14:textId="7BD4A63F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58B38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6EC04CE" w14:textId="6B59125C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79,500</w:t>
            </w:r>
          </w:p>
        </w:tc>
      </w:tr>
      <w:tr w:rsidR="009340B4" w:rsidRPr="005C0BB2" w14:paraId="73E26EEE" w14:textId="77777777" w:rsidTr="001A3890">
        <w:tc>
          <w:tcPr>
            <w:tcW w:w="4410" w:type="dxa"/>
            <w:shd w:val="clear" w:color="auto" w:fill="auto"/>
          </w:tcPr>
          <w:p w14:paraId="70B2E4FE" w14:textId="40FF884A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</w:t>
            </w:r>
            <w:r w:rsidR="008172E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สั้น</w:t>
            </w: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จากบุคคลอื่น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07D891" w14:textId="5915B8E5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3A0BE28E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4FF3E0B" w14:textId="3D23B7F0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EFC31BD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C0D28B5" w14:textId="4B9F26F8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0FDF63C6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803695E" w14:textId="27FAB833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EDE4BD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6CD2DF" w14:textId="2FD3322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20,000</w:t>
            </w:r>
          </w:p>
        </w:tc>
      </w:tr>
      <w:tr w:rsidR="009340B4" w:rsidRPr="005C0BB2" w14:paraId="2A866712" w14:textId="77777777" w:rsidTr="001A3890">
        <w:tc>
          <w:tcPr>
            <w:tcW w:w="4410" w:type="dxa"/>
            <w:shd w:val="clear" w:color="auto" w:fill="auto"/>
          </w:tcPr>
          <w:p w14:paraId="50C689F6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A7729D" w14:textId="3163105E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11E4DF7C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45E41A3" w14:textId="1E545026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F08B66B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C4B2D85" w14:textId="35C2BF6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7,902</w:t>
            </w:r>
          </w:p>
        </w:tc>
        <w:tc>
          <w:tcPr>
            <w:tcW w:w="270" w:type="dxa"/>
          </w:tcPr>
          <w:p w14:paraId="3B1E0A8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A86B443" w14:textId="58793300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E324C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79C8425" w14:textId="7AE41815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7,902</w:t>
            </w:r>
          </w:p>
        </w:tc>
      </w:tr>
      <w:tr w:rsidR="009340B4" w:rsidRPr="005C0BB2" w14:paraId="35C75510" w14:textId="77777777" w:rsidTr="001A3890">
        <w:tc>
          <w:tcPr>
            <w:tcW w:w="4410" w:type="dxa"/>
            <w:shd w:val="clear" w:color="auto" w:fill="auto"/>
          </w:tcPr>
          <w:p w14:paraId="012CD909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8EEA4A" w14:textId="4002F570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EDF50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68A01E0" w14:textId="142D65DC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776CFB4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0B2AB8" w14:textId="2B020471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2,528</w:t>
            </w:r>
          </w:p>
        </w:tc>
        <w:tc>
          <w:tcPr>
            <w:tcW w:w="270" w:type="dxa"/>
          </w:tcPr>
          <w:p w14:paraId="4B72B820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0E70F4" w14:textId="3CA662DD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00580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AFD691" w14:textId="49196F8D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2,528</w:t>
            </w:r>
          </w:p>
        </w:tc>
      </w:tr>
      <w:tr w:rsidR="009340B4" w:rsidRPr="005C0BB2" w14:paraId="77DD70D8" w14:textId="77777777" w:rsidTr="001A3890">
        <w:tc>
          <w:tcPr>
            <w:tcW w:w="4410" w:type="dxa"/>
            <w:shd w:val="clear" w:color="auto" w:fill="auto"/>
          </w:tcPr>
          <w:p w14:paraId="3B171F3A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15DACD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779F13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E1E6304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EC9377E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862A89A" w14:textId="67C9A769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542,892</w:t>
            </w:r>
          </w:p>
        </w:tc>
        <w:tc>
          <w:tcPr>
            <w:tcW w:w="270" w:type="dxa"/>
          </w:tcPr>
          <w:p w14:paraId="0BEAEEE5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EDB7D97" w14:textId="562B8649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DDEC0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073DDE" w14:textId="0CAC331F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542,892</w:t>
            </w:r>
          </w:p>
        </w:tc>
      </w:tr>
      <w:tr w:rsidR="009340B4" w:rsidRPr="005C0BB2" w14:paraId="76071C07" w14:textId="77777777" w:rsidTr="001A3890">
        <w:tc>
          <w:tcPr>
            <w:tcW w:w="4410" w:type="dxa"/>
            <w:shd w:val="clear" w:color="auto" w:fill="auto"/>
          </w:tcPr>
          <w:p w14:paraId="053F10C6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F732A9C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3682BA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6421488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01A5BA7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3B02FE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EE7E46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6F1F84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8EDDC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69E1C6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40B4" w:rsidRPr="005C0BB2" w14:paraId="47B9AC5E" w14:textId="77777777" w:rsidTr="001A3890">
        <w:tc>
          <w:tcPr>
            <w:tcW w:w="4410" w:type="dxa"/>
            <w:shd w:val="clear" w:color="auto" w:fill="auto"/>
          </w:tcPr>
          <w:p w14:paraId="26E3BAC2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805C9A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6D354C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4A264AD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4FCFFF1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F371C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C619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9C68A6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6791A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4B9C58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40B4" w:rsidRPr="005C0BB2" w14:paraId="3954014B" w14:textId="77777777" w:rsidTr="001A3890">
        <w:tc>
          <w:tcPr>
            <w:tcW w:w="4410" w:type="dxa"/>
            <w:shd w:val="clear" w:color="auto" w:fill="auto"/>
          </w:tcPr>
          <w:p w14:paraId="3916682B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A7012E" w14:textId="2F9EF8DB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40E50718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D4E0534" w14:textId="6BE92E5C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52A5B6F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50265FF" w14:textId="6A1A0295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112,245</w:t>
            </w:r>
          </w:p>
        </w:tc>
        <w:tc>
          <w:tcPr>
            <w:tcW w:w="270" w:type="dxa"/>
          </w:tcPr>
          <w:p w14:paraId="280FDC14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7AA916" w14:textId="6C01EAA0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B55EDA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048AF7" w14:textId="2D89B06A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112,245</w:t>
            </w:r>
          </w:p>
        </w:tc>
      </w:tr>
      <w:tr w:rsidR="009340B4" w:rsidRPr="005C0BB2" w14:paraId="7C0987BF" w14:textId="77777777" w:rsidTr="001A3890">
        <w:tc>
          <w:tcPr>
            <w:tcW w:w="4410" w:type="dxa"/>
            <w:shd w:val="clear" w:color="auto" w:fill="auto"/>
          </w:tcPr>
          <w:p w14:paraId="66C272BC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B883FE" w14:textId="6515E790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C7E1D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D6F0C61" w14:textId="14615ED9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3ACA04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264E10F" w14:textId="412EF4B3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2,680</w:t>
            </w:r>
          </w:p>
        </w:tc>
        <w:tc>
          <w:tcPr>
            <w:tcW w:w="270" w:type="dxa"/>
          </w:tcPr>
          <w:p w14:paraId="631ABB9D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9C5499" w14:textId="06B78711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662DE6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DFBB2DC" w14:textId="080122EA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2,680</w:t>
            </w:r>
          </w:p>
        </w:tc>
      </w:tr>
      <w:tr w:rsidR="009340B4" w:rsidRPr="005C0BB2" w14:paraId="1B156B53" w14:textId="77777777" w:rsidTr="001A3890">
        <w:tc>
          <w:tcPr>
            <w:tcW w:w="4410" w:type="dxa"/>
            <w:shd w:val="clear" w:color="auto" w:fill="auto"/>
          </w:tcPr>
          <w:p w14:paraId="14A9A4D3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24DEA3" w14:textId="5FF8C20B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DDE97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7D13CB7" w14:textId="56DAECA5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132DF9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D755BE" w14:textId="5AA1BBA6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270" w:type="dxa"/>
          </w:tcPr>
          <w:p w14:paraId="0B011AEA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724206" w14:textId="49C54D33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5BB0CD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9A9365" w14:textId="0AEF790B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</w:tr>
      <w:tr w:rsidR="009340B4" w:rsidRPr="005C0BB2" w14:paraId="591C5CD1" w14:textId="77777777" w:rsidTr="001A3890">
        <w:tc>
          <w:tcPr>
            <w:tcW w:w="4410" w:type="dxa"/>
            <w:shd w:val="clear" w:color="auto" w:fill="auto"/>
          </w:tcPr>
          <w:p w14:paraId="1FC31CA1" w14:textId="17BF84AD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2E1F49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730258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E2DC71A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D3C282E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7DE50BD" w14:textId="250ECFBB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115,589</w:t>
            </w:r>
          </w:p>
        </w:tc>
        <w:tc>
          <w:tcPr>
            <w:tcW w:w="270" w:type="dxa"/>
          </w:tcPr>
          <w:p w14:paraId="36CC4F4F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70B4BB6" w14:textId="312F75F2" w:rsidR="009340B4" w:rsidRPr="00AA3BF1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B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645FEE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C10CFF" w14:textId="2D6A1A29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115,589</w:t>
            </w:r>
          </w:p>
        </w:tc>
      </w:tr>
      <w:tr w:rsidR="009340B4" w:rsidRPr="005C0BB2" w14:paraId="4A591F9B" w14:textId="77777777" w:rsidTr="001A3890">
        <w:tc>
          <w:tcPr>
            <w:tcW w:w="4410" w:type="dxa"/>
            <w:shd w:val="clear" w:color="auto" w:fill="auto"/>
          </w:tcPr>
          <w:p w14:paraId="30219106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55784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BB2F9B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31E202E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5C55A81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F2DDFE2" w14:textId="161F1A06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658,481</w:t>
            </w:r>
          </w:p>
        </w:tc>
        <w:tc>
          <w:tcPr>
            <w:tcW w:w="270" w:type="dxa"/>
          </w:tcPr>
          <w:p w14:paraId="6DF28C7C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D045168" w14:textId="04CC8548" w:rsidR="009340B4" w:rsidRPr="00AA3BF1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3B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B3CD08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CDAC56" w14:textId="27545011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658,481</w:t>
            </w:r>
          </w:p>
        </w:tc>
      </w:tr>
      <w:tr w:rsidR="00FE743D" w:rsidRPr="005C0BB2" w14:paraId="5E30A45D" w14:textId="77777777" w:rsidTr="001A3890">
        <w:tc>
          <w:tcPr>
            <w:tcW w:w="4410" w:type="dxa"/>
            <w:shd w:val="clear" w:color="auto" w:fill="auto"/>
          </w:tcPr>
          <w:p w14:paraId="5273C93A" w14:textId="77777777" w:rsidR="00FE743D" w:rsidRPr="005C0BB2" w:rsidRDefault="00FE743D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FB8A11" w14:textId="77777777" w:rsidR="00FE743D" w:rsidRPr="005C0BB2" w:rsidRDefault="00FE743D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EC7967" w14:textId="77777777" w:rsidR="00FE743D" w:rsidRPr="005C0BB2" w:rsidRDefault="00FE743D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4FA4C58" w14:textId="77777777" w:rsidR="00FE743D" w:rsidRPr="005C0BB2" w:rsidRDefault="00FE743D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14FA356" w14:textId="77777777" w:rsidR="00FE743D" w:rsidRPr="005C0BB2" w:rsidRDefault="00FE743D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739EC25" w14:textId="77777777" w:rsidR="00FE743D" w:rsidRPr="005C0BB2" w:rsidRDefault="00FE743D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24E902" w14:textId="77777777" w:rsidR="00FE743D" w:rsidRPr="005C0BB2" w:rsidRDefault="00FE743D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70BD9F4" w14:textId="77777777" w:rsidR="00FE743D" w:rsidRPr="005C0BB2" w:rsidRDefault="00FE743D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53285" w14:textId="77777777" w:rsidR="00FE743D" w:rsidRPr="005C0BB2" w:rsidRDefault="00FE743D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5FD9BB" w14:textId="77777777" w:rsidR="00FE743D" w:rsidRPr="005C0BB2" w:rsidRDefault="00FE743D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40B4" w:rsidRPr="005C0BB2" w14:paraId="2E96B6A2" w14:textId="77777777" w:rsidTr="001A3890">
        <w:tc>
          <w:tcPr>
            <w:tcW w:w="4410" w:type="dxa"/>
            <w:shd w:val="clear" w:color="auto" w:fill="auto"/>
          </w:tcPr>
          <w:p w14:paraId="46DE1E7D" w14:textId="0E08FF79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447269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E5FE30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0553B52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0D1A85C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63496A8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47E93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7F8BB8B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FC42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554BAFF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6636C" w:rsidRPr="005C0BB2" w14:paraId="06E0E4E0" w14:textId="77777777" w:rsidTr="001A3890">
        <w:tc>
          <w:tcPr>
            <w:tcW w:w="4410" w:type="dxa"/>
            <w:shd w:val="clear" w:color="auto" w:fill="auto"/>
          </w:tcPr>
          <w:p w14:paraId="3BDA5B3C" w14:textId="77777777" w:rsidR="0096636C" w:rsidRPr="005C0BB2" w:rsidRDefault="0096636C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EAD0FB" w14:textId="77777777" w:rsidR="0096636C" w:rsidRPr="005C0BB2" w:rsidRDefault="0096636C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601243" w14:textId="77777777" w:rsidR="0096636C" w:rsidRPr="005C0BB2" w:rsidRDefault="0096636C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1A96F75" w14:textId="77777777" w:rsidR="0096636C" w:rsidRPr="005C0BB2" w:rsidRDefault="0096636C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C258A30" w14:textId="77777777" w:rsidR="0096636C" w:rsidRPr="005C0BB2" w:rsidRDefault="0096636C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7330D22" w14:textId="77777777" w:rsidR="0096636C" w:rsidRPr="005C0BB2" w:rsidRDefault="0096636C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BA5F2" w14:textId="77777777" w:rsidR="0096636C" w:rsidRPr="005C0BB2" w:rsidRDefault="0096636C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6A1186" w14:textId="77777777" w:rsidR="0096636C" w:rsidRPr="005C0BB2" w:rsidRDefault="0096636C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F2F01" w14:textId="77777777" w:rsidR="0096636C" w:rsidRPr="005C0BB2" w:rsidRDefault="0096636C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12AED5E" w14:textId="77777777" w:rsidR="0096636C" w:rsidRPr="005C0BB2" w:rsidRDefault="0096636C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D56CE" w:rsidRPr="005C0BB2" w14:paraId="55774416" w14:textId="77777777" w:rsidTr="001A3890">
        <w:tc>
          <w:tcPr>
            <w:tcW w:w="4410" w:type="dxa"/>
            <w:shd w:val="clear" w:color="auto" w:fill="auto"/>
          </w:tcPr>
          <w:p w14:paraId="3FB8778C" w14:textId="0DEE6799" w:rsidR="001D56CE" w:rsidRPr="005C0BB2" w:rsidRDefault="001D56CE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CF194B" w14:textId="77777777" w:rsidR="001D56CE" w:rsidRPr="005C0BB2" w:rsidRDefault="001D56CE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0A0724" w14:textId="77777777" w:rsidR="001D56CE" w:rsidRPr="005C0BB2" w:rsidRDefault="001D56CE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1C0F96C" w14:textId="77777777" w:rsidR="001D56CE" w:rsidRPr="005C0BB2" w:rsidRDefault="001D56CE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32D7C20" w14:textId="77777777" w:rsidR="001D56CE" w:rsidRPr="005C0BB2" w:rsidRDefault="001D56CE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2FFB3F0" w14:textId="77777777" w:rsidR="001D56CE" w:rsidRPr="005C0BB2" w:rsidRDefault="001D56CE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6CFA2" w14:textId="77777777" w:rsidR="001D56CE" w:rsidRPr="005C0BB2" w:rsidRDefault="001D56CE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87864B3" w14:textId="77777777" w:rsidR="001D56CE" w:rsidRPr="005C0BB2" w:rsidRDefault="001D56CE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BC019E" w14:textId="77777777" w:rsidR="001D56CE" w:rsidRPr="005C0BB2" w:rsidRDefault="001D56CE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96D507" w14:textId="77777777" w:rsidR="001D56CE" w:rsidRPr="005C0BB2" w:rsidRDefault="001D56CE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40B4" w:rsidRPr="005C0BB2" w14:paraId="28CD6F55" w14:textId="77777777" w:rsidTr="001A3890">
        <w:tc>
          <w:tcPr>
            <w:tcW w:w="4410" w:type="dxa"/>
            <w:shd w:val="clear" w:color="auto" w:fill="auto"/>
          </w:tcPr>
          <w:p w14:paraId="66E93134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ทุนเรือนหุ้น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117541" w14:textId="76807502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BFE88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7F0588F" w14:textId="3915C730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45C9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BBEFB6" w14:textId="009E08C9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333,500</w:t>
            </w:r>
          </w:p>
        </w:tc>
        <w:tc>
          <w:tcPr>
            <w:tcW w:w="270" w:type="dxa"/>
          </w:tcPr>
          <w:p w14:paraId="4EE7DBBA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FE55AC5" w14:textId="53BDCD7D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D7F623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0A4387" w14:textId="104A1FFE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333,500</w:t>
            </w:r>
          </w:p>
        </w:tc>
      </w:tr>
      <w:tr w:rsidR="009340B4" w:rsidRPr="005C0BB2" w14:paraId="24C2F348" w14:textId="77777777" w:rsidTr="001A3890">
        <w:tc>
          <w:tcPr>
            <w:tcW w:w="4410" w:type="dxa"/>
            <w:shd w:val="clear" w:color="auto" w:fill="auto"/>
          </w:tcPr>
          <w:p w14:paraId="6C34C8D2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ส่วนเกินมูลค่าหุ้นสามัญ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09224A" w14:textId="3C31ED1E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75506B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49AE30C" w14:textId="626276FB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053CD2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FB089F" w14:textId="5C6C07EA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317,914</w:t>
            </w:r>
          </w:p>
        </w:tc>
        <w:tc>
          <w:tcPr>
            <w:tcW w:w="270" w:type="dxa"/>
          </w:tcPr>
          <w:p w14:paraId="3D86AEC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2EBDB29" w14:textId="33812494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43B00D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8C5BBD1" w14:textId="7B02A8F6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317,914</w:t>
            </w:r>
          </w:p>
        </w:tc>
      </w:tr>
      <w:tr w:rsidR="009340B4" w:rsidRPr="005C0BB2" w14:paraId="093D20C1" w14:textId="77777777" w:rsidTr="001A3890">
        <w:tc>
          <w:tcPr>
            <w:tcW w:w="4410" w:type="dxa"/>
            <w:shd w:val="clear" w:color="auto" w:fill="auto"/>
          </w:tcPr>
          <w:p w14:paraId="65FBC707" w14:textId="2951B059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F4864" w14:textId="767B684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8C691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8C6A941" w14:textId="775C579D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57F0C4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0BC53FE" w14:textId="040969E4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2,736</w:t>
            </w:r>
          </w:p>
        </w:tc>
        <w:tc>
          <w:tcPr>
            <w:tcW w:w="270" w:type="dxa"/>
          </w:tcPr>
          <w:p w14:paraId="53EEE102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E3AEA3D" w14:textId="7C651861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8E34E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274E333" w14:textId="7AF08899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2,736</w:t>
            </w:r>
          </w:p>
        </w:tc>
      </w:tr>
      <w:tr w:rsidR="009340B4" w:rsidRPr="005C0BB2" w14:paraId="765910D9" w14:textId="77777777" w:rsidTr="001A3890">
        <w:tc>
          <w:tcPr>
            <w:tcW w:w="4410" w:type="dxa"/>
            <w:shd w:val="clear" w:color="auto" w:fill="auto"/>
          </w:tcPr>
          <w:p w14:paraId="091E3E18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40D81D" w14:textId="2C9A0A90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FAF9F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0F12D7E" w14:textId="2C93F8C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6B2699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CB47DAB" w14:textId="4412F06A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14,267</w:t>
            </w:r>
          </w:p>
        </w:tc>
        <w:tc>
          <w:tcPr>
            <w:tcW w:w="270" w:type="dxa"/>
          </w:tcPr>
          <w:p w14:paraId="6345EAE7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C517B69" w14:textId="4D65408A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F8164E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47C79CA" w14:textId="267EDD70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14,267</w:t>
            </w:r>
          </w:p>
        </w:tc>
      </w:tr>
      <w:tr w:rsidR="009340B4" w:rsidRPr="005C0BB2" w14:paraId="08D4D9D4" w14:textId="77777777" w:rsidTr="001A3890">
        <w:tc>
          <w:tcPr>
            <w:tcW w:w="4410" w:type="dxa"/>
            <w:shd w:val="clear" w:color="auto" w:fill="auto"/>
          </w:tcPr>
          <w:p w14:paraId="51E84633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D9E59F" w14:textId="43BBA231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AEF77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5D14E85" w14:textId="1049F89C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BE1730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8C709D" w14:textId="6FA77103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65,571</w:t>
            </w:r>
          </w:p>
        </w:tc>
        <w:tc>
          <w:tcPr>
            <w:tcW w:w="270" w:type="dxa"/>
          </w:tcPr>
          <w:p w14:paraId="62C9319E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815A88" w14:textId="6D42CB3C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(6,303)</w:t>
            </w:r>
          </w:p>
        </w:tc>
        <w:tc>
          <w:tcPr>
            <w:tcW w:w="270" w:type="dxa"/>
          </w:tcPr>
          <w:p w14:paraId="0C7AEEF9" w14:textId="77777777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2E7895" w14:textId="3BD14CF5" w:rsidR="009340B4" w:rsidRPr="005C0BB2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59,268</w:t>
            </w:r>
          </w:p>
        </w:tc>
      </w:tr>
      <w:tr w:rsidR="009340B4" w:rsidRPr="005C0BB2" w14:paraId="45E83341" w14:textId="77777777" w:rsidTr="001A3890">
        <w:tc>
          <w:tcPr>
            <w:tcW w:w="4410" w:type="dxa"/>
            <w:shd w:val="clear" w:color="auto" w:fill="auto"/>
          </w:tcPr>
          <w:p w14:paraId="2A66DCAD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2CA3ED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999517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CF94C9A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22FC8118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BF144B1" w14:textId="10C3AA0E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44F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733,988</w:t>
            </w:r>
          </w:p>
        </w:tc>
        <w:tc>
          <w:tcPr>
            <w:tcW w:w="270" w:type="dxa"/>
          </w:tcPr>
          <w:p w14:paraId="01E52561" w14:textId="77777777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ED79D01" w14:textId="7FB8B7F6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44F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(6,303)</w:t>
            </w:r>
          </w:p>
        </w:tc>
        <w:tc>
          <w:tcPr>
            <w:tcW w:w="270" w:type="dxa"/>
          </w:tcPr>
          <w:p w14:paraId="40AF13FF" w14:textId="77777777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79EE5F2" w14:textId="2B917FC0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44F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727,685</w:t>
            </w:r>
          </w:p>
        </w:tc>
      </w:tr>
      <w:tr w:rsidR="009340B4" w:rsidRPr="005C0BB2" w14:paraId="48D2B39E" w14:textId="77777777" w:rsidTr="001A3890">
        <w:tc>
          <w:tcPr>
            <w:tcW w:w="4410" w:type="dxa"/>
            <w:shd w:val="clear" w:color="auto" w:fill="auto"/>
          </w:tcPr>
          <w:p w14:paraId="7803233F" w14:textId="77777777" w:rsidR="009340B4" w:rsidRPr="005C0BB2" w:rsidRDefault="009340B4" w:rsidP="009340B4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รวมหนี้สินและส่วนของผู้ถือหุ้น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6C118A" w14:textId="77777777" w:rsidR="009340B4" w:rsidRPr="005C0BB2" w:rsidRDefault="009340B4" w:rsidP="009340B4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9931A" w14:textId="77777777" w:rsidR="009340B4" w:rsidRPr="005C0BB2" w:rsidRDefault="009340B4" w:rsidP="009340B4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ABD4095" w14:textId="77777777" w:rsidR="009340B4" w:rsidRPr="005C0BB2" w:rsidRDefault="009340B4" w:rsidP="009340B4">
            <w:pPr>
              <w:pStyle w:val="NoSpacing"/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96382F3" w14:textId="77777777" w:rsidR="009340B4" w:rsidRPr="005C0BB2" w:rsidRDefault="009340B4" w:rsidP="009340B4">
            <w:pPr>
              <w:pStyle w:val="NoSpacing"/>
              <w:tabs>
                <w:tab w:val="decimal" w:pos="98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A370A2" w14:textId="7CAE9D4F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44F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1,392,469</w:t>
            </w:r>
          </w:p>
        </w:tc>
        <w:tc>
          <w:tcPr>
            <w:tcW w:w="270" w:type="dxa"/>
          </w:tcPr>
          <w:p w14:paraId="5E24ADD9" w14:textId="77777777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02E441C" w14:textId="55C491F7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44F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(6,303)</w:t>
            </w:r>
          </w:p>
        </w:tc>
        <w:tc>
          <w:tcPr>
            <w:tcW w:w="270" w:type="dxa"/>
          </w:tcPr>
          <w:p w14:paraId="49F7BDB0" w14:textId="77777777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034E8C5" w14:textId="23E12007" w:rsidR="009340B4" w:rsidRPr="00F44F1E" w:rsidRDefault="009340B4" w:rsidP="009340B4">
            <w:pPr>
              <w:pStyle w:val="NoSpacing"/>
              <w:tabs>
                <w:tab w:val="decimal" w:pos="129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44F1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1,386,166</w:t>
            </w:r>
          </w:p>
        </w:tc>
      </w:tr>
    </w:tbl>
    <w:p w14:paraId="6AD9D92F" w14:textId="51230033" w:rsidR="00E257EF" w:rsidRPr="00241A36" w:rsidRDefault="00E257EF" w:rsidP="007863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CEE727" w14:textId="77777777" w:rsidR="00047104" w:rsidRPr="005C0BB2" w:rsidRDefault="00047104" w:rsidP="0070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35993" w14:textId="261B9279" w:rsidR="00047104" w:rsidRPr="005C0BB2" w:rsidRDefault="00047104" w:rsidP="0070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  <w:sectPr w:rsidR="00047104" w:rsidRPr="005C0BB2" w:rsidSect="00110F4B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5EF026B" w14:textId="65B46977" w:rsidR="00A33CA7" w:rsidRPr="005C0BB2" w:rsidRDefault="00A33CA7" w:rsidP="0034647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5C0BB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D3CA866" w14:textId="77777777" w:rsidR="00A33CA7" w:rsidRPr="005C0BB2" w:rsidRDefault="00A33CA7" w:rsidP="00A33CA7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C5143" w14:textId="3642D6C4" w:rsidR="00703383" w:rsidRPr="005C0BB2" w:rsidRDefault="00703383" w:rsidP="00CE1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>1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TFRS 16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17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เรื่อง สัญญาเช่า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 xml:space="preserve">(TAS 17)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>(Modified retrospective approach)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</w:p>
    <w:p w14:paraId="3E965D51" w14:textId="77777777" w:rsidR="00703383" w:rsidRPr="005C0BB2" w:rsidRDefault="00703383" w:rsidP="00DC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9FCD88F" w14:textId="1506C762" w:rsidR="00DC32BE" w:rsidRPr="005C0BB2" w:rsidRDefault="00DC32BE" w:rsidP="00DC3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นโยบายการบัญชีที่</w:t>
      </w:r>
      <w:r w:rsidR="00C80CCF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t>มีผลบังคับใช้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ตั้งแต่ 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>1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 มกราคม 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>2563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701ABB6E" w14:textId="77777777" w:rsidR="003E6185" w:rsidRPr="005C0BB2" w:rsidRDefault="003E6185" w:rsidP="003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</w:rPr>
      </w:pPr>
    </w:p>
    <w:p w14:paraId="5309A797" w14:textId="7F80571E" w:rsidR="00AE7DD9" w:rsidRPr="005C0BB2" w:rsidRDefault="00AE7DD9" w:rsidP="00AE7D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="00973FCF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หากสัญญาประกอบด้วยส่วนประกอบที่เป็นการเช่าและส่วนประกอบที่ไม่เป็นการเช่า กลุ่มบริษัทจะปันส่วนสิ่งตอบแทนที่ต้องจ่ายตามสัญญาโดยถือปฏิบัติตาม </w:t>
      </w:r>
      <w:r w:rsidR="00973FCF" w:rsidRPr="005C0BB2">
        <w:rPr>
          <w:rFonts w:asciiTheme="majorBidi" w:eastAsia="Times New Roman" w:hAnsiTheme="majorBidi" w:cstheme="majorBidi"/>
          <w:sz w:val="28"/>
          <w:szCs w:val="28"/>
        </w:rPr>
        <w:t>TFRS 15</w:t>
      </w:r>
    </w:p>
    <w:p w14:paraId="346F29E4" w14:textId="77777777" w:rsidR="00AE7DD9" w:rsidRPr="005C0BB2" w:rsidRDefault="00AE7DD9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eastAsia="Times New Roman" w:hAnsiTheme="majorBidi" w:cstheme="majorBidi"/>
          <w:b/>
          <w:i/>
          <w:iCs/>
          <w:sz w:val="28"/>
          <w:szCs w:val="28"/>
          <w:cs/>
        </w:rPr>
      </w:pPr>
    </w:p>
    <w:p w14:paraId="27A6E818" w14:textId="77777777" w:rsidR="00AE7DD9" w:rsidRPr="005C0BB2" w:rsidRDefault="00AE7DD9" w:rsidP="00AE7DD9">
      <w:pPr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922B982" w14:textId="77777777" w:rsidR="00AE7DD9" w:rsidRPr="005C0BB2" w:rsidRDefault="00AE7DD9" w:rsidP="00AE7DD9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</w:p>
    <w:p w14:paraId="5433936E" w14:textId="77777777" w:rsidR="00AE7DD9" w:rsidRPr="005C0BB2" w:rsidRDefault="00AE7DD9" w:rsidP="00AE7DD9">
      <w:pPr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ของอายุสิทธิในสัญญาเช่าแล้วแต่วันใดจะถึงก่อน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</w:t>
      </w:r>
    </w:p>
    <w:p w14:paraId="59ABCFAE" w14:textId="77777777" w:rsidR="00AE7DD9" w:rsidRPr="005C0BB2" w:rsidRDefault="00AE7DD9" w:rsidP="00AE7DD9">
      <w:pPr>
        <w:tabs>
          <w:tab w:val="clear" w:pos="680"/>
          <w:tab w:val="clear" w:pos="907"/>
        </w:tabs>
        <w:jc w:val="thaiDistribute"/>
        <w:rPr>
          <w:rFonts w:asciiTheme="majorBidi" w:eastAsia="Times New Roman" w:hAnsiTheme="majorBidi" w:cstheme="majorBidi"/>
          <w:b/>
          <w:color w:val="0000FF"/>
          <w:sz w:val="28"/>
          <w:szCs w:val="28"/>
        </w:rPr>
      </w:pPr>
    </w:p>
    <w:p w14:paraId="2F4B358E" w14:textId="08406D9B" w:rsidR="00AE7DD9" w:rsidRPr="005C0BB2" w:rsidRDefault="00AE7DD9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0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</w:t>
      </w:r>
      <w:r w:rsidR="00973FCF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ใช้อัตราดอกเบี้ยเงินกู้ยืม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br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ส่วนเพิ่มของกลุ่ม</w:t>
      </w:r>
      <w:r w:rsidR="00973FCF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ภายหลังด้วยวิธีราคาทุนตัดจำหน่ายตามอัตราดอกเบี้ยการกู้ยืมเงินส่วนเพิ่ม ค่าเช่ารวมถึงค่าเช่าคงที่หักสิ่งจูงใจตามสัญญาเช่าค้างรับ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หากกลุ่ม</w:t>
      </w:r>
      <w:r w:rsidR="00973FCF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มีความแน่นอนอย่างสมเหตุสมผลที่จะใช้สิทธิ </w:t>
      </w:r>
    </w:p>
    <w:p w14:paraId="73525F46" w14:textId="77777777" w:rsidR="00AE7DD9" w:rsidRPr="005C0BB2" w:rsidRDefault="00AE7DD9" w:rsidP="00AE7DD9">
      <w:pPr>
        <w:tabs>
          <w:tab w:val="clear" w:pos="680"/>
          <w:tab w:val="clear" w:pos="907"/>
        </w:tabs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</w:p>
    <w:p w14:paraId="3A1E06B4" w14:textId="77777777" w:rsidR="00AE7DD9" w:rsidRPr="005C0BB2" w:rsidRDefault="00AE7DD9" w:rsidP="00AE7DD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CF3EE0D" w14:textId="77777777" w:rsidR="00AE7DD9" w:rsidRPr="005C0BB2" w:rsidRDefault="00AE7DD9" w:rsidP="00AE7DD9">
      <w:pPr>
        <w:tabs>
          <w:tab w:val="clear" w:pos="680"/>
          <w:tab w:val="clear" w:pos="907"/>
        </w:tabs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</w:p>
    <w:p w14:paraId="3B208A2F" w14:textId="77777777" w:rsidR="00973FCF" w:rsidRPr="005C0BB2" w:rsidRDefault="00973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8"/>
          <w:szCs w:val="28"/>
          <w:cs/>
        </w:rPr>
      </w:pP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br w:type="page"/>
      </w:r>
    </w:p>
    <w:p w14:paraId="25002737" w14:textId="01F1DB6E" w:rsidR="00AE7DD9" w:rsidRPr="005C0BB2" w:rsidRDefault="00AE7DD9" w:rsidP="00AE7DD9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lastRenderedPageBreak/>
        <w:t>หนี้สินตามสัญญาเช่าจะถูกวัดมูลค่าใหม่เมื่อมีการเปลี่ยนแปลงสัญญาเช่า การเปลี่ยนแปลง</w:t>
      </w:r>
      <w:r w:rsidR="00973FCF" w:rsidRPr="005C0BB2">
        <w:rPr>
          <w:rFonts w:asciiTheme="majorBidi" w:eastAsia="Calibri" w:hAnsiTheme="majorBidi" w:cstheme="majorBidi"/>
          <w:b/>
          <w:sz w:val="28"/>
          <w:szCs w:val="28"/>
          <w:cs/>
        </w:rPr>
        <w:t>อายุสัญญา การเปลี่ยนแปลงค่าเช่า</w:t>
      </w: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A58403A" w14:textId="42FA7CC8" w:rsidR="008F6808" w:rsidRPr="005C0BB2" w:rsidRDefault="008F6808" w:rsidP="003E61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A3760A8" w14:textId="34FD0D58" w:rsidR="00AE7DD9" w:rsidRPr="00C80CCF" w:rsidRDefault="00AE7DD9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 เมื่อกลุ่มบริษัทเป็นผู้ให้เช่าช่วง 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หากสัญญาเช่าหลักเป็นสัญญาเช่าระยะสั้นที่กลุ่มบริษัทใช้ข้อยกเว้นในการรับรู้รายการ กลุ่มบริษัทจะจัดประเภทสัญญาเช่าช่วงเป็นสัญญาเช่าดำเนินงาน</w:t>
      </w:r>
    </w:p>
    <w:p w14:paraId="1983F15D" w14:textId="77777777" w:rsidR="00AE7DD9" w:rsidRPr="00C80CCF" w:rsidRDefault="00AE7DD9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5CF3893" w14:textId="6AF5AD00" w:rsidR="00AE7DD9" w:rsidRPr="00C80CCF" w:rsidRDefault="00AE7DD9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</w:t>
      </w:r>
      <w:r w:rsidR="00245991" w:rsidRPr="00C80CCF">
        <w:rPr>
          <w:rFonts w:asciiTheme="majorBidi" w:eastAsia="Times New Roman" w:hAnsiTheme="majorBidi" w:cstheme="majorBidi"/>
          <w:sz w:val="28"/>
          <w:szCs w:val="28"/>
          <w:cs/>
        </w:rPr>
        <w:t>รายได้อื่น</w:t>
      </w: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6DFAD681" w14:textId="4B03F64B" w:rsidR="00245991" w:rsidRPr="00C80CCF" w:rsidRDefault="00245991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20C7695" w14:textId="5ECB7BBB" w:rsidR="00245991" w:rsidRPr="00C80CCF" w:rsidRDefault="00245991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กลุ่มบริษัทรับรู้ลูกหนี้สัญญาเช่าเงินทุนด้วยจำนวนเงินลงทุนสิทธิของสัญญาเช่า ซึ่งประกอบด้วยมูลค่าปัจจุบันของค่าเช่า และมูลค่าคงเหลือที่ไม่ได้รับประกัน รายได้ดอกเบี้ยจากสัญญาเช่าเงินลงทุนจะถูกปันส่วนในแต่ละรอบ</w:t>
      </w:r>
      <w:r w:rsidR="00C80CCF">
        <w:rPr>
          <w:rFonts w:asciiTheme="majorBidi" w:eastAsia="Times New Roman" w:hAnsiTheme="majorBidi" w:cstheme="majorBidi" w:hint="cs"/>
          <w:sz w:val="28"/>
          <w:szCs w:val="28"/>
          <w:cs/>
        </w:rPr>
        <w:t>ร</w:t>
      </w: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ะยะเวลาบัญชี เพื่อสะท้อนอัตราผลตอบแทน</w:t>
      </w:r>
      <w:r w:rsidR="005C0BB2" w:rsidRPr="00C80CCF">
        <w:rPr>
          <w:rFonts w:asciiTheme="majorBidi" w:eastAsia="Times New Roman" w:hAnsiTheme="majorBidi" w:cstheme="majorBidi"/>
          <w:sz w:val="28"/>
          <w:szCs w:val="28"/>
          <w:cs/>
        </w:rPr>
        <w:t>คงที่ในแต่ละงวด</w:t>
      </w:r>
      <w:r w:rsidR="00C80CCF">
        <w:rPr>
          <w:rFonts w:asciiTheme="majorBidi" w:eastAsia="Times New Roman" w:hAnsiTheme="majorBidi" w:cstheme="majorBidi" w:hint="cs"/>
          <w:sz w:val="28"/>
          <w:szCs w:val="28"/>
          <w:cs/>
        </w:rPr>
        <w:t>ของกลุ่ม</w:t>
      </w:r>
      <w:r w:rsidR="005C0BB2" w:rsidRPr="00C80CCF">
        <w:rPr>
          <w:rFonts w:asciiTheme="majorBidi" w:eastAsia="Times New Roman" w:hAnsiTheme="majorBidi" w:cstheme="majorBidi"/>
          <w:sz w:val="28"/>
          <w:szCs w:val="28"/>
          <w:cs/>
        </w:rPr>
        <w:t>บริษัทที่ได้จากเงินลงทุนสุทธิเหลือตามสัญญาเช่า</w:t>
      </w:r>
    </w:p>
    <w:p w14:paraId="585A0E65" w14:textId="010C0390" w:rsidR="00703383" w:rsidRPr="00C80CCF" w:rsidRDefault="00AE7DD9" w:rsidP="00AE7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63809E8C" w14:textId="67D3560F" w:rsidR="00A33CA7" w:rsidRPr="00C80CCF" w:rsidRDefault="00A33CA7" w:rsidP="00CE1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31997749" w14:textId="6781EC55" w:rsidR="00CE1A28" w:rsidRPr="00C80CCF" w:rsidRDefault="00CE1A28" w:rsidP="00CE1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B8435CA" w14:textId="77777777" w:rsidR="00CE1A28" w:rsidRPr="00C80CCF" w:rsidRDefault="00CE1A2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810" w:hanging="27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ไม่</w:t>
      </w: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 xml:space="preserve">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C80CCF">
        <w:rPr>
          <w:rFonts w:asciiTheme="majorBidi" w:eastAsiaTheme="minorHAnsi" w:hAnsiTheme="majorBidi" w:cstheme="majorBidi"/>
          <w:sz w:val="28"/>
          <w:szCs w:val="28"/>
        </w:rPr>
        <w:t xml:space="preserve">12 </w:t>
      </w: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>เดือน</w:t>
      </w:r>
      <w:r w:rsidRPr="00C80CCF">
        <w:rPr>
          <w:rFonts w:asciiTheme="majorBidi" w:eastAsiaTheme="minorHAnsi" w:hAnsiTheme="majorBidi" w:cstheme="majorBidi"/>
          <w:sz w:val="28"/>
          <w:szCs w:val="28"/>
        </w:rPr>
        <w:t xml:space="preserve"> </w:t>
      </w:r>
    </w:p>
    <w:p w14:paraId="5A106BE9" w14:textId="77777777" w:rsidR="00CE1A28" w:rsidRPr="00C80CCF" w:rsidRDefault="00CE1A2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810" w:hanging="27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  <w:r w:rsidRPr="00C80CCF">
        <w:rPr>
          <w:rFonts w:asciiTheme="majorBidi" w:eastAsiaTheme="minorHAnsi" w:hAnsiTheme="majorBidi" w:cstheme="majorBidi"/>
          <w:sz w:val="28"/>
          <w:szCs w:val="28"/>
        </w:rPr>
        <w:t xml:space="preserve"> </w:t>
      </w:r>
    </w:p>
    <w:p w14:paraId="4308A834" w14:textId="77777777" w:rsidR="00CE1A28" w:rsidRPr="00C80CCF" w:rsidRDefault="00CE1A2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810" w:hanging="27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C80CCF">
        <w:rPr>
          <w:rFonts w:asciiTheme="majorBidi" w:eastAsiaTheme="minorHAnsi" w:hAnsiTheme="majorBidi" w:cstheme="majorBidi"/>
          <w:sz w:val="28"/>
          <w:szCs w:val="28"/>
        </w:rPr>
        <w:t xml:space="preserve"> </w:t>
      </w:r>
    </w:p>
    <w:p w14:paraId="3E29B592" w14:textId="77777777" w:rsidR="00CE1A28" w:rsidRPr="00C80CCF" w:rsidRDefault="00CE1A2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810" w:hanging="27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C80CCF">
        <w:rPr>
          <w:rFonts w:asciiTheme="majorBidi" w:eastAsiaTheme="minorHAnsi" w:hAnsiTheme="majorBidi" w:cstheme="majorBidi"/>
          <w:sz w:val="28"/>
          <w:szCs w:val="28"/>
        </w:rPr>
        <w:br/>
      </w: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>การด้อยค่า และ</w:t>
      </w:r>
    </w:p>
    <w:p w14:paraId="48CB19FB" w14:textId="3DB6250F" w:rsidR="00A33CA7" w:rsidRPr="00C80CCF" w:rsidRDefault="00CE1A28" w:rsidP="0034647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810" w:hanging="27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80CCF">
        <w:rPr>
          <w:rFonts w:asciiTheme="majorBidi" w:eastAsiaTheme="minorHAns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C80CCF">
        <w:rPr>
          <w:rFonts w:asciiTheme="majorBidi" w:eastAsiaTheme="minorHAnsi" w:hAnsiTheme="majorBidi" w:cstheme="majorBidi"/>
          <w:sz w:val="28"/>
          <w:szCs w:val="28"/>
        </w:rPr>
        <w:t xml:space="preserve"> </w:t>
      </w:r>
    </w:p>
    <w:p w14:paraId="0FB88EA3" w14:textId="3644C30E" w:rsidR="003E6185" w:rsidRPr="005C0BB2" w:rsidRDefault="003E6185" w:rsidP="003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1E1E1CE" w14:textId="77777777" w:rsidR="005C0BB2" w:rsidRPr="005C0BB2" w:rsidRDefault="005C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319EACF" w14:textId="47076606" w:rsidR="003E6185" w:rsidRPr="005C0BB2" w:rsidRDefault="003E6185" w:rsidP="003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นโยบายการบัญชีที่มีผลบังคับใช้ก่อนวันที่ 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>1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 มกราคม 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 xml:space="preserve">2563 </w:t>
      </w:r>
    </w:p>
    <w:p w14:paraId="1451C684" w14:textId="77777777" w:rsidR="003E6185" w:rsidRPr="005C0BB2" w:rsidRDefault="003E6185" w:rsidP="003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6FBC0A3" w14:textId="3B1D6E3B" w:rsidR="003E6185" w:rsidRPr="005C0BB2" w:rsidRDefault="003E6185" w:rsidP="002F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สำหรับงวดเปรียบเทียบ ในฐานะผู้เช่า</w:t>
      </w:r>
      <w:r w:rsidR="00DE08C3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ทรัพย์ภายใต้สัญญาเช่าที่จัดประเภทเป็นสัญญาเช่าดำเนินงานและไม่รับรู้ในงบแสดงฐานะการเงินของกลุ่ม</w:t>
      </w:r>
      <w:r w:rsidR="00DE08C3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บริษัท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รายจ่ายภายใต้สัญญาเช่าดำเนินงานบันทึกในกำไรหรือขาดทุนด้วยวิธีเส้นตรงตลอดอายุสัญญาเช่า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5C0BB2">
        <w:rPr>
          <w:rFonts w:asciiTheme="majorBidi" w:eastAsia="Times New Roman" w:hAnsiTheme="majorBidi" w:cstheme="majorBidi"/>
          <w:sz w:val="28"/>
          <w:szCs w:val="28"/>
          <w:shd w:val="clear" w:color="auto" w:fill="D9D9D9"/>
          <w:cs/>
        </w:rPr>
        <w:t xml:space="preserve"> </w:t>
      </w:r>
    </w:p>
    <w:p w14:paraId="3623B9C1" w14:textId="77777777" w:rsidR="00D86C6F" w:rsidRPr="005C0BB2" w:rsidRDefault="00D86C6F" w:rsidP="00D8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6"/>
        <w:gridCol w:w="183"/>
        <w:gridCol w:w="1440"/>
      </w:tblGrid>
      <w:tr w:rsidR="00A33CA7" w:rsidRPr="005C0BB2" w14:paraId="5C37FC2D" w14:textId="77777777" w:rsidTr="00A33CA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2B07D1D" w14:textId="1A1F3ABF" w:rsidR="00A33CA7" w:rsidRPr="005C0BB2" w:rsidRDefault="00A33CA7" w:rsidP="002F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3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Pr="005C0BB2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F2ADC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ผลกระทบจากการถือปฏิบัติตาม </w:t>
            </w:r>
            <w:r w:rsidR="002F2ADC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TFRS 16</w:t>
            </w:r>
          </w:p>
        </w:tc>
        <w:tc>
          <w:tcPr>
            <w:tcW w:w="1426" w:type="dxa"/>
            <w:vAlign w:val="bottom"/>
          </w:tcPr>
          <w:p w14:paraId="37BC8D97" w14:textId="77777777" w:rsidR="00A33CA7" w:rsidRPr="005C0BB2" w:rsidRDefault="00A33CA7" w:rsidP="00A33CA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57909B57" w14:textId="77777777" w:rsidR="00A33CA7" w:rsidRPr="005C0BB2" w:rsidRDefault="00A33CA7" w:rsidP="00A33C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A44F5D" w14:textId="77777777" w:rsidR="00A33CA7" w:rsidRPr="005C0BB2" w:rsidRDefault="00A33CA7" w:rsidP="00A33C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859F2A" w14:textId="77777777" w:rsidR="00A33CA7" w:rsidRPr="005C0BB2" w:rsidRDefault="00A33CA7" w:rsidP="00A33C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33CA7" w:rsidRPr="005C0BB2" w14:paraId="2B5DAC79" w14:textId="77777777" w:rsidTr="00A33CA7">
        <w:trPr>
          <w:cantSplit/>
          <w:trHeight w:val="20"/>
          <w:tblHeader/>
        </w:trPr>
        <w:tc>
          <w:tcPr>
            <w:tcW w:w="6210" w:type="dxa"/>
          </w:tcPr>
          <w:p w14:paraId="6AD2362B" w14:textId="77777777" w:rsidR="00A33CA7" w:rsidRPr="005C0BB2" w:rsidRDefault="00A33CA7" w:rsidP="00A3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1D74F813" w14:textId="77777777" w:rsidR="00A33CA7" w:rsidRPr="005C0BB2" w:rsidRDefault="00A33CA7" w:rsidP="00A33C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3CA7" w:rsidRPr="005C0BB2" w14:paraId="43920F65" w14:textId="77777777" w:rsidTr="00A33CA7">
        <w:trPr>
          <w:cantSplit/>
          <w:trHeight w:val="20"/>
        </w:trPr>
        <w:tc>
          <w:tcPr>
            <w:tcW w:w="6210" w:type="dxa"/>
          </w:tcPr>
          <w:p w14:paraId="43AE60F1" w14:textId="77777777" w:rsidR="00A33CA7" w:rsidRPr="005C0BB2" w:rsidRDefault="00A33CA7" w:rsidP="00A3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049" w:type="dxa"/>
            <w:gridSpan w:val="3"/>
          </w:tcPr>
          <w:p w14:paraId="13C9E63B" w14:textId="77777777" w:rsidR="00A33CA7" w:rsidRPr="005C0BB2" w:rsidRDefault="00A33CA7" w:rsidP="00A33C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33CA7" w:rsidRPr="005C0BB2" w14:paraId="628AEF98" w14:textId="77777777" w:rsidTr="00A33CA7">
        <w:trPr>
          <w:cantSplit/>
          <w:trHeight w:val="20"/>
        </w:trPr>
        <w:tc>
          <w:tcPr>
            <w:tcW w:w="6210" w:type="dxa"/>
            <w:vAlign w:val="bottom"/>
          </w:tcPr>
          <w:p w14:paraId="556564BD" w14:textId="77777777" w:rsidR="00A33CA7" w:rsidRPr="005C0BB2" w:rsidRDefault="00A33CA7" w:rsidP="00A33C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426" w:type="dxa"/>
            <w:vAlign w:val="bottom"/>
          </w:tcPr>
          <w:p w14:paraId="2DD698B4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27,380</w:t>
            </w:r>
          </w:p>
        </w:tc>
        <w:tc>
          <w:tcPr>
            <w:tcW w:w="183" w:type="dxa"/>
            <w:vAlign w:val="bottom"/>
          </w:tcPr>
          <w:p w14:paraId="1CACF667" w14:textId="77777777" w:rsidR="00A33CA7" w:rsidRPr="005C0BB2" w:rsidRDefault="00A33CA7" w:rsidP="00A33C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758C0F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21,181</w:t>
            </w:r>
          </w:p>
        </w:tc>
      </w:tr>
      <w:tr w:rsidR="00A33CA7" w:rsidRPr="005C0BB2" w14:paraId="28139CA1" w14:textId="77777777" w:rsidTr="00A33CA7">
        <w:trPr>
          <w:cantSplit/>
          <w:trHeight w:val="20"/>
        </w:trPr>
        <w:tc>
          <w:tcPr>
            <w:tcW w:w="6210" w:type="dxa"/>
          </w:tcPr>
          <w:p w14:paraId="07167363" w14:textId="77777777" w:rsidR="00A33CA7" w:rsidRPr="005C0BB2" w:rsidRDefault="00A33CA7" w:rsidP="00A33CA7">
            <w:pPr>
              <w:tabs>
                <w:tab w:val="clear" w:pos="227"/>
              </w:tabs>
              <w:spacing w:line="240" w:lineRule="auto"/>
              <w:ind w:left="175" w:right="90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426" w:type="dxa"/>
            <w:vAlign w:val="bottom"/>
          </w:tcPr>
          <w:p w14:paraId="0355564A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27,380</w:t>
            </w:r>
          </w:p>
        </w:tc>
        <w:tc>
          <w:tcPr>
            <w:tcW w:w="183" w:type="dxa"/>
          </w:tcPr>
          <w:p w14:paraId="7BDC06A2" w14:textId="77777777" w:rsidR="00A33CA7" w:rsidRPr="005C0BB2" w:rsidRDefault="00A33CA7" w:rsidP="00A33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F76612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</w:tr>
    </w:tbl>
    <w:p w14:paraId="136C8909" w14:textId="2A4F460A" w:rsidR="00E016D6" w:rsidRPr="005C0BB2" w:rsidRDefault="00E016D6" w:rsidP="00A3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27"/>
        <w:gridCol w:w="182"/>
        <w:gridCol w:w="1440"/>
      </w:tblGrid>
      <w:tr w:rsidR="00A33CA7" w:rsidRPr="005C0BB2" w14:paraId="35860A0F" w14:textId="77777777" w:rsidTr="00A33CA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5D1C8C1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427" w:type="dxa"/>
            <w:vAlign w:val="bottom"/>
          </w:tcPr>
          <w:p w14:paraId="1C0F6D95" w14:textId="77777777" w:rsidR="00A33CA7" w:rsidRPr="005C0BB2" w:rsidRDefault="00A33CA7" w:rsidP="00A33CA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16EB9BF6" w14:textId="77777777" w:rsidR="00A33CA7" w:rsidRPr="005C0BB2" w:rsidRDefault="00A33CA7" w:rsidP="00A33C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CAF3FF" w14:textId="77777777" w:rsidR="00A33CA7" w:rsidRPr="005C0BB2" w:rsidRDefault="00A33CA7" w:rsidP="00A33C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FFF7059" w14:textId="77777777" w:rsidR="00A33CA7" w:rsidRPr="005C0BB2" w:rsidRDefault="00A33CA7" w:rsidP="00A33CA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33CA7" w:rsidRPr="005C0BB2" w14:paraId="5D60F1BC" w14:textId="77777777" w:rsidTr="00A33CA7">
        <w:trPr>
          <w:cantSplit/>
          <w:trHeight w:val="20"/>
          <w:tblHeader/>
        </w:trPr>
        <w:tc>
          <w:tcPr>
            <w:tcW w:w="6210" w:type="dxa"/>
          </w:tcPr>
          <w:p w14:paraId="723CA183" w14:textId="77777777" w:rsidR="00A33CA7" w:rsidRPr="005C0BB2" w:rsidRDefault="00A33CA7" w:rsidP="00A33CA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9" w:type="dxa"/>
            <w:gridSpan w:val="3"/>
          </w:tcPr>
          <w:p w14:paraId="1B0D040C" w14:textId="77777777" w:rsidR="00A33CA7" w:rsidRPr="005C0BB2" w:rsidRDefault="00A33CA7" w:rsidP="00A33CA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3CA7" w:rsidRPr="005C0BB2" w14:paraId="17B9F2A3" w14:textId="77777777" w:rsidTr="00A33CA7">
        <w:trPr>
          <w:cantSplit/>
          <w:trHeight w:val="20"/>
        </w:trPr>
        <w:tc>
          <w:tcPr>
            <w:tcW w:w="6210" w:type="dxa"/>
            <w:vAlign w:val="bottom"/>
          </w:tcPr>
          <w:p w14:paraId="6B26AE08" w14:textId="40E1D62A" w:rsidR="00A33CA7" w:rsidRPr="005C0BB2" w:rsidRDefault="00A33CA7" w:rsidP="00A33C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655A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5EF68F5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2" w:type="dxa"/>
            <w:vAlign w:val="bottom"/>
          </w:tcPr>
          <w:p w14:paraId="0C9A692E" w14:textId="77777777" w:rsidR="00A33CA7" w:rsidRPr="005C0BB2" w:rsidRDefault="00A33CA7" w:rsidP="00A33C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C1CBF3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</w:tr>
      <w:tr w:rsidR="00A33CA7" w:rsidRPr="005C0BB2" w14:paraId="735D605C" w14:textId="77777777" w:rsidTr="00A33CA7">
        <w:trPr>
          <w:cantSplit/>
          <w:trHeight w:val="20"/>
        </w:trPr>
        <w:tc>
          <w:tcPr>
            <w:tcW w:w="6210" w:type="dxa"/>
          </w:tcPr>
          <w:p w14:paraId="539E0405" w14:textId="4FFC48FE" w:rsidR="00A33CA7" w:rsidRPr="005C0BB2" w:rsidRDefault="00A33CA7" w:rsidP="00A33CA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623E5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00D257B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182" w:type="dxa"/>
          </w:tcPr>
          <w:p w14:paraId="4363CE94" w14:textId="77777777" w:rsidR="00A33CA7" w:rsidRPr="005C0BB2" w:rsidRDefault="00A33CA7" w:rsidP="00A33CA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8D702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A33CA7" w:rsidRPr="005C0BB2" w14:paraId="47DFDEFE" w14:textId="77777777" w:rsidTr="00A33CA7">
        <w:trPr>
          <w:cantSplit/>
          <w:trHeight w:val="20"/>
        </w:trPr>
        <w:tc>
          <w:tcPr>
            <w:tcW w:w="6210" w:type="dxa"/>
          </w:tcPr>
          <w:p w14:paraId="60469431" w14:textId="77777777" w:rsidR="00A33CA7" w:rsidRPr="005C0BB2" w:rsidRDefault="00A33CA7" w:rsidP="00A33C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427" w:type="dxa"/>
          </w:tcPr>
          <w:p w14:paraId="0EB015DD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2" w:type="dxa"/>
          </w:tcPr>
          <w:p w14:paraId="14436EA5" w14:textId="77777777" w:rsidR="00A33CA7" w:rsidRPr="005C0BB2" w:rsidRDefault="00A33CA7" w:rsidP="00A33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F85B9F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3CA7" w:rsidRPr="005C0BB2" w14:paraId="39D3204D" w14:textId="77777777" w:rsidTr="00A33CA7">
        <w:trPr>
          <w:cantSplit/>
          <w:trHeight w:val="20"/>
        </w:trPr>
        <w:tc>
          <w:tcPr>
            <w:tcW w:w="6210" w:type="dxa"/>
          </w:tcPr>
          <w:p w14:paraId="727A9667" w14:textId="77777777" w:rsidR="00A33CA7" w:rsidRPr="005C0BB2" w:rsidRDefault="00A33CA7" w:rsidP="00A33CA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27" w:type="dxa"/>
          </w:tcPr>
          <w:p w14:paraId="63E8EF57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(234)</w:t>
            </w:r>
          </w:p>
        </w:tc>
        <w:tc>
          <w:tcPr>
            <w:tcW w:w="182" w:type="dxa"/>
          </w:tcPr>
          <w:p w14:paraId="7A32DB9B" w14:textId="77777777" w:rsidR="00A33CA7" w:rsidRPr="005C0BB2" w:rsidRDefault="00A33CA7" w:rsidP="00A33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1FC4F2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3CA7" w:rsidRPr="005C0BB2" w14:paraId="6ED84C51" w14:textId="77777777" w:rsidTr="00A33CA7">
        <w:trPr>
          <w:cantSplit/>
          <w:trHeight w:val="20"/>
        </w:trPr>
        <w:tc>
          <w:tcPr>
            <w:tcW w:w="6210" w:type="dxa"/>
            <w:vAlign w:val="bottom"/>
          </w:tcPr>
          <w:p w14:paraId="738B0023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หนี้สินตามสัญญาเช่าที่รับรู้ ณ วันที่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3A92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182" w:type="dxa"/>
          </w:tcPr>
          <w:p w14:paraId="7C80D69E" w14:textId="77777777" w:rsidR="00A33CA7" w:rsidRPr="005C0BB2" w:rsidRDefault="00A33CA7" w:rsidP="00A33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65498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</w:p>
        </w:tc>
      </w:tr>
      <w:tr w:rsidR="00A33CA7" w:rsidRPr="005C0BB2" w14:paraId="5F63CC54" w14:textId="77777777" w:rsidTr="00A33CA7">
        <w:trPr>
          <w:cantSplit/>
          <w:trHeight w:val="20"/>
        </w:trPr>
        <w:tc>
          <w:tcPr>
            <w:tcW w:w="6210" w:type="dxa"/>
            <w:vAlign w:val="bottom"/>
          </w:tcPr>
          <w:p w14:paraId="7AF4BE6D" w14:textId="77777777" w:rsidR="00A33CA7" w:rsidRPr="005C0BB2" w:rsidRDefault="00A33CA7" w:rsidP="00A33CA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3A574F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182" w:type="dxa"/>
          </w:tcPr>
          <w:p w14:paraId="4B3420FB" w14:textId="77777777" w:rsidR="00A33CA7" w:rsidRPr="005C0BB2" w:rsidRDefault="00A33CA7" w:rsidP="00A33C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E20843" w14:textId="77777777" w:rsidR="00A33CA7" w:rsidRPr="005C0BB2" w:rsidRDefault="00A33CA7" w:rsidP="00A33CA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</w:tr>
    </w:tbl>
    <w:p w14:paraId="12A29221" w14:textId="77777777" w:rsidR="00A33CA7" w:rsidRPr="005C0BB2" w:rsidRDefault="00A33CA7" w:rsidP="00A3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CA6C7" w14:textId="77777777" w:rsidR="00A33CA7" w:rsidRPr="00C80CCF" w:rsidRDefault="00A33CA7" w:rsidP="00A33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80CCF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สินทรัพย์สิทธิการใช้และหนี้สินตามสัญญาเช่าข้างต้นแสดงเป็นส่วนหนึ่งของส่วนงานการจำหน่ายรถยนต์ สินเชื่อเช่าซื้อ การรับซื้อสิทธิเรียกร้อง</w:t>
      </w:r>
      <w:r w:rsidRPr="00C80CCF">
        <w:rPr>
          <w:rFonts w:asciiTheme="majorBidi" w:hAnsiTheme="majorBidi" w:cstheme="majorBidi"/>
          <w:sz w:val="28"/>
          <w:szCs w:val="28"/>
        </w:rPr>
        <w:t xml:space="preserve"> </w:t>
      </w:r>
      <w:r w:rsidRPr="00C80CCF">
        <w:rPr>
          <w:rFonts w:asciiTheme="majorBidi" w:hAnsiTheme="majorBidi" w:cstheme="majorBidi"/>
          <w:sz w:val="28"/>
          <w:szCs w:val="28"/>
          <w:cs/>
        </w:rPr>
        <w:t>และการให้สินเชื่ออื่น ตามลำดับ</w:t>
      </w:r>
    </w:p>
    <w:p w14:paraId="6C11926B" w14:textId="77777777" w:rsidR="008F6808" w:rsidRPr="005C0BB2" w:rsidRDefault="008F6808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395BF63B" w14:textId="77777777" w:rsidR="005C0BB2" w:rsidRPr="005C0BB2" w:rsidRDefault="005C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642B02F" w14:textId="0C9132F1" w:rsidR="009600CC" w:rsidRPr="005C0BB2" w:rsidRDefault="00A33CA7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lastRenderedPageBreak/>
        <w:t>4</w:t>
      </w:r>
      <w:r w:rsidR="00004C5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04C54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076DD30B" w14:textId="77777777" w:rsidR="009600CC" w:rsidRPr="005C0BB2" w:rsidRDefault="009600C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B4609EA" w14:textId="2A9DEA82" w:rsidR="00EA685F" w:rsidRPr="005C0BB2" w:rsidRDefault="005A20EB" w:rsidP="005A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A33CA7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ยกเว้นที่ได้กล่าวไว้ในหมายเหตุข้อ </w:t>
      </w:r>
      <w:r w:rsidR="00A33CA7" w:rsidRPr="005C0BB2">
        <w:rPr>
          <w:rFonts w:asciiTheme="majorBidi" w:eastAsia="Times New Roman" w:hAnsiTheme="majorBidi" w:cstheme="majorBidi"/>
          <w:sz w:val="28"/>
          <w:szCs w:val="28"/>
        </w:rPr>
        <w:t>3</w:t>
      </w:r>
      <w:r w:rsidR="00667532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เรื่องการเปลี่ยนแปลงนโยบายการบัญชี</w:t>
      </w:r>
    </w:p>
    <w:p w14:paraId="68F72355" w14:textId="77777777" w:rsidR="003432E3" w:rsidRPr="005C0BB2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C135F19" w14:textId="77777777" w:rsidR="003432E3" w:rsidRPr="005C0BB2" w:rsidRDefault="003432E3" w:rsidP="00346475">
      <w:pPr>
        <w:keepNext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both"/>
        <w:outlineLvl w:val="7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3E343F83" w14:textId="77777777" w:rsidR="003432E3" w:rsidRPr="005C0BB2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5756120" w14:textId="77777777" w:rsidR="00763313" w:rsidRPr="005C0BB2" w:rsidRDefault="003432E3" w:rsidP="0076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“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”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) และส่วนได้เสียของกลุ่มบริษัทใน</w:t>
      </w:r>
      <w:r w:rsidR="00267AAB"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การร่วมค้า</w:t>
      </w:r>
    </w:p>
    <w:p w14:paraId="331BEEFA" w14:textId="77777777" w:rsidR="00FE3640" w:rsidRPr="005C0BB2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1ABCB74" w14:textId="7DE0B8FA" w:rsidR="00267AAB" w:rsidRPr="005C0BB2" w:rsidRDefault="00267AAB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บริษัทย่อย</w:t>
      </w:r>
    </w:p>
    <w:p w14:paraId="46A90ACA" w14:textId="77777777" w:rsidR="00EA685F" w:rsidRPr="005C0BB2" w:rsidRDefault="00EA685F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0FC591" w14:textId="1E50DB14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</w:t>
      </w:r>
      <w:r w:rsidR="00D41F97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1E1B31E1" w14:textId="77777777" w:rsidR="008D68EA" w:rsidRPr="005C0BB2" w:rsidRDefault="008D68EA" w:rsidP="000E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455554A" w14:textId="2CDC26CC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5C0BB2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8B5B57A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FC68A50" w14:textId="7410355D" w:rsidR="00433836" w:rsidRPr="005C0BB2" w:rsidRDefault="008D68EA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0C2730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8C0DB59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9ABBFC5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2CE8CBA0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9D8718B" w14:textId="77777777" w:rsidR="008D68EA" w:rsidRPr="005C0BB2" w:rsidRDefault="008D68EA" w:rsidP="008D68E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AE0429" w:rsidRPr="005C0BB2">
        <w:rPr>
          <w:rFonts w:asciiTheme="majorBidi" w:eastAsia="Calibri" w:hAnsiTheme="majorBidi" w:cstheme="majorBidi"/>
          <w:sz w:val="28"/>
          <w:szCs w:val="28"/>
          <w:cs/>
        </w:rPr>
        <w:t>การ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ร่วมค้า</w:t>
      </w:r>
    </w:p>
    <w:p w14:paraId="7F88D914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FFCD092" w14:textId="77777777" w:rsidR="008D68EA" w:rsidRPr="005C0BB2" w:rsidRDefault="008D68EA" w:rsidP="008D68E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FE3640" w:rsidRPr="005C0BB2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</w:t>
      </w:r>
      <w:r w:rsidR="000E157A" w:rsidRPr="005C0BB2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636600B" w14:textId="073F6B43" w:rsidR="008C25B7" w:rsidRPr="005C0BB2" w:rsidRDefault="008C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8C78DC3" w14:textId="77777777" w:rsidR="005C0BB2" w:rsidRPr="005C0BB2" w:rsidRDefault="005C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337154A6" w14:textId="78108644" w:rsidR="008D68EA" w:rsidRPr="005C0BB2" w:rsidRDefault="008D68EA" w:rsidP="008D68E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lastRenderedPageBreak/>
        <w:t>ส่วนได้เสียในการร่วมค้าบันทึกบัญชีตามวิธีส่วนได้เสีย</w:t>
      </w:r>
      <w:r w:rsidRPr="005C0BB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36BD5192" w14:textId="77777777" w:rsidR="00FC0000" w:rsidRPr="005C0BB2" w:rsidRDefault="00FC0000" w:rsidP="008D68E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CDA9DAE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5C0BB2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79E00854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AC82D7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  <w:r w:rsidR="000E157A" w:rsidRPr="005C0BB2">
        <w:rPr>
          <w:rFonts w:asciiTheme="majorBidi" w:eastAsia="Times New Roman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F24438D" w14:textId="65BC597E" w:rsidR="00A57C5C" w:rsidRPr="005C0BB2" w:rsidRDefault="00A57C5C" w:rsidP="00A5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29BF06E9" w14:textId="104E82A6" w:rsidR="00113CB3" w:rsidRPr="005C0BB2" w:rsidRDefault="00113CB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078E48D" w14:textId="77777777" w:rsidR="00113CB3" w:rsidRPr="005C0BB2" w:rsidRDefault="00113CB3" w:rsidP="001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5C21C88" w14:textId="572B8C92" w:rsidR="00113CB3" w:rsidRPr="005C0BB2" w:rsidRDefault="00113CB3" w:rsidP="001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</w:rPr>
        <w:tab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และยอดเงินฝากธนาคารประเภทเผื่อเรียก โดยไม่รวมเงินฝากธนาคารติดภาระหลักประกัน</w:t>
      </w:r>
    </w:p>
    <w:p w14:paraId="155645C3" w14:textId="77777777" w:rsidR="00113CB3" w:rsidRPr="005C0BB2" w:rsidRDefault="00113CB3" w:rsidP="00A5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CB3FCB8" w14:textId="4BC27690" w:rsidR="008C25B7" w:rsidRPr="005C0BB2" w:rsidRDefault="00B01D21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เงินลงทุนในบริษัทย่อย และการร่วมค้า</w:t>
      </w:r>
    </w:p>
    <w:p w14:paraId="7E4B4481" w14:textId="28901308" w:rsidR="00B01D21" w:rsidRPr="005C0BB2" w:rsidRDefault="00B01D21" w:rsidP="00B01D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5119A9DB" w14:textId="2CFBCD99" w:rsidR="008C25B7" w:rsidRDefault="00B01D21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เงินลงทุนในบริษัทย่อย และการร่วมค้า ในงบการเงินเฉพาะกิจการของบริษัท วัดมูลค่าด้วยราคาทุนหักค่าเผื่อการด้อยค่า</w:t>
      </w:r>
    </w:p>
    <w:p w14:paraId="530B39D4" w14:textId="77777777" w:rsidR="00C80CCF" w:rsidRPr="005C0BB2" w:rsidRDefault="00C80CCF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3B7AC16" w14:textId="426A8420" w:rsidR="00EC1F1F" w:rsidRPr="005C0BB2" w:rsidRDefault="00113CB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="00EC1F1F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0851842A" w14:textId="77777777" w:rsidR="00374771" w:rsidRPr="005C0BB2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A47ED44" w14:textId="77777777" w:rsidR="00ED75EE" w:rsidRPr="005C0BB2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eastAsia="Times New Roman" w:hAnsiTheme="majorBidi" w:cstheme="majorBidi"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ab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C0BB2">
        <w:rPr>
          <w:rFonts w:asciiTheme="majorBidi" w:eastAsia="Times New Roman" w:hAnsiTheme="majorBidi" w:cstheme="majorBidi"/>
          <w:color w:val="0000FF"/>
          <w:sz w:val="28"/>
          <w:szCs w:val="28"/>
        </w:rPr>
        <w:t xml:space="preserve"> </w:t>
      </w:r>
    </w:p>
    <w:p w14:paraId="74661168" w14:textId="77777777" w:rsidR="00ED75EE" w:rsidRPr="005C0BB2" w:rsidRDefault="00ED75EE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eastAsia="Times New Roman" w:hAnsiTheme="majorBidi" w:cstheme="majorBidi"/>
          <w:color w:val="0000FF"/>
          <w:sz w:val="28"/>
          <w:szCs w:val="28"/>
        </w:rPr>
      </w:pPr>
    </w:p>
    <w:p w14:paraId="0AB6BC78" w14:textId="4C3C306E" w:rsidR="00374771" w:rsidRPr="005C0BB2" w:rsidRDefault="008F1E85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>ต้นทุนของสินค้าคำนวณโดยใช้วิธี</w:t>
      </w:r>
      <w:r w:rsidR="00F66045">
        <w:rPr>
          <w:rFonts w:asciiTheme="majorBidi" w:eastAsia="Times New Roman" w:hAnsiTheme="majorBidi" w:cstheme="majorBidi" w:hint="cs"/>
          <w:sz w:val="28"/>
          <w:szCs w:val="28"/>
          <w:cs/>
        </w:rPr>
        <w:t>ราคาเจาะจง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ED75EE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</w:t>
      </w:r>
    </w:p>
    <w:p w14:paraId="1F68FA79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95DB440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ค้าซึ่งได้ยึดมาจากลูกหนี้ที่ผิดนัดชำระหนี้จะรับรู้เริ่มแรกด้วยจำนวนที่ต่ำกว่าระหว่างมูลหนี้และมูลค่ายุติธรรมของสินค้าและแสดงต่อมาในงบการเงินด้วยมูลค่าที่ต่ำกว่าระหว่างมูลค่าตามบัญชีกับมูลค่าสุทธิที่จะได้รับ</w:t>
      </w:r>
    </w:p>
    <w:p w14:paraId="3AD8A8E2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4D3B155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846CB70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EF7856A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บริษัทบันทึกค่าเผื่อมูลค่าสินค้าลดลงสำหรับสินค้าที่เสื่อมคุณภาพ เสียหาย ล้าสมัยและค้างนาน</w:t>
      </w:r>
    </w:p>
    <w:p w14:paraId="1C24FE8D" w14:textId="5A9638CC" w:rsidR="0066658D" w:rsidRPr="005C0BB2" w:rsidRDefault="00433836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>ส่วนปรับปรุง</w:t>
      </w:r>
      <w:r w:rsidR="0066658D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อาคาร</w:t>
      </w:r>
      <w:r w:rsidR="00BC16B5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เช่า</w:t>
      </w:r>
      <w:r w:rsidR="0066658D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และอุปกรณ์</w:t>
      </w:r>
    </w:p>
    <w:p w14:paraId="52462064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67558CDE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580A1A1B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16986882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6FEE0FE0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AE3FD9D" w14:textId="15B2C1A6" w:rsidR="0066658D" w:rsidRPr="005C0BB2" w:rsidRDefault="00433836" w:rsidP="0066658D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="0066658D" w:rsidRPr="005C0BB2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5C0BB2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="0066658D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และอุปกรณ์วัดมูลค่าด้วยราคาทุนหักค่าเสื่อมราคาสะสมและขาดทุนจากการด้อยค่า </w:t>
      </w:r>
    </w:p>
    <w:p w14:paraId="37851F9E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91AB0FE" w14:textId="6EA5FD0D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การขนย้าย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การบูรณะสถานที่ตั้งของสินทรัพย์และต้นทุนการกู้ยืม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A25AB4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ลิขสิทธิ์ซอฟต์แวร์ดังกล่าวเป็นส่วนหนึ่งของอุปกรณ์</w:t>
      </w:r>
    </w:p>
    <w:p w14:paraId="24CD86D8" w14:textId="77777777" w:rsidR="007D7638" w:rsidRPr="005C0BB2" w:rsidRDefault="007D7638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  <w:lang w:eastAsia="en-GB"/>
        </w:rPr>
      </w:pPr>
    </w:p>
    <w:p w14:paraId="6004A36A" w14:textId="237D9BC5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  <w:lang w:eastAsia="en-GB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en-GB"/>
        </w:rPr>
        <w:t>ส่วนประกอบของรายการ</w:t>
      </w:r>
      <w:r w:rsidR="00433836"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en-GB"/>
        </w:rPr>
        <w:t>ส่วนปรับปรุง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en-GB"/>
        </w:rPr>
        <w:t>อาคาร</w:t>
      </w:r>
      <w:r w:rsidR="00BC16B5"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en-GB"/>
        </w:rPr>
        <w:t>เช่า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lang w:eastAsia="en-GB"/>
        </w:rPr>
        <w:t xml:space="preserve"> </w:t>
      </w:r>
    </w:p>
    <w:p w14:paraId="2CFDFA9E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6844276" w14:textId="31274DC2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กำไรหรือขาดทุนจากการจำหน่าย</w:t>
      </w:r>
      <w:r w:rsidR="00433836" w:rsidRPr="005C0BB2">
        <w:rPr>
          <w:rFonts w:asciiTheme="majorBidi" w:eastAsia="Calibri" w:hAnsiTheme="majorBidi" w:cstheme="majorBidi"/>
          <w:sz w:val="28"/>
          <w:szCs w:val="28"/>
          <w:cs/>
        </w:rPr>
        <w:t>ส่วนปรับปรุง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อาคาร</w:t>
      </w:r>
      <w:r w:rsidR="00BC16B5" w:rsidRPr="005C0BB2">
        <w:rPr>
          <w:rFonts w:asciiTheme="majorBidi" w:eastAsia="Calibri" w:hAnsiTheme="majorBidi" w:cstheme="majorBidi"/>
          <w:sz w:val="28"/>
          <w:szCs w:val="28"/>
          <w:cs/>
        </w:rPr>
        <w:t>เช่า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33836" w:rsidRPr="005C0BB2">
        <w:rPr>
          <w:rFonts w:asciiTheme="majorBidi" w:eastAsia="Calibri" w:hAnsiTheme="majorBidi" w:cstheme="majorBidi"/>
          <w:sz w:val="28"/>
          <w:szCs w:val="28"/>
          <w:cs/>
        </w:rPr>
        <w:t>ส่วนปรับปรุง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อาคาร</w:t>
      </w:r>
      <w:r w:rsidR="00BC16B5" w:rsidRPr="005C0BB2">
        <w:rPr>
          <w:rFonts w:asciiTheme="majorBidi" w:eastAsia="Calibri" w:hAnsiTheme="majorBidi" w:cstheme="majorBidi"/>
          <w:sz w:val="28"/>
          <w:szCs w:val="28"/>
          <w:cs/>
        </w:rPr>
        <w:t>เช่า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และอุปกรณ์ โดยรับรู้ในกำไรหรือขาดทุน</w:t>
      </w:r>
    </w:p>
    <w:p w14:paraId="6271EAFE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7510031" w14:textId="6B7236D3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981438D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F093357" w14:textId="407E4BF0" w:rsidR="00D573D4" w:rsidRPr="005C0BB2" w:rsidRDefault="00D573D4" w:rsidP="00A8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433836" w:rsidRPr="005C0BB2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5C0BB2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และอุปกรณ์</w:t>
      </w:r>
      <w:r w:rsidR="00A80DFD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ถ้ามีความเป็นไปได้ค่อนข้างแน่ที่</w:t>
      </w:r>
      <w:r w:rsidRPr="005C0BB2">
        <w:rPr>
          <w:rFonts w:asciiTheme="majorBidi" w:eastAsia="Calibri" w:hAnsiTheme="majorBidi" w:cstheme="majorBidi"/>
          <w:color w:val="000000"/>
          <w:spacing w:val="-6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433836" w:rsidRPr="005C0BB2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5C0BB2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และอุปกรณ์ที่เกิดขึ้นเป็นประจำจะรับรู้ในกำไรหรือขาดทุนเมื่อเกิดขึ้น</w:t>
      </w:r>
    </w:p>
    <w:p w14:paraId="5F037682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E63444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46FE2C7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35BD07A" w14:textId="3ECE3F0C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</w:t>
      </w:r>
      <w:r w:rsidR="00433836" w:rsidRPr="005C0BB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ส่วนปรับปรุง</w:t>
      </w:r>
      <w:r w:rsidRPr="005C0BB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อาคาร</w:t>
      </w:r>
      <w:r w:rsidR="00BC16B5" w:rsidRPr="005C0BB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เช่า</w:t>
      </w:r>
      <w:r w:rsidRPr="005C0BB2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5C0BB2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5C0BB2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74598640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C99774B" w14:textId="77777777" w:rsidR="00C80CCF" w:rsidRDefault="00C80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14:paraId="29802C5A" w14:textId="70B64C49" w:rsidR="00D573D4" w:rsidRPr="005C0BB2" w:rsidRDefault="00D573D4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35325023" w14:textId="77777777" w:rsidR="00C4758E" w:rsidRPr="005C0BB2" w:rsidRDefault="00C4758E" w:rsidP="00C4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580"/>
        <w:gridCol w:w="1440"/>
        <w:gridCol w:w="398"/>
        <w:gridCol w:w="1762"/>
      </w:tblGrid>
      <w:tr w:rsidR="005B01AE" w:rsidRPr="005C0BB2" w14:paraId="6723E3BC" w14:textId="067BF352" w:rsidTr="005B01AE">
        <w:tc>
          <w:tcPr>
            <w:tcW w:w="5580" w:type="dxa"/>
            <w:vAlign w:val="bottom"/>
          </w:tcPr>
          <w:p w14:paraId="66392794" w14:textId="4938B160" w:rsidR="005B01AE" w:rsidRPr="005C0BB2" w:rsidRDefault="005B01AE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40" w:type="dxa"/>
            <w:shd w:val="clear" w:color="auto" w:fill="auto"/>
          </w:tcPr>
          <w:p w14:paraId="39B042F1" w14:textId="2049BB87" w:rsidR="005B01AE" w:rsidRPr="005C0BB2" w:rsidRDefault="005B01AE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1 - 3</w:t>
            </w:r>
          </w:p>
        </w:tc>
        <w:tc>
          <w:tcPr>
            <w:tcW w:w="398" w:type="dxa"/>
            <w:shd w:val="clear" w:color="auto" w:fill="auto"/>
          </w:tcPr>
          <w:p w14:paraId="3A04D9CA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62" w:type="dxa"/>
          </w:tcPr>
          <w:p w14:paraId="5C32447D" w14:textId="49BD7A95" w:rsidR="005B01AE" w:rsidRPr="008F66FA" w:rsidRDefault="005B01AE" w:rsidP="005B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02" w:firstLine="90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8F66F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(2562: 3,6</w:t>
            </w:r>
            <w:r w:rsidRPr="008F66F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 xml:space="preserve"> และ </w:t>
            </w:r>
            <w:r w:rsidRPr="008F66F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 xml:space="preserve">10 </w:t>
            </w:r>
            <w:r w:rsidRPr="008F66FA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8F66FA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01AE" w:rsidRPr="005C0BB2" w14:paraId="15588B0F" w14:textId="0F7A55FE" w:rsidTr="005B01AE">
        <w:tc>
          <w:tcPr>
            <w:tcW w:w="5580" w:type="dxa"/>
            <w:vAlign w:val="bottom"/>
          </w:tcPr>
          <w:p w14:paraId="66E49CD4" w14:textId="77777777" w:rsidR="005B01AE" w:rsidRPr="005C0BB2" w:rsidRDefault="005B01AE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14:paraId="6B6162AE" w14:textId="78CA88FE" w:rsidR="005B01AE" w:rsidRPr="005C0BB2" w:rsidRDefault="005B01AE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98" w:type="dxa"/>
            <w:shd w:val="clear" w:color="auto" w:fill="auto"/>
          </w:tcPr>
          <w:p w14:paraId="12139C1C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62" w:type="dxa"/>
          </w:tcPr>
          <w:p w14:paraId="634197EF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5B01AE" w:rsidRPr="005C0BB2" w14:paraId="00B3044B" w14:textId="666EA189" w:rsidTr="005B01AE">
        <w:tc>
          <w:tcPr>
            <w:tcW w:w="5580" w:type="dxa"/>
            <w:vAlign w:val="bottom"/>
          </w:tcPr>
          <w:p w14:paraId="00DB6A5D" w14:textId="77777777" w:rsidR="005B01AE" w:rsidRPr="005C0BB2" w:rsidRDefault="005B01AE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40" w:type="dxa"/>
            <w:shd w:val="clear" w:color="auto" w:fill="auto"/>
          </w:tcPr>
          <w:p w14:paraId="7C8C0FD4" w14:textId="749B760E" w:rsidR="005B01AE" w:rsidRPr="005C0BB2" w:rsidRDefault="005B01AE" w:rsidP="00BF4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98" w:type="dxa"/>
            <w:shd w:val="clear" w:color="auto" w:fill="auto"/>
          </w:tcPr>
          <w:p w14:paraId="24483201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62" w:type="dxa"/>
          </w:tcPr>
          <w:p w14:paraId="3D37EC52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5B01AE" w:rsidRPr="005C0BB2" w14:paraId="70E88A64" w14:textId="2571E0AE" w:rsidTr="005B01AE">
        <w:tc>
          <w:tcPr>
            <w:tcW w:w="5580" w:type="dxa"/>
            <w:shd w:val="clear" w:color="auto" w:fill="auto"/>
            <w:vAlign w:val="bottom"/>
          </w:tcPr>
          <w:p w14:paraId="6EB86000" w14:textId="77777777" w:rsidR="005B01AE" w:rsidRPr="005C0BB2" w:rsidRDefault="005B01AE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3247C707" w14:textId="0C5D3E25" w:rsidR="005B01AE" w:rsidRPr="005C0BB2" w:rsidRDefault="005B01AE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98" w:type="dxa"/>
            <w:shd w:val="clear" w:color="auto" w:fill="auto"/>
          </w:tcPr>
          <w:p w14:paraId="06AB33A2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62" w:type="dxa"/>
          </w:tcPr>
          <w:p w14:paraId="1CC5335A" w14:textId="77777777" w:rsidR="005B01AE" w:rsidRPr="005C0BB2" w:rsidRDefault="005B01AE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</w:tbl>
    <w:p w14:paraId="1C3F661E" w14:textId="77777777" w:rsidR="005D60EF" w:rsidRPr="005C0BB2" w:rsidRDefault="005D60EF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412158B" w14:textId="0E06217D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="00003A9A" w:rsidRPr="005C0BB2">
        <w:rPr>
          <w:rFonts w:asciiTheme="majorBidi" w:eastAsia="Times New Roman" w:hAnsiTheme="majorBidi" w:cstheme="majorBidi"/>
          <w:sz w:val="28"/>
          <w:szCs w:val="28"/>
          <w:cs/>
        </w:rPr>
        <w:t>และติดตั้ง</w:t>
      </w:r>
    </w:p>
    <w:p w14:paraId="64D128AC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47122AA5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1EFAE5D1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1A4F4FA8" w14:textId="165D4349" w:rsidR="00EE5343" w:rsidRPr="005C0BB2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FAF9381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DBAB3E6" w14:textId="77777777" w:rsidR="00B5371F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สินทรัพย์ไม่มีตัวตนที่กลุ่มบริษัทซื้อมาและมีอายุการใช้งานจำกัด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1E600430" w14:textId="2E951CC8" w:rsidR="00D4615D" w:rsidRPr="005C0BB2" w:rsidRDefault="00D4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5C046CE1" w14:textId="79AA893E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30D1DD9D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F2A4FDA" w14:textId="0FA83246" w:rsidR="00D4615D" w:rsidRDefault="00EE5343" w:rsidP="00711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</w:t>
      </w:r>
      <w:r w:rsidR="00B5371F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ค่าใช้จ่ายอื่น</w:t>
      </w:r>
      <w:r w:rsidR="00552E79" w:rsidRPr="005C0BB2">
        <w:rPr>
          <w:rFonts w:asciiTheme="majorBidi" w:eastAsia="Calibri" w:hAnsiTheme="majorBidi" w:cstheme="majorBidi"/>
          <w:sz w:val="28"/>
          <w:szCs w:val="28"/>
          <w:cs/>
        </w:rPr>
        <w:t>รั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บรู้ในกำไรหรือขาดทุนเมื่อเกิดขึ้น</w:t>
      </w:r>
    </w:p>
    <w:p w14:paraId="429D531D" w14:textId="77777777" w:rsidR="00C80CCF" w:rsidRPr="005C0BB2" w:rsidRDefault="00C80CCF" w:rsidP="00711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5A8EAF5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5C0BB2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ค่าตัดจำหน่าย </w:t>
      </w:r>
      <w:r w:rsidRPr="005C0BB2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</w:p>
    <w:p w14:paraId="4C4A995C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4EA4EE3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ค่าตัดจำหน่ายคำนวณจาก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BE14CF5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3CD43D6" w14:textId="46824BF1" w:rsidR="00EE5343" w:rsidRPr="005C0BB2" w:rsidRDefault="00EE5343" w:rsidP="005C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C80CCF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4B02CC6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E5343" w:rsidRPr="005C0BB2" w14:paraId="499636DB" w14:textId="77777777" w:rsidTr="00DB7158">
        <w:tc>
          <w:tcPr>
            <w:tcW w:w="4483" w:type="dxa"/>
          </w:tcPr>
          <w:p w14:paraId="25B2A570" w14:textId="5648DCDD" w:rsidR="00EE5343" w:rsidRPr="005C0BB2" w:rsidRDefault="004F0AFE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518176C1" w14:textId="77777777" w:rsidR="00EE5343" w:rsidRPr="005C0BB2" w:rsidRDefault="00552E79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3212" w:type="dxa"/>
          </w:tcPr>
          <w:p w14:paraId="6EB5A560" w14:textId="77777777" w:rsidR="00EE5343" w:rsidRPr="005C0BB2" w:rsidRDefault="00EE5343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2C34774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898E317" w14:textId="23E718C5" w:rsidR="00EE5343" w:rsidRPr="005C0BB2" w:rsidRDefault="00EE5343" w:rsidP="00EE534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73ADF0AA" w14:textId="77777777" w:rsidR="005C0BB2" w:rsidRPr="005C0BB2" w:rsidRDefault="005C0BB2" w:rsidP="00EE534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6A73553" w14:textId="0A14FBCD" w:rsidR="00EE5343" w:rsidRPr="005C0BB2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การด้อยค่า</w:t>
      </w:r>
      <w:r w:rsidR="00D4615D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57B56560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A682434" w14:textId="77777777" w:rsidR="00AF04E9" w:rsidRPr="005C0BB2" w:rsidRDefault="00EE5343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5C0BB2">
        <w:rPr>
          <w:rFonts w:asciiTheme="majorBidi" w:eastAsia="Calibri" w:hAnsiTheme="majorBidi" w:cstheme="majorBidi"/>
          <w:sz w:val="28"/>
          <w:szCs w:val="28"/>
        </w:rPr>
        <w:t xml:space="preserve">  </w:t>
      </w:r>
      <w:r w:rsidR="006071FD" w:rsidRPr="005C0BB2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778A66F4" w14:textId="77777777" w:rsidR="00AF04E9" w:rsidRPr="005C0BB2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1041CC5" w14:textId="288A5568" w:rsidR="00EE5343" w:rsidRPr="005C0BB2" w:rsidRDefault="00EE5343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ขาดทุนจากการด้อยค่ารับรู้เมื่อมูลค่าตามบัญชีของสินทรัพย์ </w:t>
      </w:r>
      <w:r w:rsidR="00552E79" w:rsidRPr="005C0BB2">
        <w:rPr>
          <w:rFonts w:asciiTheme="majorBidi" w:eastAsia="Calibri" w:hAnsiTheme="majorBidi" w:cstheme="majorBidi"/>
          <w:sz w:val="28"/>
          <w:szCs w:val="28"/>
          <w:cs/>
        </w:rPr>
        <w:t>หรือ</w:t>
      </w:r>
      <w:r w:rsidR="004B0C3B" w:rsidRPr="005C0BB2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มูลค่าตามบัญชีของ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หน่วยสินทรัพย์ที่ก่อให้เกิด</w:t>
      </w:r>
      <w:r w:rsidR="006071FD" w:rsidRPr="005C0BB2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</w:p>
    <w:p w14:paraId="75D0A6D4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09CF71E" w14:textId="459928EA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r w:rsidRPr="005C0BB2">
        <w:rPr>
          <w:rFonts w:asciiTheme="majorBidi" w:eastAsia="Calibr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00C12D84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DFBDED9" w14:textId="212758D7" w:rsidR="00EE5343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D87FA6E" w14:textId="649F555B" w:rsidR="00065FEF" w:rsidRDefault="00065FEF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F9A6697" w14:textId="73AEF19B" w:rsidR="00065FEF" w:rsidRPr="00065FEF" w:rsidRDefault="00065FEF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065FEF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การกลับรายการด้อยค่า</w:t>
      </w:r>
    </w:p>
    <w:p w14:paraId="64EF456E" w14:textId="72F6A550" w:rsidR="00AC4B5A" w:rsidRPr="005C0BB2" w:rsidRDefault="00AC4B5A" w:rsidP="00AC4B5A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7"/>
        <w:rPr>
          <w:rFonts w:asciiTheme="majorBidi" w:eastAsia="Times New Roman" w:hAnsiTheme="majorBidi" w:cstheme="majorBidi"/>
          <w:sz w:val="28"/>
          <w:szCs w:val="28"/>
        </w:rPr>
      </w:pPr>
    </w:p>
    <w:p w14:paraId="4A476B98" w14:textId="0F2A6A52" w:rsidR="00AC4B5A" w:rsidRPr="005C0BB2" w:rsidRDefault="00AC4B5A" w:rsidP="00A4325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7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</w:t>
      </w:r>
      <w:r w:rsidR="00A43253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12FD89A9" w14:textId="77777777" w:rsidR="004A550F" w:rsidRPr="005C0BB2" w:rsidRDefault="004A550F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396D4B7" w14:textId="7EA2D5E0" w:rsidR="004A550F" w:rsidRPr="005C0BB2" w:rsidRDefault="004A550F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เจ้าหนี้อื่น</w:t>
      </w:r>
    </w:p>
    <w:p w14:paraId="6C6B2C6C" w14:textId="77777777" w:rsidR="004A550F" w:rsidRPr="005C0BB2" w:rsidRDefault="004A550F" w:rsidP="004A550F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7"/>
        <w:rPr>
          <w:rFonts w:asciiTheme="majorBidi" w:eastAsia="Times New Roman" w:hAnsiTheme="majorBidi" w:cstheme="majorBidi"/>
          <w:sz w:val="28"/>
          <w:szCs w:val="28"/>
          <w:lang w:val="th-TH"/>
        </w:rPr>
      </w:pPr>
    </w:p>
    <w:p w14:paraId="6694110F" w14:textId="77777777" w:rsidR="004A550F" w:rsidRPr="005C0BB2" w:rsidRDefault="004A550F" w:rsidP="004A550F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7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เจ้าหนี้อื่นแสดงในราคาทุน</w:t>
      </w:r>
    </w:p>
    <w:p w14:paraId="595F66F5" w14:textId="77777777" w:rsidR="003618D8" w:rsidRPr="005C0BB2" w:rsidRDefault="003618D8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C79D7C0" w14:textId="77777777" w:rsidR="005C0BB2" w:rsidRPr="005C0BB2" w:rsidRDefault="005C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BFD9E2B" w14:textId="7B30DC21" w:rsidR="00EE5343" w:rsidRPr="002C034A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ผลประโยชน์ของพนักงาน  </w:t>
      </w:r>
    </w:p>
    <w:p w14:paraId="0BA9B74F" w14:textId="77777777" w:rsidR="00A66BDE" w:rsidRPr="002C034A" w:rsidRDefault="00A66BDE" w:rsidP="002828EF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08EA0375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Cs/>
          <w:sz w:val="28"/>
          <w:szCs w:val="28"/>
          <w:cs/>
        </w:rPr>
        <w:t>โครงการสมทบเงิน</w:t>
      </w:r>
    </w:p>
    <w:p w14:paraId="149343FF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0A452B8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6B0648D0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B244A06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A38A8C3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AAF1FED" w14:textId="77777777" w:rsidR="008F671F" w:rsidRPr="002C034A" w:rsidRDefault="008F671F" w:rsidP="00EE5343">
      <w:pPr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กลุ่มบริษัทถือว่าเงินชดเชยที่ต้องจ่ายให้แก่พนักงาน เมื่อออกจากงานตามกฎหมายแรงงานเป็นโครงการผลประโยชน์หลังออกจากงานสำหรับพนักงานเนื่องจากเกษียณอายุ</w:t>
      </w:r>
    </w:p>
    <w:p w14:paraId="4B688DD4" w14:textId="77777777" w:rsidR="008F671F" w:rsidRPr="002C034A" w:rsidRDefault="008F671F" w:rsidP="00EE5343">
      <w:pPr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0515E9D7" w14:textId="77777777" w:rsidR="00EE5343" w:rsidRPr="002C034A" w:rsidRDefault="00EE5343" w:rsidP="002828EF">
      <w:pPr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</w:t>
      </w:r>
      <w:r w:rsidRPr="002C034A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01E53"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34B89F31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9BFFC95" w14:textId="15E0F947" w:rsidR="00EE5343" w:rsidRPr="002C034A" w:rsidRDefault="00EE5343" w:rsidP="00EE5343">
      <w:pPr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  <w:cs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4549BB8B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8AC8E0D" w14:textId="72C7CBAB" w:rsidR="00EE5343" w:rsidRPr="002C034A" w:rsidRDefault="00EE5343" w:rsidP="00EE5343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C034A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</w:t>
      </w:r>
      <w:r w:rsidR="003A7677" w:rsidRPr="002C034A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2C034A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C034A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5A11FD"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5A11FD" w:rsidRPr="002C034A">
        <w:rPr>
          <w:rFonts w:asciiTheme="majorBidi" w:eastAsia="Calibri" w:hAnsiTheme="majorBidi" w:cstheme="majorBidi"/>
          <w:i/>
          <w:sz w:val="28"/>
          <w:szCs w:val="28"/>
          <w:cs/>
        </w:rPr>
        <w:t xml:space="preserve"> 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4ED2584C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69231B3" w14:textId="77777777" w:rsidR="00EE5343" w:rsidRPr="002C034A" w:rsidRDefault="00EE5343" w:rsidP="00DB7158">
      <w:pPr>
        <w:ind w:left="547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2C034A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รับรู้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18994EA" w14:textId="77777777" w:rsidR="00EE5343" w:rsidRPr="005C0BB2" w:rsidRDefault="00EE5343" w:rsidP="0004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7622BCA1" w14:textId="09569AAC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Times New Roman" w:hAnsiTheme="majorBidi" w:cstheme="majorBidi"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2DAB74B6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5A92649" w14:textId="44970AC1" w:rsidR="00EE5343" w:rsidRPr="005C0BB2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C0BB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677BAD63" w14:textId="313C7BD8" w:rsidR="00572851" w:rsidRPr="00FD3FD7" w:rsidRDefault="00572851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FD3FD7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การจ่ายโดยใช้หุ้นเป็นเกณฑ์</w:t>
      </w:r>
    </w:p>
    <w:p w14:paraId="7867CE81" w14:textId="416A1E2E" w:rsidR="00572851" w:rsidRPr="00FD3FD7" w:rsidRDefault="00572851" w:rsidP="005728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F14932B" w14:textId="5D9D02C3" w:rsidR="00572851" w:rsidRPr="00FD3FD7" w:rsidRDefault="00D35428" w:rsidP="005728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FD3FD7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มูลค่ายุติธรรมของสิทธิซื้อหุ้น </w:t>
      </w:r>
      <w:r w:rsidRPr="00FD3FD7">
        <w:rPr>
          <w:rFonts w:asciiTheme="majorBidi" w:hAnsiTheme="majorBidi" w:cstheme="majorBidi"/>
          <w:sz w:val="28"/>
          <w:szCs w:val="28"/>
        </w:rPr>
        <w:t>(</w:t>
      </w:r>
      <w:r w:rsidRPr="00FD3FD7">
        <w:rPr>
          <w:rFonts w:asciiTheme="majorBidi" w:hAnsiTheme="majorBidi" w:cstheme="majorBidi"/>
          <w:sz w:val="28"/>
          <w:szCs w:val="28"/>
          <w:cs/>
        </w:rPr>
        <w:t>ชำระด้วยตราสารทุน) รับรู้เป็นค่าใช้จ่ายพร้อมกับการเพิ่มขึ้นในส่วนของผู้ถือหุ้น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0E8E1F3" w14:textId="77777777" w:rsidR="00572851" w:rsidRPr="00FD3FD7" w:rsidRDefault="00572851" w:rsidP="005728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6C5FC89" w14:textId="6C0DC641" w:rsidR="00EE5343" w:rsidRPr="00FD3FD7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FD3FD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3475E717" w14:textId="77777777" w:rsidR="00EE5343" w:rsidRPr="00FD3FD7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A2F3699" w14:textId="5B2B5302" w:rsidR="000E157A" w:rsidRPr="00FD3FD7" w:rsidRDefault="00EE5343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D3FD7">
        <w:rPr>
          <w:rFonts w:asciiTheme="majorBidi" w:eastAsia="Calibr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D74D1A" w:rsidRPr="00FD3FD7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FD3FD7">
        <w:rPr>
          <w:rFonts w:asciiTheme="majorBidi" w:eastAsia="Calibri" w:hAnsiTheme="majorBidi" w:cstheme="majorBidi"/>
          <w:sz w:val="28"/>
          <w:szCs w:val="28"/>
          <w:cs/>
        </w:rPr>
        <w:t>ประมา</w:t>
      </w:r>
      <w:r w:rsidR="00D74D1A" w:rsidRPr="00FD3FD7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Pr="00FD3FD7">
        <w:rPr>
          <w:rFonts w:asciiTheme="majorBidi" w:eastAsia="Calibri" w:hAnsiTheme="majorBidi" w:cstheme="majorBidi"/>
          <w:sz w:val="28"/>
          <w:szCs w:val="28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2063" w:rsidRPr="00FD3FD7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47FE5CFE" w14:textId="5A807F93" w:rsidR="003C1254" w:rsidRPr="00FD3FD7" w:rsidRDefault="003C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3AF28FB" w14:textId="7B54F3C2" w:rsidR="00433836" w:rsidRPr="00FD3FD7" w:rsidRDefault="00433836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FD3FD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2CA53857" w14:textId="77777777" w:rsidR="001F3496" w:rsidRPr="00FD3FD7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1BDF98" w14:textId="4C1C23FF" w:rsidR="00B866F8" w:rsidRPr="00FD3FD7" w:rsidRDefault="00B866F8" w:rsidP="00B866F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D3FD7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65D9D8B" w14:textId="77777777" w:rsidR="00B866F8" w:rsidRPr="00FD3FD7" w:rsidRDefault="00B866F8" w:rsidP="00B86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71905F" w14:textId="743C22FE" w:rsidR="00B866F8" w:rsidRPr="00FD3FD7" w:rsidRDefault="00B866F8" w:rsidP="00B866F8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D3FD7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2FBC732A" w14:textId="77777777" w:rsidR="00B866F8" w:rsidRPr="00FD3FD7" w:rsidRDefault="00B866F8" w:rsidP="00B86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9AE640" w14:textId="14F577BF" w:rsidR="00B866F8" w:rsidRPr="00FD3FD7" w:rsidRDefault="00B866F8" w:rsidP="00B866F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D3FD7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D3FD7">
        <w:rPr>
          <w:rFonts w:asciiTheme="majorBidi" w:hAnsiTheme="majorBidi" w:cstheme="majorBidi"/>
          <w:sz w:val="28"/>
          <w:szCs w:val="28"/>
        </w:rPr>
        <w:t>‘</w:t>
      </w:r>
      <w:r w:rsidRPr="00FD3FD7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Pr="00FD3FD7">
        <w:rPr>
          <w:rFonts w:asciiTheme="majorBidi" w:hAnsiTheme="majorBidi" w:cstheme="majorBidi"/>
          <w:sz w:val="28"/>
          <w:szCs w:val="28"/>
        </w:rPr>
        <w:t xml:space="preserve">’ </w:t>
      </w:r>
      <w:r w:rsidRPr="00FD3FD7">
        <w:rPr>
          <w:rFonts w:asciiTheme="majorBidi" w:hAnsiTheme="majorBidi" w:cstheme="majorBidi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308016D8" w14:textId="77777777" w:rsidR="00B866F8" w:rsidRPr="00FD3FD7" w:rsidRDefault="00B866F8" w:rsidP="00B86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E3D57" w14:textId="77777777" w:rsidR="00FD3FD7" w:rsidRDefault="00FD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CF91E08" w14:textId="155EF308" w:rsidR="00B866F8" w:rsidRPr="005C0BB2" w:rsidRDefault="00B866F8" w:rsidP="00FD3FD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3C01F046" w14:textId="77777777" w:rsidR="00B866F8" w:rsidRPr="00CA7983" w:rsidRDefault="00B866F8" w:rsidP="00B86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CD46DD" w14:textId="6373BCFF" w:rsidR="002C034A" w:rsidRDefault="00B866F8" w:rsidP="005C0BB2">
      <w:pPr>
        <w:shd w:val="clear" w:color="auto" w:fill="FFFFFF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C0BB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C0BB2">
        <w:rPr>
          <w:rFonts w:asciiTheme="majorBidi" w:hAnsiTheme="majorBidi" w:cstheme="majorBidi" w:hint="cs"/>
          <w:sz w:val="28"/>
          <w:szCs w:val="28"/>
          <w:cs/>
        </w:rPr>
        <w:t xml:space="preserve">ใช้ราคาเสนอซื้อสำหรับสถานะการเป็นสินทรัพย์ </w:t>
      </w:r>
      <w:r w:rsidR="002C034A">
        <w:rPr>
          <w:rFonts w:asciiTheme="majorBidi" w:hAnsiTheme="majorBidi" w:cstheme="majorBidi" w:hint="cs"/>
          <w:sz w:val="28"/>
          <w:szCs w:val="28"/>
          <w:cs/>
        </w:rPr>
        <w:t>และราคาเสนอขายสำหรับสถานการณ์เป็นหนี้สิน</w:t>
      </w:r>
    </w:p>
    <w:p w14:paraId="5FC462D0" w14:textId="77777777" w:rsidR="002C034A" w:rsidRPr="00CA7983" w:rsidRDefault="002C034A" w:rsidP="005C0BB2">
      <w:pPr>
        <w:shd w:val="clear" w:color="auto" w:fill="FFFFFF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B542D5" w14:textId="3F568D46" w:rsidR="005C0BB2" w:rsidRDefault="005C0BB2" w:rsidP="005C0BB2">
      <w:pPr>
        <w:shd w:val="clear" w:color="auto" w:fill="FFFFFF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</w:t>
      </w:r>
      <w:r w:rsidR="004C39DC">
        <w:rPr>
          <w:rFonts w:asciiTheme="majorBidi" w:hAnsiTheme="majorBidi" w:cstheme="majorBidi" w:hint="cs"/>
          <w:sz w:val="28"/>
          <w:szCs w:val="28"/>
          <w:cs/>
        </w:rPr>
        <w:t>์</w:t>
      </w:r>
      <w:r>
        <w:rPr>
          <w:rFonts w:asciiTheme="majorBidi" w:hAnsiTheme="majorBidi" w:cstheme="majorBidi" w:hint="cs"/>
          <w:sz w:val="28"/>
          <w:szCs w:val="28"/>
          <w:cs/>
        </w:rPr>
        <w:t>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</w:t>
      </w:r>
      <w:r w:rsidR="004C39DC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</w:t>
      </w:r>
      <w:r w:rsidR="004C39DC">
        <w:rPr>
          <w:rFonts w:asciiTheme="majorBidi" w:hAnsiTheme="majorBidi" w:cstheme="majorBidi" w:hint="cs"/>
          <w:sz w:val="28"/>
          <w:szCs w:val="28"/>
          <w:cs/>
        </w:rPr>
        <w:t>อ</w:t>
      </w:r>
      <w:r>
        <w:rPr>
          <w:rFonts w:asciiTheme="majorBidi" w:hAnsiTheme="majorBidi" w:cstheme="majorBidi" w:hint="cs"/>
          <w:sz w:val="28"/>
          <w:szCs w:val="28"/>
          <w:cs/>
        </w:rPr>
        <w:t>ทางการเงินแต่ต้องไม่ช้ากว่าการวัดมูลค่ายุติธรรมที่ใช้หลักฐานสนับสนุนทั้งหมดจากข้อมูลที่สังเ</w:t>
      </w:r>
      <w:r w:rsidR="004C39DC">
        <w:rPr>
          <w:rFonts w:asciiTheme="majorBidi" w:hAnsiTheme="majorBidi" w:cstheme="majorBidi" w:hint="cs"/>
          <w:sz w:val="28"/>
          <w:szCs w:val="28"/>
          <w:cs/>
        </w:rPr>
        <w:t>ก</w:t>
      </w:r>
      <w:r>
        <w:rPr>
          <w:rFonts w:asciiTheme="majorBidi" w:hAnsiTheme="majorBidi" w:cstheme="majorBidi" w:hint="cs"/>
          <w:sz w:val="28"/>
          <w:szCs w:val="28"/>
          <w:cs/>
        </w:rPr>
        <w:t>ตได้ในตลาดหรือเมื่อรายการดังกล่าวสิ้นสุดลง</w:t>
      </w:r>
    </w:p>
    <w:p w14:paraId="7CEF62B6" w14:textId="77777777" w:rsidR="00BE57CE" w:rsidRDefault="00BE57CE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3CFDB" w14:textId="78089956" w:rsidR="00433836" w:rsidRPr="005C0BB2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การ</w:t>
      </w:r>
      <w:r w:rsidR="00433836" w:rsidRPr="005C0BB2">
        <w:rPr>
          <w:rFonts w:asciiTheme="majorBidi" w:hAnsiTheme="majorBidi" w:cstheme="majorBidi"/>
          <w:sz w:val="28"/>
          <w:szCs w:val="28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43383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433836" w:rsidRPr="005C0BB2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3383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433836" w:rsidRPr="005C0BB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4B37B865" w14:textId="3004DD64" w:rsidR="00433836" w:rsidRPr="005C0BB2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A9C6F8" w14:textId="1D0AA186" w:rsidR="00433836" w:rsidRPr="005C0BB2" w:rsidRDefault="00433836" w:rsidP="004C7B91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2160" w:right="-7" w:hanging="162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 xml:space="preserve"> 2 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342EE7D" w14:textId="69D0D034" w:rsidR="00433836" w:rsidRPr="005C0BB2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</w:t>
      </w:r>
      <w:r w:rsidR="001F3496" w:rsidRPr="005C0BB2">
        <w:rPr>
          <w:rFonts w:asciiTheme="majorBidi" w:hAnsiTheme="majorBidi" w:cstheme="majorBidi"/>
          <w:sz w:val="28"/>
          <w:szCs w:val="28"/>
          <w:cs/>
          <w:lang w:bidi="th-TH"/>
        </w:rPr>
        <w:t>ใช้เป็นข้อมูลที่ไม่</w:t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สามารถสังเกตได้ </w:t>
      </w:r>
      <w:r w:rsidR="001F3496"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สำหรับสินทรัพย์หรือหนี้สินนั้น</w:t>
      </w:r>
    </w:p>
    <w:p w14:paraId="26871F92" w14:textId="33EA819A" w:rsidR="00B7209A" w:rsidRPr="005C0BB2" w:rsidRDefault="00B72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 w:bidi="ar-SA"/>
        </w:rPr>
      </w:pPr>
    </w:p>
    <w:p w14:paraId="09C3F573" w14:textId="6D851BC4" w:rsidR="00433836" w:rsidRPr="005C0BB2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ABED8E" w14:textId="77777777" w:rsidR="00433836" w:rsidRPr="005C0BB2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543F2" w14:textId="42CB971E" w:rsidR="00433836" w:rsidRPr="005C0BB2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704E4BDE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iCs/>
          <w:sz w:val="28"/>
          <w:szCs w:val="28"/>
        </w:rPr>
      </w:pPr>
    </w:p>
    <w:p w14:paraId="06C17E03" w14:textId="309B3CFF" w:rsidR="00FE3640" w:rsidRPr="005C0BB2" w:rsidRDefault="00FE3640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รายได้</w:t>
      </w:r>
    </w:p>
    <w:p w14:paraId="480BDE08" w14:textId="77777777" w:rsidR="00DF700E" w:rsidRPr="005C0BB2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756D019" w14:textId="42D3B697" w:rsidR="00B81283" w:rsidRPr="005C0BB2" w:rsidRDefault="00DF700E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</w:t>
      </w:r>
      <w:r w:rsidR="007608A5" w:rsidRPr="005C0BB2">
        <w:rPr>
          <w:rFonts w:asciiTheme="majorBidi" w:hAnsiTheme="majorBidi" w:cstheme="majorBidi"/>
          <w:sz w:val="28"/>
          <w:szCs w:val="28"/>
          <w:cs/>
        </w:rPr>
        <w:t>่กลุ่มบริษัท</w:t>
      </w:r>
      <w:r w:rsidR="006071FD" w:rsidRPr="005C0BB2">
        <w:rPr>
          <w:rFonts w:asciiTheme="majorBidi" w:hAnsiTheme="majorBidi" w:cstheme="majorBidi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6BA08248" w14:textId="0E407B48" w:rsidR="00AF04E9" w:rsidRPr="005C0BB2" w:rsidRDefault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0357F23" w14:textId="575412BA" w:rsidR="00DF700E" w:rsidRPr="005C0BB2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การขายสินค้าและบริการ</w:t>
      </w:r>
    </w:p>
    <w:p w14:paraId="6F5B2838" w14:textId="77777777" w:rsidR="00DF700E" w:rsidRPr="005C0BB2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722E9A0" w14:textId="77777777" w:rsidR="00DF700E" w:rsidRPr="005C0BB2" w:rsidRDefault="00DF700E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6EAF079" w14:textId="77777777" w:rsidR="004C39DC" w:rsidRDefault="004C39DC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9D8110" w14:textId="35569DA7" w:rsidR="00DF700E" w:rsidRPr="005C0BB2" w:rsidRDefault="00DF700E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360EA79" w14:textId="512074C2" w:rsidR="00F75691" w:rsidRPr="005C0BB2" w:rsidRDefault="00F75691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550D49E7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r w:rsidRPr="005C0BB2">
        <w:rPr>
          <w:rFonts w:asciiTheme="majorBidi" w:eastAsia="Calibri" w:hAnsiTheme="majorBidi" w:cstheme="majorBidi"/>
          <w:iCs/>
          <w:sz w:val="28"/>
          <w:szCs w:val="28"/>
          <w:cs/>
        </w:rPr>
        <w:t>รายได้ค่าธรรมเนียมและบริการ</w:t>
      </w:r>
    </w:p>
    <w:p w14:paraId="79D8F3C3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30C7FAC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กลุ่มบริษัทรับรู้รายได้ค่าธรรมเนียมและบริการเมื่อได้ให้บริการแก่ลูกค้าแล้ว</w:t>
      </w:r>
    </w:p>
    <w:p w14:paraId="23B2F365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3303E5D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รายได้จากค่าปรับล่าช้า</w:t>
      </w:r>
    </w:p>
    <w:p w14:paraId="0CD53301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A127032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กลุ่มบริษัทรับรู้รายได้จากค่าปรับล่าช้าตามจำนวนที่ได้รับจริง</w:t>
      </w:r>
    </w:p>
    <w:p w14:paraId="67745907" w14:textId="77777777" w:rsidR="008363F7" w:rsidRDefault="008363F7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718D1C44" w14:textId="3BCAA04C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รายได้อื่น</w:t>
      </w:r>
    </w:p>
    <w:p w14:paraId="4D82515E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52C23CC" w14:textId="64446DFB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รายได้อื่นรับรู้ตามเกณฑ์คงค้าง</w:t>
      </w:r>
    </w:p>
    <w:p w14:paraId="303C2827" w14:textId="77777777" w:rsidR="003E7D29" w:rsidRPr="005C0BB2" w:rsidRDefault="003E7D29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0A2EE8B1" w14:textId="77777777" w:rsidR="003E7D29" w:rsidRPr="005C0BB2" w:rsidRDefault="003E7D29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ค่าใช้จ่าย</w:t>
      </w:r>
    </w:p>
    <w:p w14:paraId="44A18346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0335FE62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ต้นทุนทางการเงิน</w:t>
      </w:r>
    </w:p>
    <w:p w14:paraId="496CA2EF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B3808B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ดอกเบี้ยจ่ายและค่าใช้จ่ายทำนองเดียวกันบันทึกในกำไรหรือขาดทุนในงวดที่ค่าใช้จ่ายดังกล่าวเกิดขึ้น</w:t>
      </w:r>
    </w:p>
    <w:p w14:paraId="6244F319" w14:textId="0EAB1E8B" w:rsidR="00030C2D" w:rsidRPr="005C0BB2" w:rsidRDefault="00030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14:paraId="59EAF7E4" w14:textId="46829EAE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2634CDE8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52CBFC38" w14:textId="6A16217F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2E33D1" w:rsidRPr="005C0BB2">
        <w:rPr>
          <w:rFonts w:asciiTheme="majorBidi" w:eastAsia="Times New Roman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ปัจจุบันและภาษีเงินได้รอการตัดบัญชี  ภาษีเงินได้ของ</w:t>
      </w:r>
      <w:r w:rsidR="002E33D1" w:rsidRPr="005C0BB2">
        <w:rPr>
          <w:rFonts w:asciiTheme="majorBidi" w:eastAsia="Times New Roman" w:hAnsiTheme="majorBidi" w:cstheme="majorBidi"/>
          <w:sz w:val="28"/>
          <w:szCs w:val="28"/>
          <w:cs/>
        </w:rPr>
        <w:br/>
        <w:t>ปี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</w:t>
      </w:r>
      <w:r w:rsidR="003A4B63" w:rsidRPr="005C0BB2">
        <w:rPr>
          <w:rFonts w:asciiTheme="majorBidi" w:eastAsia="Times New Roman" w:hAnsiTheme="majorBidi" w:cstheme="majorBidi"/>
          <w:sz w:val="28"/>
          <w:szCs w:val="28"/>
          <w:cs/>
        </w:rPr>
        <w:t>รายการ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7697E05C" w14:textId="77777777" w:rsidR="00E04E8C" w:rsidRPr="005C0BB2" w:rsidRDefault="00E04E8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871877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ภาษีเงินได้ของ</w:t>
      </w:r>
      <w:r w:rsidR="00D82331" w:rsidRPr="005C0BB2">
        <w:rPr>
          <w:rFonts w:asciiTheme="majorBidi" w:eastAsia="Times New Roman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82331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ๆ</w:t>
      </w:r>
      <w:r w:rsidRPr="005C0BB2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48C26E90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61AE924" w14:textId="50F644EB" w:rsidR="00AF04E9" w:rsidRPr="005C0BB2" w:rsidRDefault="005E474A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390DD7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และทางภาษี และผลแตกต่างที่เกี่ยวข้องกับเงินลงทุนในบริษัทย่อยและการร่วมค้า หากเป็นไปได้ว่าจะไม่มีการกลับรายการในอนาคตอันใกล้</w:t>
      </w:r>
    </w:p>
    <w:p w14:paraId="1985F987" w14:textId="77777777" w:rsidR="00AF04E9" w:rsidRPr="005C0BB2" w:rsidRDefault="00AF04E9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824A33B" w14:textId="016EFA53" w:rsidR="005E474A" w:rsidRPr="005C0BB2" w:rsidRDefault="005E474A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E33D1" w:rsidRPr="005C0BB2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C0BB2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</w:p>
    <w:p w14:paraId="7096D34A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534BB50" w14:textId="77777777" w:rsidR="005E474A" w:rsidRPr="005C0BB2" w:rsidRDefault="005E474A" w:rsidP="005E474A">
      <w:pPr>
        <w:spacing w:line="240" w:lineRule="auto"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F125E3A" w14:textId="424E23BE" w:rsidR="00FD508C" w:rsidRPr="005C0BB2" w:rsidRDefault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0CD67BF0" w14:textId="4ABDFE2C" w:rsidR="005E474A" w:rsidRPr="005C0BB2" w:rsidRDefault="005E474A" w:rsidP="005E474A">
      <w:pPr>
        <w:spacing w:line="240" w:lineRule="auto"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ในการกำหนดมูลค่าของภาษีเงินได้ของ</w:t>
      </w:r>
      <w:r w:rsidR="002E33D1" w:rsidRPr="005C0BB2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81283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</w:t>
      </w:r>
      <w:r w:rsidR="007E1275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</w:t>
      </w:r>
      <w:r w:rsidR="00490B98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ๆ</w:t>
      </w:r>
      <w:r w:rsidRPr="005C0BB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อาจจะทำให้กลุ่มบริษัท</w:t>
      </w:r>
      <w:r w:rsidR="009E1900" w:rsidRPr="005C0BB2">
        <w:rPr>
          <w:rFonts w:asciiTheme="majorBidi" w:eastAsia="Calibri" w:hAnsiTheme="majorBidi" w:cstheme="majorBidi"/>
          <w:sz w:val="28"/>
          <w:szCs w:val="28"/>
          <w:cs/>
        </w:rPr>
        <w:t>เ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</w:t>
      </w:r>
      <w:r w:rsidR="00B74EBD" w:rsidRPr="005C0BB2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ที่เกิดการเปลี่ยนแปลง</w:t>
      </w:r>
    </w:p>
    <w:p w14:paraId="1B5D5E50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7F7D869" w14:textId="43C26C70" w:rsidR="005E474A" w:rsidRPr="005C0BB2" w:rsidRDefault="005E474A" w:rsidP="005E474A">
      <w:pPr>
        <w:spacing w:line="240" w:lineRule="auto"/>
        <w:ind w:left="540" w:right="27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2E33D1" w:rsidRPr="005C0BB2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ปัจจุบันมาหักกลบกับหนี้สินภาษีเงินได้ของ</w:t>
      </w:r>
      <w:r w:rsidR="002E33D1" w:rsidRPr="005C0BB2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2E33D1" w:rsidRPr="005C0BB2">
        <w:rPr>
          <w:rFonts w:asciiTheme="majorBidi" w:eastAsia="Calibr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C0BB2"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A361A93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22815A5B" w14:textId="77777777" w:rsidR="00C15A34" w:rsidRDefault="00C15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78A6387D" w14:textId="555E6CD0" w:rsidR="005E474A" w:rsidRPr="005C0BB2" w:rsidRDefault="005E474A" w:rsidP="0053236F">
      <w:pPr>
        <w:spacing w:line="240" w:lineRule="auto"/>
        <w:ind w:left="547" w:right="29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083DCD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กำไรเพื่อเสียภาษีในอนาคตต้องพิจารณาถึง</w:t>
      </w:r>
      <w:r w:rsidR="00207D66" w:rsidRPr="005C0BB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83DCD" w:rsidRPr="005C0BB2">
        <w:rPr>
          <w:rFonts w:asciiTheme="majorBidi" w:eastAsia="Calibri" w:hAnsiTheme="majorBidi" w:cstheme="majorBidi"/>
          <w:sz w:val="28"/>
          <w:szCs w:val="28"/>
          <w:cs/>
        </w:rPr>
        <w:t>การกลับราย</w:t>
      </w:r>
      <w:r w:rsidR="00EA6B38" w:rsidRPr="005C0BB2">
        <w:rPr>
          <w:rFonts w:asciiTheme="majorBidi" w:eastAsia="Calibri" w:hAnsiTheme="majorBidi" w:cstheme="majorBidi"/>
          <w:sz w:val="28"/>
          <w:szCs w:val="28"/>
          <w:cs/>
        </w:rPr>
        <w:t>การ</w:t>
      </w:r>
      <w:r w:rsidR="00083DCD" w:rsidRPr="005C0BB2">
        <w:rPr>
          <w:rFonts w:asciiTheme="majorBidi" w:eastAsia="Calibr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207D66" w:rsidRPr="005C0BB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83DCD" w:rsidRPr="005C0BB2">
        <w:rPr>
          <w:rFonts w:asciiTheme="majorBidi" w:eastAsia="Calibri" w:hAnsiTheme="majorBidi" w:cstheme="majorBidi"/>
          <w:sz w:val="28"/>
          <w:szCs w:val="28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EC14C1" w:rsidRPr="005C0BB2">
        <w:rPr>
          <w:rFonts w:asciiTheme="majorBidi" w:eastAsia="Calibr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1BD2115E" w14:textId="77777777" w:rsidR="00763212" w:rsidRPr="005C0BB2" w:rsidRDefault="00763212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4F103A9" w14:textId="7DA0DF88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0D26534C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256497A" w14:textId="595B7A42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56E2865" w14:textId="77777777" w:rsidR="00AF04E9" w:rsidRPr="005C0BB2" w:rsidRDefault="00AF04E9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</w:p>
    <w:p w14:paraId="219A6988" w14:textId="1C11CA41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บุคคลหรือกิจการที่เกี่ยวข้องกัน</w:t>
      </w:r>
    </w:p>
    <w:p w14:paraId="3BCF40DA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8F7B8C0" w14:textId="77777777" w:rsidR="005E474A" w:rsidRPr="005C0BB2" w:rsidRDefault="005E474A" w:rsidP="005E474A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3236F"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3236F"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2775126" w14:textId="77777777" w:rsidR="00B16873" w:rsidRPr="005C0BB2" w:rsidRDefault="00B16873" w:rsidP="00B1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6710FDF" w14:textId="3408AD4D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1A7ABB9A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17BB166" w14:textId="77777777" w:rsidR="005D7F68" w:rsidRPr="005C0BB2" w:rsidRDefault="005E474A" w:rsidP="00C7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(ผู้มีอำนาจตัดสินใจสูงสุดด้านการดำเนินงาน)ของกลุ่มบริษัท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9B2BEF0" w14:textId="77777777" w:rsidR="00FD508C" w:rsidRPr="005C0BB2" w:rsidRDefault="00FD508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3EDD041" w14:textId="75EF01D4" w:rsidR="00FD508C" w:rsidRPr="005C0BB2" w:rsidRDefault="00B75363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FD508C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08C"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FD508C" w:rsidRPr="005C0BB2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FD508C"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FD508C" w:rsidRPr="005C0BB2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55AFBC5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98A36" w14:textId="4F129681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ab/>
        <w:t xml:space="preserve">ในช่วงต้นปี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เกิดการแพร่ระบาดของโรคติดเชื้อไวรัสโคโรนา </w:t>
      </w:r>
      <w:r w:rsidRPr="005C0BB2">
        <w:rPr>
          <w:rFonts w:asciiTheme="majorBidi" w:hAnsiTheme="majorBidi" w:cstheme="majorBidi"/>
          <w:sz w:val="28"/>
          <w:szCs w:val="28"/>
        </w:rPr>
        <w:t>2019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320093">
        <w:rPr>
          <w:rFonts w:asciiTheme="majorBidi" w:hAnsiTheme="majorBidi" w:cstheme="majorBidi"/>
          <w:sz w:val="28"/>
          <w:szCs w:val="28"/>
        </w:rPr>
        <w:t>“</w:t>
      </w:r>
      <w:r w:rsidRPr="005C0BB2">
        <w:rPr>
          <w:rFonts w:asciiTheme="majorBidi" w:hAnsiTheme="majorBidi" w:cstheme="majorBidi"/>
          <w:sz w:val="28"/>
          <w:szCs w:val="28"/>
        </w:rPr>
        <w:t>COVID-19</w:t>
      </w:r>
      <w:r w:rsidR="00320093">
        <w:rPr>
          <w:rFonts w:asciiTheme="majorBidi" w:hAnsiTheme="majorBidi" w:cstheme="majorBidi"/>
          <w:sz w:val="28"/>
          <w:szCs w:val="28"/>
        </w:rPr>
        <w:t>”</w:t>
      </w:r>
      <w:r w:rsidRPr="005C0BB2">
        <w:rPr>
          <w:rFonts w:asciiTheme="majorBidi" w:hAnsiTheme="majorBidi" w:cstheme="majorBidi"/>
          <w:sz w:val="28"/>
          <w:szCs w:val="28"/>
          <w:cs/>
        </w:rPr>
        <w:t>) ทำให้หลายประเทศรวมถึงประเทศไทยได้ประกาศมาตรการป้องกันหลายประการเพื่อป้องกันการแพร่ระบาดของโรค ซึ่งส่งผลกระทบอย่างมากต่อการดำเนินชีวิตประจำวัน การผลิต การกระจายสินค้า และภาวะเศรษฐกิจโลก</w:t>
      </w:r>
    </w:p>
    <w:p w14:paraId="18587027" w14:textId="556EEBE8" w:rsidR="005966DA" w:rsidRPr="005C0BB2" w:rsidRDefault="005966DA" w:rsidP="009A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06780CB" w14:textId="77777777" w:rsidR="007E0523" w:rsidRDefault="005966DA" w:rsidP="0059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</w:rPr>
        <w:tab/>
      </w:r>
    </w:p>
    <w:p w14:paraId="4DF73E88" w14:textId="77777777" w:rsidR="007E0523" w:rsidRDefault="007E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998FAA7" w14:textId="0DC4B242" w:rsidR="00FD508C" w:rsidRPr="005C0BB2" w:rsidRDefault="00FD508C" w:rsidP="007E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>จากผลของการแพร่ระบาด</w:t>
      </w:r>
      <w:r w:rsidR="001B7FD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>COVID-19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ที่มีผลกระทบในวงกว้างต่อทุกภาคธุรกิจและกลุ่มลูกค้าทั่วประเทศไทย ธนาคารแห่งประเทศไทย</w:t>
      </w:r>
      <w:r w:rsidRPr="005C0BB2">
        <w:rPr>
          <w:rFonts w:asciiTheme="majorBidi" w:hAnsiTheme="majorBidi" w:cstheme="majorBidi"/>
          <w:sz w:val="28"/>
          <w:szCs w:val="28"/>
        </w:rPr>
        <w:t xml:space="preserve"> (</w:t>
      </w:r>
      <w:r w:rsidRPr="005C0BB2">
        <w:rPr>
          <w:rFonts w:asciiTheme="majorBidi" w:hAnsiTheme="majorBidi" w:cstheme="majorBidi"/>
          <w:sz w:val="28"/>
          <w:szCs w:val="28"/>
          <w:cs/>
        </w:rPr>
        <w:t>“ธปท.”) ได้ออกหนังสือเวียนที่ ธปท.ฝนส.(</w:t>
      </w:r>
      <w:r w:rsidRPr="005C0BB2">
        <w:rPr>
          <w:rFonts w:asciiTheme="majorBidi" w:hAnsiTheme="majorBidi" w:cstheme="majorBidi"/>
          <w:sz w:val="28"/>
          <w:szCs w:val="28"/>
        </w:rPr>
        <w:t>01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)ว. </w:t>
      </w:r>
      <w:r w:rsidRPr="005C0BB2">
        <w:rPr>
          <w:rFonts w:asciiTheme="majorBidi" w:hAnsiTheme="majorBidi" w:cstheme="majorBidi"/>
          <w:sz w:val="28"/>
          <w:szCs w:val="28"/>
        </w:rPr>
        <w:t xml:space="preserve">380/2563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Pr="005C0BB2">
        <w:rPr>
          <w:rFonts w:asciiTheme="majorBidi" w:hAnsiTheme="majorBidi" w:cstheme="majorBidi"/>
          <w:sz w:val="28"/>
          <w:szCs w:val="28"/>
        </w:rPr>
        <w:t>26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5C0BB2">
        <w:rPr>
          <w:rFonts w:asciiTheme="majorBidi" w:hAnsiTheme="majorBidi" w:cstheme="majorBidi"/>
          <w:sz w:val="28"/>
          <w:szCs w:val="28"/>
        </w:rPr>
        <w:t>COVID-19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โดย ธปท. ขอให้สถาบันการเงินและผู้ประกอบธุรกิจให้ความช่วยเหลือลูกหนี้เพื่อให้ลูกหนี้มีกระแสเงินสดสำหรับค่าใช้จ่ายที่จำเป็นในการดำรงชีวิตหรือดูแลธุรกิจให้ดำเนินต่อไปได้</w:t>
      </w:r>
    </w:p>
    <w:p w14:paraId="3CD4B847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A8887" w14:textId="70C7D5D7" w:rsidR="00FD508C" w:rsidRPr="005C0BB2" w:rsidRDefault="00FD508C" w:rsidP="001C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การให้ความช่วยเหลือลูกหนี้ขั้นต่ำเพิ่มเติมต้องเป็นลูกหนี้ที่ไม่ถูกจัดชั้นเป็นด้อยคุณภาพ </w:t>
      </w:r>
      <w:r w:rsidRPr="005C0BB2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5C0BB2">
        <w:rPr>
          <w:rFonts w:asciiTheme="majorBidi" w:hAnsiTheme="majorBidi" w:cstheme="majorBidi"/>
          <w:sz w:val="28"/>
          <w:szCs w:val="28"/>
        </w:rPr>
        <w:t>Non performing</w:t>
      </w:r>
      <w:proofErr w:type="spellEnd"/>
      <w:r w:rsidRPr="005C0BB2">
        <w:rPr>
          <w:rFonts w:asciiTheme="majorBidi" w:hAnsiTheme="majorBidi" w:cstheme="majorBidi"/>
          <w:sz w:val="28"/>
          <w:szCs w:val="28"/>
        </w:rPr>
        <w:t xml:space="preserve"> loans: NPL)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หรือลูกหนี้ที่ไม่ค้างชำระเงินต้นหรือดอกเบี้ยเกินกว่า </w:t>
      </w:r>
      <w:r w:rsidRPr="005C0BB2">
        <w:rPr>
          <w:rFonts w:asciiTheme="majorBidi" w:hAnsiTheme="majorBidi" w:cstheme="majorBidi"/>
          <w:sz w:val="28"/>
          <w:szCs w:val="28"/>
        </w:rPr>
        <w:t xml:space="preserve">90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วัน หรือ </w:t>
      </w:r>
      <w:r w:rsidRPr="005C0BB2">
        <w:rPr>
          <w:rFonts w:asciiTheme="majorBidi" w:hAnsiTheme="majorBidi" w:cstheme="majorBidi"/>
          <w:sz w:val="28"/>
          <w:szCs w:val="28"/>
        </w:rPr>
        <w:t xml:space="preserve">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เดือน นับแต่วันครบกำหนดชำระ 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โดยกลุ่มบริษัทดำเนินการตามมาตรการการให้ความช่วยเหลือเพิ่มเติม ดังนี้</w:t>
      </w:r>
    </w:p>
    <w:p w14:paraId="68E467C0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-</w:t>
      </w:r>
      <w:r w:rsidRPr="005C0BB2">
        <w:rPr>
          <w:rFonts w:asciiTheme="majorBidi" w:hAnsiTheme="majorBidi" w:cstheme="majorBidi"/>
          <w:sz w:val="28"/>
          <w:szCs w:val="28"/>
          <w:cs/>
        </w:rPr>
        <w:tab/>
        <w:t xml:space="preserve">ให้ชำระค่างวดผ่อนชำระขั้นต่ำร้อยละ </w:t>
      </w:r>
      <w:r w:rsidRPr="005C0BB2">
        <w:rPr>
          <w:rFonts w:asciiTheme="majorBidi" w:hAnsiTheme="majorBidi" w:cstheme="majorBidi"/>
          <w:sz w:val="28"/>
          <w:szCs w:val="28"/>
        </w:rPr>
        <w:t xml:space="preserve">20 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ของค่างวดชำระปัจจุบัน สำหรับลูกค้าสินเชื่อทุกประเภท</w:t>
      </w:r>
    </w:p>
    <w:p w14:paraId="1D6D203F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-</w:t>
      </w:r>
      <w:r w:rsidRPr="005C0BB2">
        <w:rPr>
          <w:rFonts w:asciiTheme="majorBidi" w:hAnsiTheme="majorBidi" w:cstheme="majorBidi"/>
          <w:sz w:val="28"/>
          <w:szCs w:val="28"/>
          <w:cs/>
        </w:rPr>
        <w:tab/>
        <w:t>ยกเว้นค่าปรับและดอกเบี้ยที่เกิดจากการจ่ายชำระล่าช้า สำหรับลูกค้าสินเชื่อประเภทแท็กซี่</w:t>
      </w:r>
    </w:p>
    <w:p w14:paraId="7E7ACF26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-</w:t>
      </w:r>
      <w:r w:rsidRPr="005C0BB2">
        <w:rPr>
          <w:rFonts w:asciiTheme="majorBidi" w:hAnsiTheme="majorBidi" w:cstheme="majorBidi"/>
          <w:sz w:val="28"/>
          <w:szCs w:val="28"/>
          <w:cs/>
        </w:rPr>
        <w:tab/>
        <w:t>ให้ส่วนลดค่างวดผ่อนชำระแก่ลูกหนี้ หากลูกหนี้สามารถจ่ายชำระได้ตามเงื่อนไขที่กำหนด สำหรับลูกค้าสินเชื่อประเภทรถแท็กซี่</w:t>
      </w:r>
    </w:p>
    <w:p w14:paraId="4869E2D5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</w:rPr>
        <w:tab/>
      </w:r>
    </w:p>
    <w:p w14:paraId="212FF34D" w14:textId="77777777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กลุ่มบริษัทออกมาตรการการให้ช่วยเหลือดังกล่าว โดยมาตรการนี้ใช้สำหรับค่างวดผ่อนชำระที่เกิดตั้งแต่เดือนเมษายน</w:t>
      </w:r>
      <w:r w:rsidRPr="005C0BB2">
        <w:rPr>
          <w:rFonts w:asciiTheme="majorBidi" w:hAnsiTheme="majorBidi" w:cstheme="majorBidi"/>
          <w:sz w:val="28"/>
          <w:szCs w:val="28"/>
        </w:rPr>
        <w:t xml:space="preserve"> 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ถึงมิถุนายน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ทั้งนี้ ภายหลังที่มาตรการดังกล่าวสิ้นสุดลง กลุ่มบริษัทออกมาตรการการให้ความช่วยเหลือเพิ่มเติมอีกโดยการปรับโครงสร้างหนี้ให้กับลูกหนี้ที่มีความประสงค์</w:t>
      </w:r>
      <w:r w:rsidRPr="00E718AE">
        <w:rPr>
          <w:rFonts w:asciiTheme="majorBidi" w:hAnsiTheme="majorBidi" w:cstheme="majorBidi"/>
          <w:sz w:val="28"/>
          <w:szCs w:val="28"/>
          <w:cs/>
        </w:rPr>
        <w:t xml:space="preserve">ตั้งแต่เดือนกรกฎาคม </w:t>
      </w:r>
      <w:r w:rsidRPr="00E718AE">
        <w:rPr>
          <w:rFonts w:asciiTheme="majorBidi" w:hAnsiTheme="majorBidi" w:cstheme="majorBidi"/>
          <w:sz w:val="28"/>
          <w:szCs w:val="28"/>
        </w:rPr>
        <w:t xml:space="preserve">2563 </w:t>
      </w:r>
      <w:r w:rsidRPr="00E718AE">
        <w:rPr>
          <w:rFonts w:asciiTheme="majorBidi" w:hAnsiTheme="majorBidi" w:cstheme="majorBidi"/>
          <w:sz w:val="28"/>
          <w:szCs w:val="28"/>
          <w:cs/>
        </w:rPr>
        <w:t xml:space="preserve">ถึงกันยายน </w:t>
      </w:r>
      <w:r w:rsidRPr="00E718AE">
        <w:rPr>
          <w:rFonts w:asciiTheme="majorBidi" w:hAnsiTheme="majorBidi" w:cstheme="majorBidi"/>
          <w:sz w:val="28"/>
          <w:szCs w:val="28"/>
        </w:rPr>
        <w:t>2563</w:t>
      </w:r>
    </w:p>
    <w:p w14:paraId="4795965B" w14:textId="77777777" w:rsidR="00FD508C" w:rsidRPr="005C0BB2" w:rsidRDefault="00FD508C" w:rsidP="00FD508C">
      <w:pPr>
        <w:pStyle w:val="Default"/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0B6028A" w14:textId="455ECFA6" w:rsidR="00FD508C" w:rsidRPr="005C0BB2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8B560C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>COVID-19</w:t>
      </w:r>
      <w:r w:rsidR="008B560C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ซึ่งผ่อนปรนในการจัดทำงบการเงินสำหรับปีที่สิ้นสุดในหรือก่อนวันที่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ในเรื่องสัญญาเช่า</w:t>
      </w:r>
    </w:p>
    <w:p w14:paraId="130071C9" w14:textId="77777777" w:rsidR="00F66045" w:rsidRDefault="00F66045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815607" w14:textId="144AC1FB" w:rsidR="00DD25DF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เนื่องจากสถานการณ์</w:t>
      </w:r>
      <w:r w:rsidR="004F5E38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 xml:space="preserve">COVID-19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กลุ่มบริษัทได้รับการลดค่าเช่าจ่ายเป็นเวลา </w:t>
      </w:r>
      <w:r w:rsidRPr="005C0BB2">
        <w:rPr>
          <w:rFonts w:asciiTheme="majorBidi" w:hAnsiTheme="majorBidi" w:cstheme="majorBidi"/>
          <w:sz w:val="28"/>
          <w:szCs w:val="28"/>
        </w:rPr>
        <w:t xml:space="preserve">3 </w:t>
      </w:r>
      <w:r w:rsidRPr="005C0BB2">
        <w:rPr>
          <w:rFonts w:asciiTheme="majorBidi" w:hAnsiTheme="majorBidi" w:cstheme="majorBidi"/>
          <w:sz w:val="28"/>
          <w:szCs w:val="28"/>
          <w:cs/>
        </w:rPr>
        <w:t>เดือนตั้งแต่เดือนพฤษภาคม</w:t>
      </w:r>
      <w:r w:rsidRPr="005C0BB2">
        <w:rPr>
          <w:rFonts w:asciiTheme="majorBidi" w:hAnsiTheme="majorBidi" w:cstheme="majorBidi"/>
          <w:sz w:val="28"/>
          <w:szCs w:val="28"/>
        </w:rPr>
        <w:t xml:space="preserve"> 2563</w:t>
      </w:r>
      <w:r w:rsidR="00DD25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ถึงกรกฏาคม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</w:t>
      </w:r>
      <w:r w:rsidR="003A5C02" w:rsidRPr="005C0BB2">
        <w:rPr>
          <w:rFonts w:asciiTheme="majorBidi" w:hAnsiTheme="majorBidi" w:cstheme="majorBidi"/>
          <w:sz w:val="28"/>
          <w:szCs w:val="28"/>
          <w:cs/>
        </w:rPr>
        <w:t>ปีสิ้นสุด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A5C02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3A5C02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เป็นเงิน</w:t>
      </w:r>
      <w:r w:rsidR="006804E8">
        <w:rPr>
          <w:rFonts w:asciiTheme="majorBidi" w:hAnsiTheme="majorBidi" w:cstheme="majorBidi"/>
          <w:sz w:val="28"/>
          <w:szCs w:val="28"/>
        </w:rPr>
        <w:t xml:space="preserve"> 17.95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พันบาทในงบการเงินรวม และเป็นเงิน</w:t>
      </w:r>
      <w:r w:rsidR="006804E8">
        <w:rPr>
          <w:rFonts w:asciiTheme="majorBidi" w:hAnsiTheme="majorBidi" w:cstheme="majorBidi"/>
          <w:sz w:val="28"/>
          <w:szCs w:val="28"/>
        </w:rPr>
        <w:t xml:space="preserve"> 5.55</w:t>
      </w:r>
      <w:r w:rsidR="003A5C02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พันบาทในงบการเงินเฉพาะกิจการ</w:t>
      </w:r>
    </w:p>
    <w:p w14:paraId="12AD286B" w14:textId="77777777" w:rsidR="00DD25DF" w:rsidRDefault="00DD25DF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135AB1" w14:textId="0326D4A7" w:rsidR="00FD508C" w:rsidRPr="005C0BB2" w:rsidRDefault="00DD25DF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ภายหลังวันที่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การแพร่ระบาดของ</w:t>
      </w:r>
      <w:r w:rsidR="008A237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COVID-19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ยังคงอยู่ โดยมีการตรวจพบผู้ติดเชื้อเป็นจำนวนเพิ่มขึ้นอย่างต่อเนื่องและมีการแพร่ระบาดไปทั่วประเทศ ทั้งนี้ </w:t>
      </w:r>
      <w:r w:rsidRPr="005C0BB2">
        <w:rPr>
          <w:rFonts w:asciiTheme="majorBidi" w:hAnsiTheme="majorBidi" w:cstheme="majorBidi"/>
          <w:sz w:val="28"/>
          <w:szCs w:val="28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1DEAD87C" w14:textId="77777777" w:rsidR="00FD508C" w:rsidRPr="005C0BB2" w:rsidRDefault="00FD508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97997F9" w14:textId="77777777" w:rsidR="00BC34E2" w:rsidRDefault="00BC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FCACD13" w14:textId="73CB4DEE" w:rsidR="00B1375A" w:rsidRPr="005C0BB2" w:rsidRDefault="00FD508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B1375A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5C0BB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6267BD09" w14:textId="39F7A9A2" w:rsidR="00584930" w:rsidRPr="005C0BB2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C0BB2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16491" w:rsidRPr="005C0BB2">
        <w:rPr>
          <w:rFonts w:asciiTheme="majorBidi" w:hAnsiTheme="majorBidi" w:cstheme="majorBidi"/>
          <w:b/>
          <w:sz w:val="28"/>
          <w:szCs w:val="28"/>
          <w:cs/>
        </w:rPr>
        <w:t>บริษัทย่อยและ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การร่วมค้าได้เปิดเผยในหมายเหตุข้อ </w:t>
      </w:r>
      <w:r w:rsidR="00FD508C" w:rsidRPr="005C0BB2">
        <w:rPr>
          <w:rFonts w:asciiTheme="majorBidi" w:hAnsiTheme="majorBidi" w:cstheme="majorBidi"/>
          <w:bCs/>
          <w:sz w:val="28"/>
          <w:szCs w:val="28"/>
          <w:lang w:eastAsia="zh-CN"/>
        </w:rPr>
        <w:t>11</w:t>
      </w:r>
      <w:r w:rsidR="00116491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6491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FD508C" w:rsidRPr="005C0BB2">
        <w:rPr>
          <w:rFonts w:asciiTheme="majorBidi" w:hAnsiTheme="majorBidi" w:cstheme="majorBidi"/>
          <w:bCs/>
          <w:sz w:val="28"/>
          <w:szCs w:val="28"/>
        </w:rPr>
        <w:t>12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16491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ตามลำดับ 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887ACD" w:rsidRPr="005C0BB2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EA6B38" w:rsidRPr="005C0BB2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EA6B38" w:rsidRPr="005C0BB2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ในระหว่าง</w:t>
      </w:r>
      <w:r w:rsidR="00EC14C1" w:rsidRPr="005C0BB2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0CBF476" w14:textId="77777777" w:rsidR="00584930" w:rsidRPr="005C0BB2" w:rsidRDefault="0058493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3690"/>
      </w:tblGrid>
      <w:tr w:rsidR="00B1375A" w:rsidRPr="005C0BB2" w14:paraId="0355437B" w14:textId="77777777" w:rsidTr="00DB7158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B6E25CF" w14:textId="77777777" w:rsidR="00AB0317" w:rsidRPr="005C0BB2" w:rsidRDefault="00AB0317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AD7952" w14:textId="77777777" w:rsidR="00B1375A" w:rsidRPr="005C0BB2" w:rsidRDefault="00B1375A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843400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440" w:type="dxa"/>
            <w:shd w:val="clear" w:color="auto" w:fill="auto"/>
          </w:tcPr>
          <w:p w14:paraId="49143A32" w14:textId="77777777" w:rsidR="00B1375A" w:rsidRPr="005C0BB2" w:rsidRDefault="00B1375A" w:rsidP="001923C6">
            <w:pPr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4C02F2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322B71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C02F2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90" w:type="dxa"/>
            <w:shd w:val="clear" w:color="auto" w:fill="auto"/>
          </w:tcPr>
          <w:p w14:paraId="2809704D" w14:textId="77777777" w:rsidR="00AB0317" w:rsidRPr="005C0BB2" w:rsidRDefault="00AB0317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25EF2D" w14:textId="77777777" w:rsidR="00B1375A" w:rsidRPr="005C0BB2" w:rsidRDefault="00B1375A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F1DD9" w:rsidRPr="005C0BB2" w14:paraId="7FA5B79C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790A66A6" w14:textId="77777777" w:rsidR="005F1DD9" w:rsidRPr="005C0BB2" w:rsidRDefault="005F1DD9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10EB84" w14:textId="77777777" w:rsidR="005F1DD9" w:rsidRPr="005C0BB2" w:rsidRDefault="005F1DD9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727DF13" w14:textId="77777777" w:rsidR="005F1DD9" w:rsidRPr="005C0BB2" w:rsidRDefault="005F1DD9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-20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บุคคลที่มีอำนาจและความ</w:t>
            </w:r>
            <w:r w:rsidR="00087F54"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รับผิดชอบ</w:t>
            </w: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</w:t>
            </w:r>
            <w:r w:rsidR="00865863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AB0317" w:rsidRPr="005C0BB2" w14:paraId="7D789314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1381E877" w14:textId="77777777" w:rsidR="00AB0317" w:rsidRPr="005C0BB2" w:rsidRDefault="008C2ADE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มิตรสิบ </w:t>
            </w:r>
            <w:r w:rsidR="00EB728C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1440" w:type="dxa"/>
            <w:shd w:val="clear" w:color="auto" w:fill="auto"/>
          </w:tcPr>
          <w:p w14:paraId="79BFDC64" w14:textId="77777777" w:rsidR="00AB0317" w:rsidRPr="005C0BB2" w:rsidRDefault="00AB0317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76ED40" w14:textId="77777777" w:rsidR="00AB0317" w:rsidRPr="005C0BB2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="00D824AB" w:rsidRPr="005C0BB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AB0317" w:rsidRPr="005C0BB2" w14:paraId="7D9E1489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15AF5683" w14:textId="77777777" w:rsidR="00AB0317" w:rsidRPr="005C0BB2" w:rsidRDefault="008C2ADE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shd w:val="clear" w:color="auto" w:fill="auto"/>
          </w:tcPr>
          <w:p w14:paraId="029696F7" w14:textId="77777777" w:rsidR="00AB0317" w:rsidRPr="005C0BB2" w:rsidRDefault="00AB0317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62A3E1F" w14:textId="77777777" w:rsidR="00AB0317" w:rsidRPr="005C0BB2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="00D824AB" w:rsidRPr="005C0BB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FD508C" w:rsidRPr="005C0BB2" w14:paraId="3B9151FA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230851D" w14:textId="0EF54846" w:rsidR="00FD508C" w:rsidRPr="005C0BB2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เบสท์ คาร์ เซ็นเตอร์ จำกัด</w:t>
            </w:r>
          </w:p>
        </w:tc>
        <w:tc>
          <w:tcPr>
            <w:tcW w:w="1440" w:type="dxa"/>
            <w:shd w:val="clear" w:color="auto" w:fill="auto"/>
          </w:tcPr>
          <w:p w14:paraId="1A6F5239" w14:textId="707C2F87" w:rsidR="00FD508C" w:rsidRPr="005C0BB2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BB22063" w14:textId="67384CE5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FD508C" w:rsidRPr="005C0BB2" w14:paraId="1ADBD514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3486C47B" w14:textId="77777777" w:rsidR="00FD508C" w:rsidRPr="005C0BB2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440" w:type="dxa"/>
            <w:shd w:val="clear" w:color="auto" w:fill="auto"/>
          </w:tcPr>
          <w:p w14:paraId="312C6E23" w14:textId="77777777" w:rsidR="00FD508C" w:rsidRPr="005C0BB2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8A0B2F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ถือหุ้นทางตรงในการร่วมค้า</w:t>
            </w:r>
          </w:p>
        </w:tc>
      </w:tr>
      <w:tr w:rsidR="00FD508C" w:rsidRPr="005C0BB2" w14:paraId="4868D38C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7E8A3348" w14:textId="77777777" w:rsidR="00FD508C" w:rsidRPr="005C0BB2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ชัยศิริจิต จำกัด</w:t>
            </w:r>
          </w:p>
        </w:tc>
        <w:tc>
          <w:tcPr>
            <w:tcW w:w="1440" w:type="dxa"/>
            <w:shd w:val="clear" w:color="auto" w:fill="auto"/>
          </w:tcPr>
          <w:p w14:paraId="16DE5B40" w14:textId="77777777" w:rsidR="00FD508C" w:rsidRPr="005C0BB2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B5F7718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65CDA123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3F48600B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ดำรงค์ชัย เซฟแอนด์สตีล เฟอร์นิเจอร์ จำกัด</w:t>
            </w:r>
          </w:p>
        </w:tc>
        <w:tc>
          <w:tcPr>
            <w:tcW w:w="1440" w:type="dxa"/>
            <w:shd w:val="clear" w:color="auto" w:fill="auto"/>
          </w:tcPr>
          <w:p w14:paraId="569969F3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68274F4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78CA9911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1CAB9628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สวัสดิ์ศิริ จำกัด</w:t>
            </w:r>
          </w:p>
        </w:tc>
        <w:tc>
          <w:tcPr>
            <w:tcW w:w="1440" w:type="dxa"/>
            <w:shd w:val="clear" w:color="auto" w:fill="auto"/>
          </w:tcPr>
          <w:p w14:paraId="7DAC3938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31C1E7E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0B4882D0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F5F2474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เอ็น.อี.อี. จำกัด</w:t>
            </w:r>
          </w:p>
        </w:tc>
        <w:tc>
          <w:tcPr>
            <w:tcW w:w="1440" w:type="dxa"/>
            <w:shd w:val="clear" w:color="auto" w:fill="auto"/>
          </w:tcPr>
          <w:p w14:paraId="5006329B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8D0548E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37106B15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77CF1404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ดำรงค์ชัยค้าทอง จำกัด</w:t>
            </w:r>
          </w:p>
        </w:tc>
        <w:tc>
          <w:tcPr>
            <w:tcW w:w="1440" w:type="dxa"/>
            <w:shd w:val="clear" w:color="auto" w:fill="auto"/>
          </w:tcPr>
          <w:p w14:paraId="5E3FCEF8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F3E120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58F3525C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BE8D209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ดำรงค์ชัย กิ่งแก้ว จำกัด</w:t>
            </w:r>
          </w:p>
        </w:tc>
        <w:tc>
          <w:tcPr>
            <w:tcW w:w="1440" w:type="dxa"/>
            <w:shd w:val="clear" w:color="auto" w:fill="auto"/>
          </w:tcPr>
          <w:p w14:paraId="7DCE48BB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DC9273D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02747B97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9AB6F5D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0DBF165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9541AA2" w14:textId="77777777" w:rsidR="005945FD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สมาชิกในครอบครัวที่ใกล้ชิดผู้บริหารและ/หรือ</w:t>
            </w:r>
          </w:p>
          <w:p w14:paraId="60C8626B" w14:textId="34407EFA" w:rsidR="00FD508C" w:rsidRPr="005C0BB2" w:rsidRDefault="00FD508C" w:rsidP="005945FD">
            <w:pPr>
              <w:tabs>
                <w:tab w:val="clear" w:pos="227"/>
                <w:tab w:val="clear" w:pos="680"/>
                <w:tab w:val="clear" w:pos="907"/>
                <w:tab w:val="clear" w:pos="2580"/>
                <w:tab w:val="left" w:pos="77"/>
                <w:tab w:val="left" w:pos="2700"/>
              </w:tabs>
              <w:spacing w:line="240" w:lineRule="auto"/>
              <w:ind w:left="437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ผู้ถือหุ้น</w:t>
            </w:r>
          </w:p>
        </w:tc>
      </w:tr>
    </w:tbl>
    <w:p w14:paraId="49B605BB" w14:textId="77777777" w:rsidR="00D00267" w:rsidRPr="005C0BB2" w:rsidRDefault="00D00267" w:rsidP="0046108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1AE848" w14:textId="77777777" w:rsidR="00BC34E2" w:rsidRDefault="00BC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6706A16A" w14:textId="28C816AE" w:rsidR="00B1375A" w:rsidRPr="005C0BB2" w:rsidRDefault="00B1375A" w:rsidP="00085E30">
      <w:pPr>
        <w:pStyle w:val="block"/>
        <w:spacing w:after="0" w:line="240" w:lineRule="auto"/>
        <w:ind w:left="0" w:right="-45"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b/>
          <w:sz w:val="28"/>
          <w:szCs w:val="28"/>
          <w:cs/>
          <w:lang w:bidi="th-TH"/>
        </w:rPr>
        <w:lastRenderedPageBreak/>
        <w:t>นโยบายการกำหนดราค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  <w:lang w:bidi="th-TH"/>
        </w:rPr>
        <w:t>า</w:t>
      </w:r>
      <w:r w:rsidR="00F7123E" w:rsidRPr="005C0BB2">
        <w:rPr>
          <w:rFonts w:asciiTheme="majorBidi" w:hAnsiTheme="majorBidi" w:cstheme="majorBidi"/>
          <w:b/>
          <w:sz w:val="28"/>
          <w:szCs w:val="28"/>
          <w:cs/>
          <w:lang w:bidi="th-TH"/>
        </w:rPr>
        <w:t>สำหรับรายการแต่ละประเภทอธิบายได้</w:t>
      </w:r>
      <w:r w:rsidRPr="005C0BB2">
        <w:rPr>
          <w:rFonts w:asciiTheme="majorBidi" w:hAnsiTheme="majorBidi" w:cstheme="majorBidi"/>
          <w:b/>
          <w:sz w:val="28"/>
          <w:szCs w:val="28"/>
          <w:cs/>
          <w:lang w:bidi="th-TH"/>
        </w:rPr>
        <w:t>ดังต่อไปนี้</w:t>
      </w:r>
    </w:p>
    <w:p w14:paraId="046B3F1F" w14:textId="77777777" w:rsidR="00B1375A" w:rsidRPr="005C0BB2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680"/>
        <w:gridCol w:w="4590"/>
      </w:tblGrid>
      <w:tr w:rsidR="00B1375A" w:rsidRPr="005C0BB2" w14:paraId="1F6201F4" w14:textId="77777777" w:rsidTr="00480137">
        <w:trPr>
          <w:tblHeader/>
        </w:trPr>
        <w:tc>
          <w:tcPr>
            <w:tcW w:w="4680" w:type="dxa"/>
          </w:tcPr>
          <w:p w14:paraId="2161330C" w14:textId="77777777" w:rsidR="00B1375A" w:rsidRPr="005C0BB2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590" w:type="dxa"/>
          </w:tcPr>
          <w:p w14:paraId="28F02256" w14:textId="77777777" w:rsidR="00B1375A" w:rsidRPr="005C0BB2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B1375A" w:rsidRPr="005C0BB2" w14:paraId="755EBDD4" w14:textId="77777777" w:rsidTr="00DB7158">
        <w:tc>
          <w:tcPr>
            <w:tcW w:w="4680" w:type="dxa"/>
          </w:tcPr>
          <w:p w14:paraId="0DF1B6C6" w14:textId="77777777" w:rsidR="00B1375A" w:rsidRPr="005C0BB2" w:rsidRDefault="00631869" w:rsidP="0069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4590" w:type="dxa"/>
          </w:tcPr>
          <w:p w14:paraId="0CFD8833" w14:textId="77777777" w:rsidR="00B1375A" w:rsidRPr="005C0BB2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1E207D" w:rsidRPr="005C0BB2" w14:paraId="51AC7BF1" w14:textId="77777777" w:rsidTr="00DB7158">
        <w:tc>
          <w:tcPr>
            <w:tcW w:w="4680" w:type="dxa"/>
          </w:tcPr>
          <w:p w14:paraId="4B73D672" w14:textId="7B493D1C" w:rsidR="001E207D" w:rsidRPr="005C0BB2" w:rsidRDefault="001E207D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4590" w:type="dxa"/>
          </w:tcPr>
          <w:p w14:paraId="35F6A1DD" w14:textId="5C3CA70E" w:rsidR="001E207D" w:rsidRPr="005C0BB2" w:rsidRDefault="001E207D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อัตราที่ตกลงกันตามสัญญา</w:t>
            </w:r>
          </w:p>
        </w:tc>
      </w:tr>
      <w:tr w:rsidR="00A84866" w:rsidRPr="005C0BB2" w14:paraId="3FE0AB3C" w14:textId="77777777" w:rsidTr="00DB7158">
        <w:tc>
          <w:tcPr>
            <w:tcW w:w="4680" w:type="dxa"/>
          </w:tcPr>
          <w:p w14:paraId="589D7AB4" w14:textId="323DAFA0" w:rsidR="00A84866" w:rsidRPr="005C0BB2" w:rsidRDefault="00A84866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</w:t>
            </w:r>
            <w:r w:rsidR="001E207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บริการพื้นที่สำนักงาน</w:t>
            </w:r>
          </w:p>
        </w:tc>
        <w:tc>
          <w:tcPr>
            <w:tcW w:w="4590" w:type="dxa"/>
          </w:tcPr>
          <w:p w14:paraId="2C792DD9" w14:textId="77777777" w:rsidR="00A84866" w:rsidRPr="005C0BB2" w:rsidRDefault="00A84866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C03186" w:rsidRPr="005C0BB2" w14:paraId="5F290BA8" w14:textId="77777777" w:rsidTr="00DB7158">
        <w:tc>
          <w:tcPr>
            <w:tcW w:w="4680" w:type="dxa"/>
          </w:tcPr>
          <w:p w14:paraId="48BB3229" w14:textId="49C6B9E5" w:rsidR="00C03186" w:rsidRPr="005C0BB2" w:rsidRDefault="00C03186" w:rsidP="00C0318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50802570" w14:textId="51A9D1D4" w:rsidR="00C03186" w:rsidRPr="005C0BB2" w:rsidRDefault="00C03186" w:rsidP="00C03186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C03186" w:rsidRPr="005C0BB2" w14:paraId="40B56BDD" w14:textId="77777777" w:rsidTr="00DB7158">
        <w:tc>
          <w:tcPr>
            <w:tcW w:w="4680" w:type="dxa"/>
          </w:tcPr>
          <w:p w14:paraId="3FFECB8A" w14:textId="10920EE6" w:rsidR="00C03186" w:rsidRPr="005C0BB2" w:rsidRDefault="00C03186" w:rsidP="00C0318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4590" w:type="dxa"/>
          </w:tcPr>
          <w:p w14:paraId="2CD34972" w14:textId="7AE3870E" w:rsidR="00C03186" w:rsidRPr="005C0BB2" w:rsidRDefault="00C03186" w:rsidP="00C03186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0B3B7A" w:rsidRPr="005C0BB2" w14:paraId="7457304C" w14:textId="77777777" w:rsidTr="00DB7158">
        <w:tc>
          <w:tcPr>
            <w:tcW w:w="4680" w:type="dxa"/>
          </w:tcPr>
          <w:p w14:paraId="2915E8A0" w14:textId="77777777" w:rsidR="000B3B7A" w:rsidRPr="005C0BB2" w:rsidRDefault="00EC129A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ต้นทุนในการจัดจำหน่ายและ</w:t>
            </w:r>
            <w:r w:rsidR="000B3B7A"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590" w:type="dxa"/>
          </w:tcPr>
          <w:p w14:paraId="488A1512" w14:textId="77777777" w:rsidR="000B3B7A" w:rsidRPr="005C0BB2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B1375A" w:rsidRPr="005C0BB2" w14:paraId="2AEAFE46" w14:textId="77777777" w:rsidTr="00DB7158">
        <w:tc>
          <w:tcPr>
            <w:tcW w:w="4680" w:type="dxa"/>
          </w:tcPr>
          <w:p w14:paraId="4FE4CEDE" w14:textId="77777777" w:rsidR="00B1375A" w:rsidRPr="005C0BB2" w:rsidRDefault="000B3B7A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</w:t>
            </w:r>
            <w:r w:rsidR="00A84866"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จ่าย</w:t>
            </w:r>
          </w:p>
        </w:tc>
        <w:tc>
          <w:tcPr>
            <w:tcW w:w="4590" w:type="dxa"/>
          </w:tcPr>
          <w:p w14:paraId="17E0ECD9" w14:textId="77777777" w:rsidR="00B1375A" w:rsidRPr="005C0BB2" w:rsidRDefault="000B3B7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ราคาที่ตกลงกันตามสัญญา</w:t>
            </w:r>
          </w:p>
        </w:tc>
      </w:tr>
      <w:tr w:rsidR="00B1375A" w:rsidRPr="005C0BB2" w14:paraId="0364641D" w14:textId="77777777" w:rsidTr="00DB7158">
        <w:tc>
          <w:tcPr>
            <w:tcW w:w="4680" w:type="dxa"/>
          </w:tcPr>
          <w:p w14:paraId="14299B2C" w14:textId="77777777" w:rsidR="00B1375A" w:rsidRPr="005C0BB2" w:rsidRDefault="000B3B7A" w:rsidP="0069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1B32B55D" w14:textId="77777777" w:rsidR="00B1375A" w:rsidRPr="005C0BB2" w:rsidRDefault="000B3B7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</w:t>
            </w:r>
            <w:r w:rsidR="00DE313B"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ที่ตกลงกันตามสัญญา</w:t>
            </w:r>
          </w:p>
        </w:tc>
      </w:tr>
    </w:tbl>
    <w:p w14:paraId="3D617045" w14:textId="77777777" w:rsidR="00D00267" w:rsidRPr="005C0BB2" w:rsidRDefault="00D002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CE8B2" w14:textId="00E7415D" w:rsidR="005E4A14" w:rsidRPr="005C0BB2" w:rsidRDefault="005B7050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4D7E22" w:rsidRPr="005C0BB2">
        <w:rPr>
          <w:rFonts w:asciiTheme="majorBidi" w:hAnsiTheme="majorBidi" w:cstheme="majorBidi"/>
          <w:sz w:val="28"/>
          <w:szCs w:val="28"/>
          <w:cs/>
        </w:rPr>
        <w:t>ที่</w:t>
      </w:r>
      <w:r w:rsidRPr="005C0BB2">
        <w:rPr>
          <w:rFonts w:asciiTheme="majorBidi" w:hAnsiTheme="majorBidi" w:cstheme="majorBidi"/>
          <w:sz w:val="28"/>
          <w:szCs w:val="28"/>
          <w:cs/>
        </w:rPr>
        <w:t>สำคัญกับบุคคลหรือกิจการที่เกี่ยวข้องกันสำหรับ</w:t>
      </w:r>
      <w:r w:rsidR="00235EE1" w:rsidRPr="005C0BB2">
        <w:rPr>
          <w:rFonts w:asciiTheme="majorBidi" w:hAnsiTheme="majorBidi" w:cstheme="majorBidi"/>
          <w:sz w:val="28"/>
          <w:szCs w:val="28"/>
          <w:cs/>
        </w:rPr>
        <w:t>แต่ละปีสิ้นสุดวันที่</w:t>
      </w:r>
      <w:r w:rsidR="00B403D6" w:rsidRPr="005C0BB2">
        <w:rPr>
          <w:rFonts w:asciiTheme="majorBidi" w:hAnsiTheme="majorBidi" w:cstheme="majorBidi"/>
          <w:sz w:val="28"/>
          <w:szCs w:val="28"/>
        </w:rPr>
        <w:t xml:space="preserve"> 31</w:t>
      </w:r>
      <w:r w:rsidR="00235EE1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04161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869" w:rsidRPr="005C0BB2">
        <w:rPr>
          <w:rFonts w:asciiTheme="majorBidi" w:hAnsiTheme="majorBidi" w:cstheme="majorBidi"/>
          <w:sz w:val="28"/>
          <w:szCs w:val="28"/>
          <w:cs/>
        </w:rPr>
        <w:t>ส</w:t>
      </w:r>
      <w:r w:rsidR="006E4A31" w:rsidRPr="005C0BB2">
        <w:rPr>
          <w:rFonts w:asciiTheme="majorBidi" w:hAnsiTheme="majorBidi" w:cstheme="majorBidi"/>
          <w:sz w:val="28"/>
          <w:szCs w:val="28"/>
          <w:cs/>
        </w:rPr>
        <w:t>รุ</w:t>
      </w:r>
      <w:r w:rsidR="00631869" w:rsidRPr="005C0BB2">
        <w:rPr>
          <w:rFonts w:asciiTheme="majorBidi" w:hAnsiTheme="majorBidi" w:cstheme="majorBidi"/>
          <w:sz w:val="28"/>
          <w:szCs w:val="28"/>
          <w:cs/>
        </w:rPr>
        <w:t>ปได้</w:t>
      </w:r>
      <w:r w:rsidR="004D7E22" w:rsidRPr="005C0BB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617E882" w14:textId="77777777" w:rsidR="005E4A14" w:rsidRPr="005C0BB2" w:rsidRDefault="005E4A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70"/>
        <w:gridCol w:w="1170"/>
      </w:tblGrid>
      <w:tr w:rsidR="00480137" w:rsidRPr="005C0BB2" w14:paraId="050AE498" w14:textId="77777777" w:rsidTr="008D5957">
        <w:trPr>
          <w:tblHeader/>
        </w:trPr>
        <w:tc>
          <w:tcPr>
            <w:tcW w:w="3870" w:type="dxa"/>
          </w:tcPr>
          <w:p w14:paraId="51F665FB" w14:textId="77777777" w:rsidR="00480137" w:rsidRPr="005C0BB2" w:rsidRDefault="00480137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12CFA2F" w14:textId="639F9E65" w:rsidR="00480137" w:rsidRPr="005C0BB2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86A527" w14:textId="77777777" w:rsidR="00480137" w:rsidRPr="005C0BB2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97ABF54" w14:textId="77777777" w:rsidR="00480137" w:rsidRPr="005C0BB2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93" w:rsidRPr="005C0BB2" w14:paraId="25884575" w14:textId="77777777" w:rsidTr="008D5957">
        <w:trPr>
          <w:tblHeader/>
        </w:trPr>
        <w:tc>
          <w:tcPr>
            <w:tcW w:w="3870" w:type="dxa"/>
          </w:tcPr>
          <w:p w14:paraId="0DF03DFD" w14:textId="77777777" w:rsidR="009E3A93" w:rsidRPr="005C0BB2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35EE1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35EE1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170" w:type="dxa"/>
          </w:tcPr>
          <w:p w14:paraId="5486D12D" w14:textId="07C97BFB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0137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3138303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95F7DC" w14:textId="1687457C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0137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A5290BB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873FA8" w14:textId="226885F5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0137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BA1F52F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47EE28" w14:textId="3FA4FA9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80137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E3A93" w:rsidRPr="005C0BB2" w14:paraId="12E4B37B" w14:textId="77777777" w:rsidTr="008D5957">
        <w:trPr>
          <w:trHeight w:val="352"/>
          <w:tblHeader/>
        </w:trPr>
        <w:tc>
          <w:tcPr>
            <w:tcW w:w="3870" w:type="dxa"/>
          </w:tcPr>
          <w:p w14:paraId="77DD5392" w14:textId="77777777" w:rsidR="009E3A93" w:rsidRPr="005C0BB2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0DBFF7B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4866" w:rsidRPr="005C0BB2" w14:paraId="214AC16E" w14:textId="77777777" w:rsidTr="00524DB8">
        <w:trPr>
          <w:trHeight w:val="352"/>
        </w:trPr>
        <w:tc>
          <w:tcPr>
            <w:tcW w:w="3870" w:type="dxa"/>
          </w:tcPr>
          <w:p w14:paraId="6AC62616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4EB00C5F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769CF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3071D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4A000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103E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DAF81B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D1EFE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748" w:rsidRPr="005C0BB2" w14:paraId="666015F3" w14:textId="77777777" w:rsidTr="00524DB8">
        <w:trPr>
          <w:trHeight w:val="352"/>
        </w:trPr>
        <w:tc>
          <w:tcPr>
            <w:tcW w:w="3870" w:type="dxa"/>
          </w:tcPr>
          <w:p w14:paraId="4BEB538E" w14:textId="41204A5F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DF14A13" w14:textId="442A2083" w:rsidR="00C17748" w:rsidRPr="005C0BB2" w:rsidRDefault="00D0415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4CB38C6D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1EFD0E" w14:textId="5973F88C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70" w:type="dxa"/>
          </w:tcPr>
          <w:p w14:paraId="02DEB232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CCE" w14:textId="2DE2ECDC" w:rsidR="00C17748" w:rsidRPr="005C0BB2" w:rsidRDefault="00D0415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66CBCDDB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A5454B" w14:textId="2C421064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C17748" w:rsidRPr="005C0BB2" w14:paraId="0C89AC5F" w14:textId="77777777" w:rsidTr="00524DB8">
        <w:tc>
          <w:tcPr>
            <w:tcW w:w="3870" w:type="dxa"/>
          </w:tcPr>
          <w:p w14:paraId="0F3704F7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C62A9B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D62F5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AA4B5D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9FA04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92D04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60C9D3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2B4F31" w14:textId="77777777" w:rsidR="00C17748" w:rsidRPr="005C0BB2" w:rsidRDefault="00C17748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67527498" w14:textId="77777777" w:rsidTr="00524DB8">
        <w:tc>
          <w:tcPr>
            <w:tcW w:w="3870" w:type="dxa"/>
          </w:tcPr>
          <w:p w14:paraId="2B27B1D4" w14:textId="55E9CD5C" w:rsidR="008D5957" w:rsidRPr="00331F7B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31F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0" w:type="dxa"/>
          </w:tcPr>
          <w:p w14:paraId="2CDDD826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A043E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41A194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0898C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9B772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CF665B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969802" w14:textId="77777777" w:rsidR="008D5957" w:rsidRPr="005C0BB2" w:rsidRDefault="008D595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F7B" w:rsidRPr="005C0BB2" w14:paraId="0454545D" w14:textId="77777777" w:rsidTr="00524DB8">
        <w:tc>
          <w:tcPr>
            <w:tcW w:w="3870" w:type="dxa"/>
          </w:tcPr>
          <w:p w14:paraId="6ECE0C12" w14:textId="242B5F0F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B20E70" w14:textId="0064902F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E0E149" w14:textId="77777777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2F9E71" w14:textId="2CFBFAD8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DFE44" w14:textId="77777777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70266E" w14:textId="5B702E32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0D7F3EDA" w14:textId="77777777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9AF275" w14:textId="79A913C5" w:rsidR="00331F7B" w:rsidRPr="005C0BB2" w:rsidRDefault="00331F7B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EC7" w:rsidRPr="005C0BB2" w14:paraId="607502A9" w14:textId="77777777" w:rsidTr="00524DB8">
        <w:tc>
          <w:tcPr>
            <w:tcW w:w="3870" w:type="dxa"/>
          </w:tcPr>
          <w:p w14:paraId="0A84D77E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4BC3BC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0B74C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A4BAB2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B2192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63AEE2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3913EF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BE66A7" w14:textId="77777777" w:rsidR="00126EC7" w:rsidRPr="005C0BB2" w:rsidRDefault="00126EC7" w:rsidP="00C1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30862264" w14:textId="77777777" w:rsidTr="00524DB8">
        <w:trPr>
          <w:trHeight w:val="352"/>
        </w:trPr>
        <w:tc>
          <w:tcPr>
            <w:tcW w:w="3870" w:type="dxa"/>
          </w:tcPr>
          <w:p w14:paraId="64E6A437" w14:textId="74BF90ED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70" w:type="dxa"/>
          </w:tcPr>
          <w:p w14:paraId="7F36B628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7171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3E93AB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3E2C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F0BF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49B966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5A5545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0215B2CC" w14:textId="77777777" w:rsidTr="00524DB8">
        <w:trPr>
          <w:trHeight w:val="352"/>
        </w:trPr>
        <w:tc>
          <w:tcPr>
            <w:tcW w:w="3870" w:type="dxa"/>
          </w:tcPr>
          <w:p w14:paraId="5805C726" w14:textId="70395529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0B5ED45" w14:textId="52AF8C1A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C628F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3DD069" w14:textId="62B56B28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0F20F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2FFD8" w14:textId="43D4B56E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1,398</w:t>
            </w:r>
          </w:p>
        </w:tc>
        <w:tc>
          <w:tcPr>
            <w:tcW w:w="270" w:type="dxa"/>
          </w:tcPr>
          <w:p w14:paraId="711DC58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2EBD02" w14:textId="4DC066A3" w:rsidR="008D5957" w:rsidRPr="005C0BB2" w:rsidRDefault="00D171D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8D5957" w:rsidRPr="005C0BB2" w14:paraId="3F8EBE7F" w14:textId="77777777" w:rsidTr="00524DB8">
        <w:trPr>
          <w:trHeight w:val="352"/>
        </w:trPr>
        <w:tc>
          <w:tcPr>
            <w:tcW w:w="3870" w:type="dxa"/>
          </w:tcPr>
          <w:p w14:paraId="6B9BF661" w14:textId="50D2F70F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</w:tcPr>
          <w:p w14:paraId="5947CFD7" w14:textId="25932DF7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2FD4266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E90DFC" w14:textId="6251797A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CA4899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4FFD6E" w14:textId="1DCFBC7B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0DBA5BBA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5D9E4D" w14:textId="6AAE1BE1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957" w:rsidRPr="005C0BB2" w14:paraId="5A79CF8A" w14:textId="77777777" w:rsidTr="00524DB8">
        <w:tc>
          <w:tcPr>
            <w:tcW w:w="3870" w:type="dxa"/>
          </w:tcPr>
          <w:p w14:paraId="1578F103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C2BCB5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E5A9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7585AD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63A9A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53106B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9B6F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D9A6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3E12CDAE" w14:textId="77777777" w:rsidTr="00524DB8">
        <w:trPr>
          <w:trHeight w:val="254"/>
        </w:trPr>
        <w:tc>
          <w:tcPr>
            <w:tcW w:w="3870" w:type="dxa"/>
          </w:tcPr>
          <w:p w14:paraId="12DE8066" w14:textId="1AB34003" w:rsidR="008D5957" w:rsidRPr="008D5957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7CF07615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F0A34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67291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EF8D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C57FF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8B35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545378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0C04B2AF" w14:textId="77777777" w:rsidTr="00524DB8">
        <w:trPr>
          <w:trHeight w:val="254"/>
        </w:trPr>
        <w:tc>
          <w:tcPr>
            <w:tcW w:w="3870" w:type="dxa"/>
          </w:tcPr>
          <w:p w14:paraId="3721AB08" w14:textId="45335429" w:rsidR="008D5957" w:rsidRPr="008D5957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AB1AAA" w14:textId="457E8B75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2AAD8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5099C4" w14:textId="5D3092C4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B27E019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D0E80" w14:textId="390EE9AF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7CB22228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55AAE" w14:textId="2B7B5C4B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D5957" w:rsidRPr="005C0BB2" w14:paraId="31E7FF12" w14:textId="77777777" w:rsidTr="00524DB8">
        <w:trPr>
          <w:trHeight w:val="254"/>
        </w:trPr>
        <w:tc>
          <w:tcPr>
            <w:tcW w:w="3870" w:type="dxa"/>
          </w:tcPr>
          <w:p w14:paraId="310983FE" w14:textId="77777777" w:rsidR="008D5957" w:rsidRPr="008D5957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196E87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22748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9C0C3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4B6E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8BED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EF80E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2F193D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66AA3ECC" w14:textId="77777777" w:rsidTr="00896D96">
        <w:tc>
          <w:tcPr>
            <w:tcW w:w="3870" w:type="dxa"/>
          </w:tcPr>
          <w:p w14:paraId="747A4DCB" w14:textId="0B2A5ADB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3075CD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21DFE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C56A59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A057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4CF27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FD7B7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58633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D5957" w:rsidRPr="005C0BB2" w14:paraId="4E395B66" w14:textId="77777777" w:rsidTr="00896D96">
        <w:tc>
          <w:tcPr>
            <w:tcW w:w="3870" w:type="dxa"/>
          </w:tcPr>
          <w:p w14:paraId="2C380415" w14:textId="68BF3042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C0169A6" w14:textId="0C27AE74" w:rsidR="008D5957" w:rsidRPr="005C0BB2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3F0535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B79E7D" w14:textId="0C9B6304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48124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F11037" w14:textId="5BBEFAB3" w:rsidR="008D5957" w:rsidRPr="00A61F30" w:rsidRDefault="00E91424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61F30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26080E9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23607D" w14:textId="40324B7F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957" w:rsidRPr="005C0BB2" w14:paraId="0850DDDF" w14:textId="77777777" w:rsidTr="00896D96">
        <w:tc>
          <w:tcPr>
            <w:tcW w:w="3870" w:type="dxa"/>
          </w:tcPr>
          <w:p w14:paraId="1DBA8C27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9F727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F5E3FE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384EAD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F4705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4748A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B749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FF4D9A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013C6" w:rsidRPr="005C0BB2" w14:paraId="6C99829B" w14:textId="77777777" w:rsidTr="00896D96">
        <w:tc>
          <w:tcPr>
            <w:tcW w:w="3870" w:type="dxa"/>
          </w:tcPr>
          <w:p w14:paraId="3898609C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BF012F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D50F9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3845AF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33A0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874DEE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55DE8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05AD6" w14:textId="77777777" w:rsidR="004013C6" w:rsidRPr="005C0BB2" w:rsidRDefault="004013C6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D5957" w:rsidRPr="005C0BB2" w14:paraId="702A0799" w14:textId="77777777" w:rsidTr="00896D96">
        <w:tc>
          <w:tcPr>
            <w:tcW w:w="3870" w:type="dxa"/>
          </w:tcPr>
          <w:p w14:paraId="08711C83" w14:textId="0DC08910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9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lastRenderedPageBreak/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765F83F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755CE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839208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620B5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1BDDB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D6F6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6702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D5957" w:rsidRPr="005C0BB2" w14:paraId="1960BB37" w14:textId="77777777" w:rsidTr="00896D96">
        <w:tc>
          <w:tcPr>
            <w:tcW w:w="3870" w:type="dxa"/>
          </w:tcPr>
          <w:p w14:paraId="4A36E1FF" w14:textId="53F3200C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688DD23" w14:textId="49F3FE8A" w:rsidR="008D5957" w:rsidRPr="005C0BB2" w:rsidRDefault="00FC728F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1,256</w:t>
            </w:r>
          </w:p>
        </w:tc>
        <w:tc>
          <w:tcPr>
            <w:tcW w:w="270" w:type="dxa"/>
          </w:tcPr>
          <w:p w14:paraId="3B9857F7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366CF" w14:textId="3BBEBDFD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270" w:type="dxa"/>
          </w:tcPr>
          <w:p w14:paraId="0C3C095D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F96B" w14:textId="7847C6E1" w:rsidR="008D5957" w:rsidRPr="005C0BB2" w:rsidRDefault="00FC728F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1,256</w:t>
            </w:r>
          </w:p>
        </w:tc>
        <w:tc>
          <w:tcPr>
            <w:tcW w:w="270" w:type="dxa"/>
          </w:tcPr>
          <w:p w14:paraId="0F506666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51985" w14:textId="25921F39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</w:tr>
      <w:tr w:rsidR="008D5957" w:rsidRPr="005C0BB2" w14:paraId="71420A24" w14:textId="77777777" w:rsidTr="00524DB8">
        <w:trPr>
          <w:trHeight w:val="182"/>
        </w:trPr>
        <w:tc>
          <w:tcPr>
            <w:tcW w:w="3870" w:type="dxa"/>
          </w:tcPr>
          <w:p w14:paraId="3721128A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D11978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AC233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88DB73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5771BE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34AE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C972C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502901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957" w:rsidRPr="005C0BB2" w14:paraId="7717A245" w14:textId="77777777" w:rsidTr="00896D96">
        <w:tc>
          <w:tcPr>
            <w:tcW w:w="3870" w:type="dxa"/>
          </w:tcPr>
          <w:p w14:paraId="7396FA9B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0218FD74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C00969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5B273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BC430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23A2E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EE142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4860F" w14:textId="77777777" w:rsidR="008D5957" w:rsidRPr="005C0BB2" w:rsidRDefault="008D5957" w:rsidP="008D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6C6" w:rsidRPr="005C0BB2" w14:paraId="709EA784" w14:textId="77777777" w:rsidTr="00896D96">
        <w:tc>
          <w:tcPr>
            <w:tcW w:w="3870" w:type="dxa"/>
          </w:tcPr>
          <w:p w14:paraId="60B93371" w14:textId="3A09B3CE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BF75D87" w14:textId="10FE873A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1BCBD7F7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8E2FD" w14:textId="3F627B41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70" w:type="dxa"/>
          </w:tcPr>
          <w:p w14:paraId="1998EFF6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3A6126" w14:textId="5C1E642B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29ADABCC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A48568" w14:textId="1E6E0DC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6266C6" w:rsidRPr="005C0BB2" w14:paraId="08387F57" w14:textId="77777777" w:rsidTr="00896D96">
        <w:tc>
          <w:tcPr>
            <w:tcW w:w="3870" w:type="dxa"/>
          </w:tcPr>
          <w:p w14:paraId="7218CFF8" w14:textId="77777777" w:rsidR="006266C6" w:rsidRPr="005C0BB2" w:rsidRDefault="006266C6" w:rsidP="006266C6">
            <w:pPr>
              <w:pStyle w:val="a"/>
              <w:tabs>
                <w:tab w:val="clear" w:pos="1080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CEF5CEC" w14:textId="45B61E55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45CC9F14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F97D5" w14:textId="0B4BDCE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4970B0DA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D794F" w14:textId="14F5BA23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68638491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E1A9B6" w14:textId="230DBE34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6266C6" w:rsidRPr="005C0BB2" w14:paraId="30B450F6" w14:textId="77777777" w:rsidTr="00524DB8">
        <w:trPr>
          <w:trHeight w:val="155"/>
        </w:trPr>
        <w:tc>
          <w:tcPr>
            <w:tcW w:w="3870" w:type="dxa"/>
          </w:tcPr>
          <w:p w14:paraId="7A79E65F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87CC70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ABD54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E14C9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0319F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2C68FE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4B602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74D7C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6C6" w:rsidRPr="005C0BB2" w14:paraId="232A6D0B" w14:textId="77777777" w:rsidTr="00896D96">
        <w:tc>
          <w:tcPr>
            <w:tcW w:w="3870" w:type="dxa"/>
          </w:tcPr>
          <w:p w14:paraId="1092A8B7" w14:textId="10947281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655F228F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BDBCFE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8051C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8DCCA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AEE26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F0D8F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7F40D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6C6" w:rsidRPr="005C0BB2" w14:paraId="498240A5" w14:textId="77777777" w:rsidTr="00896D96">
        <w:tc>
          <w:tcPr>
            <w:tcW w:w="3870" w:type="dxa"/>
          </w:tcPr>
          <w:p w14:paraId="2DA5FC10" w14:textId="61228960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3C3CD13" w14:textId="67B06DA0" w:rsidR="006266C6" w:rsidRPr="005C0BB2" w:rsidRDefault="008E0434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9F34E3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C99EC" w14:textId="04C42393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9A1B7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DBF0D" w14:textId="48019691" w:rsidR="006266C6" w:rsidRPr="005C0BB2" w:rsidRDefault="008E0434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  <w:tc>
          <w:tcPr>
            <w:tcW w:w="270" w:type="dxa"/>
          </w:tcPr>
          <w:p w14:paraId="654719D5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6DE7C" w14:textId="6A874DDA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6266C6" w:rsidRPr="005C0BB2" w14:paraId="4164650C" w14:textId="77777777" w:rsidTr="00896D96">
        <w:tc>
          <w:tcPr>
            <w:tcW w:w="3870" w:type="dxa"/>
          </w:tcPr>
          <w:p w14:paraId="24F6CEB0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2B63FA20" w14:textId="19B1EF58" w:rsidR="006266C6" w:rsidRPr="005C0BB2" w:rsidRDefault="008E0434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</w:t>
            </w:r>
            <w:r w:rsidR="00DC04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57F5C57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0650B7" w14:textId="48190C95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70" w:type="dxa"/>
          </w:tcPr>
          <w:p w14:paraId="775377E2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B1F99" w14:textId="00FA844D" w:rsidR="006266C6" w:rsidRPr="005C0BB2" w:rsidRDefault="008E0434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1,281</w:t>
            </w:r>
          </w:p>
        </w:tc>
        <w:tc>
          <w:tcPr>
            <w:tcW w:w="270" w:type="dxa"/>
          </w:tcPr>
          <w:p w14:paraId="09680C39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99FCD" w14:textId="39A31756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2,195</w:t>
            </w:r>
          </w:p>
        </w:tc>
      </w:tr>
      <w:tr w:rsidR="006266C6" w:rsidRPr="005C0BB2" w14:paraId="625A0C30" w14:textId="77777777" w:rsidTr="00896D96">
        <w:tc>
          <w:tcPr>
            <w:tcW w:w="3870" w:type="dxa"/>
          </w:tcPr>
          <w:p w14:paraId="26777412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C9D58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D2BC3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495CD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3E1FD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1A550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FD863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5D1E23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6C6" w:rsidRPr="005C0BB2" w14:paraId="2AC032A4" w14:textId="77777777" w:rsidTr="00896D96">
        <w:tc>
          <w:tcPr>
            <w:tcW w:w="3870" w:type="dxa"/>
          </w:tcPr>
          <w:p w14:paraId="52D0B221" w14:textId="246B7050" w:rsidR="006266C6" w:rsidRPr="00E718AE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8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B4E7814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153CE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D8FD0C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708EE5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6E9B7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E0FB80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5E87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6C6" w:rsidRPr="005C0BB2" w14:paraId="70A184AA" w14:textId="77777777" w:rsidTr="00896D96">
        <w:tc>
          <w:tcPr>
            <w:tcW w:w="3870" w:type="dxa"/>
          </w:tcPr>
          <w:p w14:paraId="42E75BBB" w14:textId="3C196DD8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40B6F6A4" w14:textId="6C7BF4D8" w:rsidR="006266C6" w:rsidRPr="005C0BB2" w:rsidRDefault="00093F2D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17,34</w:t>
            </w:r>
            <w:r w:rsidR="009625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620C606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9A2DA" w14:textId="37C08968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13,896</w:t>
            </w:r>
          </w:p>
        </w:tc>
        <w:tc>
          <w:tcPr>
            <w:tcW w:w="270" w:type="dxa"/>
          </w:tcPr>
          <w:p w14:paraId="73C97AC1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73E2B" w14:textId="45F6D839" w:rsidR="006266C6" w:rsidRPr="005C0BB2" w:rsidRDefault="00315AC5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</w:t>
            </w:r>
            <w:r w:rsidR="000A5A3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6098BB6E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B538F" w14:textId="76EF60CB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13,896</w:t>
            </w:r>
          </w:p>
        </w:tc>
      </w:tr>
      <w:tr w:rsidR="006266C6" w:rsidRPr="005C0BB2" w14:paraId="5AED6B60" w14:textId="77777777" w:rsidTr="00896D96">
        <w:tc>
          <w:tcPr>
            <w:tcW w:w="3870" w:type="dxa"/>
          </w:tcPr>
          <w:p w14:paraId="70870312" w14:textId="3697B98E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68DC76C" w14:textId="3777AF71" w:rsidR="006266C6" w:rsidRPr="005C0BB2" w:rsidRDefault="003E1B20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</w:tcPr>
          <w:p w14:paraId="082833B5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546672" w14:textId="2DC557FF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</w:tcPr>
          <w:p w14:paraId="05EAE607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76061" w14:textId="0D2FD779" w:rsidR="006266C6" w:rsidRPr="005C0BB2" w:rsidRDefault="00315AC5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278927CE" w14:textId="77777777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8D703" w14:textId="1C2CF041" w:rsidR="006266C6" w:rsidRPr="005C0BB2" w:rsidRDefault="006266C6" w:rsidP="0062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</w:tbl>
    <w:p w14:paraId="2532332E" w14:textId="77777777" w:rsidR="00AF04E9" w:rsidRPr="005C0BB2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7E0875A" w14:textId="610C053F" w:rsidR="002116AF" w:rsidRPr="005C0BB2" w:rsidRDefault="002116AF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7BB58A71" w14:textId="77777777" w:rsidR="002116AF" w:rsidRPr="005C0BB2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8D0FE7" w14:textId="77777777" w:rsidR="002116AF" w:rsidRPr="005C0BB2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ค่าตอบแทนกรรมการนี้เป็นประโยชน์ที่จ่ายให้แก่กรรมการบริษัท ตามมาตรา 90 ของพระราชบัญญัติบริษัทมหาชน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78DFDD6C" w14:textId="1A6F5C81" w:rsidR="00181CB4" w:rsidRDefault="00181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BE283D3" w14:textId="4EDFC044" w:rsidR="002116AF" w:rsidRPr="005C0BB2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</w:t>
      </w:r>
      <w:r w:rsidR="002116AF" w:rsidRPr="005C0BB2">
        <w:rPr>
          <w:rFonts w:asciiTheme="majorBidi" w:hAnsiTheme="majorBidi" w:cstheme="majorBidi"/>
          <w:sz w:val="28"/>
          <w:szCs w:val="28"/>
          <w:cs/>
        </w:rPr>
        <w:t>บริษัทจ่ายค่าตอบแทนกรรมการสำหรับ</w:t>
      </w:r>
      <w:r w:rsidR="00063DA3" w:rsidRPr="005C0BB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B403D6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063DA3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03D6" w:rsidRPr="005C0BB2">
        <w:rPr>
          <w:rFonts w:asciiTheme="majorBidi" w:hAnsiTheme="majorBidi" w:cstheme="majorBidi"/>
          <w:sz w:val="28"/>
          <w:szCs w:val="28"/>
        </w:rPr>
        <w:t>2563</w:t>
      </w:r>
      <w:r w:rsidR="002116AF" w:rsidRPr="005C0BB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B403D6" w:rsidRPr="005C0BB2">
        <w:rPr>
          <w:rFonts w:asciiTheme="majorBidi" w:hAnsiTheme="majorBidi" w:cstheme="majorBidi"/>
          <w:sz w:val="28"/>
          <w:szCs w:val="28"/>
        </w:rPr>
        <w:t xml:space="preserve"> 2562</w:t>
      </w:r>
      <w:r w:rsidR="002116AF" w:rsidRPr="005C0BB2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FF3D4B">
        <w:rPr>
          <w:rFonts w:asciiTheme="majorBidi" w:hAnsiTheme="majorBidi" w:cstheme="majorBidi"/>
          <w:sz w:val="28"/>
          <w:szCs w:val="28"/>
        </w:rPr>
        <w:t xml:space="preserve"> 1.62</w:t>
      </w:r>
      <w:r w:rsidR="00D321D2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2116AF"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B403D6" w:rsidRPr="005C0BB2">
        <w:rPr>
          <w:rFonts w:asciiTheme="majorBidi" w:hAnsiTheme="majorBidi" w:cstheme="majorBidi"/>
          <w:sz w:val="28"/>
          <w:szCs w:val="28"/>
        </w:rPr>
        <w:t>1.82</w:t>
      </w:r>
      <w:r w:rsidR="002116AF" w:rsidRPr="005C0BB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7BE7FFFA" w14:textId="77777777" w:rsidR="007F4A29" w:rsidRPr="00232C9D" w:rsidRDefault="007F4A2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07E892" w14:textId="77777777" w:rsidR="009828C4" w:rsidRDefault="00982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BE3DE30" w14:textId="3D3C9409" w:rsidR="004C0F9E" w:rsidRPr="005C0BB2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232C9D" w:rsidRDefault="004C0F9E" w:rsidP="004C0F9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5C0BB2" w14:paraId="11E9E198" w14:textId="77777777" w:rsidTr="00042681">
        <w:trPr>
          <w:tblHeader/>
        </w:trPr>
        <w:tc>
          <w:tcPr>
            <w:tcW w:w="3573" w:type="dxa"/>
          </w:tcPr>
          <w:p w14:paraId="2908398F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F9E" w:rsidRPr="005C0BB2" w14:paraId="4A057AFC" w14:textId="77777777" w:rsidTr="00042681">
        <w:trPr>
          <w:tblHeader/>
        </w:trPr>
        <w:tc>
          <w:tcPr>
            <w:tcW w:w="3573" w:type="dxa"/>
          </w:tcPr>
          <w:p w14:paraId="58DA9B23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125F86A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2A4661D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EE2DB8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75CB4C0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C0F9E" w:rsidRPr="005C0BB2" w14:paraId="51166B29" w14:textId="77777777" w:rsidTr="00042681">
        <w:trPr>
          <w:tblHeader/>
        </w:trPr>
        <w:tc>
          <w:tcPr>
            <w:tcW w:w="3573" w:type="dxa"/>
          </w:tcPr>
          <w:p w14:paraId="4F4C0231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2C9D" w:rsidRPr="005C0BB2" w14:paraId="3B7173A8" w14:textId="77777777" w:rsidTr="00042681">
        <w:tc>
          <w:tcPr>
            <w:tcW w:w="3573" w:type="dxa"/>
          </w:tcPr>
          <w:p w14:paraId="7B04B9DF" w14:textId="78C9F0EF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ลูกหนี้รายได้ค่าบริการพื้นที่สำนักงานค้างรับ</w:t>
            </w:r>
          </w:p>
        </w:tc>
        <w:tc>
          <w:tcPr>
            <w:tcW w:w="1170" w:type="dxa"/>
          </w:tcPr>
          <w:p w14:paraId="7F5BA4EE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C9D" w:rsidRPr="005C0BB2" w14:paraId="2BDC6B90" w14:textId="77777777" w:rsidTr="00042681">
        <w:tc>
          <w:tcPr>
            <w:tcW w:w="3573" w:type="dxa"/>
          </w:tcPr>
          <w:p w14:paraId="349AF7E7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68B7F253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0BBCE98E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07DC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EF0BDE0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C9D" w:rsidRPr="008D5957" w14:paraId="794A924C" w14:textId="77777777" w:rsidTr="00042681">
        <w:tc>
          <w:tcPr>
            <w:tcW w:w="3573" w:type="dxa"/>
          </w:tcPr>
          <w:p w14:paraId="4217412A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12BB789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CBCFD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5B14EC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3E6180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12F3514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142857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5C76E8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32C9D" w:rsidRPr="005C0BB2" w14:paraId="07A8F5C1" w14:textId="77777777" w:rsidTr="00042681">
        <w:tc>
          <w:tcPr>
            <w:tcW w:w="3573" w:type="dxa"/>
          </w:tcPr>
          <w:p w14:paraId="3CDB5CA7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C9D" w:rsidRPr="005C0BB2" w14:paraId="6A0A765D" w14:textId="77777777" w:rsidTr="00042681">
        <w:tc>
          <w:tcPr>
            <w:tcW w:w="3573" w:type="dxa"/>
          </w:tcPr>
          <w:p w14:paraId="77E898DE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13D7FD9" w14:textId="3B0C9F3F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1F5E83C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7CBEDDB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1038EDDE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27BFEE7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232C9D" w:rsidRPr="008D5957" w14:paraId="4E7D353B" w14:textId="77777777" w:rsidTr="00042681">
        <w:tc>
          <w:tcPr>
            <w:tcW w:w="3573" w:type="dxa"/>
          </w:tcPr>
          <w:p w14:paraId="2E6BCE5D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8D893EF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B022F9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B3A7AB5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8239D5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7F1968B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291734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56C1562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32C9D" w:rsidRPr="005C0BB2" w14:paraId="6A566062" w14:textId="77777777" w:rsidTr="00042681">
        <w:tc>
          <w:tcPr>
            <w:tcW w:w="3573" w:type="dxa"/>
          </w:tcPr>
          <w:p w14:paraId="346FF02D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C9D" w:rsidRPr="005C0BB2" w14:paraId="5B5AB02C" w14:textId="77777777" w:rsidTr="00042681">
        <w:tc>
          <w:tcPr>
            <w:tcW w:w="3573" w:type="dxa"/>
          </w:tcPr>
          <w:p w14:paraId="0EBC8AC9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643FCA4C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</w:tcPr>
          <w:p w14:paraId="1250D4F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7ACEF9E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102650F8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</w:tcPr>
          <w:p w14:paraId="7F44C97E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232C9D" w:rsidRPr="008D5957" w14:paraId="6A184AA2" w14:textId="77777777" w:rsidTr="00042681">
        <w:tc>
          <w:tcPr>
            <w:tcW w:w="3573" w:type="dxa"/>
          </w:tcPr>
          <w:p w14:paraId="412572AF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4AD703A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B733F2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B507A58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9725AFC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319474B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0E89B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8784C69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32C9D" w:rsidRPr="005C0BB2" w14:paraId="76506809" w14:textId="77777777" w:rsidTr="00042681">
        <w:tc>
          <w:tcPr>
            <w:tcW w:w="3573" w:type="dxa"/>
          </w:tcPr>
          <w:p w14:paraId="40F417AC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C9D" w:rsidRPr="005C0BB2" w14:paraId="27816F14" w14:textId="77777777" w:rsidTr="00042681">
        <w:tc>
          <w:tcPr>
            <w:tcW w:w="3573" w:type="dxa"/>
          </w:tcPr>
          <w:p w14:paraId="2D92E02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76AD42E7" w14:textId="4BE8FCDE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FEC8DDA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AE0CD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5EF50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EA3414" w14:textId="44399FC6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DCC1E7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77E3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C9D" w:rsidRPr="008D5957" w14:paraId="34C3CD8F" w14:textId="77777777" w:rsidTr="00042681">
        <w:tc>
          <w:tcPr>
            <w:tcW w:w="3573" w:type="dxa"/>
          </w:tcPr>
          <w:p w14:paraId="2B8F121B" w14:textId="77777777" w:rsidR="00232C9D" w:rsidRPr="008D5957" w:rsidRDefault="00232C9D" w:rsidP="00232C9D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2AB6665C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819504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3E79C5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D240B2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808ED78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8AD149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8BBC4E" w14:textId="77777777" w:rsidR="00232C9D" w:rsidRPr="008D5957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32C9D" w:rsidRPr="005C0BB2" w14:paraId="41F8D519" w14:textId="77777777" w:rsidTr="00042681">
        <w:tc>
          <w:tcPr>
            <w:tcW w:w="3573" w:type="dxa"/>
          </w:tcPr>
          <w:p w14:paraId="56B1BCE4" w14:textId="77777777" w:rsidR="00232C9D" w:rsidRPr="005C0BB2" w:rsidRDefault="00232C9D" w:rsidP="00232C9D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C9D" w:rsidRPr="005C0BB2" w14:paraId="292C8CF2" w14:textId="77777777" w:rsidTr="00042681">
        <w:tc>
          <w:tcPr>
            <w:tcW w:w="3573" w:type="dxa"/>
          </w:tcPr>
          <w:p w14:paraId="0213E80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3D683E86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5FDB46BA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</w:tcPr>
          <w:p w14:paraId="0E99D981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232C9D" w:rsidRPr="005C0BB2" w14:paraId="078F6769" w14:textId="77777777" w:rsidTr="00042681">
        <w:tc>
          <w:tcPr>
            <w:tcW w:w="3573" w:type="dxa"/>
          </w:tcPr>
          <w:p w14:paraId="2D27DA82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7A354334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E7A601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150B64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686028D6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024FB81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77777777" w:rsidR="00232C9D" w:rsidRPr="005C0BB2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946A585" w14:textId="77777777" w:rsidR="004C0F9E" w:rsidRPr="008D5957" w:rsidRDefault="004C0F9E" w:rsidP="0028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589F87" w14:textId="372595D9" w:rsidR="00270EE5" w:rsidRDefault="00270EE5" w:rsidP="0027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5C0BB2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>
        <w:rPr>
          <w:rFonts w:asciiTheme="majorBidi" w:hAnsiTheme="majorBidi" w:cstheme="majorBidi" w:hint="cs"/>
          <w:sz w:val="28"/>
          <w:szCs w:val="28"/>
          <w:cs/>
        </w:rPr>
        <w:t>แก่กิจการที่เกี่ยวข้องกัน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สำหรับแต่ละปีสิ้นสุดวันที่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24DB16C8" w14:textId="77777777" w:rsidR="00270EE5" w:rsidRDefault="00270EE5" w:rsidP="0028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08"/>
        <w:gridCol w:w="1531"/>
        <w:gridCol w:w="992"/>
        <w:gridCol w:w="992"/>
        <w:gridCol w:w="1617"/>
      </w:tblGrid>
      <w:tr w:rsidR="00270EE5" w:rsidRPr="005C0BB2" w14:paraId="25AD88D9" w14:textId="77777777" w:rsidTr="00D36ED0">
        <w:trPr>
          <w:tblHeader/>
        </w:trPr>
        <w:tc>
          <w:tcPr>
            <w:tcW w:w="1311" w:type="pct"/>
          </w:tcPr>
          <w:p w14:paraId="77AFD890" w14:textId="77777777" w:rsidR="00270EE5" w:rsidRPr="005C0BB2" w:rsidRDefault="00270EE5" w:rsidP="00D3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301415E2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0D984576" w14:textId="6AF7FB9F" w:rsidR="00270EE5" w:rsidRPr="005C0BB2" w:rsidRDefault="00270EE5" w:rsidP="00D3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5F27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การเงินเ</w:t>
            </w:r>
            <w:r w:rsidR="008775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270EE5" w:rsidRPr="005C0BB2" w14:paraId="3EE55C35" w14:textId="77777777" w:rsidTr="00D36ED0">
        <w:trPr>
          <w:tblHeader/>
        </w:trPr>
        <w:tc>
          <w:tcPr>
            <w:tcW w:w="1311" w:type="pct"/>
          </w:tcPr>
          <w:p w14:paraId="0D67C387" w14:textId="77777777" w:rsidR="00270EE5" w:rsidRPr="005C0BB2" w:rsidRDefault="00270EE5" w:rsidP="00D3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60C4CB96" w14:textId="2E987B88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3A209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26" w:type="pct"/>
          </w:tcPr>
          <w:p w14:paraId="78C32682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35" w:type="pct"/>
          </w:tcPr>
          <w:p w14:paraId="71A95471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35" w:type="pct"/>
          </w:tcPr>
          <w:p w14:paraId="08195FC7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872" w:type="pct"/>
          </w:tcPr>
          <w:p w14:paraId="507BF7FC" w14:textId="1B49973B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432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70EE5" w:rsidRPr="005C0BB2" w14:paraId="180C41FB" w14:textId="77777777" w:rsidTr="00D36ED0">
        <w:trPr>
          <w:tblHeader/>
        </w:trPr>
        <w:tc>
          <w:tcPr>
            <w:tcW w:w="1311" w:type="pct"/>
          </w:tcPr>
          <w:p w14:paraId="000F390C" w14:textId="77777777" w:rsidR="00270EE5" w:rsidRPr="005C0BB2" w:rsidRDefault="00270EE5" w:rsidP="00D3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pct"/>
          </w:tcPr>
          <w:p w14:paraId="630C2207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638247E0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0EE5" w:rsidRPr="005C0BB2" w14:paraId="0AC8A5D9" w14:textId="77777777" w:rsidTr="00D36ED0">
        <w:trPr>
          <w:tblHeader/>
        </w:trPr>
        <w:tc>
          <w:tcPr>
            <w:tcW w:w="1311" w:type="pct"/>
          </w:tcPr>
          <w:p w14:paraId="294BF95A" w14:textId="77777777" w:rsidR="00270EE5" w:rsidRPr="005C0BB2" w:rsidRDefault="00270EE5" w:rsidP="00D3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256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</w:p>
        </w:tc>
        <w:tc>
          <w:tcPr>
            <w:tcW w:w="921" w:type="pct"/>
          </w:tcPr>
          <w:p w14:paraId="62A9A9E4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21E77283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4720C788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F93923C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</w:tcPr>
          <w:p w14:paraId="6B5DDBDD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EE5" w:rsidRPr="005C0BB2" w14:paraId="0045D5A9" w14:textId="77777777" w:rsidTr="00D36ED0">
        <w:trPr>
          <w:tblHeader/>
        </w:trPr>
        <w:tc>
          <w:tcPr>
            <w:tcW w:w="1311" w:type="pct"/>
          </w:tcPr>
          <w:p w14:paraId="4E8F3359" w14:textId="3DE1D509" w:rsidR="00270EE5" w:rsidRPr="005C0BB2" w:rsidRDefault="008A7226" w:rsidP="00D3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1" w:type="pct"/>
          </w:tcPr>
          <w:p w14:paraId="66B1BC0A" w14:textId="77777777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826" w:type="pct"/>
          </w:tcPr>
          <w:p w14:paraId="4B87BC40" w14:textId="734D987A" w:rsidR="00270EE5" w:rsidRPr="005C0BB2" w:rsidRDefault="008A7226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5" w:type="pct"/>
          </w:tcPr>
          <w:p w14:paraId="314DBD51" w14:textId="511EFFC6" w:rsidR="00270EE5" w:rsidRPr="005C0BB2" w:rsidRDefault="00270EE5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A722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535" w:type="pct"/>
          </w:tcPr>
          <w:p w14:paraId="0E648CA5" w14:textId="1F3E875F" w:rsidR="00270EE5" w:rsidRPr="005C0BB2" w:rsidRDefault="008A7226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2" w:type="pct"/>
          </w:tcPr>
          <w:p w14:paraId="42743C9B" w14:textId="6082F333" w:rsidR="00270EE5" w:rsidRPr="005C0BB2" w:rsidRDefault="008A7226" w:rsidP="00D36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0EE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</w:tbl>
    <w:p w14:paraId="6AA431C5" w14:textId="77777777" w:rsidR="00270EE5" w:rsidRDefault="00270EE5" w:rsidP="0028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E80609" w14:textId="77777777" w:rsidR="008373E4" w:rsidRDefault="00837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1D2085" w14:textId="5202CFBA" w:rsidR="00E96D8C" w:rsidRDefault="00F615ED" w:rsidP="0028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รายการเคลื่อนไหวของเงินกู้ยืม</w:t>
      </w:r>
      <w:r w:rsidR="00523F85" w:rsidRPr="005C0BB2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Pr="005C0BB2">
        <w:rPr>
          <w:rFonts w:asciiTheme="majorBidi" w:hAnsiTheme="majorBidi" w:cstheme="majorBidi"/>
          <w:sz w:val="28"/>
          <w:szCs w:val="28"/>
          <w:cs/>
        </w:rPr>
        <w:t>จากบุคคล</w:t>
      </w:r>
      <w:r w:rsidR="00C43514" w:rsidRPr="005C0BB2">
        <w:rPr>
          <w:rFonts w:asciiTheme="majorBidi" w:hAnsiTheme="majorBidi" w:cstheme="majorBidi"/>
          <w:sz w:val="28"/>
          <w:szCs w:val="28"/>
          <w:cs/>
        </w:rPr>
        <w:t>และกิจการ</w:t>
      </w:r>
      <w:r w:rsidRPr="005C0BB2">
        <w:rPr>
          <w:rFonts w:asciiTheme="majorBidi" w:hAnsiTheme="majorBidi" w:cstheme="majorBidi"/>
          <w:sz w:val="28"/>
          <w:szCs w:val="28"/>
          <w:cs/>
        </w:rPr>
        <w:t>ที่เกี่ยวข้องกัน</w:t>
      </w:r>
      <w:r w:rsidR="00991B99" w:rsidRPr="005C0BB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52EA9" w:rsidRPr="005C0BB2">
        <w:rPr>
          <w:rFonts w:asciiTheme="majorBidi" w:hAnsiTheme="majorBidi" w:cstheme="majorBidi"/>
          <w:sz w:val="28"/>
          <w:szCs w:val="28"/>
          <w:cs/>
        </w:rPr>
        <w:t>แต่ละ</w:t>
      </w:r>
      <w:r w:rsidR="00991B99" w:rsidRPr="005C0BB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7E4AEB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991B99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91B99" w:rsidRPr="005C0BB2">
        <w:rPr>
          <w:rFonts w:asciiTheme="majorBidi" w:hAnsiTheme="majorBidi" w:cstheme="majorBidi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0DD82F2" w14:textId="77777777" w:rsidR="008D5957" w:rsidRPr="008D5957" w:rsidRDefault="008D5957" w:rsidP="0028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08"/>
        <w:gridCol w:w="1531"/>
        <w:gridCol w:w="992"/>
        <w:gridCol w:w="992"/>
        <w:gridCol w:w="1617"/>
      </w:tblGrid>
      <w:tr w:rsidR="00FE5EB6" w:rsidRPr="005C0BB2" w14:paraId="568B27DF" w14:textId="77777777" w:rsidTr="00524DB8">
        <w:trPr>
          <w:tblHeader/>
        </w:trPr>
        <w:tc>
          <w:tcPr>
            <w:tcW w:w="1311" w:type="pct"/>
          </w:tcPr>
          <w:p w14:paraId="2BB5C3D4" w14:textId="77777777" w:rsidR="00FE5EB6" w:rsidRPr="005C0BB2" w:rsidRDefault="00FE5EB6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772661FF" w14:textId="77777777" w:rsidR="00FE5EB6" w:rsidRPr="005C0BB2" w:rsidRDefault="00FE5EB6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168A6681" w14:textId="695A6205" w:rsidR="00FE5EB6" w:rsidRPr="005C0BB2" w:rsidRDefault="00FE5EB6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1B6F" w:rsidRPr="005C0BB2" w14:paraId="1611EB8D" w14:textId="77777777" w:rsidTr="00524DB8">
        <w:trPr>
          <w:tblHeader/>
        </w:trPr>
        <w:tc>
          <w:tcPr>
            <w:tcW w:w="1311" w:type="pct"/>
          </w:tcPr>
          <w:p w14:paraId="33857B04" w14:textId="77777777" w:rsidR="00CA1B6F" w:rsidRPr="005C0BB2" w:rsidRDefault="00CA1B6F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22CD1C9A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826" w:type="pct"/>
          </w:tcPr>
          <w:p w14:paraId="31CEF2BF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A64D64"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4D64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35" w:type="pct"/>
          </w:tcPr>
          <w:p w14:paraId="6B436911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35" w:type="pct"/>
          </w:tcPr>
          <w:p w14:paraId="1422AFA8" w14:textId="77777777" w:rsidR="00CA1B6F" w:rsidRPr="005C0BB2" w:rsidRDefault="001C36A2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872" w:type="pct"/>
          </w:tcPr>
          <w:p w14:paraId="11B98AE3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 31 ธันวาคม</w:t>
            </w:r>
          </w:p>
        </w:tc>
      </w:tr>
      <w:tr w:rsidR="00FE5EB6" w:rsidRPr="005C0BB2" w14:paraId="37DCE72B" w14:textId="77777777" w:rsidTr="00524DB8">
        <w:trPr>
          <w:tblHeader/>
        </w:trPr>
        <w:tc>
          <w:tcPr>
            <w:tcW w:w="1311" w:type="pct"/>
          </w:tcPr>
          <w:p w14:paraId="488645D5" w14:textId="77777777" w:rsidR="00FE5EB6" w:rsidRPr="005C0BB2" w:rsidRDefault="00FE5EB6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pct"/>
          </w:tcPr>
          <w:p w14:paraId="6231CC67" w14:textId="77777777" w:rsidR="00FE5EB6" w:rsidRPr="005C0BB2" w:rsidRDefault="00FE5EB6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2B7B64F5" w14:textId="77777777" w:rsidR="00FE5EB6" w:rsidRPr="005C0BB2" w:rsidRDefault="00FE5EB6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B6F" w:rsidRPr="005C0BB2" w14:paraId="34938BBE" w14:textId="77777777" w:rsidTr="00524DB8">
        <w:trPr>
          <w:tblHeader/>
        </w:trPr>
        <w:tc>
          <w:tcPr>
            <w:tcW w:w="1311" w:type="pct"/>
          </w:tcPr>
          <w:p w14:paraId="309D2022" w14:textId="599EA78F" w:rsidR="00CA1B6F" w:rsidRPr="005C0BB2" w:rsidRDefault="00CA1B6F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256</w:t>
            </w:r>
            <w:r w:rsidR="007E4AEB" w:rsidRPr="005C0BB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</w:p>
        </w:tc>
        <w:tc>
          <w:tcPr>
            <w:tcW w:w="921" w:type="pct"/>
          </w:tcPr>
          <w:p w14:paraId="16E68515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248C2A1B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30381F7B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41C8B12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</w:tcPr>
          <w:p w14:paraId="06102622" w14:textId="77777777" w:rsidR="00CA1B6F" w:rsidRPr="005C0BB2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B6F" w:rsidRPr="005C0BB2" w14:paraId="6347A424" w14:textId="77777777" w:rsidTr="00524DB8">
        <w:trPr>
          <w:tblHeader/>
        </w:trPr>
        <w:tc>
          <w:tcPr>
            <w:tcW w:w="1311" w:type="pct"/>
          </w:tcPr>
          <w:p w14:paraId="1B64C401" w14:textId="77777777" w:rsidR="00CA1B6F" w:rsidRPr="005C0BB2" w:rsidRDefault="00CA1B6F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03C014E3" w14:textId="77777777" w:rsidR="00CA1B6F" w:rsidRPr="005C0BB2" w:rsidRDefault="00617DCA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826" w:type="pct"/>
          </w:tcPr>
          <w:p w14:paraId="7AEDF69E" w14:textId="243BCA1C" w:rsidR="00CA1B6F" w:rsidRPr="005C0BB2" w:rsidRDefault="007E4AEB" w:rsidP="00967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1B6F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="00CA1B6F" w:rsidRPr="005C0BB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535" w:type="pct"/>
          </w:tcPr>
          <w:p w14:paraId="161B0768" w14:textId="2968B680" w:rsidR="00CA1B6F" w:rsidRPr="005C0BB2" w:rsidRDefault="004A1FAC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78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535" w:type="pct"/>
          </w:tcPr>
          <w:p w14:paraId="25F7EBF0" w14:textId="5975C49A" w:rsidR="00CA1B6F" w:rsidRPr="005C0BB2" w:rsidRDefault="004A1FAC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872" w:type="pct"/>
          </w:tcPr>
          <w:p w14:paraId="332310C8" w14:textId="1FA4C15E" w:rsidR="00CA1B6F" w:rsidRPr="005C0BB2" w:rsidRDefault="00232C9D" w:rsidP="00CA1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A1FA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3608A7" w:rsidRPr="005C0BB2" w14:paraId="55DD60E9" w14:textId="77777777" w:rsidTr="00524DB8">
        <w:trPr>
          <w:tblHeader/>
        </w:trPr>
        <w:tc>
          <w:tcPr>
            <w:tcW w:w="1311" w:type="pct"/>
          </w:tcPr>
          <w:p w14:paraId="286834A3" w14:textId="77777777" w:rsidR="003608A7" w:rsidRPr="005C0BB2" w:rsidRDefault="003608A7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40B80FC8" w14:textId="77777777" w:rsidR="003608A7" w:rsidRPr="005C0BB2" w:rsidRDefault="003608A7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704238D4" w14:textId="77777777" w:rsidR="003608A7" w:rsidRPr="005C0BB2" w:rsidRDefault="003608A7" w:rsidP="00967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78B20AA" w14:textId="77777777" w:rsidR="003608A7" w:rsidRDefault="003608A7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F70F924" w14:textId="77777777" w:rsidR="003608A7" w:rsidRDefault="003608A7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</w:tcPr>
          <w:p w14:paraId="5C12BCAF" w14:textId="77777777" w:rsidR="003608A7" w:rsidRDefault="003608A7" w:rsidP="00CA1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7B37" w:rsidRPr="005C0BB2" w14:paraId="58B0DD62" w14:textId="77777777" w:rsidTr="00524DB8">
        <w:trPr>
          <w:tblHeader/>
        </w:trPr>
        <w:tc>
          <w:tcPr>
            <w:tcW w:w="1311" w:type="pct"/>
          </w:tcPr>
          <w:p w14:paraId="72DB0F02" w14:textId="5A905B82" w:rsidR="00317B37" w:rsidRPr="005C0BB2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256</w:t>
            </w:r>
            <w:r w:rsidR="007E4AEB" w:rsidRPr="005C0BB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2</w:t>
            </w:r>
          </w:p>
        </w:tc>
        <w:tc>
          <w:tcPr>
            <w:tcW w:w="921" w:type="pct"/>
          </w:tcPr>
          <w:p w14:paraId="58DBBC55" w14:textId="77777777" w:rsidR="00317B37" w:rsidRPr="005C0BB2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0D4E56B" w14:textId="77777777" w:rsidR="00317B37" w:rsidRPr="005C0BB2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0271F9DD" w14:textId="77777777" w:rsidR="00317B37" w:rsidRPr="005C0BB2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98B4B68" w14:textId="77777777" w:rsidR="00317B37" w:rsidRPr="005C0BB2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</w:tcPr>
          <w:p w14:paraId="1FD8BBFF" w14:textId="77777777" w:rsidR="00317B37" w:rsidRPr="005C0BB2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AEB" w:rsidRPr="005C0BB2" w14:paraId="1D6F7067" w14:textId="77777777" w:rsidTr="00524DB8">
        <w:trPr>
          <w:tblHeader/>
        </w:trPr>
        <w:tc>
          <w:tcPr>
            <w:tcW w:w="1311" w:type="pct"/>
          </w:tcPr>
          <w:p w14:paraId="1429D7D7" w14:textId="77777777" w:rsidR="007E4AEB" w:rsidRPr="005C0BB2" w:rsidRDefault="007E4AEB" w:rsidP="007E4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244A016A" w14:textId="77777777" w:rsidR="007E4AEB" w:rsidRPr="005C0BB2" w:rsidRDefault="007E4AEB" w:rsidP="007E4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826" w:type="pct"/>
          </w:tcPr>
          <w:p w14:paraId="4624FCB9" w14:textId="4F30322F" w:rsidR="007E4AEB" w:rsidRPr="005C0BB2" w:rsidRDefault="007E4AEB" w:rsidP="007E4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535" w:type="pct"/>
          </w:tcPr>
          <w:p w14:paraId="14002E69" w14:textId="776FDCBE" w:rsidR="007E4AEB" w:rsidRPr="005C0BB2" w:rsidRDefault="007E4AEB" w:rsidP="007E4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5" w:type="pct"/>
          </w:tcPr>
          <w:p w14:paraId="66012684" w14:textId="2020020C" w:rsidR="007E4AEB" w:rsidRPr="005C0BB2" w:rsidRDefault="007E4AEB" w:rsidP="007E4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(40,000)</w:t>
            </w:r>
          </w:p>
        </w:tc>
        <w:tc>
          <w:tcPr>
            <w:tcW w:w="872" w:type="pct"/>
          </w:tcPr>
          <w:p w14:paraId="552F94E1" w14:textId="6ED27951" w:rsidR="007E4AEB" w:rsidRPr="005C0BB2" w:rsidRDefault="007E4AEB" w:rsidP="007E4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30,000</w:t>
            </w:r>
          </w:p>
        </w:tc>
      </w:tr>
    </w:tbl>
    <w:p w14:paraId="583D3E21" w14:textId="77777777" w:rsidR="00E718AE" w:rsidRDefault="00E718AE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08"/>
        <w:gridCol w:w="1531"/>
        <w:gridCol w:w="968"/>
        <w:gridCol w:w="1016"/>
        <w:gridCol w:w="1617"/>
      </w:tblGrid>
      <w:tr w:rsidR="00FE5EB6" w:rsidRPr="008D5957" w14:paraId="5DE06F99" w14:textId="77777777" w:rsidTr="00524DB8">
        <w:trPr>
          <w:tblHeader/>
        </w:trPr>
        <w:tc>
          <w:tcPr>
            <w:tcW w:w="1311" w:type="pct"/>
          </w:tcPr>
          <w:p w14:paraId="185116F0" w14:textId="77777777" w:rsidR="00FE5EB6" w:rsidRPr="008D5957" w:rsidRDefault="00FE5EB6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79E9B014" w14:textId="77777777" w:rsidR="00FE5EB6" w:rsidRPr="008D5957" w:rsidRDefault="00FE5EB6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1514E6A1" w14:textId="77777777" w:rsidR="00FE5EB6" w:rsidRPr="008D5957" w:rsidRDefault="00FE5EB6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993" w:rsidRPr="008D5957" w14:paraId="33385FAC" w14:textId="77777777" w:rsidTr="00E718AE">
        <w:trPr>
          <w:tblHeader/>
        </w:trPr>
        <w:tc>
          <w:tcPr>
            <w:tcW w:w="1311" w:type="pct"/>
          </w:tcPr>
          <w:p w14:paraId="06263ADE" w14:textId="77777777" w:rsidR="00112993" w:rsidRPr="008D5957" w:rsidRDefault="00112993" w:rsidP="001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03AD1AEA" w14:textId="77777777" w:rsidR="00112993" w:rsidRPr="008D5957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826" w:type="pct"/>
          </w:tcPr>
          <w:p w14:paraId="22EE2254" w14:textId="77777777" w:rsidR="00112993" w:rsidRPr="008D5957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D59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22" w:type="pct"/>
          </w:tcPr>
          <w:p w14:paraId="24A7C782" w14:textId="77777777" w:rsidR="00112993" w:rsidRPr="008D5957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8" w:type="pct"/>
          </w:tcPr>
          <w:p w14:paraId="539D9BA5" w14:textId="77777777" w:rsidR="00112993" w:rsidRPr="008D5957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872" w:type="pct"/>
          </w:tcPr>
          <w:p w14:paraId="6068E57A" w14:textId="77777777" w:rsidR="00112993" w:rsidRPr="008D5957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 31 ธันวาคม</w:t>
            </w:r>
          </w:p>
        </w:tc>
      </w:tr>
      <w:tr w:rsidR="00FE5EB6" w:rsidRPr="008D5957" w14:paraId="3F5230DE" w14:textId="77777777" w:rsidTr="00524DB8">
        <w:trPr>
          <w:tblHeader/>
        </w:trPr>
        <w:tc>
          <w:tcPr>
            <w:tcW w:w="1311" w:type="pct"/>
          </w:tcPr>
          <w:p w14:paraId="14BB27F9" w14:textId="77777777" w:rsidR="00FE5EB6" w:rsidRPr="008D5957" w:rsidRDefault="00FE5EB6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pct"/>
          </w:tcPr>
          <w:p w14:paraId="6AF930CE" w14:textId="77777777" w:rsidR="00FE5EB6" w:rsidRPr="008D5957" w:rsidRDefault="00FE5EB6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74D23543" w14:textId="77777777" w:rsidR="00FE5EB6" w:rsidRPr="008D5957" w:rsidRDefault="00FE5EB6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B6F" w:rsidRPr="008D5957" w14:paraId="12CB6C36" w14:textId="77777777" w:rsidTr="00E718AE">
        <w:trPr>
          <w:tblHeader/>
        </w:trPr>
        <w:tc>
          <w:tcPr>
            <w:tcW w:w="1311" w:type="pct"/>
          </w:tcPr>
          <w:p w14:paraId="4F299348" w14:textId="4C0A7766" w:rsidR="00CA1B6F" w:rsidRPr="008D5957" w:rsidRDefault="00CA1B6F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256</w:t>
            </w:r>
            <w:r w:rsidR="0049278D" w:rsidRPr="008D595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</w:p>
        </w:tc>
        <w:tc>
          <w:tcPr>
            <w:tcW w:w="921" w:type="pct"/>
          </w:tcPr>
          <w:p w14:paraId="09041ACF" w14:textId="77777777" w:rsidR="00CA1B6F" w:rsidRPr="008D5957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7D852F04" w14:textId="77777777" w:rsidR="00CA1B6F" w:rsidRPr="008D5957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pct"/>
          </w:tcPr>
          <w:p w14:paraId="7969B904" w14:textId="77777777" w:rsidR="00CA1B6F" w:rsidRPr="008D5957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67EBC55D" w14:textId="77777777" w:rsidR="00CA1B6F" w:rsidRPr="008D5957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</w:tcPr>
          <w:p w14:paraId="5AFF64D0" w14:textId="77777777" w:rsidR="00CA1B6F" w:rsidRPr="008D5957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1B6F" w:rsidRPr="008D5957" w14:paraId="3346F7C5" w14:textId="77777777" w:rsidTr="00E718AE">
        <w:trPr>
          <w:tblHeader/>
        </w:trPr>
        <w:tc>
          <w:tcPr>
            <w:tcW w:w="1311" w:type="pct"/>
          </w:tcPr>
          <w:p w14:paraId="0E619C4E" w14:textId="7FDB751A" w:rsidR="003B0855" w:rsidRPr="008D5957" w:rsidRDefault="00CA1B6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7C33EF"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921" w:type="pct"/>
          </w:tcPr>
          <w:p w14:paraId="5163E668" w14:textId="3DBFCE08" w:rsidR="003B0855" w:rsidRPr="008D5957" w:rsidRDefault="003B0855" w:rsidP="007C3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826" w:type="pct"/>
          </w:tcPr>
          <w:p w14:paraId="008AF6E2" w14:textId="410C3591" w:rsidR="00F41BC2" w:rsidRPr="008D5957" w:rsidRDefault="0049278D" w:rsidP="007C3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160" w:right="-17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49,500</w:t>
            </w:r>
          </w:p>
        </w:tc>
        <w:tc>
          <w:tcPr>
            <w:tcW w:w="522" w:type="pct"/>
          </w:tcPr>
          <w:p w14:paraId="7013D78D" w14:textId="0FDE8728" w:rsidR="003B0855" w:rsidRPr="008D5957" w:rsidRDefault="00232C9D" w:rsidP="003B0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8" w:type="pct"/>
          </w:tcPr>
          <w:p w14:paraId="166A2B54" w14:textId="66B6DE77" w:rsidR="003B0855" w:rsidRPr="008D5957" w:rsidRDefault="00232C9D" w:rsidP="007C3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4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(40,500)</w:t>
            </w:r>
          </w:p>
        </w:tc>
        <w:tc>
          <w:tcPr>
            <w:tcW w:w="872" w:type="pct"/>
          </w:tcPr>
          <w:p w14:paraId="47416831" w14:textId="499BADCA" w:rsidR="00CA1B6F" w:rsidRPr="008D5957" w:rsidRDefault="00232C9D" w:rsidP="003B0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CA1B6F" w:rsidRPr="008D5957" w14:paraId="5126D033" w14:textId="77777777" w:rsidTr="00E718AE">
        <w:trPr>
          <w:tblHeader/>
        </w:trPr>
        <w:tc>
          <w:tcPr>
            <w:tcW w:w="1311" w:type="pct"/>
          </w:tcPr>
          <w:p w14:paraId="449C147C" w14:textId="77777777" w:rsidR="00CA1B6F" w:rsidRPr="008D5957" w:rsidRDefault="00CA1B6F" w:rsidP="0075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32CAC3AC" w14:textId="77777777" w:rsidR="00CA1B6F" w:rsidRPr="008D5957" w:rsidRDefault="003B0855" w:rsidP="0075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826" w:type="pct"/>
          </w:tcPr>
          <w:p w14:paraId="27C1632B" w14:textId="1D95546D" w:rsidR="00CA1B6F" w:rsidRPr="008D5957" w:rsidRDefault="0049278D" w:rsidP="009675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160" w:right="-17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A1B6F" w:rsidRPr="008D595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522" w:type="pct"/>
          </w:tcPr>
          <w:p w14:paraId="41063F9D" w14:textId="3CA3DE7F" w:rsidR="00CA1B6F" w:rsidRPr="008D5957" w:rsidRDefault="00232C9D" w:rsidP="009675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548" w:type="pct"/>
          </w:tcPr>
          <w:p w14:paraId="27C33F75" w14:textId="40F4C6B4" w:rsidR="00CA1B6F" w:rsidRPr="008D5957" w:rsidRDefault="00232C9D" w:rsidP="009675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4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872" w:type="pct"/>
          </w:tcPr>
          <w:p w14:paraId="086621AE" w14:textId="56874E88" w:rsidR="00CA1B6F" w:rsidRPr="008D5957" w:rsidRDefault="00232C9D" w:rsidP="003B08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CA1B6F" w:rsidRPr="008D5957" w14:paraId="77BB5900" w14:textId="77777777" w:rsidTr="00E718AE">
        <w:trPr>
          <w:tblHeader/>
        </w:trPr>
        <w:tc>
          <w:tcPr>
            <w:tcW w:w="1311" w:type="pct"/>
          </w:tcPr>
          <w:p w14:paraId="590E1303" w14:textId="77777777" w:rsidR="00CA1B6F" w:rsidRPr="008D5957" w:rsidRDefault="00CA1B6F" w:rsidP="0075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1" w:type="pct"/>
          </w:tcPr>
          <w:p w14:paraId="0BFC35CE" w14:textId="77777777" w:rsidR="00CA1B6F" w:rsidRPr="008D5957" w:rsidRDefault="00CA1B6F" w:rsidP="0075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</w:tcPr>
          <w:p w14:paraId="65A8DFE6" w14:textId="00C67523" w:rsidR="00CA1B6F" w:rsidRPr="008D5957" w:rsidRDefault="0049278D" w:rsidP="0096751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160" w:right="-17" w:hanging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</w:t>
            </w:r>
            <w:r w:rsidR="00CA1B6F" w:rsidRPr="008D5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522" w:type="pct"/>
          </w:tcPr>
          <w:p w14:paraId="1AA26003" w14:textId="297725BF" w:rsidR="00CA1B6F" w:rsidRPr="008D5957" w:rsidRDefault="00232C9D" w:rsidP="0096751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548" w:type="pct"/>
          </w:tcPr>
          <w:p w14:paraId="624A0451" w14:textId="5834FDC5" w:rsidR="00CA1B6F" w:rsidRPr="008D5957" w:rsidRDefault="00232C9D" w:rsidP="0096751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4" w:right="-130" w:hanging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(65,500)</w:t>
            </w:r>
          </w:p>
        </w:tc>
        <w:tc>
          <w:tcPr>
            <w:tcW w:w="872" w:type="pct"/>
          </w:tcPr>
          <w:p w14:paraId="4C947E3A" w14:textId="436E3267" w:rsidR="00CA1B6F" w:rsidRPr="008D5957" w:rsidRDefault="00232C9D" w:rsidP="00CA1B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104" w:right="76" w:hanging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</w:tr>
      <w:tr w:rsidR="00D02F37" w:rsidRPr="008D5957" w14:paraId="5BC5638C" w14:textId="77777777" w:rsidTr="00042681">
        <w:trPr>
          <w:tblHeader/>
        </w:trPr>
        <w:tc>
          <w:tcPr>
            <w:tcW w:w="1311" w:type="pct"/>
          </w:tcPr>
          <w:p w14:paraId="0D10B7CF" w14:textId="77777777" w:rsidR="00D02F37" w:rsidRPr="008D5957" w:rsidRDefault="00D02F37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21" w:type="pct"/>
          </w:tcPr>
          <w:p w14:paraId="5568359F" w14:textId="77777777" w:rsidR="00D02F37" w:rsidRPr="008D5957" w:rsidRDefault="00D02F37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19DE0229" w14:textId="77777777" w:rsidR="00D02F37" w:rsidRPr="008D5957" w:rsidRDefault="00D02F37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40" w:lineRule="exact"/>
              <w:ind w:left="-108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pct"/>
          </w:tcPr>
          <w:p w14:paraId="750599DC" w14:textId="77777777" w:rsidR="00D02F37" w:rsidRPr="008D5957" w:rsidRDefault="00D02F37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72EC8B40" w14:textId="77777777" w:rsidR="00D02F37" w:rsidRPr="008D5957" w:rsidRDefault="00D02F37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7A6F9AD" w14:textId="77777777" w:rsidR="00D02F37" w:rsidRPr="008D5957" w:rsidRDefault="00D02F37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78D" w:rsidRPr="008D5957" w14:paraId="316A2BA6" w14:textId="77777777" w:rsidTr="00042681">
        <w:trPr>
          <w:tblHeader/>
        </w:trPr>
        <w:tc>
          <w:tcPr>
            <w:tcW w:w="1311" w:type="pct"/>
          </w:tcPr>
          <w:p w14:paraId="666FB3C7" w14:textId="77777777" w:rsidR="0049278D" w:rsidRPr="008D5957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2562</w:t>
            </w:r>
          </w:p>
        </w:tc>
        <w:tc>
          <w:tcPr>
            <w:tcW w:w="921" w:type="pct"/>
          </w:tcPr>
          <w:p w14:paraId="6650C304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4356559B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40" w:lineRule="exact"/>
              <w:ind w:left="-108" w:right="-130" w:hanging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pct"/>
          </w:tcPr>
          <w:p w14:paraId="621EFD63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59EBB640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42BB95AF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left="-115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78D" w:rsidRPr="008D5957" w14:paraId="6B35FBE1" w14:textId="77777777" w:rsidTr="00042681">
        <w:trPr>
          <w:tblHeader/>
        </w:trPr>
        <w:tc>
          <w:tcPr>
            <w:tcW w:w="1311" w:type="pct"/>
          </w:tcPr>
          <w:p w14:paraId="5119474F" w14:textId="77777777" w:rsidR="0049278D" w:rsidRPr="008D5957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1" w:type="pct"/>
          </w:tcPr>
          <w:p w14:paraId="51D190E4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826" w:type="pct"/>
          </w:tcPr>
          <w:p w14:paraId="6FB069F2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160" w:right="-17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2" w:type="pct"/>
          </w:tcPr>
          <w:p w14:paraId="5DDD5110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8D5957">
              <w:rPr>
                <w:rFonts w:asciiTheme="majorBidi" w:hAnsiTheme="majorBidi" w:cstheme="majorBidi"/>
                <w:sz w:val="28"/>
                <w:szCs w:val="28"/>
              </w:rPr>
              <w:t>9,500</w:t>
            </w:r>
          </w:p>
        </w:tc>
        <w:tc>
          <w:tcPr>
            <w:tcW w:w="546" w:type="pct"/>
          </w:tcPr>
          <w:p w14:paraId="0E7BBF3D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left="74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4" w:type="pct"/>
          </w:tcPr>
          <w:p w14:paraId="3C643444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8D5957">
              <w:rPr>
                <w:rFonts w:asciiTheme="majorBidi" w:hAnsiTheme="majorBidi" w:cstheme="majorBidi"/>
                <w:sz w:val="28"/>
                <w:szCs w:val="28"/>
              </w:rPr>
              <w:t>9,500</w:t>
            </w:r>
          </w:p>
        </w:tc>
      </w:tr>
      <w:tr w:rsidR="0049278D" w:rsidRPr="008D5957" w14:paraId="71A64A02" w14:textId="77777777" w:rsidTr="00042681">
        <w:trPr>
          <w:tblHeader/>
        </w:trPr>
        <w:tc>
          <w:tcPr>
            <w:tcW w:w="1311" w:type="pct"/>
          </w:tcPr>
          <w:p w14:paraId="110CC527" w14:textId="77777777" w:rsidR="0049278D" w:rsidRPr="008D5957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31F4178D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826" w:type="pct"/>
          </w:tcPr>
          <w:p w14:paraId="7C384067" w14:textId="77777777" w:rsidR="0049278D" w:rsidRPr="008D5957" w:rsidRDefault="0049278D" w:rsidP="00E718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160" w:right="-17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8D595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522" w:type="pct"/>
          </w:tcPr>
          <w:p w14:paraId="150BBADD" w14:textId="77777777" w:rsidR="0049278D" w:rsidRPr="008D5957" w:rsidRDefault="0049278D" w:rsidP="00E718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6" w:type="pct"/>
          </w:tcPr>
          <w:p w14:paraId="7E0C651B" w14:textId="77777777" w:rsidR="0049278D" w:rsidRPr="008D5957" w:rsidRDefault="0049278D" w:rsidP="00E718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left="74" w:right="-130" w:hanging="34"/>
              <w:rPr>
                <w:rFonts w:asciiTheme="majorBidi" w:hAnsiTheme="majorBidi" w:cstheme="majorBidi"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  <w:tc>
          <w:tcPr>
            <w:tcW w:w="874" w:type="pct"/>
          </w:tcPr>
          <w:p w14:paraId="3C8FBF2F" w14:textId="77777777" w:rsidR="0049278D" w:rsidRPr="008D5957" w:rsidRDefault="0049278D" w:rsidP="00E718A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49278D" w:rsidRPr="008D5957" w14:paraId="3248B956" w14:textId="77777777" w:rsidTr="00042681">
        <w:trPr>
          <w:tblHeader/>
        </w:trPr>
        <w:tc>
          <w:tcPr>
            <w:tcW w:w="1311" w:type="pct"/>
          </w:tcPr>
          <w:p w14:paraId="13722A10" w14:textId="77777777" w:rsidR="0049278D" w:rsidRPr="008D5957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1" w:type="pct"/>
          </w:tcPr>
          <w:p w14:paraId="1DC45AB1" w14:textId="77777777" w:rsidR="0049278D" w:rsidRPr="008D5957" w:rsidRDefault="0049278D" w:rsidP="00E7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</w:tcPr>
          <w:p w14:paraId="10D7F898" w14:textId="77777777" w:rsidR="0049278D" w:rsidRPr="008D5957" w:rsidRDefault="0049278D" w:rsidP="00E718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160" w:right="-17" w:hanging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522" w:type="pct"/>
          </w:tcPr>
          <w:p w14:paraId="48688CDA" w14:textId="77777777" w:rsidR="0049278D" w:rsidRPr="008D5957" w:rsidRDefault="0049278D" w:rsidP="00E718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right="-130" w:hanging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49,500</w:t>
            </w:r>
          </w:p>
        </w:tc>
        <w:tc>
          <w:tcPr>
            <w:tcW w:w="546" w:type="pct"/>
          </w:tcPr>
          <w:p w14:paraId="6DF0526C" w14:textId="77777777" w:rsidR="0049278D" w:rsidRPr="008D5957" w:rsidRDefault="0049278D" w:rsidP="00E718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40" w:lineRule="exact"/>
              <w:ind w:left="74" w:right="-130" w:hanging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(40,000)</w:t>
            </w:r>
          </w:p>
        </w:tc>
        <w:tc>
          <w:tcPr>
            <w:tcW w:w="874" w:type="pct"/>
          </w:tcPr>
          <w:p w14:paraId="3796E129" w14:textId="77777777" w:rsidR="0049278D" w:rsidRPr="008D5957" w:rsidRDefault="0049278D" w:rsidP="00E718A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104" w:right="76" w:hanging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5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79,500</w:t>
            </w:r>
          </w:p>
        </w:tc>
      </w:tr>
    </w:tbl>
    <w:p w14:paraId="6F45DE57" w14:textId="77777777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7777777" w:rsidR="00F10F18" w:rsidRPr="008D5957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D59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8D59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8D5957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19326" w14:textId="2D6A8389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D5957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บริษัทลงนามในสัญญาให้บริการพื้นที่สำนักงานกับบริษัทย่อยและกิจการร่วมค้าหลายฉบับ โดยมีระยะเวลาใน</w:t>
      </w:r>
      <w:r w:rsidR="0061766B">
        <w:rPr>
          <w:rFonts w:asciiTheme="majorBidi" w:hAnsiTheme="majorBidi" w:cstheme="majorBidi"/>
          <w:sz w:val="28"/>
          <w:szCs w:val="28"/>
        </w:rPr>
        <w:br/>
      </w:r>
      <w:r w:rsidRPr="008D5957">
        <w:rPr>
          <w:rFonts w:asciiTheme="majorBidi" w:hAnsiTheme="majorBidi" w:cstheme="majorBidi"/>
          <w:sz w:val="28"/>
          <w:szCs w:val="28"/>
          <w:cs/>
        </w:rPr>
        <w:t>การ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ให้บริการ </w:t>
      </w:r>
      <w:r w:rsidRPr="00E1581A">
        <w:rPr>
          <w:rFonts w:asciiTheme="majorBidi" w:hAnsiTheme="majorBidi" w:cstheme="majorBidi"/>
          <w:sz w:val="28"/>
          <w:szCs w:val="28"/>
        </w:rPr>
        <w:t>1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1581A">
        <w:rPr>
          <w:rFonts w:asciiTheme="majorBidi" w:hAnsiTheme="majorBidi" w:cstheme="majorBidi"/>
          <w:sz w:val="28"/>
          <w:szCs w:val="28"/>
        </w:rPr>
        <w:t>- 3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E1581A">
        <w:rPr>
          <w:rFonts w:asciiTheme="majorBidi" w:hAnsiTheme="majorBidi" w:cstheme="majorBidi"/>
          <w:sz w:val="28"/>
          <w:szCs w:val="28"/>
        </w:rPr>
        <w:t xml:space="preserve"> 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1581A">
        <w:rPr>
          <w:rFonts w:asciiTheme="majorBidi" w:hAnsiTheme="majorBidi" w:cstheme="majorBidi"/>
          <w:sz w:val="28"/>
          <w:szCs w:val="28"/>
        </w:rPr>
        <w:t>1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E1581A">
        <w:rPr>
          <w:rFonts w:asciiTheme="majorBidi" w:hAnsiTheme="majorBidi" w:cstheme="majorBidi"/>
          <w:sz w:val="28"/>
          <w:szCs w:val="28"/>
        </w:rPr>
        <w:t xml:space="preserve">2562 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E1581A">
        <w:rPr>
          <w:rFonts w:asciiTheme="majorBidi" w:hAnsiTheme="majorBidi" w:cstheme="majorBidi"/>
          <w:sz w:val="28"/>
          <w:szCs w:val="28"/>
        </w:rPr>
        <w:t xml:space="preserve">31 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1581A">
        <w:rPr>
          <w:rFonts w:asciiTheme="majorBidi" w:hAnsiTheme="majorBidi" w:cstheme="majorBidi"/>
          <w:sz w:val="28"/>
          <w:szCs w:val="28"/>
        </w:rPr>
        <w:t>2565</w:t>
      </w:r>
      <w:r w:rsidRPr="008D5957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726E29C" w14:textId="77777777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2F0AB374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D5957">
        <w:rPr>
          <w:rFonts w:asciiTheme="majorBidi" w:hAnsiTheme="majorBidi" w:cstheme="majorBidi"/>
          <w:sz w:val="28"/>
          <w:szCs w:val="28"/>
          <w:cs/>
        </w:rPr>
        <w:t xml:space="preserve">บริษัทลงนามในสัญญาให้บริการแก่บริษัทย่อย </w:t>
      </w:r>
      <w:r w:rsidRPr="00E1581A">
        <w:rPr>
          <w:rFonts w:asciiTheme="majorBidi" w:hAnsiTheme="majorBidi" w:cstheme="majorBidi"/>
          <w:sz w:val="28"/>
          <w:szCs w:val="28"/>
          <w:cs/>
        </w:rPr>
        <w:t>ขอบเขตการให้บริการประกอบด้วยงานบริหารงานองค์กร งานการตลาด งานการบัญชีและการเงิน งาน</w:t>
      </w:r>
      <w:r w:rsidRPr="00B76F22">
        <w:rPr>
          <w:rFonts w:asciiTheme="majorBidi" w:hAnsiTheme="majorBidi" w:cstheme="majorBidi"/>
          <w:sz w:val="28"/>
          <w:szCs w:val="28"/>
          <w:cs/>
        </w:rPr>
        <w:t xml:space="preserve">ด้านกฎหมาย งานพิจารณาสินเชื่อ งานทรัพยากรบุคคล และงานเทคโนโลยีสารสนเทศ โดยมีระยะเวลาในการให้บริการตั้งแต่วันที่ </w:t>
      </w:r>
      <w:r w:rsidRPr="00B76F22">
        <w:rPr>
          <w:rFonts w:asciiTheme="majorBidi" w:hAnsiTheme="majorBidi" w:cstheme="majorBidi"/>
          <w:sz w:val="28"/>
          <w:szCs w:val="28"/>
        </w:rPr>
        <w:t xml:space="preserve">1 </w:t>
      </w:r>
      <w:r w:rsidRPr="00B76F22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B76F22">
        <w:rPr>
          <w:rFonts w:asciiTheme="majorBidi" w:hAnsiTheme="majorBidi" w:cstheme="majorBidi"/>
          <w:sz w:val="28"/>
          <w:szCs w:val="28"/>
        </w:rPr>
        <w:t xml:space="preserve"> 256</w:t>
      </w:r>
      <w:r w:rsidR="005368C3" w:rsidRPr="00B76F22">
        <w:rPr>
          <w:rFonts w:asciiTheme="majorBidi" w:hAnsiTheme="majorBidi" w:cstheme="majorBidi"/>
          <w:sz w:val="28"/>
          <w:szCs w:val="28"/>
        </w:rPr>
        <w:t>3</w:t>
      </w:r>
      <w:r w:rsidRPr="00B76F22">
        <w:rPr>
          <w:rFonts w:asciiTheme="majorBidi" w:hAnsiTheme="majorBidi" w:cstheme="majorBidi"/>
          <w:sz w:val="28"/>
          <w:szCs w:val="28"/>
        </w:rPr>
        <w:t xml:space="preserve"> </w:t>
      </w:r>
      <w:r w:rsidRPr="00B76F2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B76F22">
        <w:rPr>
          <w:rFonts w:asciiTheme="majorBidi" w:hAnsiTheme="majorBidi" w:cstheme="majorBidi"/>
          <w:sz w:val="28"/>
          <w:szCs w:val="28"/>
        </w:rPr>
        <w:t xml:space="preserve">31 </w:t>
      </w:r>
      <w:r w:rsidRPr="00B76F2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76F22">
        <w:rPr>
          <w:rFonts w:asciiTheme="majorBidi" w:hAnsiTheme="majorBidi" w:cstheme="majorBidi"/>
          <w:sz w:val="28"/>
          <w:szCs w:val="28"/>
        </w:rPr>
        <w:t>256</w:t>
      </w:r>
      <w:r w:rsidR="005368C3" w:rsidRPr="00B76F22">
        <w:rPr>
          <w:rFonts w:asciiTheme="majorBidi" w:hAnsiTheme="majorBidi" w:cstheme="majorBidi"/>
          <w:sz w:val="28"/>
          <w:szCs w:val="28"/>
        </w:rPr>
        <w:t>3</w:t>
      </w:r>
      <w:r w:rsidRPr="00B76F2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E1581A">
        <w:rPr>
          <w:rFonts w:asciiTheme="majorBidi" w:hAnsiTheme="majorBidi" w:cstheme="majorBidi"/>
          <w:sz w:val="28"/>
          <w:szCs w:val="28"/>
          <w:cs/>
        </w:rPr>
        <w:t>ได้รับค่าบริการตามที่ได้ระบุในสัญญา</w:t>
      </w:r>
      <w:r w:rsidR="005368C3">
        <w:rPr>
          <w:rFonts w:asciiTheme="majorBidi" w:hAnsiTheme="majorBidi" w:cstheme="majorBidi"/>
          <w:sz w:val="28"/>
          <w:szCs w:val="28"/>
        </w:rPr>
        <w:t xml:space="preserve"> </w:t>
      </w:r>
      <w:r w:rsidR="009509E6"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="005368C3">
        <w:rPr>
          <w:rFonts w:asciiTheme="majorBidi" w:hAnsiTheme="majorBidi" w:cstheme="majorBidi" w:hint="cs"/>
          <w:sz w:val="28"/>
          <w:szCs w:val="28"/>
          <w:cs/>
        </w:rPr>
        <w:t>บ</w:t>
      </w:r>
      <w:r w:rsidR="009509E6">
        <w:rPr>
          <w:rFonts w:asciiTheme="majorBidi" w:hAnsiTheme="majorBidi" w:cstheme="majorBidi" w:hint="cs"/>
          <w:sz w:val="28"/>
          <w:szCs w:val="28"/>
          <w:cs/>
        </w:rPr>
        <w:t xml:space="preserve">ริษัทได้ต่อสัญญาบริการดังกล่าว โดยมีผลบังคับใช้ตั้งแต่วันที่ </w:t>
      </w:r>
      <w:r w:rsidR="009509E6">
        <w:rPr>
          <w:rFonts w:asciiTheme="majorBidi" w:hAnsiTheme="majorBidi" w:cstheme="majorBidi"/>
          <w:sz w:val="28"/>
          <w:szCs w:val="28"/>
        </w:rPr>
        <w:t>1</w:t>
      </w:r>
      <w:r w:rsidR="009509E6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9509E6">
        <w:rPr>
          <w:rFonts w:asciiTheme="majorBidi" w:hAnsiTheme="majorBidi" w:cstheme="majorBidi"/>
          <w:sz w:val="28"/>
          <w:szCs w:val="28"/>
        </w:rPr>
        <w:t>2564</w:t>
      </w:r>
      <w:r w:rsidR="009509E6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="009509E6">
        <w:rPr>
          <w:rFonts w:asciiTheme="majorBidi" w:hAnsiTheme="majorBidi" w:cstheme="majorBidi"/>
          <w:sz w:val="28"/>
          <w:szCs w:val="28"/>
        </w:rPr>
        <w:t>31</w:t>
      </w:r>
      <w:r w:rsidR="009509E6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9509E6">
        <w:rPr>
          <w:rFonts w:asciiTheme="majorBidi" w:hAnsiTheme="majorBidi" w:cstheme="majorBidi"/>
          <w:sz w:val="28"/>
          <w:szCs w:val="28"/>
        </w:rPr>
        <w:t>2564</w:t>
      </w:r>
    </w:p>
    <w:p w14:paraId="17CB5CD3" w14:textId="77777777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77777777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D5957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กลุ่มบริษัทลงนามในสัญญาเช่าอาคารและพื้นที่สำนักงานหลายฉบับกับบุคคลหรือกิจการที่เกี่ยวข้องกัน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Pr="00FA44C1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Pr="00FA44C1">
        <w:rPr>
          <w:rFonts w:asciiTheme="majorBidi" w:hAnsiTheme="majorBidi" w:cstheme="majorBidi"/>
          <w:sz w:val="28"/>
          <w:szCs w:val="28"/>
        </w:rPr>
        <w:t>1</w:t>
      </w:r>
      <w:r w:rsidRPr="00FA44C1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Pr="00FA44C1">
        <w:rPr>
          <w:rFonts w:asciiTheme="majorBidi" w:hAnsiTheme="majorBidi" w:cstheme="majorBidi"/>
          <w:sz w:val="28"/>
          <w:szCs w:val="28"/>
        </w:rPr>
        <w:t xml:space="preserve">1 </w:t>
      </w:r>
      <w:r w:rsidRPr="00FA44C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A44C1">
        <w:rPr>
          <w:rFonts w:asciiTheme="majorBidi" w:hAnsiTheme="majorBidi" w:cstheme="majorBidi"/>
          <w:sz w:val="28"/>
          <w:szCs w:val="28"/>
        </w:rPr>
        <w:t>2563</w:t>
      </w:r>
      <w:r w:rsidRPr="00FA44C1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FA44C1">
        <w:rPr>
          <w:rFonts w:asciiTheme="majorBidi" w:hAnsiTheme="majorBidi" w:cstheme="majorBidi"/>
          <w:sz w:val="28"/>
          <w:szCs w:val="28"/>
        </w:rPr>
        <w:t>31</w:t>
      </w:r>
      <w:r w:rsidRPr="00FA44C1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FA44C1">
        <w:rPr>
          <w:rFonts w:asciiTheme="majorBidi" w:hAnsiTheme="majorBidi" w:cstheme="majorBidi"/>
          <w:sz w:val="28"/>
          <w:szCs w:val="28"/>
        </w:rPr>
        <w:t>2564</w:t>
      </w:r>
      <w:r w:rsidRPr="00FA44C1">
        <w:rPr>
          <w:rFonts w:asciiTheme="majorBidi" w:hAnsiTheme="majorBidi" w:cstheme="majorBidi"/>
          <w:sz w:val="28"/>
          <w:szCs w:val="28"/>
          <w:cs/>
        </w:rPr>
        <w:t xml:space="preserve"> กลุ่ม</w:t>
      </w:r>
      <w:r w:rsidRPr="008D5957">
        <w:rPr>
          <w:rFonts w:asciiTheme="majorBidi" w:hAnsiTheme="majorBidi" w:cstheme="majorBidi"/>
          <w:sz w:val="28"/>
          <w:szCs w:val="28"/>
          <w:cs/>
        </w:rPr>
        <w:t>บริษัทมีสิทธิต่อสัญญาเช่าเมื่อสิ้นสุดอายุสัญญา</w:t>
      </w:r>
    </w:p>
    <w:p w14:paraId="076CC172" w14:textId="77777777" w:rsidR="0049278D" w:rsidRPr="00C41BAC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5D5DA" w14:textId="35CB2BF7" w:rsidR="0049278D" w:rsidRPr="008D5957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D5957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</w:t>
      </w:r>
      <w:r w:rsidRPr="008D5957">
        <w:rPr>
          <w:rFonts w:asciiTheme="majorBidi" w:hAnsiTheme="majorBidi" w:cstheme="majorBidi"/>
          <w:sz w:val="28"/>
          <w:szCs w:val="28"/>
        </w:rPr>
        <w:t xml:space="preserve">2563 </w:t>
      </w:r>
      <w:r w:rsidRPr="008D5957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31A851DA" w14:textId="77777777" w:rsidR="0049278D" w:rsidRPr="00C41BAC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FBBA3E" w14:textId="08954C34" w:rsidR="00407E49" w:rsidRPr="005C0BB2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7E49" w:rsidRPr="005C0BB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7E49" w:rsidRPr="005C0BB2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724AD4B" w14:textId="77777777" w:rsidR="00407E49" w:rsidRPr="00C41BAC" w:rsidRDefault="00407E49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190F1C" w14:textId="2BB62C43" w:rsidR="00407E49" w:rsidRPr="005C0BB2" w:rsidRDefault="00407E49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วันที่ </w:t>
      </w:r>
      <w:r w:rsidR="0049278D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9278D" w:rsidRPr="005C0BB2">
        <w:rPr>
          <w:rFonts w:asciiTheme="majorBidi" w:hAnsiTheme="majorBidi" w:cstheme="majorBidi"/>
          <w:sz w:val="28"/>
          <w:szCs w:val="28"/>
        </w:rPr>
        <w:t>2563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278D" w:rsidRPr="005C0BB2">
        <w:rPr>
          <w:rFonts w:asciiTheme="majorBidi" w:hAnsiTheme="majorBidi" w:cstheme="majorBidi"/>
          <w:sz w:val="28"/>
          <w:szCs w:val="28"/>
        </w:rPr>
        <w:t>2562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D655820" w14:textId="77777777" w:rsidR="00407E49" w:rsidRPr="00E718AE" w:rsidRDefault="00407E49" w:rsidP="00E718AE">
      <w:pPr>
        <w:pStyle w:val="block"/>
        <w:spacing w:after="0" w:line="340" w:lineRule="exact"/>
        <w:ind w:left="540" w:hanging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9"/>
        <w:gridCol w:w="1170"/>
        <w:gridCol w:w="270"/>
        <w:gridCol w:w="1440"/>
        <w:gridCol w:w="236"/>
        <w:gridCol w:w="1204"/>
        <w:gridCol w:w="270"/>
        <w:gridCol w:w="1170"/>
      </w:tblGrid>
      <w:tr w:rsidR="0049278D" w:rsidRPr="005C0BB2" w14:paraId="316F8045" w14:textId="77777777" w:rsidTr="00042681">
        <w:trPr>
          <w:trHeight w:val="352"/>
        </w:trPr>
        <w:tc>
          <w:tcPr>
            <w:tcW w:w="3609" w:type="dxa"/>
          </w:tcPr>
          <w:p w14:paraId="56C933C5" w14:textId="77777777" w:rsidR="0049278D" w:rsidRPr="005C0BB2" w:rsidRDefault="0049278D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1BA1E9F8" w14:textId="0CA6017E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999B86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78F03007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EA9" w:rsidRPr="005C0BB2" w14:paraId="35A3E291" w14:textId="77777777" w:rsidTr="00524DB8">
        <w:trPr>
          <w:trHeight w:val="352"/>
        </w:trPr>
        <w:tc>
          <w:tcPr>
            <w:tcW w:w="3609" w:type="dxa"/>
          </w:tcPr>
          <w:p w14:paraId="1D989722" w14:textId="77777777" w:rsidR="00A52EA9" w:rsidRPr="005C0BB2" w:rsidRDefault="00A52EA9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EAB272" w14:textId="5074E398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9278D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3CC70A5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0A2A61" w14:textId="61307979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9278D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208C42D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5AAC6B" w14:textId="2C1F9AD0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9278D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29555F2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0EECEB" w14:textId="018DB355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9278D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52EA9" w:rsidRPr="005C0BB2" w14:paraId="3229B798" w14:textId="77777777" w:rsidTr="00524DB8">
        <w:trPr>
          <w:trHeight w:val="352"/>
        </w:trPr>
        <w:tc>
          <w:tcPr>
            <w:tcW w:w="3609" w:type="dxa"/>
          </w:tcPr>
          <w:p w14:paraId="6B379D6E" w14:textId="77777777" w:rsidR="00A52EA9" w:rsidRPr="005C0BB2" w:rsidRDefault="00A52EA9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4F9F6D1C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278D" w:rsidRPr="005C0BB2" w14:paraId="16032EF0" w14:textId="77777777" w:rsidTr="00524DB8">
        <w:trPr>
          <w:trHeight w:val="352"/>
        </w:trPr>
        <w:tc>
          <w:tcPr>
            <w:tcW w:w="3609" w:type="dxa"/>
          </w:tcPr>
          <w:p w14:paraId="057515B1" w14:textId="77777777" w:rsidR="0049278D" w:rsidRPr="005C0BB2" w:rsidRDefault="0049278D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7CDE81C" w14:textId="48D09EB9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314E7EF2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68DEA9" w14:textId="31E463D1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127</w:t>
            </w:r>
          </w:p>
        </w:tc>
        <w:tc>
          <w:tcPr>
            <w:tcW w:w="236" w:type="dxa"/>
          </w:tcPr>
          <w:p w14:paraId="7132BD94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9FBBD8" w14:textId="31B0B2DC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04F628A9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2910A" w14:textId="278BD4C6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9278D" w:rsidRPr="005C0BB2" w14:paraId="08666C27" w14:textId="77777777" w:rsidTr="00524DB8">
        <w:trPr>
          <w:trHeight w:val="352"/>
        </w:trPr>
        <w:tc>
          <w:tcPr>
            <w:tcW w:w="3609" w:type="dxa"/>
          </w:tcPr>
          <w:p w14:paraId="132C5BDF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7CD33B5" w14:textId="76C8037F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30,541</w:t>
            </w:r>
          </w:p>
        </w:tc>
        <w:tc>
          <w:tcPr>
            <w:tcW w:w="270" w:type="dxa"/>
          </w:tcPr>
          <w:p w14:paraId="06457B5A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99E1F2" w14:textId="2BD8CF38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22,350</w:t>
            </w:r>
          </w:p>
        </w:tc>
        <w:tc>
          <w:tcPr>
            <w:tcW w:w="236" w:type="dxa"/>
          </w:tcPr>
          <w:p w14:paraId="547DC7DF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69905F" w14:textId="2F012BC5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25,316</w:t>
            </w:r>
          </w:p>
        </w:tc>
        <w:tc>
          <w:tcPr>
            <w:tcW w:w="270" w:type="dxa"/>
          </w:tcPr>
          <w:p w14:paraId="04D48EF7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D5658" w14:textId="3932EF95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17,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49278D" w:rsidRPr="005C0BB2" w14:paraId="42ADB1F9" w14:textId="77777777" w:rsidTr="00524DB8">
        <w:trPr>
          <w:trHeight w:val="352"/>
        </w:trPr>
        <w:tc>
          <w:tcPr>
            <w:tcW w:w="3609" w:type="dxa"/>
          </w:tcPr>
          <w:p w14:paraId="5C4FC326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FE5E5F" w14:textId="3D4340C9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70" w:type="dxa"/>
          </w:tcPr>
          <w:p w14:paraId="0B774CFD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13DBA" w14:textId="034D0074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483A1523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49B042" w14:textId="578F0C71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70" w:type="dxa"/>
          </w:tcPr>
          <w:p w14:paraId="60FBDE4B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BC913" w14:textId="01FE73F4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49278D" w:rsidRPr="005C0BB2" w14:paraId="1A975BD8" w14:textId="77777777" w:rsidTr="00524DB8">
        <w:trPr>
          <w:trHeight w:val="352"/>
        </w:trPr>
        <w:tc>
          <w:tcPr>
            <w:tcW w:w="3609" w:type="dxa"/>
          </w:tcPr>
          <w:p w14:paraId="1C916FA8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753D7A" w14:textId="611A5F7D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30,967</w:t>
            </w:r>
          </w:p>
        </w:tc>
        <w:tc>
          <w:tcPr>
            <w:tcW w:w="270" w:type="dxa"/>
          </w:tcPr>
          <w:p w14:paraId="36C422B3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D73FB68" w14:textId="5F1AA3C0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22,559</w:t>
            </w:r>
          </w:p>
        </w:tc>
        <w:tc>
          <w:tcPr>
            <w:tcW w:w="236" w:type="dxa"/>
          </w:tcPr>
          <w:p w14:paraId="0580781C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C8C8DE9" w14:textId="7980B2FA" w:rsidR="0049278D" w:rsidRPr="005C0BB2" w:rsidRDefault="002A3248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25,699</w:t>
            </w:r>
          </w:p>
        </w:tc>
        <w:tc>
          <w:tcPr>
            <w:tcW w:w="270" w:type="dxa"/>
          </w:tcPr>
          <w:p w14:paraId="272CDEEA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70847B" w14:textId="05314A6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18,10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BAB3C5E" w14:textId="77777777" w:rsidR="00CE3BA2" w:rsidRPr="00C41BAC" w:rsidRDefault="00CE3BA2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37C641" w14:textId="794E9E15" w:rsidR="00CE3BA2" w:rsidRPr="005C0BB2" w:rsidRDefault="00CE3BA2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เงินสดและรายการเทียบเท่าเงินสดทั้งหมดของ</w:t>
      </w:r>
      <w:r w:rsidR="007C33EF" w:rsidRPr="005C0BB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บริษัท ณ วันที่ </w:t>
      </w:r>
      <w:r w:rsidR="0049278D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9278D" w:rsidRPr="005C0BB2">
        <w:rPr>
          <w:rFonts w:asciiTheme="majorBidi" w:hAnsiTheme="majorBidi" w:cstheme="majorBidi"/>
          <w:sz w:val="28"/>
          <w:szCs w:val="28"/>
        </w:rPr>
        <w:t>2563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278D" w:rsidRPr="005C0BB2">
        <w:rPr>
          <w:rFonts w:asciiTheme="majorBidi" w:hAnsiTheme="majorBidi" w:cstheme="majorBidi"/>
          <w:sz w:val="28"/>
          <w:szCs w:val="28"/>
        </w:rPr>
        <w:t>2562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7DBD78DC" w14:textId="77777777" w:rsidR="00407E49" w:rsidRPr="005C0BB2" w:rsidRDefault="00407E49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8D29A89" w14:textId="6544599E" w:rsidR="00375A14" w:rsidRPr="005C0BB2" w:rsidRDefault="0046269A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375A1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4345B220" w14:textId="77777777" w:rsidR="0046269A" w:rsidRPr="00C41BAC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3CF3C21" w14:textId="54D7E70C" w:rsidR="0046269A" w:rsidRPr="005C0BB2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C0BB2">
        <w:rPr>
          <w:rFonts w:asciiTheme="majorBidi" w:hAnsiTheme="majorBidi" w:cstheme="majorBidi"/>
          <w:sz w:val="28"/>
          <w:szCs w:val="28"/>
        </w:rPr>
        <w:t xml:space="preserve">2562 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C41BAC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"/>
        <w:gridCol w:w="2154"/>
        <w:gridCol w:w="1051"/>
        <w:gridCol w:w="479"/>
        <w:gridCol w:w="572"/>
        <w:gridCol w:w="598"/>
        <w:gridCol w:w="270"/>
        <w:gridCol w:w="183"/>
        <w:gridCol w:w="987"/>
        <w:gridCol w:w="64"/>
        <w:gridCol w:w="206"/>
        <w:gridCol w:w="845"/>
        <w:gridCol w:w="325"/>
        <w:gridCol w:w="270"/>
        <w:gridCol w:w="456"/>
        <w:gridCol w:w="714"/>
        <w:gridCol w:w="288"/>
      </w:tblGrid>
      <w:tr w:rsidR="0046269A" w:rsidRPr="005C0BB2" w14:paraId="29D402A7" w14:textId="77777777" w:rsidTr="00C41BAC">
        <w:tc>
          <w:tcPr>
            <w:tcW w:w="2160" w:type="dxa"/>
            <w:gridSpan w:val="2"/>
          </w:tcPr>
          <w:p w14:paraId="3B171484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15"/>
            <w:vAlign w:val="bottom"/>
          </w:tcPr>
          <w:p w14:paraId="7F7AEC9B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46269A" w:rsidRPr="005C0BB2" w14:paraId="16718EE7" w14:textId="77777777" w:rsidTr="00C41BAC">
        <w:tc>
          <w:tcPr>
            <w:tcW w:w="2160" w:type="dxa"/>
            <w:gridSpan w:val="2"/>
          </w:tcPr>
          <w:p w14:paraId="45767C63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15"/>
            <w:vAlign w:val="bottom"/>
          </w:tcPr>
          <w:p w14:paraId="6D8EB2E3" w14:textId="609F8B03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46269A" w:rsidRPr="005C0BB2" w14:paraId="582D3B2B" w14:textId="77777777" w:rsidTr="00C41BAC">
        <w:tc>
          <w:tcPr>
            <w:tcW w:w="2160" w:type="dxa"/>
            <w:gridSpan w:val="2"/>
          </w:tcPr>
          <w:p w14:paraId="1D83DEB4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7036E5D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gridSpan w:val="2"/>
            <w:vAlign w:val="bottom"/>
          </w:tcPr>
          <w:p w14:paraId="6C32510D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gridSpan w:val="3"/>
            <w:vAlign w:val="bottom"/>
          </w:tcPr>
          <w:p w14:paraId="615C445A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gridSpan w:val="2"/>
            <w:vAlign w:val="bottom"/>
          </w:tcPr>
          <w:p w14:paraId="2BB70870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gridSpan w:val="2"/>
            <w:vAlign w:val="bottom"/>
          </w:tcPr>
          <w:p w14:paraId="44D66280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gridSpan w:val="3"/>
            <w:vAlign w:val="bottom"/>
          </w:tcPr>
          <w:p w14:paraId="2A097937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gridSpan w:val="2"/>
            <w:vAlign w:val="bottom"/>
          </w:tcPr>
          <w:p w14:paraId="487C0088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5C0BB2" w14:paraId="2AF94BA1" w14:textId="77777777" w:rsidTr="00C41BAC">
        <w:tc>
          <w:tcPr>
            <w:tcW w:w="2160" w:type="dxa"/>
            <w:gridSpan w:val="2"/>
          </w:tcPr>
          <w:p w14:paraId="5A43D1B0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15"/>
            <w:vAlign w:val="bottom"/>
          </w:tcPr>
          <w:p w14:paraId="76D02A72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5C0BB2" w14:paraId="107756C3" w14:textId="77777777" w:rsidTr="00C41BAC">
        <w:tc>
          <w:tcPr>
            <w:tcW w:w="2160" w:type="dxa"/>
            <w:gridSpan w:val="2"/>
          </w:tcPr>
          <w:p w14:paraId="38D72ED7" w14:textId="77777777" w:rsidR="0046269A" w:rsidRPr="005C0BB2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322CAF4B" w14:textId="51F77CA2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749DF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9DF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1" w:type="dxa"/>
            <w:gridSpan w:val="2"/>
          </w:tcPr>
          <w:p w14:paraId="774DAB22" w14:textId="75C126B3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404,227</w:t>
            </w:r>
          </w:p>
        </w:tc>
        <w:tc>
          <w:tcPr>
            <w:tcW w:w="1051" w:type="dxa"/>
            <w:gridSpan w:val="3"/>
          </w:tcPr>
          <w:p w14:paraId="79AB1DDA" w14:textId="736670FB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337,746</w:t>
            </w:r>
          </w:p>
        </w:tc>
        <w:tc>
          <w:tcPr>
            <w:tcW w:w="1051" w:type="dxa"/>
            <w:gridSpan w:val="2"/>
          </w:tcPr>
          <w:p w14:paraId="34A5209E" w14:textId="46B7375C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245,898</w:t>
            </w:r>
          </w:p>
        </w:tc>
        <w:tc>
          <w:tcPr>
            <w:tcW w:w="1051" w:type="dxa"/>
            <w:gridSpan w:val="2"/>
          </w:tcPr>
          <w:p w14:paraId="3DE120F2" w14:textId="029E8D00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136,037</w:t>
            </w:r>
          </w:p>
        </w:tc>
        <w:tc>
          <w:tcPr>
            <w:tcW w:w="1051" w:type="dxa"/>
            <w:gridSpan w:val="3"/>
          </w:tcPr>
          <w:p w14:paraId="00B9ABB3" w14:textId="5786565A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49,728</w:t>
            </w:r>
          </w:p>
        </w:tc>
        <w:tc>
          <w:tcPr>
            <w:tcW w:w="1002" w:type="dxa"/>
            <w:gridSpan w:val="2"/>
          </w:tcPr>
          <w:p w14:paraId="6DFCA5F3" w14:textId="0C2A73D2" w:rsidR="0046269A" w:rsidRPr="005C0BB2" w:rsidRDefault="00A749DF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1,685,618</w:t>
            </w:r>
          </w:p>
        </w:tc>
      </w:tr>
      <w:tr w:rsidR="0046269A" w:rsidRPr="005C0BB2" w14:paraId="7E5D581C" w14:textId="77777777" w:rsidTr="00C41BAC">
        <w:tc>
          <w:tcPr>
            <w:tcW w:w="2160" w:type="dxa"/>
            <w:gridSpan w:val="2"/>
          </w:tcPr>
          <w:p w14:paraId="4D48430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2CC20E91" w14:textId="77777777" w:rsidR="0046269A" w:rsidRDefault="0046269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EF1365" w14:textId="7274CDEA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(171,189)</w:t>
            </w:r>
          </w:p>
        </w:tc>
        <w:tc>
          <w:tcPr>
            <w:tcW w:w="1051" w:type="dxa"/>
            <w:gridSpan w:val="2"/>
          </w:tcPr>
          <w:p w14:paraId="723BE88E" w14:textId="060C76A8" w:rsidR="0046269A" w:rsidRDefault="0046269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3B1198" w14:textId="42F6F95C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(122,018)</w:t>
            </w:r>
          </w:p>
        </w:tc>
        <w:tc>
          <w:tcPr>
            <w:tcW w:w="1051" w:type="dxa"/>
            <w:gridSpan w:val="3"/>
          </w:tcPr>
          <w:p w14:paraId="0EED5BFB" w14:textId="77777777" w:rsidR="0046269A" w:rsidRDefault="0046269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15AD21" w14:textId="6D479885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(78,124)</w:t>
            </w:r>
          </w:p>
        </w:tc>
        <w:tc>
          <w:tcPr>
            <w:tcW w:w="1051" w:type="dxa"/>
            <w:gridSpan w:val="2"/>
          </w:tcPr>
          <w:p w14:paraId="05B804EE" w14:textId="77777777" w:rsidR="00E66D25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0AF2A6" w14:textId="7FA1DBF9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(40,886)</w:t>
            </w:r>
          </w:p>
        </w:tc>
        <w:tc>
          <w:tcPr>
            <w:tcW w:w="1051" w:type="dxa"/>
            <w:gridSpan w:val="2"/>
          </w:tcPr>
          <w:p w14:paraId="1D43817F" w14:textId="77777777" w:rsidR="0046269A" w:rsidRDefault="0046269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B04517" w14:textId="5168D82D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(15,220)</w:t>
            </w:r>
          </w:p>
        </w:tc>
        <w:tc>
          <w:tcPr>
            <w:tcW w:w="1051" w:type="dxa"/>
            <w:gridSpan w:val="3"/>
          </w:tcPr>
          <w:p w14:paraId="3F5C1AA6" w14:textId="77777777" w:rsidR="0046269A" w:rsidRDefault="0046269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C7B2F" w14:textId="176CAF0F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002" w:type="dxa"/>
            <w:gridSpan w:val="2"/>
          </w:tcPr>
          <w:p w14:paraId="3663D36C" w14:textId="77777777" w:rsidR="0046269A" w:rsidRDefault="0046269A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FD456E" w14:textId="028B010E" w:rsidR="00E718AE" w:rsidRPr="005C0BB2" w:rsidRDefault="00E66D25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(430,130)</w:t>
            </w:r>
          </w:p>
        </w:tc>
      </w:tr>
      <w:tr w:rsidR="0046269A" w:rsidRPr="005C0BB2" w14:paraId="10725534" w14:textId="77777777" w:rsidTr="00C41BAC">
        <w:tc>
          <w:tcPr>
            <w:tcW w:w="2160" w:type="dxa"/>
            <w:gridSpan w:val="2"/>
          </w:tcPr>
          <w:p w14:paraId="5E0A317E" w14:textId="77777777" w:rsidR="0046269A" w:rsidRPr="005C0BB2" w:rsidRDefault="0046269A" w:rsidP="00042681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8198A69" w14:textId="5274ECC1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340,793</w:t>
            </w:r>
          </w:p>
        </w:tc>
        <w:tc>
          <w:tcPr>
            <w:tcW w:w="1051" w:type="dxa"/>
            <w:gridSpan w:val="2"/>
          </w:tcPr>
          <w:p w14:paraId="16DFBD9B" w14:textId="029F2453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282,209</w:t>
            </w:r>
          </w:p>
        </w:tc>
        <w:tc>
          <w:tcPr>
            <w:tcW w:w="1051" w:type="dxa"/>
            <w:gridSpan w:val="3"/>
          </w:tcPr>
          <w:p w14:paraId="2079A686" w14:textId="5BC1E846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259,622</w:t>
            </w:r>
          </w:p>
        </w:tc>
        <w:tc>
          <w:tcPr>
            <w:tcW w:w="1051" w:type="dxa"/>
            <w:gridSpan w:val="2"/>
          </w:tcPr>
          <w:p w14:paraId="75F61388" w14:textId="78B94FE1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205,012</w:t>
            </w:r>
          </w:p>
        </w:tc>
        <w:tc>
          <w:tcPr>
            <w:tcW w:w="1051" w:type="dxa"/>
            <w:gridSpan w:val="2"/>
          </w:tcPr>
          <w:p w14:paraId="7C5832BA" w14:textId="56B99BEF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120,817</w:t>
            </w:r>
          </w:p>
        </w:tc>
        <w:tc>
          <w:tcPr>
            <w:tcW w:w="1051" w:type="dxa"/>
            <w:gridSpan w:val="3"/>
          </w:tcPr>
          <w:p w14:paraId="5E9F002E" w14:textId="3149A533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47,035</w:t>
            </w:r>
          </w:p>
        </w:tc>
        <w:tc>
          <w:tcPr>
            <w:tcW w:w="1002" w:type="dxa"/>
            <w:gridSpan w:val="2"/>
          </w:tcPr>
          <w:p w14:paraId="14D6D33C" w14:textId="0232AE7B" w:rsidR="0046269A" w:rsidRPr="005C0BB2" w:rsidRDefault="00E66D25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1,255,488</w:t>
            </w:r>
          </w:p>
        </w:tc>
      </w:tr>
      <w:tr w:rsidR="0046269A" w:rsidRPr="005C0BB2" w14:paraId="7EECEE19" w14:textId="77777777" w:rsidTr="00C41BAC">
        <w:tc>
          <w:tcPr>
            <w:tcW w:w="2160" w:type="dxa"/>
            <w:gridSpan w:val="2"/>
          </w:tcPr>
          <w:p w14:paraId="0D3B6C68" w14:textId="37E3B829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BBA9451" w14:textId="67E72DEA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(10,131)</w:t>
            </w:r>
          </w:p>
        </w:tc>
        <w:tc>
          <w:tcPr>
            <w:tcW w:w="1051" w:type="dxa"/>
            <w:gridSpan w:val="2"/>
            <w:vAlign w:val="bottom"/>
          </w:tcPr>
          <w:p w14:paraId="7FD8CCA6" w14:textId="7051DDAA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(7,795)</w:t>
            </w:r>
          </w:p>
        </w:tc>
        <w:tc>
          <w:tcPr>
            <w:tcW w:w="1051" w:type="dxa"/>
            <w:gridSpan w:val="3"/>
            <w:vAlign w:val="bottom"/>
          </w:tcPr>
          <w:p w14:paraId="3B300BB8" w14:textId="636F1048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(6,629)</w:t>
            </w:r>
          </w:p>
        </w:tc>
        <w:tc>
          <w:tcPr>
            <w:tcW w:w="1051" w:type="dxa"/>
            <w:gridSpan w:val="2"/>
            <w:vAlign w:val="bottom"/>
          </w:tcPr>
          <w:p w14:paraId="3D3E5ECC" w14:textId="160B9DA2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(4,883)</w:t>
            </w:r>
          </w:p>
        </w:tc>
        <w:tc>
          <w:tcPr>
            <w:tcW w:w="1051" w:type="dxa"/>
            <w:gridSpan w:val="2"/>
            <w:vAlign w:val="bottom"/>
          </w:tcPr>
          <w:p w14:paraId="1CC7807E" w14:textId="1C803F39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(2,443)</w:t>
            </w:r>
          </w:p>
        </w:tc>
        <w:tc>
          <w:tcPr>
            <w:tcW w:w="1051" w:type="dxa"/>
            <w:gridSpan w:val="3"/>
            <w:vAlign w:val="bottom"/>
          </w:tcPr>
          <w:p w14:paraId="2C992715" w14:textId="34DBF322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1002" w:type="dxa"/>
            <w:gridSpan w:val="2"/>
            <w:vAlign w:val="bottom"/>
          </w:tcPr>
          <w:p w14:paraId="0A7D2B25" w14:textId="19E7AE87" w:rsidR="0046269A" w:rsidRPr="005C0BB2" w:rsidRDefault="00203D01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46269A" w:rsidRPr="005C0BB2" w14:paraId="5DC062B7" w14:textId="77777777" w:rsidTr="00C41BAC">
        <w:tc>
          <w:tcPr>
            <w:tcW w:w="2160" w:type="dxa"/>
            <w:gridSpan w:val="2"/>
          </w:tcPr>
          <w:p w14:paraId="6277361B" w14:textId="77777777" w:rsidR="0046269A" w:rsidRPr="005C0BB2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1263A1EC" w14:textId="22D71261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330,662</w:t>
            </w:r>
          </w:p>
        </w:tc>
        <w:tc>
          <w:tcPr>
            <w:tcW w:w="1051" w:type="dxa"/>
            <w:gridSpan w:val="2"/>
          </w:tcPr>
          <w:p w14:paraId="134794BB" w14:textId="303D1F4A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274,414</w:t>
            </w:r>
          </w:p>
        </w:tc>
        <w:tc>
          <w:tcPr>
            <w:tcW w:w="1051" w:type="dxa"/>
            <w:gridSpan w:val="3"/>
          </w:tcPr>
          <w:p w14:paraId="3C21940A" w14:textId="3A1DF020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252,993</w:t>
            </w:r>
          </w:p>
        </w:tc>
        <w:tc>
          <w:tcPr>
            <w:tcW w:w="1051" w:type="dxa"/>
            <w:gridSpan w:val="2"/>
          </w:tcPr>
          <w:p w14:paraId="6F390FC2" w14:textId="1539BBB5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200,129</w:t>
            </w:r>
          </w:p>
        </w:tc>
        <w:tc>
          <w:tcPr>
            <w:tcW w:w="1051" w:type="dxa"/>
            <w:gridSpan w:val="2"/>
          </w:tcPr>
          <w:p w14:paraId="7B1E744B" w14:textId="173CDD28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118,374</w:t>
            </w:r>
          </w:p>
        </w:tc>
        <w:tc>
          <w:tcPr>
            <w:tcW w:w="1051" w:type="dxa"/>
            <w:gridSpan w:val="3"/>
          </w:tcPr>
          <w:p w14:paraId="5A6053F6" w14:textId="22A8EFCE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46,201</w:t>
            </w:r>
          </w:p>
        </w:tc>
        <w:tc>
          <w:tcPr>
            <w:tcW w:w="1002" w:type="dxa"/>
            <w:gridSpan w:val="2"/>
          </w:tcPr>
          <w:p w14:paraId="3C81E1CE" w14:textId="7D1E3C2E" w:rsidR="0046269A" w:rsidRPr="005C0BB2" w:rsidRDefault="00984015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  <w:tr w:rsidR="0046269A" w:rsidRPr="005C0BB2" w14:paraId="50F82394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3A4E045E" w14:textId="36F1760A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90" w:type="dxa"/>
            <w:gridSpan w:val="12"/>
          </w:tcPr>
          <w:p w14:paraId="5E0A6CAD" w14:textId="77777777" w:rsidR="0046269A" w:rsidRPr="005C0BB2" w:rsidRDefault="0046269A" w:rsidP="00042681">
            <w:pPr>
              <w:pStyle w:val="a0"/>
              <w:tabs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6269A" w:rsidRPr="005C0BB2" w14:paraId="4C0C520D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5A79D2D6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12"/>
          </w:tcPr>
          <w:p w14:paraId="0E9A2F1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6269A" w:rsidRPr="005C0BB2" w14:paraId="3BC4746B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0FB4A36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FEC6DDF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3FCF3D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FE3F16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  <w:gridSpan w:val="2"/>
          </w:tcPr>
          <w:p w14:paraId="22C7065C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84BC95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7716B9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9AF791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69A" w:rsidRPr="005C0BB2" w14:paraId="0FD2F533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7AB2EE48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D6C2FF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7A78576A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5BE6B0D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  <w:gridSpan w:val="2"/>
          </w:tcPr>
          <w:p w14:paraId="251DC12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1875FD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4173915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9AB9B4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69A" w:rsidRPr="005C0BB2" w14:paraId="5B8D068B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2B1571F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0C181F8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4AA3E940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D38144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70" w:type="dxa"/>
            <w:gridSpan w:val="2"/>
          </w:tcPr>
          <w:p w14:paraId="3B6F4522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6BBF28F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63551D2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34D679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69A" w:rsidRPr="005C0BB2" w14:paraId="7B378C33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4C40DCC9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F62E02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3F3D85B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6409A9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แต่ไม่เกินห้าปี </w:t>
            </w:r>
          </w:p>
        </w:tc>
        <w:tc>
          <w:tcPr>
            <w:tcW w:w="270" w:type="dxa"/>
            <w:gridSpan w:val="2"/>
          </w:tcPr>
          <w:p w14:paraId="6776B6F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05713F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เกินห้าปี </w:t>
            </w:r>
          </w:p>
        </w:tc>
        <w:tc>
          <w:tcPr>
            <w:tcW w:w="270" w:type="dxa"/>
          </w:tcPr>
          <w:p w14:paraId="37A53DC6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93FAF5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269A" w:rsidRPr="005C0BB2" w14:paraId="04CCDB5B" w14:textId="77777777" w:rsidTr="00C41BAC">
        <w:trPr>
          <w:gridBefore w:val="1"/>
          <w:gridAfter w:val="1"/>
          <w:wBefore w:w="6" w:type="dxa"/>
          <w:wAfter w:w="288" w:type="dxa"/>
        </w:trPr>
        <w:tc>
          <w:tcPr>
            <w:tcW w:w="3684" w:type="dxa"/>
            <w:gridSpan w:val="3"/>
          </w:tcPr>
          <w:p w14:paraId="1D0A85AD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2"/>
          </w:tcPr>
          <w:p w14:paraId="37B70F2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69A" w:rsidRPr="005C0BB2" w14:paraId="7126BF86" w14:textId="77777777" w:rsidTr="00C41BAC">
        <w:trPr>
          <w:gridBefore w:val="1"/>
          <w:gridAfter w:val="1"/>
          <w:wBefore w:w="6" w:type="dxa"/>
          <w:wAfter w:w="288" w:type="dxa"/>
          <w:trHeight w:val="352"/>
        </w:trPr>
        <w:tc>
          <w:tcPr>
            <w:tcW w:w="3684" w:type="dxa"/>
            <w:gridSpan w:val="3"/>
          </w:tcPr>
          <w:p w14:paraId="4207EE87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gridSpan w:val="2"/>
          </w:tcPr>
          <w:p w14:paraId="45567AEC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586,102</w:t>
            </w:r>
          </w:p>
        </w:tc>
        <w:tc>
          <w:tcPr>
            <w:tcW w:w="270" w:type="dxa"/>
          </w:tcPr>
          <w:p w14:paraId="21B68D52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358579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998,113</w:t>
            </w:r>
          </w:p>
        </w:tc>
        <w:tc>
          <w:tcPr>
            <w:tcW w:w="270" w:type="dxa"/>
            <w:gridSpan w:val="2"/>
          </w:tcPr>
          <w:p w14:paraId="1F25C6D4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496DB0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1,433</w:t>
            </w:r>
          </w:p>
        </w:tc>
        <w:tc>
          <w:tcPr>
            <w:tcW w:w="270" w:type="dxa"/>
          </w:tcPr>
          <w:p w14:paraId="2701B508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8AC150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3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 1,585,648</w:t>
            </w:r>
          </w:p>
        </w:tc>
      </w:tr>
      <w:tr w:rsidR="0046269A" w:rsidRPr="005C0BB2" w14:paraId="431EB162" w14:textId="77777777" w:rsidTr="00C41BAC">
        <w:trPr>
          <w:gridBefore w:val="1"/>
          <w:gridAfter w:val="1"/>
          <w:wBefore w:w="6" w:type="dxa"/>
          <w:wAfter w:w="288" w:type="dxa"/>
          <w:trHeight w:val="352"/>
        </w:trPr>
        <w:tc>
          <w:tcPr>
            <w:tcW w:w="3684" w:type="dxa"/>
            <w:gridSpan w:val="3"/>
          </w:tcPr>
          <w:p w14:paraId="768E70FC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19176BF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(178,028)</w:t>
            </w:r>
          </w:p>
        </w:tc>
        <w:tc>
          <w:tcPr>
            <w:tcW w:w="270" w:type="dxa"/>
          </w:tcPr>
          <w:p w14:paraId="5485595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AC09A20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(201,299)</w:t>
            </w:r>
          </w:p>
        </w:tc>
        <w:tc>
          <w:tcPr>
            <w:tcW w:w="270" w:type="dxa"/>
            <w:gridSpan w:val="2"/>
          </w:tcPr>
          <w:p w14:paraId="69E57059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214056A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270" w:type="dxa"/>
          </w:tcPr>
          <w:p w14:paraId="75206961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7779F14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     (379,381)</w:t>
            </w:r>
          </w:p>
        </w:tc>
      </w:tr>
      <w:tr w:rsidR="0046269A" w:rsidRPr="005C0BB2" w14:paraId="15C95566" w14:textId="77777777" w:rsidTr="00C41BAC">
        <w:trPr>
          <w:gridBefore w:val="1"/>
          <w:gridAfter w:val="1"/>
          <w:wBefore w:w="6" w:type="dxa"/>
          <w:wAfter w:w="288" w:type="dxa"/>
          <w:trHeight w:val="352"/>
        </w:trPr>
        <w:tc>
          <w:tcPr>
            <w:tcW w:w="3684" w:type="dxa"/>
            <w:gridSpan w:val="3"/>
          </w:tcPr>
          <w:p w14:paraId="0B87E4D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76265E4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408,074</w:t>
            </w:r>
          </w:p>
        </w:tc>
        <w:tc>
          <w:tcPr>
            <w:tcW w:w="270" w:type="dxa"/>
          </w:tcPr>
          <w:p w14:paraId="14EBC39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3BBDAD0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796,814</w:t>
            </w:r>
          </w:p>
        </w:tc>
        <w:tc>
          <w:tcPr>
            <w:tcW w:w="270" w:type="dxa"/>
            <w:gridSpan w:val="2"/>
          </w:tcPr>
          <w:p w14:paraId="48C63EA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85F0F8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1,379</w:t>
            </w:r>
          </w:p>
        </w:tc>
        <w:tc>
          <w:tcPr>
            <w:tcW w:w="270" w:type="dxa"/>
          </w:tcPr>
          <w:p w14:paraId="71E4372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B242C6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1,206,26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7</w:t>
            </w:r>
          </w:p>
        </w:tc>
      </w:tr>
      <w:tr w:rsidR="0046269A" w:rsidRPr="005C0BB2" w14:paraId="1C5AF500" w14:textId="77777777" w:rsidTr="00C41BAC">
        <w:trPr>
          <w:gridBefore w:val="1"/>
          <w:gridAfter w:val="1"/>
          <w:wBefore w:w="6" w:type="dxa"/>
          <w:wAfter w:w="288" w:type="dxa"/>
          <w:trHeight w:val="352"/>
        </w:trPr>
        <w:tc>
          <w:tcPr>
            <w:tcW w:w="3684" w:type="dxa"/>
            <w:gridSpan w:val="3"/>
          </w:tcPr>
          <w:p w14:paraId="67DDF0EF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70FA9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(13,028)</w:t>
            </w:r>
          </w:p>
        </w:tc>
        <w:tc>
          <w:tcPr>
            <w:tcW w:w="270" w:type="dxa"/>
          </w:tcPr>
          <w:p w14:paraId="314A0657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FE1F3C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(15,153)</w:t>
            </w:r>
          </w:p>
        </w:tc>
        <w:tc>
          <w:tcPr>
            <w:tcW w:w="270" w:type="dxa"/>
            <w:gridSpan w:val="2"/>
          </w:tcPr>
          <w:p w14:paraId="1A51C74D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E579CD4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70" w:type="dxa"/>
          </w:tcPr>
          <w:p w14:paraId="12285247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FE9186E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(28,191)</w:t>
            </w:r>
          </w:p>
        </w:tc>
      </w:tr>
      <w:tr w:rsidR="0046269A" w:rsidRPr="005C0BB2" w14:paraId="50236869" w14:textId="77777777" w:rsidTr="00C41BAC">
        <w:trPr>
          <w:gridBefore w:val="1"/>
          <w:gridAfter w:val="1"/>
          <w:wBefore w:w="6" w:type="dxa"/>
          <w:wAfter w:w="288" w:type="dxa"/>
          <w:trHeight w:val="352"/>
        </w:trPr>
        <w:tc>
          <w:tcPr>
            <w:tcW w:w="3684" w:type="dxa"/>
            <w:gridSpan w:val="3"/>
          </w:tcPr>
          <w:p w14:paraId="6875CDF3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6AD206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395,046</w:t>
            </w:r>
          </w:p>
        </w:tc>
        <w:tc>
          <w:tcPr>
            <w:tcW w:w="270" w:type="dxa"/>
          </w:tcPr>
          <w:p w14:paraId="3F07F57D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6196ED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781,661</w:t>
            </w:r>
          </w:p>
        </w:tc>
        <w:tc>
          <w:tcPr>
            <w:tcW w:w="270" w:type="dxa"/>
            <w:gridSpan w:val="2"/>
          </w:tcPr>
          <w:p w14:paraId="4DE7C5C2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A7E24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1,369</w:t>
            </w:r>
          </w:p>
        </w:tc>
        <w:tc>
          <w:tcPr>
            <w:tcW w:w="270" w:type="dxa"/>
          </w:tcPr>
          <w:p w14:paraId="74E5FCAC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1B4B45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1,178,076</w:t>
            </w:r>
          </w:p>
        </w:tc>
      </w:tr>
    </w:tbl>
    <w:p w14:paraId="6EB79E95" w14:textId="442CDAAB" w:rsidR="0088590E" w:rsidRPr="00DA1244" w:rsidRDefault="008B3775" w:rsidP="00DA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39B68597" w14:textId="176FB203" w:rsidR="00285BB5" w:rsidRPr="005C0BB2" w:rsidRDefault="00285BB5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1C05D5" w:rsidRPr="005C0BB2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="00E11E50">
        <w:rPr>
          <w:rFonts w:asciiTheme="majorBidi" w:hAnsiTheme="majorBidi" w:cstheme="majorBidi"/>
          <w:sz w:val="28"/>
          <w:szCs w:val="28"/>
        </w:rPr>
        <w:t xml:space="preserve"> </w:t>
      </w:r>
      <w:r w:rsidR="00EC3CEC">
        <w:rPr>
          <w:rFonts w:asciiTheme="majorBidi" w:hAnsiTheme="majorBidi" w:cstheme="majorBidi"/>
          <w:sz w:val="28"/>
          <w:szCs w:val="28"/>
        </w:rPr>
        <w:t>1</w:t>
      </w:r>
      <w:r w:rsidR="00E11E50">
        <w:rPr>
          <w:rFonts w:asciiTheme="majorBidi" w:hAnsiTheme="majorBidi" w:cstheme="majorBidi"/>
          <w:sz w:val="28"/>
          <w:szCs w:val="28"/>
        </w:rPr>
        <w:t xml:space="preserve"> - </w:t>
      </w:r>
      <w:r w:rsidR="003273C9">
        <w:rPr>
          <w:rFonts w:asciiTheme="majorBidi" w:hAnsiTheme="majorBidi" w:cstheme="majorBidi"/>
          <w:sz w:val="28"/>
          <w:szCs w:val="28"/>
        </w:rPr>
        <w:t>7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DB5F86"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C05D5" w:rsidRPr="005C0BB2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B5F86" w:rsidRPr="005C0BB2">
        <w:rPr>
          <w:rFonts w:asciiTheme="majorBidi" w:hAnsiTheme="majorBidi" w:cstheme="majorBidi"/>
          <w:i/>
          <w:iCs/>
          <w:sz w:val="28"/>
          <w:szCs w:val="28"/>
        </w:rPr>
        <w:t>3 - 5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5F86" w:rsidRPr="005C0BB2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A2FB811" w14:textId="77777777" w:rsidR="00285BB5" w:rsidRPr="00986949" w:rsidRDefault="00285BB5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3B52AB0" w14:textId="6E25A4F5" w:rsidR="00285BB5" w:rsidRPr="005C0BB2" w:rsidRDefault="00285BB5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ลูกหนี้ตามสัญญาเช่าซื้อของทั้งหมดของกลุ่มบริษัท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1C05D5" w:rsidRPr="005C0BB2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1C05D5" w:rsidRPr="005C0BB2">
        <w:rPr>
          <w:rFonts w:asciiTheme="majorBidi" w:hAnsiTheme="majorBidi" w:cstheme="majorBidi"/>
          <w:sz w:val="28"/>
          <w:szCs w:val="28"/>
        </w:rPr>
        <w:t>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เป็นสกุลเงินบาท</w:t>
      </w:r>
    </w:p>
    <w:p w14:paraId="28168EA9" w14:textId="77777777" w:rsidR="00564C16" w:rsidRPr="00986949" w:rsidRDefault="00564C16" w:rsidP="0081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2EEA8B9D" w14:textId="31DC19F0" w:rsidR="00CF4477" w:rsidRPr="005C0BB2" w:rsidRDefault="00AB713D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CF4477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ลูกหนี้จากการซื้อสิทธิเรียกร้อง</w:t>
      </w:r>
    </w:p>
    <w:p w14:paraId="76FAE318" w14:textId="77777777" w:rsidR="00CF4477" w:rsidRPr="00986949" w:rsidRDefault="00CF4477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1E7007D" w14:textId="18491080" w:rsidR="00D52195" w:rsidRPr="005C0BB2" w:rsidRDefault="00663008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ลูกหนี้จากการซื้อสิทธิเรียกร้อง </w:t>
      </w:r>
      <w:r w:rsidR="00CF4477"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C05D5" w:rsidRPr="005C0BB2">
        <w:rPr>
          <w:rFonts w:asciiTheme="majorBidi" w:hAnsiTheme="majorBidi" w:cstheme="majorBidi"/>
          <w:sz w:val="28"/>
          <w:szCs w:val="28"/>
        </w:rPr>
        <w:t>31</w:t>
      </w:r>
      <w:r w:rsidR="001C05D5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C05D5"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="001C05D5"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C05D5" w:rsidRPr="005C0BB2">
        <w:rPr>
          <w:rFonts w:asciiTheme="majorBidi" w:hAnsiTheme="majorBidi" w:cstheme="majorBidi"/>
          <w:sz w:val="28"/>
          <w:szCs w:val="28"/>
        </w:rPr>
        <w:t>2562</w:t>
      </w:r>
      <w:r w:rsidR="001C05D5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FE1" w:rsidRPr="005C0BB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60ACDC6" w14:textId="77777777" w:rsidR="001C05D5" w:rsidRPr="00986949" w:rsidRDefault="001C05D5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4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7"/>
      </w:tblGrid>
      <w:tr w:rsidR="001C05D5" w:rsidRPr="005C0BB2" w14:paraId="5DD0EE11" w14:textId="77777777" w:rsidTr="001C05D5">
        <w:tc>
          <w:tcPr>
            <w:tcW w:w="5760" w:type="dxa"/>
          </w:tcPr>
          <w:p w14:paraId="08BCFAE9" w14:textId="77777777" w:rsidR="001C05D5" w:rsidRPr="005C0BB2" w:rsidRDefault="001C05D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3"/>
          </w:tcPr>
          <w:p w14:paraId="6C8FA59A" w14:textId="22C31CBA" w:rsidR="001C05D5" w:rsidRPr="005C0BB2" w:rsidRDefault="001C05D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195" w:rsidRPr="005C0BB2" w14:paraId="4911F95F" w14:textId="77777777" w:rsidTr="001C05D5">
        <w:tc>
          <w:tcPr>
            <w:tcW w:w="5760" w:type="dxa"/>
          </w:tcPr>
          <w:p w14:paraId="3349FC63" w14:textId="77777777" w:rsidR="00D52195" w:rsidRPr="005C0BB2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641F42" w14:textId="06E5CC99" w:rsidR="00D52195" w:rsidRPr="005C0BB2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05D5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40FF0C7" w14:textId="77777777" w:rsidR="00D52195" w:rsidRPr="005C0BB2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2294FF47" w14:textId="06D2FB6B" w:rsidR="00D52195" w:rsidRPr="005C0BB2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05D5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F2841" w:rsidRPr="005C0BB2" w14:paraId="2A584484" w14:textId="77777777" w:rsidTr="001C05D5">
        <w:tc>
          <w:tcPr>
            <w:tcW w:w="5760" w:type="dxa"/>
          </w:tcPr>
          <w:p w14:paraId="51987C4A" w14:textId="77777777" w:rsidR="009F2841" w:rsidRPr="005C0BB2" w:rsidRDefault="009F2841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7" w:type="dxa"/>
            <w:gridSpan w:val="3"/>
          </w:tcPr>
          <w:p w14:paraId="61E5075C" w14:textId="77777777" w:rsidR="009F2841" w:rsidRPr="005C0BB2" w:rsidRDefault="007942A4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05D5" w:rsidRPr="005C0BB2" w14:paraId="46287C1E" w14:textId="77777777" w:rsidTr="001C05D5">
        <w:trPr>
          <w:trHeight w:val="352"/>
        </w:trPr>
        <w:tc>
          <w:tcPr>
            <w:tcW w:w="5760" w:type="dxa"/>
          </w:tcPr>
          <w:p w14:paraId="17494B9B" w14:textId="77777777" w:rsidR="001C05D5" w:rsidRPr="005C0BB2" w:rsidRDefault="001C05D5" w:rsidP="001C05D5">
            <w:pPr>
              <w:pStyle w:val="a1"/>
              <w:tabs>
                <w:tab w:val="clear" w:pos="1080"/>
              </w:tabs>
              <w:ind w:left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</w:tcPr>
          <w:p w14:paraId="71E63001" w14:textId="24A27BFF" w:rsidR="001C05D5" w:rsidRPr="005C0BB2" w:rsidRDefault="0098713A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70" w:type="dxa"/>
          </w:tcPr>
          <w:p w14:paraId="26CC8722" w14:textId="77777777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F68E511" w14:textId="3F62A41A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22,106</w:t>
            </w:r>
          </w:p>
        </w:tc>
      </w:tr>
      <w:tr w:rsidR="001C05D5" w:rsidRPr="005C0BB2" w14:paraId="4129C03E" w14:textId="77777777" w:rsidTr="001C05D5">
        <w:trPr>
          <w:trHeight w:val="352"/>
        </w:trPr>
        <w:tc>
          <w:tcPr>
            <w:tcW w:w="5760" w:type="dxa"/>
          </w:tcPr>
          <w:p w14:paraId="1A2E548E" w14:textId="61E04905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บวก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6E9443" w14:textId="087BB6B6" w:rsidR="001C05D5" w:rsidRPr="005C0BB2" w:rsidRDefault="0098713A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3AD5E2" w14:textId="77777777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32C2F92" w14:textId="6186783F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</w:tr>
      <w:tr w:rsidR="001C05D5" w:rsidRPr="005C0BB2" w14:paraId="69C48318" w14:textId="77777777" w:rsidTr="006F1DD2">
        <w:trPr>
          <w:trHeight w:val="352"/>
        </w:trPr>
        <w:tc>
          <w:tcPr>
            <w:tcW w:w="5760" w:type="dxa"/>
          </w:tcPr>
          <w:p w14:paraId="79C0D9F2" w14:textId="77777777" w:rsidR="001C05D5" w:rsidRPr="005C0BB2" w:rsidRDefault="001C05D5" w:rsidP="001C05D5">
            <w:pPr>
              <w:pStyle w:val="a1"/>
              <w:tabs>
                <w:tab w:val="clear" w:pos="1080"/>
              </w:tabs>
              <w:ind w:left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76076E" w14:textId="20B93CE6" w:rsidR="001C05D5" w:rsidRPr="005C0BB2" w:rsidRDefault="0098713A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70" w:type="dxa"/>
          </w:tcPr>
          <w:p w14:paraId="2908042B" w14:textId="77777777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3394AD2E" w14:textId="27ADEE97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22,280</w:t>
            </w:r>
          </w:p>
        </w:tc>
      </w:tr>
      <w:tr w:rsidR="001C05D5" w:rsidRPr="005C0BB2" w14:paraId="4170753B" w14:textId="77777777" w:rsidTr="006F1DD2">
        <w:trPr>
          <w:trHeight w:val="352"/>
        </w:trPr>
        <w:tc>
          <w:tcPr>
            <w:tcW w:w="5760" w:type="dxa"/>
          </w:tcPr>
          <w:p w14:paraId="32E61134" w14:textId="0A9E66D4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3F2EB76E" w14:textId="660E800D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FD1FF" w14:textId="77777777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1681813" w14:textId="53C4E639" w:rsidR="001C05D5" w:rsidRPr="005C0BB2" w:rsidRDefault="001C05D5" w:rsidP="001C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DD2" w:rsidRPr="005C0BB2" w14:paraId="694FC885" w14:textId="77777777" w:rsidTr="006F1DD2">
        <w:trPr>
          <w:trHeight w:val="352"/>
        </w:trPr>
        <w:tc>
          <w:tcPr>
            <w:tcW w:w="5760" w:type="dxa"/>
          </w:tcPr>
          <w:p w14:paraId="6C4B22DF" w14:textId="2EC53DB9" w:rsidR="006F1DD2" w:rsidRPr="005C0BB2" w:rsidRDefault="006F1DD2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(2562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85B3D5" w14:textId="50A883B2" w:rsidR="006F1DD2" w:rsidRPr="005C0BB2" w:rsidRDefault="0098713A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</w:tcPr>
          <w:p w14:paraId="3950BEBB" w14:textId="77777777" w:rsidR="006F1DD2" w:rsidRPr="005C0BB2" w:rsidRDefault="006F1DD2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9B1E94B" w14:textId="199EB485" w:rsidR="006F1DD2" w:rsidRPr="005C0BB2" w:rsidRDefault="006F1DD2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</w:tr>
      <w:tr w:rsidR="006F1DD2" w:rsidRPr="005C0BB2" w14:paraId="6A83BD2C" w14:textId="77777777" w:rsidTr="001C05D5">
        <w:trPr>
          <w:trHeight w:val="352"/>
        </w:trPr>
        <w:tc>
          <w:tcPr>
            <w:tcW w:w="5760" w:type="dxa"/>
          </w:tcPr>
          <w:p w14:paraId="124E3AAB" w14:textId="77777777" w:rsidR="006F1DD2" w:rsidRPr="005C0BB2" w:rsidRDefault="006F1DD2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D6A9E" w14:textId="0D4CCA59" w:rsidR="006F1DD2" w:rsidRPr="005C0BB2" w:rsidRDefault="0098713A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270" w:type="dxa"/>
          </w:tcPr>
          <w:p w14:paraId="0F600798" w14:textId="77777777" w:rsidR="006F1DD2" w:rsidRPr="005C0BB2" w:rsidRDefault="006F1DD2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720FFDAD" w14:textId="1A925687" w:rsidR="006F1DD2" w:rsidRPr="005C0BB2" w:rsidRDefault="006F1DD2" w:rsidP="006F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22,2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4DA0188C" w14:textId="77777777" w:rsidR="00986949" w:rsidRPr="00986949" w:rsidRDefault="00986949" w:rsidP="00EF3D9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575C2A11" w14:textId="6BDB144D" w:rsidR="006479B1" w:rsidRPr="005C0BB2" w:rsidRDefault="009A57F6" w:rsidP="00EF3D9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663070" w:rsidRPr="005C0BB2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ระยะเวลาปกติของการให้สินเชื่อแก่ลูกค้าของกลุ่มบริษัทคือ </w:t>
      </w:r>
      <w:r w:rsidR="00FA2456">
        <w:rPr>
          <w:rFonts w:asciiTheme="majorBidi" w:hAnsiTheme="majorBidi" w:cstheme="majorBidi"/>
          <w:sz w:val="28"/>
          <w:szCs w:val="28"/>
          <w:lang w:val="en-US" w:bidi="th-TH"/>
        </w:rPr>
        <w:t>90 - 180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วัน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663070"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D7466B"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90 - 180</w:t>
      </w:r>
      <w:r w:rsidR="00C23864"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วัน</w:t>
      </w:r>
      <w:r w:rsidR="00716497"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</w:p>
    <w:p w14:paraId="1D274775" w14:textId="77777777" w:rsidR="00516C6F" w:rsidRPr="00986949" w:rsidRDefault="00516C6F" w:rsidP="00EA6B3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351C459A" w14:textId="2D908ABD" w:rsidR="00716497" w:rsidRPr="005C0BB2" w:rsidRDefault="00716497" w:rsidP="00EA6B3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ลูกหนี้จากการซื้อสิทธิเรียกร้องของ</w:t>
      </w:r>
      <w:r w:rsidR="007C33EF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 ณ วันที่ 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663070" w:rsidRPr="005C0BB2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663070" w:rsidRPr="005C0BB2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เป็นสกุลเงินบาท</w:t>
      </w:r>
    </w:p>
    <w:p w14:paraId="4B43DEBB" w14:textId="75F20911" w:rsidR="00E1523D" w:rsidRDefault="00E1523D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52BBDF" w14:textId="3DFE4D07" w:rsidR="00C0631A" w:rsidRDefault="00C0631A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7DD2FC" w14:textId="77777777" w:rsidR="00C0631A" w:rsidRPr="00986949" w:rsidRDefault="00C0631A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11F4FEF" w14:textId="4F6E085E" w:rsidR="006E73B0" w:rsidRPr="005C0BB2" w:rsidRDefault="00644FE9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lastRenderedPageBreak/>
        <w:t>10</w:t>
      </w:r>
      <w:r w:rsidR="006E73B0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สินค้าคงเหลือ</w:t>
      </w: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679"/>
        <w:gridCol w:w="1710"/>
        <w:gridCol w:w="360"/>
        <w:gridCol w:w="1620"/>
      </w:tblGrid>
      <w:tr w:rsidR="00644FE9" w:rsidRPr="005C0BB2" w14:paraId="29C2BF7D" w14:textId="77777777" w:rsidTr="00986949">
        <w:trPr>
          <w:tblHeader/>
        </w:trPr>
        <w:tc>
          <w:tcPr>
            <w:tcW w:w="5679" w:type="dxa"/>
          </w:tcPr>
          <w:p w14:paraId="2361EE9C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4" w:name="_Hlk33179256"/>
          </w:p>
        </w:tc>
        <w:tc>
          <w:tcPr>
            <w:tcW w:w="3690" w:type="dxa"/>
            <w:gridSpan w:val="3"/>
          </w:tcPr>
          <w:p w14:paraId="2F429E61" w14:textId="4B3EC94A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44FE9" w:rsidRPr="005C0BB2" w14:paraId="2A1C76A2" w14:textId="77777777" w:rsidTr="00986949">
        <w:trPr>
          <w:tblHeader/>
        </w:trPr>
        <w:tc>
          <w:tcPr>
            <w:tcW w:w="5679" w:type="dxa"/>
          </w:tcPr>
          <w:p w14:paraId="192161E4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B533E2" w14:textId="546EA630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32942697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8993F40" w14:textId="413BE148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44FE9" w:rsidRPr="005C0BB2" w14:paraId="1DCE4587" w14:textId="77777777" w:rsidTr="00986949">
        <w:trPr>
          <w:trHeight w:val="352"/>
          <w:tblHeader/>
        </w:trPr>
        <w:tc>
          <w:tcPr>
            <w:tcW w:w="5679" w:type="dxa"/>
          </w:tcPr>
          <w:p w14:paraId="20FFEC69" w14:textId="77777777" w:rsidR="00644FE9" w:rsidRPr="005C0BB2" w:rsidRDefault="00644FE9" w:rsidP="00644FE9">
            <w:pPr>
              <w:pStyle w:val="a1"/>
              <w:tabs>
                <w:tab w:val="clear" w:pos="1080"/>
              </w:tabs>
              <w:ind w:left="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151D3D88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bookmarkEnd w:id="4"/>
      <w:tr w:rsidR="00644FE9" w:rsidRPr="005C0BB2" w14:paraId="3517DFC4" w14:textId="77777777" w:rsidTr="00644FE9">
        <w:trPr>
          <w:trHeight w:val="352"/>
        </w:trPr>
        <w:tc>
          <w:tcPr>
            <w:tcW w:w="5679" w:type="dxa"/>
          </w:tcPr>
          <w:p w14:paraId="0D4E0B96" w14:textId="77777777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10" w:type="dxa"/>
          </w:tcPr>
          <w:p w14:paraId="061F2E2C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753AF5B2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F091D7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FE9" w:rsidRPr="005C0BB2" w14:paraId="14A4C370" w14:textId="77777777" w:rsidTr="00644FE9">
        <w:trPr>
          <w:trHeight w:val="352"/>
        </w:trPr>
        <w:tc>
          <w:tcPr>
            <w:tcW w:w="5679" w:type="dxa"/>
          </w:tcPr>
          <w:p w14:paraId="6FF02303" w14:textId="325A1E77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รถยนต์ใหม่</w:t>
            </w:r>
          </w:p>
        </w:tc>
        <w:tc>
          <w:tcPr>
            <w:tcW w:w="1710" w:type="dxa"/>
          </w:tcPr>
          <w:p w14:paraId="6A7C2EDC" w14:textId="7165A627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1,641</w:t>
            </w:r>
          </w:p>
        </w:tc>
        <w:tc>
          <w:tcPr>
            <w:tcW w:w="360" w:type="dxa"/>
          </w:tcPr>
          <w:p w14:paraId="391EA908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475C17" w14:textId="77D8A093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18,189</w:t>
            </w:r>
          </w:p>
        </w:tc>
      </w:tr>
      <w:tr w:rsidR="00644FE9" w:rsidRPr="005C0BB2" w14:paraId="41066743" w14:textId="77777777" w:rsidTr="00644FE9">
        <w:trPr>
          <w:trHeight w:val="352"/>
        </w:trPr>
        <w:tc>
          <w:tcPr>
            <w:tcW w:w="5679" w:type="dxa"/>
          </w:tcPr>
          <w:p w14:paraId="0FEA5471" w14:textId="1AD36ECE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รถยนต์มือสอง</w:t>
            </w:r>
          </w:p>
        </w:tc>
        <w:tc>
          <w:tcPr>
            <w:tcW w:w="1710" w:type="dxa"/>
          </w:tcPr>
          <w:p w14:paraId="2BB621BC" w14:textId="29235A57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38,237</w:t>
            </w:r>
          </w:p>
        </w:tc>
        <w:tc>
          <w:tcPr>
            <w:tcW w:w="360" w:type="dxa"/>
          </w:tcPr>
          <w:p w14:paraId="0538E2FF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268FEDD" w14:textId="0F00CF5F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20,278</w:t>
            </w:r>
          </w:p>
        </w:tc>
      </w:tr>
      <w:tr w:rsidR="00644FE9" w:rsidRPr="005C0BB2" w14:paraId="42D35423" w14:textId="77777777" w:rsidTr="00644FE9">
        <w:trPr>
          <w:trHeight w:val="352"/>
        </w:trPr>
        <w:tc>
          <w:tcPr>
            <w:tcW w:w="5679" w:type="dxa"/>
          </w:tcPr>
          <w:p w14:paraId="2DB43C4C" w14:textId="12240F3C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สินค้าระหว่างปรับปรุง</w:t>
            </w:r>
          </w:p>
        </w:tc>
        <w:tc>
          <w:tcPr>
            <w:tcW w:w="1710" w:type="dxa"/>
          </w:tcPr>
          <w:p w14:paraId="767A09F8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2DD718B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59C47A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FE9" w:rsidRPr="005C0BB2" w14:paraId="445DC67D" w14:textId="77777777" w:rsidTr="00644FE9">
        <w:trPr>
          <w:trHeight w:val="352"/>
        </w:trPr>
        <w:tc>
          <w:tcPr>
            <w:tcW w:w="5679" w:type="dxa"/>
          </w:tcPr>
          <w:p w14:paraId="404F980F" w14:textId="67230EA3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รถยนต์ใหม่</w:t>
            </w:r>
          </w:p>
        </w:tc>
        <w:tc>
          <w:tcPr>
            <w:tcW w:w="1710" w:type="dxa"/>
          </w:tcPr>
          <w:p w14:paraId="48894D04" w14:textId="448B670B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360" w:type="dxa"/>
          </w:tcPr>
          <w:p w14:paraId="565C7CED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5316E35" w14:textId="47049D66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6,091</w:t>
            </w:r>
          </w:p>
        </w:tc>
      </w:tr>
      <w:tr w:rsidR="00644FE9" w:rsidRPr="005C0BB2" w14:paraId="3508297D" w14:textId="77777777" w:rsidTr="00644FE9">
        <w:trPr>
          <w:trHeight w:val="352"/>
        </w:trPr>
        <w:tc>
          <w:tcPr>
            <w:tcW w:w="5679" w:type="dxa"/>
          </w:tcPr>
          <w:p w14:paraId="5C947E14" w14:textId="591E9485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รถยนต์มือสอง</w:t>
            </w:r>
          </w:p>
        </w:tc>
        <w:tc>
          <w:tcPr>
            <w:tcW w:w="1710" w:type="dxa"/>
          </w:tcPr>
          <w:p w14:paraId="47B5A8D8" w14:textId="0FC0D646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54,496</w:t>
            </w:r>
          </w:p>
        </w:tc>
        <w:tc>
          <w:tcPr>
            <w:tcW w:w="360" w:type="dxa"/>
          </w:tcPr>
          <w:p w14:paraId="1F1B4FAC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5CC2DDB" w14:textId="6E692875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18,731</w:t>
            </w:r>
          </w:p>
        </w:tc>
      </w:tr>
      <w:tr w:rsidR="00644FE9" w:rsidRPr="005C0BB2" w14:paraId="4753FCDC" w14:textId="77777777" w:rsidTr="00644FE9">
        <w:trPr>
          <w:trHeight w:val="352"/>
        </w:trPr>
        <w:tc>
          <w:tcPr>
            <w:tcW w:w="5679" w:type="dxa"/>
          </w:tcPr>
          <w:p w14:paraId="152C6EDD" w14:textId="7F6CE92A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อุปกรณ์รถยนต์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4A5CE94" w14:textId="6A0434AB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360" w:type="dxa"/>
          </w:tcPr>
          <w:p w14:paraId="47F2E9BE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FE0007" w14:textId="257704E2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2,177</w:t>
            </w:r>
          </w:p>
        </w:tc>
      </w:tr>
      <w:tr w:rsidR="00644FE9" w:rsidRPr="005C0BB2" w14:paraId="41F1078E" w14:textId="77777777" w:rsidTr="00644FE9">
        <w:trPr>
          <w:trHeight w:val="271"/>
        </w:trPr>
        <w:tc>
          <w:tcPr>
            <w:tcW w:w="5679" w:type="dxa"/>
          </w:tcPr>
          <w:p w14:paraId="7C186879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</w:tcPr>
          <w:p w14:paraId="4F6CE104" w14:textId="481B7940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96,260</w:t>
            </w:r>
          </w:p>
        </w:tc>
        <w:tc>
          <w:tcPr>
            <w:tcW w:w="360" w:type="dxa"/>
          </w:tcPr>
          <w:p w14:paraId="1F01486C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441547" w14:textId="2CDF4390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65,466</w:t>
            </w:r>
          </w:p>
        </w:tc>
      </w:tr>
      <w:tr w:rsidR="00644FE9" w:rsidRPr="005C0BB2" w14:paraId="5527C9CC" w14:textId="77777777" w:rsidTr="00644FE9">
        <w:trPr>
          <w:trHeight w:val="352"/>
        </w:trPr>
        <w:tc>
          <w:tcPr>
            <w:tcW w:w="5679" w:type="dxa"/>
          </w:tcPr>
          <w:p w14:paraId="56BBA65B" w14:textId="29D619A6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E9CDBE" w14:textId="6CDF99CA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(2,092)</w:t>
            </w:r>
          </w:p>
        </w:tc>
        <w:tc>
          <w:tcPr>
            <w:tcW w:w="360" w:type="dxa"/>
          </w:tcPr>
          <w:p w14:paraId="5F86E64F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3E614E" w14:textId="1E04ADDA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</w:tr>
      <w:tr w:rsidR="00644FE9" w:rsidRPr="005C0BB2" w14:paraId="1D058B65" w14:textId="77777777" w:rsidTr="00553E3C">
        <w:trPr>
          <w:trHeight w:val="352"/>
        </w:trPr>
        <w:tc>
          <w:tcPr>
            <w:tcW w:w="5679" w:type="dxa"/>
          </w:tcPr>
          <w:p w14:paraId="7275767E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F4FA262" w14:textId="6DEF603C" w:rsidR="00644FE9" w:rsidRPr="005C0BB2" w:rsidRDefault="000602DE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94,168</w:t>
            </w:r>
          </w:p>
        </w:tc>
        <w:tc>
          <w:tcPr>
            <w:tcW w:w="360" w:type="dxa"/>
          </w:tcPr>
          <w:p w14:paraId="4D153E93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0E775A" w14:textId="53757F8E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64,305</w:t>
            </w:r>
          </w:p>
        </w:tc>
      </w:tr>
      <w:tr w:rsidR="00986949" w:rsidRPr="005C0BB2" w14:paraId="507349E0" w14:textId="77777777" w:rsidTr="00553E3C">
        <w:trPr>
          <w:trHeight w:val="352"/>
        </w:trPr>
        <w:tc>
          <w:tcPr>
            <w:tcW w:w="5679" w:type="dxa"/>
          </w:tcPr>
          <w:p w14:paraId="38F7B5B5" w14:textId="77777777" w:rsidR="00986949" w:rsidRPr="005C0BB2" w:rsidRDefault="0098694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02B820" w14:textId="77777777" w:rsidR="00986949" w:rsidRPr="005C0BB2" w:rsidRDefault="0098694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D5E4F29" w14:textId="77777777" w:rsidR="00986949" w:rsidRPr="005C0BB2" w:rsidRDefault="0098694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60F9FD3" w14:textId="77777777" w:rsidR="00986949" w:rsidRPr="005C0BB2" w:rsidRDefault="0098694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4FE9" w:rsidRPr="005C0BB2" w14:paraId="0C5446C4" w14:textId="77777777" w:rsidTr="00644FE9">
        <w:trPr>
          <w:trHeight w:val="352"/>
        </w:trPr>
        <w:tc>
          <w:tcPr>
            <w:tcW w:w="5679" w:type="dxa"/>
          </w:tcPr>
          <w:p w14:paraId="601AF7F2" w14:textId="205A0596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</w:t>
            </w:r>
            <w:r w:rsidR="00640FCA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710" w:type="dxa"/>
          </w:tcPr>
          <w:p w14:paraId="05A6F90D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71AD1E0B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966804A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FE9" w:rsidRPr="005C0BB2" w14:paraId="74216648" w14:textId="77777777" w:rsidTr="00644FE9">
        <w:trPr>
          <w:trHeight w:val="352"/>
        </w:trPr>
        <w:tc>
          <w:tcPr>
            <w:tcW w:w="5679" w:type="dxa"/>
          </w:tcPr>
          <w:p w14:paraId="3A6103F7" w14:textId="767A7E4C" w:rsidR="00644FE9" w:rsidRPr="005C0BB2" w:rsidRDefault="00644FE9" w:rsidP="00644FE9">
            <w:pPr>
              <w:pStyle w:val="a1"/>
              <w:tabs>
                <w:tab w:val="clear" w:pos="1080"/>
              </w:tabs>
              <w:ind w:hanging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ต้นทุนขาย</w:t>
            </w:r>
          </w:p>
        </w:tc>
        <w:tc>
          <w:tcPr>
            <w:tcW w:w="1710" w:type="dxa"/>
          </w:tcPr>
          <w:p w14:paraId="36E1FE63" w14:textId="7E1A0F03" w:rsidR="00644FE9" w:rsidRPr="005C0BB2" w:rsidRDefault="00A33552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257,708</w:t>
            </w:r>
          </w:p>
        </w:tc>
        <w:tc>
          <w:tcPr>
            <w:tcW w:w="360" w:type="dxa"/>
          </w:tcPr>
          <w:p w14:paraId="16E8F13C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7B5967" w14:textId="0F27B2DE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248,936</w:t>
            </w:r>
          </w:p>
        </w:tc>
      </w:tr>
      <w:tr w:rsidR="00644FE9" w:rsidRPr="005C0BB2" w14:paraId="205F446D" w14:textId="77777777" w:rsidTr="00644FE9">
        <w:trPr>
          <w:trHeight w:val="352"/>
        </w:trPr>
        <w:tc>
          <w:tcPr>
            <w:tcW w:w="5679" w:type="dxa"/>
          </w:tcPr>
          <w:p w14:paraId="405DDC42" w14:textId="70C85494" w:rsidR="00644FE9" w:rsidRPr="005C0BB2" w:rsidRDefault="00644FE9" w:rsidP="00644FE9">
            <w:pPr>
              <w:pStyle w:val="a1"/>
              <w:tabs>
                <w:tab w:val="clear" w:pos="1080"/>
              </w:tabs>
              <w:ind w:right="-200" w:hanging="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6BD797FB" w14:textId="1B585DD8" w:rsidR="00644FE9" w:rsidRPr="005C0BB2" w:rsidRDefault="00A33552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360" w:type="dxa"/>
          </w:tcPr>
          <w:p w14:paraId="48EE6761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00BCFE" w14:textId="503216E8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714</w:t>
            </w:r>
          </w:p>
        </w:tc>
      </w:tr>
      <w:tr w:rsidR="00644FE9" w:rsidRPr="005C0BB2" w14:paraId="047BDB7C" w14:textId="77777777" w:rsidTr="00644FE9">
        <w:trPr>
          <w:trHeight w:val="352"/>
        </w:trPr>
        <w:tc>
          <w:tcPr>
            <w:tcW w:w="5679" w:type="dxa"/>
          </w:tcPr>
          <w:p w14:paraId="0DE0C0D4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5243BC" w14:textId="65C30A6D" w:rsidR="00644FE9" w:rsidRPr="005C0BB2" w:rsidRDefault="00A33552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258,639</w:t>
            </w:r>
          </w:p>
        </w:tc>
        <w:tc>
          <w:tcPr>
            <w:tcW w:w="360" w:type="dxa"/>
          </w:tcPr>
          <w:p w14:paraId="28FD380C" w14:textId="77777777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5BF969" w14:textId="6C37624C" w:rsidR="00644FE9" w:rsidRPr="005C0BB2" w:rsidRDefault="00644FE9" w:rsidP="00644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249,650</w:t>
            </w:r>
          </w:p>
        </w:tc>
      </w:tr>
    </w:tbl>
    <w:p w14:paraId="07E3B1F9" w14:textId="153E69D8" w:rsidR="003419E5" w:rsidRDefault="003419E5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166F3885" w14:textId="77777777" w:rsidR="0043260A" w:rsidRPr="005C0BB2" w:rsidRDefault="0043260A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2BEE82F0" w14:textId="4863C7AB" w:rsidR="00811B5D" w:rsidRPr="005C0BB2" w:rsidRDefault="009E42F1" w:rsidP="00941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  <w:r w:rsidRPr="005C0BB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2B49F6" w14:textId="77777777" w:rsidR="001664D2" w:rsidRPr="005C0BB2" w:rsidRDefault="001664D2" w:rsidP="00C23864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1664D2" w:rsidRPr="005C0BB2" w:rsidSect="00331078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1580BF4" w14:textId="77777777" w:rsidR="00064C05" w:rsidRPr="005C0BB2" w:rsidRDefault="00064C05" w:rsidP="00461677">
      <w:pPr>
        <w:pStyle w:val="block"/>
        <w:spacing w:after="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bookmarkStart w:id="5" w:name="_Hlk32065985"/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11</w:t>
      </w:r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</w:p>
    <w:bookmarkEnd w:id="5"/>
    <w:p w14:paraId="09CF8D13" w14:textId="77777777" w:rsidR="00064C05" w:rsidRPr="00461677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rPr>
          <w:rFonts w:asciiTheme="majorBidi" w:hAnsiTheme="majorBidi" w:cstheme="majorBidi"/>
          <w:sz w:val="16"/>
          <w:szCs w:val="16"/>
        </w:rPr>
      </w:pPr>
    </w:p>
    <w:p w14:paraId="7A63C7EC" w14:textId="77777777" w:rsidR="00064C05" w:rsidRPr="005C0BB2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และเงินปันผลรับจากเงินลงทุนสำหรับแต่ละปีมีดังนี้</w:t>
      </w:r>
    </w:p>
    <w:tbl>
      <w:tblPr>
        <w:tblW w:w="141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790"/>
        <w:gridCol w:w="1350"/>
        <w:gridCol w:w="985"/>
        <w:gridCol w:w="990"/>
        <w:gridCol w:w="900"/>
        <w:gridCol w:w="900"/>
        <w:gridCol w:w="900"/>
        <w:gridCol w:w="900"/>
        <w:gridCol w:w="900"/>
        <w:gridCol w:w="900"/>
      </w:tblGrid>
      <w:tr w:rsidR="00461677" w:rsidRPr="005C0BB2" w14:paraId="0E237535" w14:textId="77777777" w:rsidTr="00A6647F">
        <w:trPr>
          <w:cantSplit/>
        </w:trPr>
        <w:tc>
          <w:tcPr>
            <w:tcW w:w="2610" w:type="dxa"/>
          </w:tcPr>
          <w:p w14:paraId="649C3351" w14:textId="77777777" w:rsidR="00461677" w:rsidRPr="005C0BB2" w:rsidRDefault="00461677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57698563" w14:textId="77777777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62F1470" w14:textId="15344FED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572FCEA0" w14:textId="006DF3F3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6016A3F8" w14:textId="77777777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F63438E" w14:textId="77A07F45" w:rsidR="00461677" w:rsidRPr="00461677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16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60A" w:rsidRPr="005C0BB2" w14:paraId="3B0F7C10" w14:textId="77777777" w:rsidTr="00A6647F">
        <w:trPr>
          <w:cantSplit/>
        </w:trPr>
        <w:tc>
          <w:tcPr>
            <w:tcW w:w="2610" w:type="dxa"/>
          </w:tcPr>
          <w:p w14:paraId="187AE6FE" w14:textId="77777777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3DFC6CF3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7EC757B" w14:textId="103CF6E2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1975" w:type="dxa"/>
            <w:gridSpan w:val="2"/>
          </w:tcPr>
          <w:p w14:paraId="6563A2EF" w14:textId="0DD7F25B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3A6E8DF4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E48AF65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057D82CC" w14:textId="307944A8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43260A" w:rsidRPr="005C0BB2" w14:paraId="69D437C1" w14:textId="77777777" w:rsidTr="00A6647F">
        <w:trPr>
          <w:cantSplit/>
        </w:trPr>
        <w:tc>
          <w:tcPr>
            <w:tcW w:w="2610" w:type="dxa"/>
          </w:tcPr>
          <w:p w14:paraId="015424D6" w14:textId="6996C41F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90" w:type="dxa"/>
          </w:tcPr>
          <w:p w14:paraId="1415CA29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22F94503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</w:t>
            </w:r>
          </w:p>
        </w:tc>
        <w:tc>
          <w:tcPr>
            <w:tcW w:w="1975" w:type="dxa"/>
            <w:gridSpan w:val="2"/>
          </w:tcPr>
          <w:p w14:paraId="4FD95952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14:paraId="60447D16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3E7F9281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F242CB7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43260A" w:rsidRPr="005C0BB2" w14:paraId="1E4A3BE5" w14:textId="77777777" w:rsidTr="00A6647F">
        <w:trPr>
          <w:cantSplit/>
        </w:trPr>
        <w:tc>
          <w:tcPr>
            <w:tcW w:w="2610" w:type="dxa"/>
          </w:tcPr>
          <w:p w14:paraId="0D6BC7B3" w14:textId="77777777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7AD8D6AB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BB06A9C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</w:tcPr>
          <w:p w14:paraId="69F6D2B0" w14:textId="301F1CF2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</w:tcPr>
          <w:p w14:paraId="3CFD990F" w14:textId="6A5CC34D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67E5963C" w14:textId="1D3AB07B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6DC16811" w14:textId="2F1B9668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2FC24013" w14:textId="712BC080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4A20E1F5" w14:textId="2317148A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6A8951A9" w14:textId="6F2DF09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310EC28C" w14:textId="02C6C534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43260A" w:rsidRPr="005C0BB2" w14:paraId="5AACCC6C" w14:textId="77777777" w:rsidTr="00A6647F">
        <w:trPr>
          <w:cantSplit/>
        </w:trPr>
        <w:tc>
          <w:tcPr>
            <w:tcW w:w="2610" w:type="dxa"/>
          </w:tcPr>
          <w:p w14:paraId="20E87B2A" w14:textId="77777777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11C9ABDD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63"/>
              </w:tabs>
              <w:spacing w:line="320" w:lineRule="exact"/>
              <w:ind w:left="-80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0D2FA35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8D56A38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400" w:type="dxa"/>
            <w:gridSpan w:val="6"/>
          </w:tcPr>
          <w:p w14:paraId="6E58AB34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60A" w:rsidRPr="005C0BB2" w14:paraId="7C0B8940" w14:textId="77777777" w:rsidTr="00A6647F">
        <w:trPr>
          <w:cantSplit/>
        </w:trPr>
        <w:tc>
          <w:tcPr>
            <w:tcW w:w="2610" w:type="dxa"/>
          </w:tcPr>
          <w:p w14:paraId="322B1FAE" w14:textId="28D77AB2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 w:rsidR="000318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</w:t>
            </w:r>
            <w:r w:rsidR="004616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790" w:type="dxa"/>
            <w:vAlign w:val="bottom"/>
          </w:tcPr>
          <w:p w14:paraId="3B6B24E3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72E7AB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0B2E3E60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1BA5A5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AE6A55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320BFA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027280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EF7BEE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7234B9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5D802F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60A" w:rsidRPr="005C0BB2" w14:paraId="7A0FF201" w14:textId="77777777" w:rsidTr="00A6647F">
        <w:trPr>
          <w:cantSplit/>
        </w:trPr>
        <w:tc>
          <w:tcPr>
            <w:tcW w:w="2610" w:type="dxa"/>
          </w:tcPr>
          <w:p w14:paraId="6C4427A5" w14:textId="7F86ABAF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2790" w:type="dxa"/>
            <w:vAlign w:val="bottom"/>
          </w:tcPr>
          <w:p w14:paraId="0DB1D663" w14:textId="3F792D60" w:rsidR="0043260A" w:rsidRPr="005C0BB2" w:rsidRDefault="0043260A" w:rsidP="00A6647F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  <w:t>สินเชื่อ</w:t>
            </w:r>
            <w:r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  <w:lang w:val="en-US" w:bidi="th-TH"/>
              </w:rPr>
              <w:t>ส่วนบุคคลภายใต้การกำกับ</w:t>
            </w:r>
          </w:p>
        </w:tc>
        <w:tc>
          <w:tcPr>
            <w:tcW w:w="1350" w:type="dxa"/>
            <w:vAlign w:val="bottom"/>
          </w:tcPr>
          <w:p w14:paraId="7A7A47BD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01FDB950" w14:textId="77777777" w:rsidR="0043260A" w:rsidRPr="005C0BB2" w:rsidRDefault="0043260A" w:rsidP="00A6647F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06974A37" w14:textId="2C8252B2" w:rsidR="0043260A" w:rsidRPr="005C0BB2" w:rsidRDefault="0043260A" w:rsidP="00A6647F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228BF9F0" w14:textId="77777777" w:rsidR="0043260A" w:rsidRPr="005C0BB2" w:rsidRDefault="0043260A" w:rsidP="00A6647F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72A90FFB" w14:textId="7E1B24B2" w:rsidR="0043260A" w:rsidRPr="005C0BB2" w:rsidRDefault="0043260A" w:rsidP="00A6647F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037AA74F" w14:textId="77777777" w:rsidR="0043260A" w:rsidRPr="005C0BB2" w:rsidRDefault="0043260A" w:rsidP="00A6647F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775A04CE" w14:textId="0F254A5E" w:rsidR="0043260A" w:rsidRPr="005C0BB2" w:rsidRDefault="0043260A" w:rsidP="00A6647F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20697E75" w14:textId="77777777" w:rsidR="0043260A" w:rsidRPr="005C0BB2" w:rsidRDefault="0043260A" w:rsidP="00A6647F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CAF3EFB" w14:textId="77777777" w:rsidR="0043260A" w:rsidRPr="005C0BB2" w:rsidRDefault="0043260A" w:rsidP="00A6647F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60A" w:rsidRPr="005C0BB2" w14:paraId="3DC57B8B" w14:textId="77777777" w:rsidTr="00A6647F">
        <w:trPr>
          <w:cantSplit/>
        </w:trPr>
        <w:tc>
          <w:tcPr>
            <w:tcW w:w="2610" w:type="dxa"/>
            <w:vAlign w:val="bottom"/>
          </w:tcPr>
          <w:p w14:paraId="66D7E312" w14:textId="036BA44C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2790" w:type="dxa"/>
            <w:vAlign w:val="bottom"/>
          </w:tcPr>
          <w:p w14:paraId="538A9CFF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สินเชื่อรายย่อย</w:t>
            </w:r>
          </w:p>
          <w:p w14:paraId="032F0674" w14:textId="07B5D4FB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(พิโกไฟแนนซ์)</w:t>
            </w:r>
          </w:p>
        </w:tc>
        <w:tc>
          <w:tcPr>
            <w:tcW w:w="1350" w:type="dxa"/>
            <w:vAlign w:val="bottom"/>
          </w:tcPr>
          <w:p w14:paraId="3E174C9C" w14:textId="65B85BB3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6CA2DCE8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E2C68E" w14:textId="3F01AC4A" w:rsidR="0043260A" w:rsidRPr="005C0BB2" w:rsidRDefault="0043260A" w:rsidP="00461677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E3B5E09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E803CF" w14:textId="0693603B" w:rsidR="0043260A" w:rsidRPr="005C0BB2" w:rsidRDefault="0043260A" w:rsidP="00461677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6BE70E50" w14:textId="5EDF6C8E" w:rsidR="0043260A" w:rsidRPr="005C0BB2" w:rsidRDefault="0043260A" w:rsidP="00461677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1A1D057B" w14:textId="3C547B79" w:rsidR="0043260A" w:rsidRPr="005C0BB2" w:rsidRDefault="0043260A" w:rsidP="00461677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6668013E" w14:textId="10119C6A" w:rsidR="0043260A" w:rsidRPr="005C0BB2" w:rsidRDefault="0043260A" w:rsidP="0046167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3F04A541" w14:textId="0EAA3E9D" w:rsidR="0043260A" w:rsidRPr="005C0BB2" w:rsidRDefault="0043260A" w:rsidP="00461677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30448083" w14:textId="3430D80A" w:rsidR="0043260A" w:rsidRPr="005C0BB2" w:rsidRDefault="0043260A" w:rsidP="00461677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02E985" w14:textId="41574C66" w:rsidR="0043260A" w:rsidRPr="005C0BB2" w:rsidRDefault="0043260A" w:rsidP="00461677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6E48" w:rsidRPr="005C0BB2" w14:paraId="221352F2" w14:textId="77777777" w:rsidTr="00A6647F">
        <w:trPr>
          <w:cantSplit/>
        </w:trPr>
        <w:tc>
          <w:tcPr>
            <w:tcW w:w="2610" w:type="dxa"/>
            <w:vAlign w:val="bottom"/>
          </w:tcPr>
          <w:p w14:paraId="2F2F1C90" w14:textId="77777777" w:rsidR="00486E48" w:rsidRPr="005C0BB2" w:rsidRDefault="00486E48" w:rsidP="0048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เบสท์ คาร์ เซ็นเตอร์ </w:t>
            </w:r>
          </w:p>
          <w:p w14:paraId="50C413DD" w14:textId="39AC1F5E" w:rsidR="00486E48" w:rsidRPr="005C0BB2" w:rsidRDefault="00486E48" w:rsidP="0048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790" w:type="dxa"/>
            <w:vAlign w:val="bottom"/>
          </w:tcPr>
          <w:p w14:paraId="37647844" w14:textId="77777777" w:rsidR="00486E48" w:rsidRPr="005C0BB2" w:rsidRDefault="00486E48" w:rsidP="00486E48">
            <w:pPr>
              <w:pStyle w:val="acctfourfigures"/>
              <w:tabs>
                <w:tab w:val="clear" w:pos="765"/>
              </w:tabs>
              <w:spacing w:line="320" w:lineRule="exact"/>
              <w:ind w:right="-170" w:firstLine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 จำหน่าย และให้บริการ</w:t>
            </w:r>
          </w:p>
          <w:p w14:paraId="254CAEC9" w14:textId="2240ADDE" w:rsidR="00486E48" w:rsidRPr="005C0BB2" w:rsidRDefault="00486E48" w:rsidP="00486E48">
            <w:pPr>
              <w:pStyle w:val="acctfourfigures"/>
              <w:tabs>
                <w:tab w:val="clear" w:pos="765"/>
              </w:tabs>
              <w:spacing w:line="320" w:lineRule="exact"/>
              <w:ind w:right="-170" w:firstLine="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ซ่อมบำรุงรักษารถสาธารณะ</w:t>
            </w:r>
          </w:p>
        </w:tc>
        <w:tc>
          <w:tcPr>
            <w:tcW w:w="1350" w:type="dxa"/>
            <w:vAlign w:val="bottom"/>
          </w:tcPr>
          <w:p w14:paraId="09DA0940" w14:textId="77777777" w:rsidR="00486E48" w:rsidRPr="005C0BB2" w:rsidRDefault="00486E48" w:rsidP="00486E48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0CA18085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CC1E7F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BF03579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68C112" w14:textId="6753F063" w:rsidR="00486E48" w:rsidRPr="005C0BB2" w:rsidRDefault="00486E48" w:rsidP="00486E48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73C3B3B7" w14:textId="6C7F5227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7"/>
              </w:tabs>
              <w:spacing w:line="320" w:lineRule="exact"/>
              <w:ind w:lef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64D53BF2" w14:textId="353F61E0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63698E79" w14:textId="7F47596D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1"/>
              </w:tabs>
              <w:spacing w:line="320" w:lineRule="exact"/>
              <w:ind w:lef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01F110E6" w14:textId="568D5F27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1821F809" w14:textId="77777777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3538C0" w14:textId="77777777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F1989" w14:textId="77777777" w:rsidR="00486E48" w:rsidRPr="005C0BB2" w:rsidRDefault="00486E48" w:rsidP="00486E4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6E48" w:rsidRPr="005C0BB2" w14:paraId="18F49EA9" w14:textId="77777777" w:rsidTr="00A6647F">
        <w:trPr>
          <w:cantSplit/>
        </w:trPr>
        <w:tc>
          <w:tcPr>
            <w:tcW w:w="2610" w:type="dxa"/>
            <w:vAlign w:val="bottom"/>
          </w:tcPr>
          <w:p w14:paraId="5A61CDE7" w14:textId="77777777" w:rsidR="00486E48" w:rsidRPr="005C0BB2" w:rsidRDefault="00486E48" w:rsidP="0048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7524F566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463"/>
              </w:tabs>
              <w:spacing w:line="320" w:lineRule="exact"/>
              <w:ind w:left="-8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E74C22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560746B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05EEBF6" w14:textId="77777777" w:rsidR="00486E48" w:rsidRPr="005C0BB2" w:rsidRDefault="00486E48" w:rsidP="00486E48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48F13F5" w14:textId="65F71496" w:rsidR="00486E48" w:rsidRPr="005C0BB2" w:rsidRDefault="00486E48" w:rsidP="00486E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7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5FFD84CE" w14:textId="024E5A08" w:rsidR="00486E48" w:rsidRPr="005C0BB2" w:rsidRDefault="00486E48" w:rsidP="00486E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900" w:type="dxa"/>
            <w:vAlign w:val="bottom"/>
          </w:tcPr>
          <w:p w14:paraId="1BDCB4C5" w14:textId="4F318E91" w:rsidR="00486E48" w:rsidRPr="005C0BB2" w:rsidRDefault="00486E48" w:rsidP="00486E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1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7D0FAC8D" w14:textId="2DFA1EAB" w:rsidR="00486E48" w:rsidRPr="005C0BB2" w:rsidRDefault="00486E48" w:rsidP="00486E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60,000</w:t>
            </w:r>
          </w:p>
        </w:tc>
        <w:tc>
          <w:tcPr>
            <w:tcW w:w="900" w:type="dxa"/>
            <w:vAlign w:val="bottom"/>
          </w:tcPr>
          <w:p w14:paraId="5D5B85E5" w14:textId="77777777" w:rsidR="00486E48" w:rsidRPr="005C0BB2" w:rsidRDefault="00486E48" w:rsidP="00486E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B2C98F5" w14:textId="77777777" w:rsidR="00486E48" w:rsidRPr="005C0BB2" w:rsidRDefault="00486E48" w:rsidP="00486E4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29AD606" w14:textId="77777777" w:rsidR="00064C05" w:rsidRPr="005C0BB2" w:rsidRDefault="00064C05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ดังนั้นจึงไม่มีราคาที่เปิดเผยต่อสาธารณะชน</w:t>
      </w:r>
    </w:p>
    <w:p w14:paraId="791185CF" w14:textId="77777777" w:rsidR="00064C05" w:rsidRPr="00461677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rPr>
          <w:rFonts w:asciiTheme="majorBidi" w:hAnsiTheme="majorBidi" w:cstheme="majorBidi"/>
          <w:sz w:val="16"/>
          <w:szCs w:val="16"/>
        </w:rPr>
      </w:pPr>
    </w:p>
    <w:p w14:paraId="4F1DEE87" w14:textId="5B2473B5" w:rsidR="00064C05" w:rsidRDefault="00064C05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7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บริษัทได้จดทะเบียนจัดตั้งบริษัทย่อยภายใต้ชื่อ บริษัท เบสท์ คาร์ เซ็นเตอร์ จำกัด โดยมีทุนจดทะเบียน</w:t>
      </w:r>
      <w:r w:rsidR="00C43C6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3C60">
        <w:rPr>
          <w:rFonts w:asciiTheme="majorBidi" w:hAnsiTheme="majorBidi" w:cstheme="majorBidi"/>
          <w:sz w:val="28"/>
          <w:szCs w:val="28"/>
        </w:rPr>
        <w:t>30</w:t>
      </w:r>
      <w:r w:rsidR="00C43C60">
        <w:rPr>
          <w:rFonts w:asciiTheme="majorBidi" w:hAnsiTheme="majorBidi" w:cstheme="majorBidi" w:hint="cs"/>
          <w:sz w:val="28"/>
          <w:szCs w:val="28"/>
          <w:cs/>
        </w:rPr>
        <w:t xml:space="preserve"> ล้านบาท และทุน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ชำระแล้ว </w:t>
      </w:r>
      <w:r w:rsidR="00C43C60">
        <w:rPr>
          <w:rFonts w:asciiTheme="majorBidi" w:hAnsiTheme="majorBidi" w:cstheme="majorBidi"/>
          <w:sz w:val="28"/>
          <w:szCs w:val="28"/>
        </w:rPr>
        <w:t>7.</w:t>
      </w:r>
      <w:r w:rsidR="00FC6E0A">
        <w:rPr>
          <w:rFonts w:asciiTheme="majorBidi" w:hAnsiTheme="majorBidi" w:cstheme="majorBidi"/>
          <w:sz w:val="28"/>
          <w:szCs w:val="28"/>
        </w:rPr>
        <w:t>50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บริษัทเป็นผู้ถือหุ้นในสัดส่วนร้อยละ </w:t>
      </w:r>
      <w:r w:rsidRPr="005C0BB2">
        <w:rPr>
          <w:rFonts w:asciiTheme="majorBidi" w:hAnsiTheme="majorBidi" w:cstheme="majorBidi"/>
          <w:sz w:val="28"/>
          <w:szCs w:val="28"/>
        </w:rPr>
        <w:t>100</w:t>
      </w:r>
    </w:p>
    <w:p w14:paraId="19CAC675" w14:textId="132C40E9" w:rsidR="00461677" w:rsidRPr="00461677" w:rsidRDefault="00461677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rPr>
          <w:rFonts w:asciiTheme="majorBidi" w:hAnsiTheme="majorBidi" w:cstheme="majorBidi"/>
          <w:sz w:val="16"/>
          <w:szCs w:val="16"/>
        </w:rPr>
      </w:pPr>
    </w:p>
    <w:p w14:paraId="23C2EC49" w14:textId="483F7692" w:rsidR="00461677" w:rsidRDefault="00461677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บริษัทได้จดทะเบียนจัดตั้งบริษัทย่อยภายใต้ชื่อบริษัท มิตรสิบ เสกเงิน จำกัด โดยมีทุนจดทะเบียนที่ออกและชำระแล้ว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บริษัทเป็นผู้ถือหุ้นในสัดส่วน</w:t>
      </w:r>
      <w:r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  <w:szCs w:val="28"/>
        </w:rPr>
        <w:t>100</w:t>
      </w:r>
    </w:p>
    <w:p w14:paraId="45B48865" w14:textId="77777777" w:rsidR="006171BE" w:rsidRDefault="006171BE" w:rsidP="00617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A252CE" w14:textId="691E0832" w:rsidR="00461677" w:rsidRPr="005C0BB2" w:rsidRDefault="00461677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บริษัทได้จดทะเบียนจัดตั้งบริษัทย่อยภายใต้ชื่อ บริษัท มิตรสิบ พิโก จำกัด โดยมีทุนจดทะเบียนที่ออกและชำระแล้ว </w:t>
      </w: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บริษัทเป็นผู้ถือหุ้นในสัดส่วน</w:t>
      </w:r>
      <w:r w:rsidR="006171BE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ร้อ</w:t>
      </w:r>
      <w:r w:rsidR="006171BE">
        <w:rPr>
          <w:rFonts w:asciiTheme="majorBidi" w:hAnsiTheme="majorBidi" w:cstheme="majorBidi" w:hint="cs"/>
          <w:sz w:val="28"/>
          <w:szCs w:val="28"/>
          <w:cs/>
        </w:rPr>
        <w:t>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ละ </w:t>
      </w:r>
      <w:r>
        <w:rPr>
          <w:rFonts w:asciiTheme="majorBidi" w:hAnsiTheme="majorBidi" w:cstheme="majorBidi"/>
          <w:sz w:val="28"/>
          <w:szCs w:val="28"/>
        </w:rPr>
        <w:t>100</w:t>
      </w:r>
    </w:p>
    <w:p w14:paraId="39BF0D9C" w14:textId="77777777" w:rsidR="00461677" w:rsidRDefault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E729762" w14:textId="35347D7E" w:rsidR="002F3329" w:rsidRPr="005C0BB2" w:rsidRDefault="002F3329" w:rsidP="002F332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C33312" w:rsidRPr="005C0BB2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เงินลงทุนในการร่วมค้า</w:t>
      </w:r>
    </w:p>
    <w:p w14:paraId="526A8219" w14:textId="77777777" w:rsidR="002F3329" w:rsidRPr="005C0BB2" w:rsidRDefault="002F3329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8C0ABD" w14:textId="224455D7" w:rsidR="00190155" w:rsidRPr="005C0BB2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เงินลงทุนในการร่วมค้า ณ วันที่ 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A3DC4" w:rsidRPr="005C0BB2">
        <w:rPr>
          <w:rFonts w:asciiTheme="majorBidi" w:hAnsiTheme="majorBidi" w:cstheme="majorBidi"/>
          <w:sz w:val="28"/>
          <w:szCs w:val="28"/>
        </w:rPr>
        <w:t>31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DC4"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A3DC4" w:rsidRPr="005C0BB2">
        <w:rPr>
          <w:rFonts w:asciiTheme="majorBidi" w:hAnsiTheme="majorBidi" w:cstheme="majorBidi"/>
          <w:sz w:val="28"/>
          <w:szCs w:val="28"/>
        </w:rPr>
        <w:t>2562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28B9" w:rsidRPr="005C0BB2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 สำหรับ</w:t>
      </w:r>
      <w:r w:rsidR="00A37C44" w:rsidRPr="005C0BB2">
        <w:rPr>
          <w:rFonts w:asciiTheme="majorBidi" w:hAnsiTheme="majorBidi" w:cstheme="majorBidi"/>
          <w:sz w:val="28"/>
          <w:szCs w:val="28"/>
          <w:cs/>
        </w:rPr>
        <w:t>แต่ละ</w:t>
      </w:r>
      <w:r w:rsidR="005928B9"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84E0DC" w14:textId="77777777" w:rsidR="00190155" w:rsidRPr="005C0BB2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139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7"/>
        <w:gridCol w:w="2069"/>
        <w:gridCol w:w="1079"/>
        <w:gridCol w:w="810"/>
        <w:gridCol w:w="803"/>
        <w:gridCol w:w="7"/>
        <w:gridCol w:w="904"/>
        <w:gridCol w:w="904"/>
        <w:gridCol w:w="897"/>
        <w:gridCol w:w="900"/>
        <w:gridCol w:w="900"/>
        <w:gridCol w:w="904"/>
        <w:gridCol w:w="7"/>
        <w:gridCol w:w="889"/>
        <w:gridCol w:w="902"/>
      </w:tblGrid>
      <w:tr w:rsidR="00EA171A" w:rsidRPr="005C0BB2" w14:paraId="1B106190" w14:textId="77777777" w:rsidTr="002676FC">
        <w:trPr>
          <w:cantSplit/>
        </w:trPr>
        <w:tc>
          <w:tcPr>
            <w:tcW w:w="1977" w:type="dxa"/>
          </w:tcPr>
          <w:p w14:paraId="04B3167E" w14:textId="77777777" w:rsidR="00EA171A" w:rsidRPr="005C0BB2" w:rsidRDefault="00EA171A" w:rsidP="00EA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14:paraId="65728696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A21146" w14:textId="77777777" w:rsidR="000E5D2D" w:rsidRPr="005C0BB2" w:rsidRDefault="000E5D2D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79" w:type="dxa"/>
          </w:tcPr>
          <w:p w14:paraId="657D90C8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  <w:r w:rsidR="000E5D2D"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613" w:type="dxa"/>
            <w:gridSpan w:val="2"/>
          </w:tcPr>
          <w:p w14:paraId="1D28274B" w14:textId="526B2A5A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  <w:r w:rsidR="00640FC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15" w:type="dxa"/>
            <w:gridSpan w:val="3"/>
          </w:tcPr>
          <w:p w14:paraId="28782B89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2ADE98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797" w:type="dxa"/>
            <w:gridSpan w:val="2"/>
          </w:tcPr>
          <w:p w14:paraId="78AA2D0E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8F6900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11" w:type="dxa"/>
            <w:gridSpan w:val="3"/>
          </w:tcPr>
          <w:p w14:paraId="1FBBE2AB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F38068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791" w:type="dxa"/>
            <w:gridSpan w:val="2"/>
          </w:tcPr>
          <w:p w14:paraId="6991D7CA" w14:textId="77777777" w:rsidR="00EA171A" w:rsidRPr="005C0BB2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สำหรับปี</w:t>
            </w:r>
          </w:p>
        </w:tc>
      </w:tr>
      <w:tr w:rsidR="000E5D2D" w:rsidRPr="005C0BB2" w14:paraId="1D851CF5" w14:textId="77777777" w:rsidTr="002676FC">
        <w:trPr>
          <w:cantSplit/>
        </w:trPr>
        <w:tc>
          <w:tcPr>
            <w:tcW w:w="1977" w:type="dxa"/>
          </w:tcPr>
          <w:p w14:paraId="5E7B8A7B" w14:textId="77777777" w:rsidR="000E5D2D" w:rsidRPr="005C0BB2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14:paraId="447C813A" w14:textId="77777777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7776612A" w14:textId="77777777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7A72F5" w14:textId="35278D84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10" w:type="dxa"/>
            <w:gridSpan w:val="2"/>
          </w:tcPr>
          <w:p w14:paraId="5B98EDA7" w14:textId="7109A44B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4" w:type="dxa"/>
          </w:tcPr>
          <w:p w14:paraId="14E218E8" w14:textId="45300B14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4" w:type="dxa"/>
          </w:tcPr>
          <w:p w14:paraId="40E22BB6" w14:textId="496A7AC8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897" w:type="dxa"/>
          </w:tcPr>
          <w:p w14:paraId="3FB3BE22" w14:textId="1DC7B3D1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6D91F019" w14:textId="631222D6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12B4CF71" w14:textId="30B88AC6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4" w:type="dxa"/>
          </w:tcPr>
          <w:p w14:paraId="3D86EC4E" w14:textId="3E1E225E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896" w:type="dxa"/>
            <w:gridSpan w:val="2"/>
          </w:tcPr>
          <w:p w14:paraId="7C244665" w14:textId="56C51A3E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2" w:type="dxa"/>
          </w:tcPr>
          <w:p w14:paraId="16AD9DA2" w14:textId="4A9BAF7A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A3DC4"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0E5D2D" w:rsidRPr="005C0BB2" w14:paraId="38E15046" w14:textId="77777777" w:rsidTr="002676FC">
        <w:trPr>
          <w:cantSplit/>
        </w:trPr>
        <w:tc>
          <w:tcPr>
            <w:tcW w:w="1977" w:type="dxa"/>
          </w:tcPr>
          <w:p w14:paraId="16B492F6" w14:textId="77777777" w:rsidR="000E5D2D" w:rsidRPr="005C0BB2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14:paraId="2876A46F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6A8F1196" w14:textId="77777777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13" w:type="dxa"/>
            <w:gridSpan w:val="2"/>
          </w:tcPr>
          <w:p w14:paraId="0DA28A7A" w14:textId="77777777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7214" w:type="dxa"/>
            <w:gridSpan w:val="10"/>
          </w:tcPr>
          <w:p w14:paraId="2FA71BC6" w14:textId="77777777" w:rsidR="000E5D2D" w:rsidRPr="005C0BB2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0E5D2D" w:rsidRPr="005C0BB2" w14:paraId="15167DD0" w14:textId="77777777" w:rsidTr="002676FC">
        <w:trPr>
          <w:cantSplit/>
        </w:trPr>
        <w:tc>
          <w:tcPr>
            <w:tcW w:w="1977" w:type="dxa"/>
          </w:tcPr>
          <w:p w14:paraId="36D16300" w14:textId="77777777" w:rsidR="000E5D2D" w:rsidRPr="005C0BB2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69" w:type="dxa"/>
          </w:tcPr>
          <w:p w14:paraId="19CFBB1D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5149FF48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ED34C64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2B266D00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7C305637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6568652E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</w:tcPr>
          <w:p w14:paraId="70FE7072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C2CC457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C75326C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071C139B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5B28E7E4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</w:tcPr>
          <w:p w14:paraId="4B54F3B7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5D2D" w:rsidRPr="005C0BB2" w14:paraId="70E2F279" w14:textId="77777777" w:rsidTr="002676FC">
        <w:trPr>
          <w:cantSplit/>
        </w:trPr>
        <w:tc>
          <w:tcPr>
            <w:tcW w:w="1977" w:type="dxa"/>
          </w:tcPr>
          <w:p w14:paraId="1AE54F3C" w14:textId="77777777" w:rsidR="000E5D2D" w:rsidRPr="005C0BB2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2069" w:type="dxa"/>
          </w:tcPr>
          <w:p w14:paraId="6A1D6CE3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ให้บริการเรียกรถแท็กซี่</w:t>
            </w:r>
          </w:p>
        </w:tc>
        <w:tc>
          <w:tcPr>
            <w:tcW w:w="1079" w:type="dxa"/>
          </w:tcPr>
          <w:p w14:paraId="05E7343C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1CB8744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4810E849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4BAC1548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23B9400D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</w:tcPr>
          <w:p w14:paraId="14DB04D9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155AF4E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F331F33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2740B588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7880D940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</w:tcPr>
          <w:p w14:paraId="021B6AF5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5D2D" w:rsidRPr="005C0BB2" w14:paraId="2001D835" w14:textId="77777777" w:rsidTr="002676FC">
        <w:trPr>
          <w:cantSplit/>
        </w:trPr>
        <w:tc>
          <w:tcPr>
            <w:tcW w:w="1977" w:type="dxa"/>
          </w:tcPr>
          <w:p w14:paraId="4D7CF203" w14:textId="77777777" w:rsidR="000E5D2D" w:rsidRPr="005C0BB2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69" w:type="dxa"/>
          </w:tcPr>
          <w:p w14:paraId="4D5D36C7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รับจ้างสาธารณะด้วย</w:t>
            </w:r>
          </w:p>
        </w:tc>
        <w:tc>
          <w:tcPr>
            <w:tcW w:w="1079" w:type="dxa"/>
          </w:tcPr>
          <w:p w14:paraId="0C0B5A65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A978FF6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37A9DD9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62063A43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23F61188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20B452E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569C715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6075481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1241DE04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03EEEA64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</w:tcPr>
          <w:p w14:paraId="7FA2B4DF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5D2D" w:rsidRPr="005C0BB2" w14:paraId="0F3AF4B7" w14:textId="77777777" w:rsidTr="002676FC">
        <w:trPr>
          <w:cantSplit/>
        </w:trPr>
        <w:tc>
          <w:tcPr>
            <w:tcW w:w="1977" w:type="dxa"/>
          </w:tcPr>
          <w:p w14:paraId="01D03336" w14:textId="77777777" w:rsidR="000E5D2D" w:rsidRPr="005C0BB2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14:paraId="2B495CCF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แอปพลิเคชั่นผ่านระบบ</w:t>
            </w:r>
          </w:p>
        </w:tc>
        <w:tc>
          <w:tcPr>
            <w:tcW w:w="1079" w:type="dxa"/>
          </w:tcPr>
          <w:p w14:paraId="387A41E6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53EF716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B99DB5D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7881467D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127A2319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72A128F5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BAD25A8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C8A722D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</w:tcPr>
          <w:p w14:paraId="564B0183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1685DE47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</w:tcPr>
          <w:p w14:paraId="28ACFB8C" w14:textId="77777777" w:rsidR="000E5D2D" w:rsidRPr="005C0BB2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A3DC4" w:rsidRPr="005C0BB2" w14:paraId="71F16B49" w14:textId="77777777" w:rsidTr="002676FC">
        <w:trPr>
          <w:cantSplit/>
        </w:trPr>
        <w:tc>
          <w:tcPr>
            <w:tcW w:w="1977" w:type="dxa"/>
          </w:tcPr>
          <w:p w14:paraId="63CAD590" w14:textId="77777777" w:rsidR="00DA3DC4" w:rsidRPr="005C0BB2" w:rsidRDefault="00DA3DC4" w:rsidP="00DA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9" w:type="dxa"/>
          </w:tcPr>
          <w:p w14:paraId="776FE148" w14:textId="77777777" w:rsidR="00DA3DC4" w:rsidRPr="005C0BB2" w:rsidRDefault="00DA3DC4" w:rsidP="00DA3DC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อินเตอร์เน็ต</w:t>
            </w:r>
          </w:p>
        </w:tc>
        <w:tc>
          <w:tcPr>
            <w:tcW w:w="1079" w:type="dxa"/>
          </w:tcPr>
          <w:p w14:paraId="1A227D8C" w14:textId="77777777" w:rsidR="00DA3DC4" w:rsidRPr="005C0BB2" w:rsidRDefault="00DA3DC4" w:rsidP="00DA3DC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8371709" w14:textId="77777777" w:rsidR="00DA3DC4" w:rsidRPr="005C0BB2" w:rsidRDefault="00DA3DC4" w:rsidP="00DA3DC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810" w:type="dxa"/>
            <w:gridSpan w:val="2"/>
          </w:tcPr>
          <w:p w14:paraId="347B906F" w14:textId="5A2CA250" w:rsidR="00DA3DC4" w:rsidRPr="005C0BB2" w:rsidRDefault="00DA3DC4" w:rsidP="00DA3DC4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904" w:type="dxa"/>
          </w:tcPr>
          <w:p w14:paraId="0360B5D7" w14:textId="4BD4182A" w:rsidR="00DA3DC4" w:rsidRPr="005C0BB2" w:rsidRDefault="00596B9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904" w:type="dxa"/>
          </w:tcPr>
          <w:p w14:paraId="302C9F78" w14:textId="35FE7A68" w:rsidR="00DA3DC4" w:rsidRPr="005C0BB2" w:rsidRDefault="00DA3DC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6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16,900</w:t>
            </w:r>
          </w:p>
        </w:tc>
        <w:tc>
          <w:tcPr>
            <w:tcW w:w="897" w:type="dxa"/>
          </w:tcPr>
          <w:p w14:paraId="3AEE986F" w14:textId="1E3B7A9A" w:rsidR="00DA3DC4" w:rsidRPr="005C0BB2" w:rsidRDefault="00596B9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6E5AABFE" w14:textId="2DE7222D" w:rsidR="00DA3DC4" w:rsidRPr="005C0BB2" w:rsidRDefault="00DA3DC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27852F07" w14:textId="4AFA5E8E" w:rsidR="00DA3DC4" w:rsidRPr="005C0BB2" w:rsidRDefault="00596B9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3,229</w:t>
            </w:r>
          </w:p>
        </w:tc>
        <w:tc>
          <w:tcPr>
            <w:tcW w:w="904" w:type="dxa"/>
          </w:tcPr>
          <w:p w14:paraId="3B69EDD8" w14:textId="3CCB687A" w:rsidR="00DA3DC4" w:rsidRPr="005C0BB2" w:rsidRDefault="00DA3DC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1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3,834</w:t>
            </w:r>
          </w:p>
        </w:tc>
        <w:tc>
          <w:tcPr>
            <w:tcW w:w="896" w:type="dxa"/>
            <w:gridSpan w:val="2"/>
          </w:tcPr>
          <w:p w14:paraId="69D64A30" w14:textId="77777777" w:rsidR="00DA3DC4" w:rsidRPr="005C0BB2" w:rsidRDefault="00DA3DC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2" w:type="dxa"/>
          </w:tcPr>
          <w:p w14:paraId="5CE901A8" w14:textId="77777777" w:rsidR="00DA3DC4" w:rsidRPr="005C0BB2" w:rsidRDefault="00DA3DC4" w:rsidP="00DA3DC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A3DC4" w:rsidRPr="005C0BB2" w14:paraId="0AEE1FA4" w14:textId="77777777" w:rsidTr="002676FC">
        <w:trPr>
          <w:cantSplit/>
        </w:trPr>
        <w:tc>
          <w:tcPr>
            <w:tcW w:w="1977" w:type="dxa"/>
          </w:tcPr>
          <w:p w14:paraId="55ADC6E1" w14:textId="77777777" w:rsidR="00DA3DC4" w:rsidRPr="005C0BB2" w:rsidRDefault="00DA3DC4" w:rsidP="00DA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69" w:type="dxa"/>
          </w:tcPr>
          <w:p w14:paraId="06B38D38" w14:textId="77777777" w:rsidR="00DA3DC4" w:rsidRPr="005C0BB2" w:rsidRDefault="00DA3DC4" w:rsidP="00DA3DC4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313D4AE7" w14:textId="77777777" w:rsidR="00DA3DC4" w:rsidRPr="005C0BB2" w:rsidRDefault="00DA3DC4" w:rsidP="00DA3D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76F442E" w14:textId="77777777" w:rsidR="00DA3DC4" w:rsidRPr="005C0BB2" w:rsidRDefault="00DA3DC4" w:rsidP="00DA3D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22975E65" w14:textId="77777777" w:rsidR="00DA3DC4" w:rsidRPr="005C0BB2" w:rsidRDefault="00DA3DC4" w:rsidP="00DA3D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4" w:type="dxa"/>
          </w:tcPr>
          <w:p w14:paraId="240D1FAF" w14:textId="506C5D71" w:rsidR="00DA3DC4" w:rsidRPr="005C0BB2" w:rsidRDefault="00596B9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904" w:type="dxa"/>
          </w:tcPr>
          <w:p w14:paraId="268551FF" w14:textId="77516840" w:rsidR="00DA3DC4" w:rsidRPr="005C0BB2" w:rsidRDefault="00DA3DC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6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16,900</w:t>
            </w:r>
          </w:p>
        </w:tc>
        <w:tc>
          <w:tcPr>
            <w:tcW w:w="897" w:type="dxa"/>
          </w:tcPr>
          <w:p w14:paraId="63A759CF" w14:textId="066B172A" w:rsidR="00DA3DC4" w:rsidRPr="005C0BB2" w:rsidRDefault="00596B9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262D408E" w14:textId="63003384" w:rsidR="00DA3DC4" w:rsidRPr="005C0BB2" w:rsidRDefault="00DA3DC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31123FB5" w14:textId="5256674C" w:rsidR="00DA3DC4" w:rsidRPr="005C0BB2" w:rsidRDefault="00596B9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3,229</w:t>
            </w:r>
          </w:p>
        </w:tc>
        <w:tc>
          <w:tcPr>
            <w:tcW w:w="904" w:type="dxa"/>
          </w:tcPr>
          <w:p w14:paraId="2422DE78" w14:textId="1532A9D3" w:rsidR="00DA3DC4" w:rsidRPr="005C0BB2" w:rsidRDefault="00DA3DC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1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3,834</w:t>
            </w:r>
          </w:p>
        </w:tc>
        <w:tc>
          <w:tcPr>
            <w:tcW w:w="896" w:type="dxa"/>
            <w:gridSpan w:val="2"/>
          </w:tcPr>
          <w:p w14:paraId="68BD61A8" w14:textId="77777777" w:rsidR="00DA3DC4" w:rsidRPr="005C0BB2" w:rsidRDefault="00DA3DC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2" w:type="dxa"/>
          </w:tcPr>
          <w:p w14:paraId="44584F7C" w14:textId="77777777" w:rsidR="00DA3DC4" w:rsidRPr="005C0BB2" w:rsidRDefault="00DA3DC4" w:rsidP="00DA3DC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C409704" w14:textId="77777777" w:rsidR="00811B5D" w:rsidRPr="005C0BB2" w:rsidRDefault="00811B5D" w:rsidP="0019015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4EE5663" w14:textId="77777777" w:rsidR="004F063A" w:rsidRPr="005C0BB2" w:rsidRDefault="00190155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674D707" w14:textId="77777777" w:rsidR="004F063A" w:rsidRPr="005C0BB2" w:rsidRDefault="004F063A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B69F0D4" w14:textId="77777777" w:rsidR="004F063A" w:rsidRPr="005C0BB2" w:rsidRDefault="004F063A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A489ADA" w14:textId="77777777" w:rsidR="001664D2" w:rsidRPr="005C0BB2" w:rsidRDefault="001664D2" w:rsidP="004F063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664D2" w:rsidRPr="005C0BB2" w:rsidSect="001664D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E6992FB" w14:textId="77777777" w:rsidR="000E5D2D" w:rsidRPr="005C0BB2" w:rsidRDefault="000E5D2D" w:rsidP="000E5D2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การซื้อเงินลงทุน</w:t>
      </w:r>
    </w:p>
    <w:p w14:paraId="433895B4" w14:textId="77777777" w:rsidR="000E5D2D" w:rsidRPr="005C0BB2" w:rsidRDefault="000E5D2D" w:rsidP="000E5D2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4C065BA1" w14:textId="0BB4D2FF" w:rsidR="00EA171A" w:rsidRPr="005C0BB2" w:rsidRDefault="00EA171A" w:rsidP="00EA171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เมื่อวันที่ 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6 </w:t>
      </w:r>
      <w:r w:rsidR="00730B87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="00640FC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 แอพเท็กซี่ จำกัด (“แอพเท็กซี่”) 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ได้เพิ่มทุนจดทะเบียนจากเดิม</w:t>
      </w:r>
      <w:r w:rsidR="000E5D2D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จำนวนเงิน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10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เป็นจำนวน</w:t>
      </w:r>
      <w:r w:rsidR="000E5D2D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16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>.90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โดยการออกหุ้นสามัญจำนวน 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690,000 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 มูลค่าที่ตราไว้หุ้นละ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10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บาท ทั้งนี้ บริษัทได้ลงทุนในหุ้นสามัญจากการเพิ่มทุนดังกล่าว จำนวน </w:t>
      </w:r>
      <w:r w:rsidR="00A5412B" w:rsidRPr="005C0BB2">
        <w:rPr>
          <w:rFonts w:asciiTheme="majorBidi" w:hAnsiTheme="majorBidi" w:cstheme="majorBidi"/>
          <w:sz w:val="28"/>
          <w:szCs w:val="28"/>
          <w:lang w:val="en-US" w:bidi="th-TH"/>
        </w:rPr>
        <w:t>326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>,299</w:t>
      </w:r>
      <w:r w:rsidR="00640FC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หุ้น เป็นจำนวนเงิน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5412B" w:rsidRPr="005C0BB2">
        <w:rPr>
          <w:rFonts w:asciiTheme="majorBidi" w:hAnsiTheme="majorBidi" w:cstheme="majorBidi"/>
          <w:sz w:val="28"/>
          <w:szCs w:val="28"/>
          <w:lang w:val="en-US" w:bidi="th-TH"/>
        </w:rPr>
        <w:t>3.26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 ทำให้บริษัทมีสัดส่วนถือหุ้นใน</w:t>
      </w:r>
      <w:r w:rsidR="00640FC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              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แอพแท็กซี่เปลี่ยนแปล</w:t>
      </w:r>
      <w:r w:rsidR="00640FC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ง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เป็นร้อยละ </w:t>
      </w:r>
      <w:r w:rsidR="00730B87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45.64 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ของทุนชำระแล้ว</w:t>
      </w:r>
    </w:p>
    <w:p w14:paraId="2AF5FCAB" w14:textId="77777777" w:rsidR="00EA171A" w:rsidRPr="005C0BB2" w:rsidRDefault="00EA171A" w:rsidP="00EA171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9EAE30B" w14:textId="733897B6" w:rsidR="00A52EA9" w:rsidRPr="005C0BB2" w:rsidRDefault="00A52EA9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="0037408E" w:rsidRPr="005C0BB2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91444B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ab/>
      </w:r>
      <w:r w:rsidR="0035789F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ส่วนปรับปรุง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อาคาร</w:t>
      </w:r>
      <w:r w:rsidR="0035789F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เช่า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และอุปกรณ์</w:t>
      </w:r>
    </w:p>
    <w:p w14:paraId="57B0B337" w14:textId="6F5C81DD" w:rsidR="009A763D" w:rsidRPr="005C0BB2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5C0BB2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9A763D" w:rsidRPr="005C0BB2" w14:paraId="16F072AB" w14:textId="77777777" w:rsidTr="004C37AF">
        <w:trPr>
          <w:tblHeader/>
        </w:trPr>
        <w:tc>
          <w:tcPr>
            <w:tcW w:w="2880" w:type="dxa"/>
          </w:tcPr>
          <w:p w14:paraId="44A55780" w14:textId="1D25C9C4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0" w:type="dxa"/>
            <w:gridSpan w:val="6"/>
          </w:tcPr>
          <w:p w14:paraId="161AA31E" w14:textId="5D21140E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763D" w:rsidRPr="005C0BB2" w14:paraId="438558BB" w14:textId="77777777" w:rsidTr="004C37AF">
        <w:trPr>
          <w:tblHeader/>
        </w:trPr>
        <w:tc>
          <w:tcPr>
            <w:tcW w:w="2880" w:type="dxa"/>
          </w:tcPr>
          <w:p w14:paraId="216BC983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1E73B1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E49239F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26E847D5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38186B47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BD865C7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57C534BF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763D" w:rsidRPr="005C0BB2" w14:paraId="6D5DBD03" w14:textId="77777777" w:rsidTr="004C37AF">
        <w:trPr>
          <w:tblHeader/>
        </w:trPr>
        <w:tc>
          <w:tcPr>
            <w:tcW w:w="2880" w:type="dxa"/>
          </w:tcPr>
          <w:p w14:paraId="6DA9D380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23BFFA" w14:textId="1E74E94F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1021E6"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218891A5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0F4826C9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5E049734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712989D8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619A0925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A763D" w:rsidRPr="005C0BB2" w14:paraId="17E821B3" w14:textId="77777777" w:rsidTr="004C37AF">
        <w:trPr>
          <w:tblHeader/>
        </w:trPr>
        <w:tc>
          <w:tcPr>
            <w:tcW w:w="2880" w:type="dxa"/>
          </w:tcPr>
          <w:p w14:paraId="4028FD7F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7F91D011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763D" w:rsidRPr="005C0BB2" w14:paraId="43929662" w14:textId="77777777" w:rsidTr="004C37AF">
        <w:tc>
          <w:tcPr>
            <w:tcW w:w="2880" w:type="dxa"/>
          </w:tcPr>
          <w:p w14:paraId="3F619DE1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F29004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8BA3AC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12DC7E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A1B3E8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7F6E7F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BEE636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7408E" w:rsidRPr="005C0BB2" w14:paraId="6D7F0010" w14:textId="77777777" w:rsidTr="004C37AF">
        <w:tc>
          <w:tcPr>
            <w:tcW w:w="2880" w:type="dxa"/>
          </w:tcPr>
          <w:p w14:paraId="69A015AD" w14:textId="6008A4CA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3D6C7327" w14:textId="19A68399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4,390</w:t>
            </w:r>
          </w:p>
        </w:tc>
        <w:tc>
          <w:tcPr>
            <w:tcW w:w="1080" w:type="dxa"/>
            <w:vAlign w:val="bottom"/>
          </w:tcPr>
          <w:p w14:paraId="048A68D4" w14:textId="105D48FF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9,914</w:t>
            </w:r>
          </w:p>
        </w:tc>
        <w:tc>
          <w:tcPr>
            <w:tcW w:w="1080" w:type="dxa"/>
            <w:vAlign w:val="bottom"/>
          </w:tcPr>
          <w:p w14:paraId="4CE42F55" w14:textId="7A025C18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15,39</w:t>
            </w:r>
            <w:r w:rsidRPr="005C0BB2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68F8B10F" w14:textId="11EA21CD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5,852</w:t>
            </w:r>
          </w:p>
        </w:tc>
        <w:tc>
          <w:tcPr>
            <w:tcW w:w="990" w:type="dxa"/>
            <w:vAlign w:val="bottom"/>
          </w:tcPr>
          <w:p w14:paraId="27AD7CD8" w14:textId="7760148E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9B2FA1" w14:textId="238A687A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35,553</w:t>
            </w:r>
          </w:p>
        </w:tc>
      </w:tr>
      <w:tr w:rsidR="0037408E" w:rsidRPr="005C0BB2" w14:paraId="6F3EE430" w14:textId="77777777" w:rsidTr="004C37AF">
        <w:tc>
          <w:tcPr>
            <w:tcW w:w="2880" w:type="dxa"/>
          </w:tcPr>
          <w:p w14:paraId="3C325814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269D140" w14:textId="4135ABD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1,571</w:t>
            </w:r>
          </w:p>
        </w:tc>
        <w:tc>
          <w:tcPr>
            <w:tcW w:w="1080" w:type="dxa"/>
            <w:vAlign w:val="bottom"/>
          </w:tcPr>
          <w:p w14:paraId="608D8A38" w14:textId="0CB02831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2,22</w:t>
            </w:r>
            <w:r w:rsidRPr="005C0BB2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80" w:type="dxa"/>
            <w:vAlign w:val="bottom"/>
          </w:tcPr>
          <w:p w14:paraId="30FC7DDB" w14:textId="48A1E7E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1080" w:type="dxa"/>
            <w:vAlign w:val="bottom"/>
          </w:tcPr>
          <w:p w14:paraId="61750988" w14:textId="6E346439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3,093</w:t>
            </w:r>
          </w:p>
        </w:tc>
        <w:tc>
          <w:tcPr>
            <w:tcW w:w="990" w:type="dxa"/>
            <w:vAlign w:val="bottom"/>
          </w:tcPr>
          <w:p w14:paraId="61FB917A" w14:textId="75AC0002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B08E4D1" w14:textId="446545BB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8,891</w:t>
            </w:r>
          </w:p>
        </w:tc>
      </w:tr>
      <w:tr w:rsidR="0037408E" w:rsidRPr="005C0BB2" w14:paraId="1B6662B7" w14:textId="77777777" w:rsidTr="004C37AF">
        <w:tc>
          <w:tcPr>
            <w:tcW w:w="2880" w:type="dxa"/>
          </w:tcPr>
          <w:p w14:paraId="6CF3D9A4" w14:textId="39DABD03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1F15A78" w14:textId="7C77CEC3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(133)</w:t>
            </w:r>
          </w:p>
        </w:tc>
        <w:tc>
          <w:tcPr>
            <w:tcW w:w="1080" w:type="dxa"/>
            <w:vAlign w:val="bottom"/>
          </w:tcPr>
          <w:p w14:paraId="03288B09" w14:textId="1CC2AD97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080" w:type="dxa"/>
            <w:vAlign w:val="bottom"/>
          </w:tcPr>
          <w:p w14:paraId="456A78CA" w14:textId="1A0AA43F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(929)</w:t>
            </w:r>
          </w:p>
        </w:tc>
        <w:tc>
          <w:tcPr>
            <w:tcW w:w="1080" w:type="dxa"/>
            <w:vAlign w:val="bottom"/>
          </w:tcPr>
          <w:p w14:paraId="20A8B0C8" w14:textId="68BDED7C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(128)</w:t>
            </w:r>
          </w:p>
        </w:tc>
        <w:tc>
          <w:tcPr>
            <w:tcW w:w="990" w:type="dxa"/>
            <w:vAlign w:val="bottom"/>
          </w:tcPr>
          <w:p w14:paraId="0292B982" w14:textId="6AB2025B" w:rsidR="0037408E" w:rsidRPr="005C0BB2" w:rsidRDefault="0037408E" w:rsidP="00640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1E36354" w14:textId="13E0CB4C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(1,261)</w:t>
            </w:r>
          </w:p>
        </w:tc>
      </w:tr>
      <w:tr w:rsidR="0037408E" w:rsidRPr="005C0BB2" w14:paraId="21964496" w14:textId="77777777" w:rsidTr="004C37AF">
        <w:trPr>
          <w:trHeight w:val="46"/>
        </w:trPr>
        <w:tc>
          <w:tcPr>
            <w:tcW w:w="2880" w:type="dxa"/>
          </w:tcPr>
          <w:p w14:paraId="41E5BEC0" w14:textId="074490FC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5D3B567" w14:textId="1A86D868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E2E83D" w14:textId="1B43FE7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F4525D" w14:textId="17F1332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088A56" w14:textId="48DB163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AFC2D5" w14:textId="199A2070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D24B0E" w14:textId="05A8037A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408E" w:rsidRPr="005C0BB2" w14:paraId="0860A637" w14:textId="77777777" w:rsidTr="004C37AF">
        <w:tc>
          <w:tcPr>
            <w:tcW w:w="2880" w:type="dxa"/>
          </w:tcPr>
          <w:p w14:paraId="1CD1E292" w14:textId="5DAAE1B2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3AEDB7BB" w14:textId="7B8A00E2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5,828</w:t>
            </w:r>
          </w:p>
        </w:tc>
        <w:tc>
          <w:tcPr>
            <w:tcW w:w="1080" w:type="dxa"/>
            <w:vAlign w:val="bottom"/>
          </w:tcPr>
          <w:p w14:paraId="4CAE5FB8" w14:textId="7850CB7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</w:t>
            </w:r>
            <w:r w:rsidRPr="005C0BB2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071</w:t>
            </w:r>
          </w:p>
        </w:tc>
        <w:tc>
          <w:tcPr>
            <w:tcW w:w="1080" w:type="dxa"/>
            <w:vAlign w:val="bottom"/>
          </w:tcPr>
          <w:p w14:paraId="589AE711" w14:textId="4E9BA878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16,46</w:t>
            </w:r>
            <w:r w:rsidRPr="005C0BB2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499F4D1E" w14:textId="449ADBA2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8,817</w:t>
            </w:r>
          </w:p>
        </w:tc>
        <w:tc>
          <w:tcPr>
            <w:tcW w:w="990" w:type="dxa"/>
            <w:vAlign w:val="bottom"/>
          </w:tcPr>
          <w:p w14:paraId="7F5E5ED9" w14:textId="03E8C01B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2699AB3" w14:textId="131E6EA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43,183</w:t>
            </w:r>
          </w:p>
        </w:tc>
      </w:tr>
      <w:tr w:rsidR="0037408E" w:rsidRPr="005C0BB2" w14:paraId="6044A306" w14:textId="77777777" w:rsidTr="004C37AF">
        <w:tc>
          <w:tcPr>
            <w:tcW w:w="2880" w:type="dxa"/>
          </w:tcPr>
          <w:p w14:paraId="7ED52FA5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391B876" w14:textId="0BFA83EE" w:rsidR="0037408E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2,10</w:t>
            </w:r>
            <w:r w:rsidR="00B23CCA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185E79E3" w14:textId="415AA9FD" w:rsidR="0037408E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2,465</w:t>
            </w:r>
          </w:p>
        </w:tc>
        <w:tc>
          <w:tcPr>
            <w:tcW w:w="1080" w:type="dxa"/>
            <w:vAlign w:val="bottom"/>
          </w:tcPr>
          <w:p w14:paraId="7B76A5F8" w14:textId="3F1BBF2A" w:rsidR="0037408E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1,273</w:t>
            </w:r>
          </w:p>
        </w:tc>
        <w:tc>
          <w:tcPr>
            <w:tcW w:w="1080" w:type="dxa"/>
            <w:vAlign w:val="bottom"/>
          </w:tcPr>
          <w:p w14:paraId="11CA1741" w14:textId="39F4D400" w:rsidR="0037408E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90" w:type="dxa"/>
            <w:vAlign w:val="bottom"/>
          </w:tcPr>
          <w:p w14:paraId="10EACB58" w14:textId="783A5112" w:rsidR="0037408E" w:rsidRPr="005C0BB2" w:rsidRDefault="00A80DD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990" w:type="dxa"/>
            <w:vAlign w:val="bottom"/>
          </w:tcPr>
          <w:p w14:paraId="1A87A153" w14:textId="4373B047" w:rsidR="0037408E" w:rsidRPr="005C0BB2" w:rsidRDefault="00B6117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6,61</w:t>
            </w:r>
            <w:r w:rsidR="00B23CC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ED0777" w:rsidRPr="005C0BB2" w14:paraId="23DDB5D9" w14:textId="77777777" w:rsidTr="004C37AF">
        <w:tc>
          <w:tcPr>
            <w:tcW w:w="2880" w:type="dxa"/>
          </w:tcPr>
          <w:p w14:paraId="6FF58CE2" w14:textId="59733AC1" w:rsidR="00ED0777" w:rsidRPr="005C0BB2" w:rsidRDefault="00ED0777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3A2AA76C" w14:textId="7E8D0B95" w:rsidR="00ED0777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(270)</w:t>
            </w:r>
          </w:p>
        </w:tc>
        <w:tc>
          <w:tcPr>
            <w:tcW w:w="1080" w:type="dxa"/>
            <w:vAlign w:val="bottom"/>
          </w:tcPr>
          <w:p w14:paraId="1165B4AD" w14:textId="1DAA632A" w:rsidR="00ED0777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1080" w:type="dxa"/>
            <w:vAlign w:val="bottom"/>
          </w:tcPr>
          <w:p w14:paraId="05D10D8B" w14:textId="3DAC51B9" w:rsidR="00ED0777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(886)</w:t>
            </w:r>
          </w:p>
        </w:tc>
        <w:tc>
          <w:tcPr>
            <w:tcW w:w="1080" w:type="dxa"/>
            <w:vAlign w:val="bottom"/>
          </w:tcPr>
          <w:p w14:paraId="400145EB" w14:textId="0075E556" w:rsidR="00ED0777" w:rsidRPr="005C0BB2" w:rsidRDefault="00A80DD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BE41999" w14:textId="704504B1" w:rsidR="00ED0777" w:rsidRPr="005C0BB2" w:rsidRDefault="00A80DD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B6B229" w14:textId="04F154A3" w:rsidR="00ED0777" w:rsidRPr="005C0BB2" w:rsidRDefault="00B6117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(1,261)</w:t>
            </w:r>
          </w:p>
        </w:tc>
      </w:tr>
      <w:tr w:rsidR="0037408E" w:rsidRPr="005C0BB2" w14:paraId="43543B28" w14:textId="77777777" w:rsidTr="004C37AF">
        <w:tc>
          <w:tcPr>
            <w:tcW w:w="2880" w:type="dxa"/>
          </w:tcPr>
          <w:p w14:paraId="442F0E06" w14:textId="573523F5" w:rsidR="0037408E" w:rsidRPr="005C0BB2" w:rsidRDefault="00ED0777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5C39C4C9" w14:textId="06B4B76C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080" w:type="dxa"/>
            <w:vAlign w:val="bottom"/>
          </w:tcPr>
          <w:p w14:paraId="2F3F2D3C" w14:textId="2CAB0971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5B724F3" w14:textId="3B41B36D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E11430F" w14:textId="45EBC5D8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7468CE8" w14:textId="5A27859E" w:rsidR="0037408E" w:rsidRPr="005C0BB2" w:rsidDel="00BB281C" w:rsidRDefault="00A80DDE" w:rsidP="00640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(289)</w:t>
            </w:r>
          </w:p>
        </w:tc>
        <w:tc>
          <w:tcPr>
            <w:tcW w:w="990" w:type="dxa"/>
            <w:vAlign w:val="bottom"/>
          </w:tcPr>
          <w:p w14:paraId="6898A73A" w14:textId="394892B5" w:rsidR="0037408E" w:rsidRPr="005C0BB2" w:rsidRDefault="00B6117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7408E" w:rsidRPr="005C0BB2" w14:paraId="5E221B84" w14:textId="77777777" w:rsidTr="004C37AF">
        <w:tc>
          <w:tcPr>
            <w:tcW w:w="2880" w:type="dxa"/>
          </w:tcPr>
          <w:p w14:paraId="7D1BF439" w14:textId="69E3AF4F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34752505" w14:textId="1F6DC11A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7,94</w:t>
            </w:r>
            <w:r w:rsidR="00B23CC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0D1A0377" w14:textId="4B71B11F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14,431</w:t>
            </w:r>
          </w:p>
        </w:tc>
        <w:tc>
          <w:tcPr>
            <w:tcW w:w="1080" w:type="dxa"/>
            <w:vAlign w:val="bottom"/>
          </w:tcPr>
          <w:p w14:paraId="3A03AD1E" w14:textId="7B1DFCBE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16,854</w:t>
            </w:r>
          </w:p>
        </w:tc>
        <w:tc>
          <w:tcPr>
            <w:tcW w:w="1080" w:type="dxa"/>
            <w:vAlign w:val="bottom"/>
          </w:tcPr>
          <w:p w14:paraId="3A153D47" w14:textId="1EB79CE6" w:rsidR="0037408E" w:rsidRPr="005C0BB2" w:rsidRDefault="00A80DD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9,301</w:t>
            </w:r>
          </w:p>
        </w:tc>
        <w:tc>
          <w:tcPr>
            <w:tcW w:w="990" w:type="dxa"/>
            <w:vAlign w:val="bottom"/>
          </w:tcPr>
          <w:p w14:paraId="5BDC9D6A" w14:textId="393DE739" w:rsidR="0037408E" w:rsidRPr="005C0BB2" w:rsidRDefault="00A80DDE" w:rsidP="00640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398FD66E" w14:textId="28819D1A" w:rsidR="0037408E" w:rsidRPr="005C0BB2" w:rsidRDefault="00B6117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48,53</w:t>
            </w:r>
            <w:r w:rsidR="00B23CC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37408E" w:rsidRPr="005C0BB2" w14:paraId="531A0F6B" w14:textId="77777777" w:rsidTr="004C37AF">
        <w:trPr>
          <w:trHeight w:val="119"/>
        </w:trPr>
        <w:tc>
          <w:tcPr>
            <w:tcW w:w="2880" w:type="dxa"/>
          </w:tcPr>
          <w:p w14:paraId="5D8683D3" w14:textId="77777777" w:rsidR="0037408E" w:rsidRPr="005C0BB2" w:rsidRDefault="0037408E" w:rsidP="0037408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C7C0C9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B0B7E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F49B11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EDC12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17D740" w14:textId="77777777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A9832D" w14:textId="77777777" w:rsidR="0037408E" w:rsidRPr="005C0BB2" w:rsidRDefault="0037408E" w:rsidP="0037408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7408E" w:rsidRPr="005C0BB2" w14:paraId="654BC431" w14:textId="77777777" w:rsidTr="004C37AF">
        <w:tc>
          <w:tcPr>
            <w:tcW w:w="2880" w:type="dxa"/>
          </w:tcPr>
          <w:p w14:paraId="7DC8F3B3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13A16E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8EA0D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BE60E2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9777B9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D8C1D5" w14:textId="77777777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0E91D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43F06B8E" w14:textId="77777777" w:rsidTr="004C37AF">
        <w:tc>
          <w:tcPr>
            <w:tcW w:w="2880" w:type="dxa"/>
          </w:tcPr>
          <w:p w14:paraId="26B270A8" w14:textId="6B2DCB6C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2698A33E" w14:textId="318722FC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(585)</w:t>
            </w:r>
          </w:p>
        </w:tc>
        <w:tc>
          <w:tcPr>
            <w:tcW w:w="1080" w:type="dxa"/>
            <w:vAlign w:val="bottom"/>
          </w:tcPr>
          <w:p w14:paraId="48BB3C91" w14:textId="05B57A7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(4,845)</w:t>
            </w:r>
          </w:p>
        </w:tc>
        <w:tc>
          <w:tcPr>
            <w:tcW w:w="1080" w:type="dxa"/>
            <w:vAlign w:val="bottom"/>
          </w:tcPr>
          <w:p w14:paraId="520F659C" w14:textId="2381254F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(8,918)</w:t>
            </w:r>
          </w:p>
        </w:tc>
        <w:tc>
          <w:tcPr>
            <w:tcW w:w="1080" w:type="dxa"/>
            <w:vAlign w:val="bottom"/>
          </w:tcPr>
          <w:p w14:paraId="33B9F0D5" w14:textId="701326C3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(3,059)</w:t>
            </w:r>
          </w:p>
        </w:tc>
        <w:tc>
          <w:tcPr>
            <w:tcW w:w="990" w:type="dxa"/>
            <w:vAlign w:val="bottom"/>
          </w:tcPr>
          <w:p w14:paraId="7F58E913" w14:textId="35B093AF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F28BF8" w14:textId="749339F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(17,407)</w:t>
            </w:r>
          </w:p>
        </w:tc>
      </w:tr>
      <w:tr w:rsidR="0037408E" w:rsidRPr="005C0BB2" w14:paraId="240BF6B8" w14:textId="77777777" w:rsidTr="004C37AF">
        <w:tc>
          <w:tcPr>
            <w:tcW w:w="2880" w:type="dxa"/>
          </w:tcPr>
          <w:p w14:paraId="795B04D8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D5BFA4" w14:textId="252A80A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(784)</w:t>
            </w:r>
          </w:p>
        </w:tc>
        <w:tc>
          <w:tcPr>
            <w:tcW w:w="1080" w:type="dxa"/>
            <w:vAlign w:val="bottom"/>
          </w:tcPr>
          <w:p w14:paraId="2A25C315" w14:textId="1E67247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(1,724)</w:t>
            </w:r>
          </w:p>
        </w:tc>
        <w:tc>
          <w:tcPr>
            <w:tcW w:w="1080" w:type="dxa"/>
            <w:vAlign w:val="bottom"/>
          </w:tcPr>
          <w:p w14:paraId="05B9C191" w14:textId="50D894D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(2,507)</w:t>
            </w:r>
          </w:p>
        </w:tc>
        <w:tc>
          <w:tcPr>
            <w:tcW w:w="1080" w:type="dxa"/>
            <w:vAlign w:val="bottom"/>
          </w:tcPr>
          <w:p w14:paraId="42438F59" w14:textId="1D62B592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(867)</w:t>
            </w:r>
          </w:p>
        </w:tc>
        <w:tc>
          <w:tcPr>
            <w:tcW w:w="990" w:type="dxa"/>
            <w:vAlign w:val="bottom"/>
          </w:tcPr>
          <w:p w14:paraId="34DF2199" w14:textId="15E63956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F18C35F" w14:textId="7011293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(5,882)</w:t>
            </w:r>
          </w:p>
        </w:tc>
      </w:tr>
      <w:tr w:rsidR="0037408E" w:rsidRPr="005C0BB2" w14:paraId="0A41B492" w14:textId="77777777" w:rsidTr="004C37AF">
        <w:tc>
          <w:tcPr>
            <w:tcW w:w="2880" w:type="dxa"/>
          </w:tcPr>
          <w:p w14:paraId="7A04B733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1F50EDF" w14:textId="45DAAD59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080" w:type="dxa"/>
            <w:vAlign w:val="bottom"/>
          </w:tcPr>
          <w:p w14:paraId="514857DA" w14:textId="334A185B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bottom"/>
          </w:tcPr>
          <w:p w14:paraId="5F5F340A" w14:textId="43602A1F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080" w:type="dxa"/>
            <w:vAlign w:val="bottom"/>
          </w:tcPr>
          <w:p w14:paraId="625C4869" w14:textId="472478F5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90" w:type="dxa"/>
            <w:vAlign w:val="bottom"/>
          </w:tcPr>
          <w:p w14:paraId="0952C9C0" w14:textId="2A411BB1" w:rsidR="0037408E" w:rsidRPr="005C0BB2" w:rsidRDefault="0037408E" w:rsidP="00640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1289EA" w14:textId="2FF8B46E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233</w:t>
            </w:r>
          </w:p>
        </w:tc>
      </w:tr>
      <w:tr w:rsidR="0037408E" w:rsidRPr="005C0BB2" w14:paraId="3CA7D888" w14:textId="77777777" w:rsidTr="004C37AF">
        <w:tc>
          <w:tcPr>
            <w:tcW w:w="2880" w:type="dxa"/>
          </w:tcPr>
          <w:p w14:paraId="15B9015C" w14:textId="1A57A056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และ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575E25D" w14:textId="732EA438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4679EF9D" w14:textId="5F5EE46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(6,499)</w:t>
            </w:r>
          </w:p>
        </w:tc>
        <w:tc>
          <w:tcPr>
            <w:tcW w:w="1080" w:type="dxa"/>
            <w:vAlign w:val="bottom"/>
          </w:tcPr>
          <w:p w14:paraId="4EEA2E2E" w14:textId="566CA778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(11,378)</w:t>
            </w:r>
          </w:p>
        </w:tc>
        <w:tc>
          <w:tcPr>
            <w:tcW w:w="1080" w:type="dxa"/>
            <w:vAlign w:val="bottom"/>
          </w:tcPr>
          <w:p w14:paraId="08FA73E1" w14:textId="216189F3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(3,824)</w:t>
            </w:r>
          </w:p>
        </w:tc>
        <w:tc>
          <w:tcPr>
            <w:tcW w:w="990" w:type="dxa"/>
            <w:vAlign w:val="bottom"/>
          </w:tcPr>
          <w:p w14:paraId="0B3C3810" w14:textId="35F60393" w:rsidR="0037408E" w:rsidRPr="005C0BB2" w:rsidRDefault="0037408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3F6F91" w14:textId="39F3DF2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(23,056)</w:t>
            </w:r>
          </w:p>
        </w:tc>
      </w:tr>
      <w:tr w:rsidR="0037408E" w:rsidRPr="005C0BB2" w14:paraId="2F4B36E0" w14:textId="77777777" w:rsidTr="004C37AF">
        <w:tc>
          <w:tcPr>
            <w:tcW w:w="2880" w:type="dxa"/>
          </w:tcPr>
          <w:p w14:paraId="0E2A9E7E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40F0D63" w14:textId="20759DD2" w:rsidR="0037408E" w:rsidRPr="005C0BB2" w:rsidRDefault="00A83AE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(1,501)</w:t>
            </w:r>
          </w:p>
        </w:tc>
        <w:tc>
          <w:tcPr>
            <w:tcW w:w="1080" w:type="dxa"/>
            <w:vAlign w:val="bottom"/>
          </w:tcPr>
          <w:p w14:paraId="208138A1" w14:textId="34924AF7" w:rsidR="0037408E" w:rsidRPr="005C0BB2" w:rsidRDefault="00A83AE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(2,141)</w:t>
            </w:r>
          </w:p>
        </w:tc>
        <w:tc>
          <w:tcPr>
            <w:tcW w:w="1080" w:type="dxa"/>
            <w:vAlign w:val="bottom"/>
          </w:tcPr>
          <w:p w14:paraId="18662BAB" w14:textId="38506D65" w:rsidR="0037408E" w:rsidRPr="005C0BB2" w:rsidRDefault="00A83AE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(1,963)</w:t>
            </w:r>
          </w:p>
        </w:tc>
        <w:tc>
          <w:tcPr>
            <w:tcW w:w="1080" w:type="dxa"/>
            <w:vAlign w:val="bottom"/>
          </w:tcPr>
          <w:p w14:paraId="22A5F4EC" w14:textId="297F9108" w:rsidR="0037408E" w:rsidRPr="005C0BB2" w:rsidRDefault="00501839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(1,148)</w:t>
            </w:r>
          </w:p>
        </w:tc>
        <w:tc>
          <w:tcPr>
            <w:tcW w:w="990" w:type="dxa"/>
            <w:vAlign w:val="bottom"/>
          </w:tcPr>
          <w:p w14:paraId="53B1C53E" w14:textId="30FAEDFC" w:rsidR="0037408E" w:rsidRPr="005C0BB2" w:rsidRDefault="00392F4E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E8CE9C" w14:textId="1A113881" w:rsidR="0037408E" w:rsidRPr="005C0BB2" w:rsidRDefault="00D4195D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(6,753)</w:t>
            </w:r>
          </w:p>
        </w:tc>
      </w:tr>
      <w:tr w:rsidR="0037408E" w:rsidRPr="005C0BB2" w14:paraId="1EF14A06" w14:textId="77777777" w:rsidTr="004C37AF">
        <w:tc>
          <w:tcPr>
            <w:tcW w:w="2880" w:type="dxa"/>
          </w:tcPr>
          <w:p w14:paraId="7385010B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08602C0" w14:textId="0CBBB7F9" w:rsidR="0037408E" w:rsidRPr="005C0BB2" w:rsidRDefault="00A83AEA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40244E0D" w14:textId="6DDF854E" w:rsidR="0037408E" w:rsidRPr="005C0BB2" w:rsidRDefault="00A83AEA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4BD31B71" w14:textId="51327D27" w:rsidR="0037408E" w:rsidRPr="005C0BB2" w:rsidRDefault="00A83AEA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B23CCA">
              <w:rPr>
                <w:rFonts w:asciiTheme="majorBidi" w:eastAsia="Times New Roman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080" w:type="dxa"/>
            <w:vAlign w:val="bottom"/>
          </w:tcPr>
          <w:p w14:paraId="7CD0AC44" w14:textId="1DEBAB5D" w:rsidR="0037408E" w:rsidRPr="005C0BB2" w:rsidRDefault="00501839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C6DB452" w14:textId="2588B1D1" w:rsidR="0037408E" w:rsidRPr="005C0BB2" w:rsidRDefault="00392F4E" w:rsidP="00640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7ABA54D" w14:textId="0458A910" w:rsidR="0037408E" w:rsidRPr="005C0BB2" w:rsidRDefault="00D4195D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96</w:t>
            </w:r>
            <w:r w:rsidR="00B23CCA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37408E" w:rsidRPr="005C0BB2" w14:paraId="7B723838" w14:textId="77777777" w:rsidTr="004C37AF">
        <w:tc>
          <w:tcPr>
            <w:tcW w:w="2880" w:type="dxa"/>
          </w:tcPr>
          <w:p w14:paraId="29B193DC" w14:textId="494173CA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1C8223EF" w14:textId="454AA703" w:rsidR="0037408E" w:rsidRPr="005C0BB2" w:rsidRDefault="00A83AEA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(2,753)</w:t>
            </w:r>
          </w:p>
        </w:tc>
        <w:tc>
          <w:tcPr>
            <w:tcW w:w="1080" w:type="dxa"/>
            <w:vAlign w:val="bottom"/>
          </w:tcPr>
          <w:p w14:paraId="47A94677" w14:textId="10D6CA4D" w:rsidR="0037408E" w:rsidRPr="005C0BB2" w:rsidRDefault="00A83AEA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(8,537)</w:t>
            </w:r>
          </w:p>
        </w:tc>
        <w:tc>
          <w:tcPr>
            <w:tcW w:w="1080" w:type="dxa"/>
            <w:vAlign w:val="bottom"/>
          </w:tcPr>
          <w:p w14:paraId="44011760" w14:textId="21895B9E" w:rsidR="0037408E" w:rsidRPr="005C0BB2" w:rsidRDefault="00A83AEA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(12,58</w:t>
            </w:r>
            <w:r w:rsidR="00B23CC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8EA9709" w14:textId="4143D169" w:rsidR="0037408E" w:rsidRPr="005C0BB2" w:rsidRDefault="00501839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(4,972)</w:t>
            </w:r>
          </w:p>
        </w:tc>
        <w:tc>
          <w:tcPr>
            <w:tcW w:w="990" w:type="dxa"/>
            <w:vAlign w:val="bottom"/>
          </w:tcPr>
          <w:p w14:paraId="5AB13A51" w14:textId="081A6D88" w:rsidR="0037408E" w:rsidRPr="005C0BB2" w:rsidRDefault="00392F4E" w:rsidP="00640F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170D9D" w14:textId="047DDE92" w:rsidR="0037408E" w:rsidRPr="005C0BB2" w:rsidRDefault="00D4195D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(28,84</w:t>
            </w:r>
            <w:r w:rsidR="00B23CC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37408E" w:rsidRPr="005C0BB2" w14:paraId="5A281FD3" w14:textId="77777777" w:rsidTr="004C37AF">
        <w:tc>
          <w:tcPr>
            <w:tcW w:w="2880" w:type="dxa"/>
          </w:tcPr>
          <w:p w14:paraId="57F0EEE8" w14:textId="77777777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0A0CA0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9347D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8DF25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D583E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33141B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E973710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61FB1A50" w14:textId="77777777" w:rsidTr="004C37AF">
        <w:tc>
          <w:tcPr>
            <w:tcW w:w="2880" w:type="dxa"/>
          </w:tcPr>
          <w:p w14:paraId="23AACA85" w14:textId="77777777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28055D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62B1B4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4815F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7F7AD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97BF2D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68E08FA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18835CC2" w14:textId="77777777" w:rsidTr="004C37AF">
        <w:tc>
          <w:tcPr>
            <w:tcW w:w="2880" w:type="dxa"/>
          </w:tcPr>
          <w:p w14:paraId="792D5171" w14:textId="77777777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9A48D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E97CC7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64D739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A1AC80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63A20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C4B1C2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7EDAA6C6" w14:textId="77777777" w:rsidTr="004C37AF">
        <w:tc>
          <w:tcPr>
            <w:tcW w:w="2880" w:type="dxa"/>
          </w:tcPr>
          <w:p w14:paraId="67E3A3AB" w14:textId="77777777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30AC38B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FC7EF7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9FB0E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5292C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D544EB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6C1AB6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017F0682" w14:textId="77777777" w:rsidTr="004C37AF">
        <w:tc>
          <w:tcPr>
            <w:tcW w:w="2880" w:type="dxa"/>
          </w:tcPr>
          <w:p w14:paraId="253CF809" w14:textId="61B47166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2F043FB9" w14:textId="428019FA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3,805</w:t>
            </w:r>
          </w:p>
        </w:tc>
        <w:tc>
          <w:tcPr>
            <w:tcW w:w="1080" w:type="dxa"/>
            <w:vAlign w:val="bottom"/>
          </w:tcPr>
          <w:p w14:paraId="510D5680" w14:textId="650AEDEB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5,069</w:t>
            </w:r>
          </w:p>
        </w:tc>
        <w:tc>
          <w:tcPr>
            <w:tcW w:w="1080" w:type="dxa"/>
            <w:vAlign w:val="bottom"/>
          </w:tcPr>
          <w:p w14:paraId="07BC527B" w14:textId="58E2FCAD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6,479</w:t>
            </w:r>
          </w:p>
        </w:tc>
        <w:tc>
          <w:tcPr>
            <w:tcW w:w="1080" w:type="dxa"/>
            <w:vAlign w:val="bottom"/>
          </w:tcPr>
          <w:p w14:paraId="5EB4F453" w14:textId="1B0A8571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2,793</w:t>
            </w:r>
          </w:p>
        </w:tc>
        <w:tc>
          <w:tcPr>
            <w:tcW w:w="990" w:type="dxa"/>
            <w:vAlign w:val="bottom"/>
          </w:tcPr>
          <w:p w14:paraId="5F0E0478" w14:textId="164489A1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7CE5426" w14:textId="3E59E50E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18,146</w:t>
            </w:r>
          </w:p>
        </w:tc>
      </w:tr>
      <w:tr w:rsidR="0037408E" w:rsidRPr="005C0BB2" w14:paraId="59AD27D4" w14:textId="77777777" w:rsidTr="004C37AF">
        <w:tc>
          <w:tcPr>
            <w:tcW w:w="2880" w:type="dxa"/>
          </w:tcPr>
          <w:p w14:paraId="01294E65" w14:textId="4C374791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28B12FC4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824496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8DF989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AAC01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982734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E24ED37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408E" w:rsidRPr="005C0BB2" w14:paraId="73EA40F5" w14:textId="77777777" w:rsidTr="004C37AF">
        <w:tc>
          <w:tcPr>
            <w:tcW w:w="2880" w:type="dxa"/>
          </w:tcPr>
          <w:p w14:paraId="62DDC97A" w14:textId="3F690729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18748E0" w14:textId="5B9B886B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4,473</w:t>
            </w:r>
          </w:p>
        </w:tc>
        <w:tc>
          <w:tcPr>
            <w:tcW w:w="1080" w:type="dxa"/>
            <w:vAlign w:val="bottom"/>
          </w:tcPr>
          <w:p w14:paraId="6E03A75E" w14:textId="78CD4EAE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5,572</w:t>
            </w:r>
          </w:p>
        </w:tc>
        <w:tc>
          <w:tcPr>
            <w:tcW w:w="1080" w:type="dxa"/>
            <w:vAlign w:val="bottom"/>
          </w:tcPr>
          <w:p w14:paraId="1D38B3DE" w14:textId="775052EF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5,08</w:t>
            </w:r>
            <w:r w:rsidRPr="005C0BB2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080" w:type="dxa"/>
            <w:vAlign w:val="bottom"/>
          </w:tcPr>
          <w:p w14:paraId="235902B9" w14:textId="5F8A800D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4,993</w:t>
            </w:r>
          </w:p>
        </w:tc>
        <w:tc>
          <w:tcPr>
            <w:tcW w:w="990" w:type="dxa"/>
            <w:vAlign w:val="bottom"/>
          </w:tcPr>
          <w:p w14:paraId="28CA3A17" w14:textId="5F5F5BD8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12357BF" w14:textId="6853679A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20,127</w:t>
            </w:r>
          </w:p>
        </w:tc>
      </w:tr>
      <w:tr w:rsidR="0037408E" w:rsidRPr="005C0BB2" w14:paraId="779B5556" w14:textId="77777777" w:rsidTr="004C37AF">
        <w:tc>
          <w:tcPr>
            <w:tcW w:w="2880" w:type="dxa"/>
          </w:tcPr>
          <w:p w14:paraId="7CCAD988" w14:textId="1826319A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D083138" w14:textId="2DD4D1F7" w:rsidR="0037408E" w:rsidRPr="005C0BB2" w:rsidRDefault="00D569D5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5,19</w:t>
            </w:r>
            <w:r w:rsidR="00B23CC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0E54D9BC" w14:textId="0F5D49BB" w:rsidR="0037408E" w:rsidRPr="005C0BB2" w:rsidRDefault="00D569D5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5,894</w:t>
            </w:r>
          </w:p>
        </w:tc>
        <w:tc>
          <w:tcPr>
            <w:tcW w:w="1080" w:type="dxa"/>
            <w:vAlign w:val="bottom"/>
          </w:tcPr>
          <w:p w14:paraId="6831B119" w14:textId="6829061C" w:rsidR="0037408E" w:rsidRPr="005C0BB2" w:rsidRDefault="00D569D5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4,27</w:t>
            </w:r>
            <w:r w:rsidR="00B23CCA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080" w:type="dxa"/>
            <w:vAlign w:val="bottom"/>
          </w:tcPr>
          <w:p w14:paraId="556407F0" w14:textId="6D66BDAE" w:rsidR="0037408E" w:rsidRPr="005C0BB2" w:rsidRDefault="00D569D5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4,329</w:t>
            </w:r>
          </w:p>
        </w:tc>
        <w:tc>
          <w:tcPr>
            <w:tcW w:w="990" w:type="dxa"/>
            <w:vAlign w:val="bottom"/>
          </w:tcPr>
          <w:p w14:paraId="799165B0" w14:textId="1987B5F9" w:rsidR="0037408E" w:rsidRPr="005C0BB2" w:rsidRDefault="00D569D5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990" w:type="dxa"/>
            <w:vAlign w:val="bottom"/>
          </w:tcPr>
          <w:p w14:paraId="59F71988" w14:textId="098C9300" w:rsidR="0037408E" w:rsidRPr="005C0BB2" w:rsidRDefault="00D569D5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19,69</w:t>
            </w:r>
            <w:r w:rsidR="00B23CC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4AEEDFD7" w14:textId="4AD743D4" w:rsidR="009A763D" w:rsidRPr="005C0BB2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004C25" w:rsidRPr="005C0BB2" w14:paraId="31923396" w14:textId="77777777" w:rsidTr="002676FC">
        <w:trPr>
          <w:tblHeader/>
        </w:trPr>
        <w:tc>
          <w:tcPr>
            <w:tcW w:w="2880" w:type="dxa"/>
          </w:tcPr>
          <w:p w14:paraId="572017F9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05448AEC" w14:textId="21D6380B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4C25" w:rsidRPr="005C0BB2" w14:paraId="47C90660" w14:textId="77777777" w:rsidTr="002676FC">
        <w:trPr>
          <w:tblHeader/>
        </w:trPr>
        <w:tc>
          <w:tcPr>
            <w:tcW w:w="2880" w:type="dxa"/>
          </w:tcPr>
          <w:p w14:paraId="50D1CFA4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17B1BA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409FCAB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1E2F0CA2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0E045488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72BA94A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410A6B74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04C25" w:rsidRPr="005C0BB2" w14:paraId="4B0713C4" w14:textId="77777777" w:rsidTr="002676FC">
        <w:trPr>
          <w:tblHeader/>
        </w:trPr>
        <w:tc>
          <w:tcPr>
            <w:tcW w:w="2880" w:type="dxa"/>
          </w:tcPr>
          <w:p w14:paraId="0606646D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E474B04" w14:textId="4AE72B56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1021E6"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5015B2BE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6B76F824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4E1A641B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657F305B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5B6EF703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04C25" w:rsidRPr="005C0BB2" w14:paraId="05C5D34A" w14:textId="77777777" w:rsidTr="002676FC">
        <w:trPr>
          <w:tblHeader/>
        </w:trPr>
        <w:tc>
          <w:tcPr>
            <w:tcW w:w="2880" w:type="dxa"/>
          </w:tcPr>
          <w:p w14:paraId="698E32B2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F3BD778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4C25" w:rsidRPr="005C0BB2" w14:paraId="1EBF9A74" w14:textId="77777777" w:rsidTr="002676FC">
        <w:tc>
          <w:tcPr>
            <w:tcW w:w="2880" w:type="dxa"/>
          </w:tcPr>
          <w:p w14:paraId="1147764F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7D925F8E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68C6E4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A2FFDC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3E451C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EE00C3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A01E84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7408E" w:rsidRPr="005C0BB2" w14:paraId="62A1CE1E" w14:textId="77777777" w:rsidTr="002676FC">
        <w:tc>
          <w:tcPr>
            <w:tcW w:w="2880" w:type="dxa"/>
          </w:tcPr>
          <w:p w14:paraId="37950837" w14:textId="2690D45F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6B690909" w14:textId="4E8B0F3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4,390</w:t>
            </w:r>
          </w:p>
        </w:tc>
        <w:tc>
          <w:tcPr>
            <w:tcW w:w="1080" w:type="dxa"/>
            <w:vAlign w:val="bottom"/>
          </w:tcPr>
          <w:p w14:paraId="378C7D0E" w14:textId="16A46CF1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9,914</w:t>
            </w:r>
          </w:p>
        </w:tc>
        <w:tc>
          <w:tcPr>
            <w:tcW w:w="1080" w:type="dxa"/>
            <w:vAlign w:val="bottom"/>
          </w:tcPr>
          <w:p w14:paraId="23A65363" w14:textId="7BD51DF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15,397</w:t>
            </w:r>
          </w:p>
        </w:tc>
        <w:tc>
          <w:tcPr>
            <w:tcW w:w="1080" w:type="dxa"/>
            <w:vAlign w:val="bottom"/>
          </w:tcPr>
          <w:p w14:paraId="3ED9B383" w14:textId="45050C4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5,852</w:t>
            </w:r>
          </w:p>
        </w:tc>
        <w:tc>
          <w:tcPr>
            <w:tcW w:w="990" w:type="dxa"/>
            <w:vAlign w:val="bottom"/>
          </w:tcPr>
          <w:p w14:paraId="40C88B6C" w14:textId="4C841F3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99781D" w14:textId="796DFFDA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35,553</w:t>
            </w:r>
          </w:p>
        </w:tc>
      </w:tr>
      <w:tr w:rsidR="0037408E" w:rsidRPr="005C0BB2" w14:paraId="7E772FAB" w14:textId="77777777" w:rsidTr="002676FC">
        <w:tc>
          <w:tcPr>
            <w:tcW w:w="2880" w:type="dxa"/>
          </w:tcPr>
          <w:p w14:paraId="746D5014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0A600C9" w14:textId="104AEA1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1,571</w:t>
            </w:r>
          </w:p>
        </w:tc>
        <w:tc>
          <w:tcPr>
            <w:tcW w:w="1080" w:type="dxa"/>
            <w:vAlign w:val="bottom"/>
          </w:tcPr>
          <w:p w14:paraId="1B78D9B1" w14:textId="7738280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1,670</w:t>
            </w:r>
          </w:p>
        </w:tc>
        <w:tc>
          <w:tcPr>
            <w:tcW w:w="1080" w:type="dxa"/>
            <w:vAlign w:val="bottom"/>
          </w:tcPr>
          <w:p w14:paraId="06441766" w14:textId="672ADFF0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1,993</w:t>
            </w:r>
          </w:p>
        </w:tc>
        <w:tc>
          <w:tcPr>
            <w:tcW w:w="1080" w:type="dxa"/>
            <w:vAlign w:val="bottom"/>
          </w:tcPr>
          <w:p w14:paraId="7D424B17" w14:textId="442CF5EE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2,638</w:t>
            </w:r>
          </w:p>
        </w:tc>
        <w:tc>
          <w:tcPr>
            <w:tcW w:w="990" w:type="dxa"/>
            <w:vAlign w:val="bottom"/>
          </w:tcPr>
          <w:p w14:paraId="7347A38B" w14:textId="31417ADF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E5A04CF" w14:textId="616F87CC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7,872</w:t>
            </w:r>
          </w:p>
        </w:tc>
      </w:tr>
      <w:tr w:rsidR="0037408E" w:rsidRPr="005C0BB2" w14:paraId="0C5C1904" w14:textId="77777777" w:rsidTr="002676FC">
        <w:tc>
          <w:tcPr>
            <w:tcW w:w="2880" w:type="dxa"/>
          </w:tcPr>
          <w:p w14:paraId="537C2A03" w14:textId="3E2FF14F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6488A2" w14:textId="00482996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(133)</w:t>
            </w:r>
          </w:p>
        </w:tc>
        <w:tc>
          <w:tcPr>
            <w:tcW w:w="1080" w:type="dxa"/>
            <w:vAlign w:val="bottom"/>
          </w:tcPr>
          <w:p w14:paraId="74DA9CFE" w14:textId="4480922F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080" w:type="dxa"/>
            <w:vAlign w:val="bottom"/>
          </w:tcPr>
          <w:p w14:paraId="01C5BCEE" w14:textId="06212E27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(929)</w:t>
            </w:r>
          </w:p>
        </w:tc>
        <w:tc>
          <w:tcPr>
            <w:tcW w:w="1080" w:type="dxa"/>
            <w:vAlign w:val="bottom"/>
          </w:tcPr>
          <w:p w14:paraId="19EDA54B" w14:textId="517EB483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(128)</w:t>
            </w:r>
          </w:p>
        </w:tc>
        <w:tc>
          <w:tcPr>
            <w:tcW w:w="990" w:type="dxa"/>
            <w:vAlign w:val="bottom"/>
          </w:tcPr>
          <w:p w14:paraId="4CEAF5E1" w14:textId="1ACD992C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CE79C17" w14:textId="4B17DB5E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(1,261)</w:t>
            </w:r>
          </w:p>
        </w:tc>
      </w:tr>
      <w:tr w:rsidR="0037408E" w:rsidRPr="005C0BB2" w14:paraId="1EAEE43E" w14:textId="77777777" w:rsidTr="0037408E">
        <w:trPr>
          <w:trHeight w:val="182"/>
        </w:trPr>
        <w:tc>
          <w:tcPr>
            <w:tcW w:w="2880" w:type="dxa"/>
          </w:tcPr>
          <w:p w14:paraId="44386F44" w14:textId="597599CA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411621D" w14:textId="139B19F3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EDC747" w14:textId="7CFD11A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02D957" w14:textId="5EF1CAC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58C3B0" w14:textId="1E989751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57EBB0" w14:textId="5CE6D57A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993FB" w14:textId="230A4ADD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408E" w:rsidRPr="005C0BB2" w14:paraId="19006FB8" w14:textId="77777777" w:rsidTr="002676FC">
        <w:tc>
          <w:tcPr>
            <w:tcW w:w="2880" w:type="dxa"/>
          </w:tcPr>
          <w:p w14:paraId="3676F31E" w14:textId="15A9ABA2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C59A283" w14:textId="0B1F2833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5,828</w:t>
            </w:r>
          </w:p>
        </w:tc>
        <w:tc>
          <w:tcPr>
            <w:tcW w:w="1080" w:type="dxa"/>
            <w:vAlign w:val="bottom"/>
          </w:tcPr>
          <w:p w14:paraId="65BC428C" w14:textId="4555D690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11,51</w:t>
            </w:r>
            <w:r w:rsidRPr="005C0BB2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080" w:type="dxa"/>
            <w:vAlign w:val="bottom"/>
          </w:tcPr>
          <w:p w14:paraId="0251CF3A" w14:textId="09152855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16,461</w:t>
            </w:r>
          </w:p>
        </w:tc>
        <w:tc>
          <w:tcPr>
            <w:tcW w:w="1080" w:type="dxa"/>
            <w:vAlign w:val="bottom"/>
          </w:tcPr>
          <w:p w14:paraId="178799CC" w14:textId="0BB90C70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8,362</w:t>
            </w:r>
          </w:p>
        </w:tc>
        <w:tc>
          <w:tcPr>
            <w:tcW w:w="990" w:type="dxa"/>
            <w:vAlign w:val="bottom"/>
          </w:tcPr>
          <w:p w14:paraId="4823E3A7" w14:textId="551EEA12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E16585" w14:textId="1E06960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42,164</w:t>
            </w:r>
          </w:p>
        </w:tc>
      </w:tr>
      <w:tr w:rsidR="009F01AB" w:rsidRPr="005C0BB2" w14:paraId="06BF9C0F" w14:textId="77777777" w:rsidTr="002676FC">
        <w:tc>
          <w:tcPr>
            <w:tcW w:w="2880" w:type="dxa"/>
          </w:tcPr>
          <w:p w14:paraId="40CA9580" w14:textId="77777777" w:rsidR="009F01AB" w:rsidRPr="005C0BB2" w:rsidRDefault="009F01AB" w:rsidP="009F01AB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6D6170F" w14:textId="132E64B4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080" w:type="dxa"/>
            <w:vAlign w:val="bottom"/>
          </w:tcPr>
          <w:p w14:paraId="4E3F5FD5" w14:textId="55409C1B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080" w:type="dxa"/>
            <w:vAlign w:val="bottom"/>
          </w:tcPr>
          <w:p w14:paraId="704C4FDC" w14:textId="38CC8AFB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1,016</w:t>
            </w:r>
          </w:p>
        </w:tc>
        <w:tc>
          <w:tcPr>
            <w:tcW w:w="1080" w:type="dxa"/>
            <w:vAlign w:val="bottom"/>
          </w:tcPr>
          <w:p w14:paraId="3AA090D3" w14:textId="7EC718CF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CE0C9B1" w14:textId="1661C2D8" w:rsidR="009F01AB" w:rsidRPr="005C0BB2" w:rsidRDefault="00E44093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990" w:type="dxa"/>
            <w:vAlign w:val="bottom"/>
          </w:tcPr>
          <w:p w14:paraId="16A65961" w14:textId="520C03BF" w:rsidR="009F01AB" w:rsidRPr="005C0BB2" w:rsidRDefault="00E44093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2,473</w:t>
            </w:r>
          </w:p>
        </w:tc>
      </w:tr>
      <w:tr w:rsidR="009F01AB" w:rsidRPr="005C0BB2" w14:paraId="6B553914" w14:textId="77777777" w:rsidTr="002676FC">
        <w:tc>
          <w:tcPr>
            <w:tcW w:w="2880" w:type="dxa"/>
          </w:tcPr>
          <w:p w14:paraId="41729DD0" w14:textId="05B08966" w:rsidR="009F01AB" w:rsidRPr="005C0BB2" w:rsidRDefault="009F01AB" w:rsidP="009F01AB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51D015D" w14:textId="39CDDDEE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(270)</w:t>
            </w:r>
          </w:p>
        </w:tc>
        <w:tc>
          <w:tcPr>
            <w:tcW w:w="1080" w:type="dxa"/>
            <w:vAlign w:val="bottom"/>
          </w:tcPr>
          <w:p w14:paraId="24CA2D98" w14:textId="696AC1B3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1080" w:type="dxa"/>
            <w:vAlign w:val="bottom"/>
          </w:tcPr>
          <w:p w14:paraId="7B43EDC4" w14:textId="15AD7635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(886)</w:t>
            </w:r>
          </w:p>
        </w:tc>
        <w:tc>
          <w:tcPr>
            <w:tcW w:w="1080" w:type="dxa"/>
            <w:vAlign w:val="bottom"/>
          </w:tcPr>
          <w:p w14:paraId="78057854" w14:textId="370FB490" w:rsidR="009F01AB" w:rsidRPr="005C0BB2" w:rsidRDefault="009F01AB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(729)</w:t>
            </w:r>
          </w:p>
        </w:tc>
        <w:tc>
          <w:tcPr>
            <w:tcW w:w="990" w:type="dxa"/>
            <w:vAlign w:val="bottom"/>
          </w:tcPr>
          <w:p w14:paraId="04E61FBC" w14:textId="3F7C83C7" w:rsidR="009F01AB" w:rsidRPr="005C0BB2" w:rsidRDefault="00E44093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B5C3476" w14:textId="729A404A" w:rsidR="009F01AB" w:rsidRPr="005C0BB2" w:rsidRDefault="00E44093" w:rsidP="009F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(1,990)</w:t>
            </w:r>
          </w:p>
        </w:tc>
      </w:tr>
      <w:tr w:rsidR="009F01AB" w:rsidRPr="005C0BB2" w14:paraId="0B90F386" w14:textId="77777777" w:rsidTr="002676FC">
        <w:tc>
          <w:tcPr>
            <w:tcW w:w="2880" w:type="dxa"/>
          </w:tcPr>
          <w:p w14:paraId="7FD2994D" w14:textId="094E62E0" w:rsidR="009F01AB" w:rsidRPr="005C0BB2" w:rsidRDefault="009F01AB" w:rsidP="009F01AB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4D502578" w14:textId="2480C051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080" w:type="dxa"/>
            <w:vAlign w:val="bottom"/>
          </w:tcPr>
          <w:p w14:paraId="16BA483C" w14:textId="3F95ECC9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371DEE5" w14:textId="6CB0A82D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80BA67" w14:textId="708EB96C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F7BD8A2" w14:textId="5760BF3E" w:rsidR="009F01AB" w:rsidRPr="005C0BB2" w:rsidDel="00BB281C" w:rsidRDefault="00E44093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(289)</w:t>
            </w:r>
          </w:p>
        </w:tc>
        <w:tc>
          <w:tcPr>
            <w:tcW w:w="990" w:type="dxa"/>
            <w:vAlign w:val="bottom"/>
          </w:tcPr>
          <w:p w14:paraId="2D32A92D" w14:textId="22A13FEF" w:rsidR="009F01AB" w:rsidRPr="005C0BB2" w:rsidRDefault="00E44093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F01AB" w:rsidRPr="005C0BB2" w14:paraId="5B80DC03" w14:textId="77777777" w:rsidTr="002676FC">
        <w:tc>
          <w:tcPr>
            <w:tcW w:w="2880" w:type="dxa"/>
          </w:tcPr>
          <w:p w14:paraId="4D8C6BC9" w14:textId="51060712" w:rsidR="009F01AB" w:rsidRPr="005C0BB2" w:rsidRDefault="009F01AB" w:rsidP="009F01AB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1F0FE764" w14:textId="68D678B5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6,027</w:t>
            </w:r>
          </w:p>
        </w:tc>
        <w:tc>
          <w:tcPr>
            <w:tcW w:w="1080" w:type="dxa"/>
            <w:vAlign w:val="bottom"/>
          </w:tcPr>
          <w:p w14:paraId="402CA1C6" w14:textId="6CE0371A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12,396</w:t>
            </w:r>
          </w:p>
        </w:tc>
        <w:tc>
          <w:tcPr>
            <w:tcW w:w="1080" w:type="dxa"/>
            <w:vAlign w:val="bottom"/>
          </w:tcPr>
          <w:p w14:paraId="0B46F67C" w14:textId="4D67577A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16,591</w:t>
            </w:r>
          </w:p>
        </w:tc>
        <w:tc>
          <w:tcPr>
            <w:tcW w:w="1080" w:type="dxa"/>
            <w:vAlign w:val="bottom"/>
          </w:tcPr>
          <w:p w14:paraId="3C6AA673" w14:textId="2E6C5E85" w:rsidR="009F01AB" w:rsidRPr="005C0BB2" w:rsidRDefault="009F01AB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7,633</w:t>
            </w:r>
          </w:p>
        </w:tc>
        <w:tc>
          <w:tcPr>
            <w:tcW w:w="990" w:type="dxa"/>
            <w:vAlign w:val="bottom"/>
          </w:tcPr>
          <w:p w14:paraId="6280547B" w14:textId="3595820B" w:rsidR="009F01AB" w:rsidRPr="005C0BB2" w:rsidRDefault="00E44093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35D031" w14:textId="59CB695E" w:rsidR="009F01AB" w:rsidRPr="005C0BB2" w:rsidRDefault="00E44093" w:rsidP="009F01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42,647</w:t>
            </w:r>
          </w:p>
        </w:tc>
      </w:tr>
      <w:tr w:rsidR="0037408E" w:rsidRPr="005C0BB2" w14:paraId="2D9BB88B" w14:textId="77777777" w:rsidTr="002676FC">
        <w:trPr>
          <w:trHeight w:val="119"/>
        </w:trPr>
        <w:tc>
          <w:tcPr>
            <w:tcW w:w="2880" w:type="dxa"/>
          </w:tcPr>
          <w:p w14:paraId="798554CD" w14:textId="77777777" w:rsidR="0037408E" w:rsidRPr="005C0BB2" w:rsidRDefault="0037408E" w:rsidP="0037408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B132407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59D537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55936C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05543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E7C0AB0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B2B377" w14:textId="77777777" w:rsidR="0037408E" w:rsidRPr="005C0BB2" w:rsidRDefault="0037408E" w:rsidP="0037408E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37408E" w:rsidRPr="005C0BB2" w14:paraId="28D52DDF" w14:textId="77777777" w:rsidTr="002676FC">
        <w:tc>
          <w:tcPr>
            <w:tcW w:w="2880" w:type="dxa"/>
          </w:tcPr>
          <w:p w14:paraId="5145C483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C90B57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8FB62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4C0175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E0D90C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35849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EA178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424236E5" w14:textId="77777777" w:rsidTr="002676FC">
        <w:tc>
          <w:tcPr>
            <w:tcW w:w="2880" w:type="dxa"/>
          </w:tcPr>
          <w:p w14:paraId="154D7D1C" w14:textId="27F01328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58C55E62" w14:textId="63799972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(585)</w:t>
            </w:r>
          </w:p>
        </w:tc>
        <w:tc>
          <w:tcPr>
            <w:tcW w:w="1080" w:type="dxa"/>
            <w:vAlign w:val="bottom"/>
          </w:tcPr>
          <w:p w14:paraId="26C2ACD2" w14:textId="6E8AFB8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(4,845)</w:t>
            </w:r>
          </w:p>
        </w:tc>
        <w:tc>
          <w:tcPr>
            <w:tcW w:w="1080" w:type="dxa"/>
            <w:vAlign w:val="bottom"/>
          </w:tcPr>
          <w:p w14:paraId="156CB840" w14:textId="07F8651D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(8,918)</w:t>
            </w:r>
          </w:p>
        </w:tc>
        <w:tc>
          <w:tcPr>
            <w:tcW w:w="1080" w:type="dxa"/>
            <w:vAlign w:val="bottom"/>
          </w:tcPr>
          <w:p w14:paraId="06E53F6D" w14:textId="7962397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(3,059)</w:t>
            </w:r>
          </w:p>
        </w:tc>
        <w:tc>
          <w:tcPr>
            <w:tcW w:w="990" w:type="dxa"/>
            <w:vAlign w:val="bottom"/>
          </w:tcPr>
          <w:p w14:paraId="23BEF9B6" w14:textId="519874A4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7E8F09" w14:textId="339600E0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(17,407)</w:t>
            </w:r>
          </w:p>
        </w:tc>
      </w:tr>
      <w:tr w:rsidR="0037408E" w:rsidRPr="005C0BB2" w14:paraId="61AC16B5" w14:textId="77777777" w:rsidTr="002676FC">
        <w:tc>
          <w:tcPr>
            <w:tcW w:w="2880" w:type="dxa"/>
          </w:tcPr>
          <w:p w14:paraId="0140B4F4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A6AAC3D" w14:textId="1CD95752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(784)</w:t>
            </w:r>
          </w:p>
        </w:tc>
        <w:tc>
          <w:tcPr>
            <w:tcW w:w="1080" w:type="dxa"/>
            <w:vAlign w:val="bottom"/>
          </w:tcPr>
          <w:p w14:paraId="595E7175" w14:textId="2EAA4E1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(1,697)</w:t>
            </w:r>
          </w:p>
        </w:tc>
        <w:tc>
          <w:tcPr>
            <w:tcW w:w="1080" w:type="dxa"/>
            <w:vAlign w:val="bottom"/>
          </w:tcPr>
          <w:p w14:paraId="17337DEB" w14:textId="6B561830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(2,507)</w:t>
            </w:r>
          </w:p>
        </w:tc>
        <w:tc>
          <w:tcPr>
            <w:tcW w:w="1080" w:type="dxa"/>
            <w:vAlign w:val="bottom"/>
          </w:tcPr>
          <w:p w14:paraId="2D726B73" w14:textId="2E90B039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(856)</w:t>
            </w:r>
          </w:p>
        </w:tc>
        <w:tc>
          <w:tcPr>
            <w:tcW w:w="990" w:type="dxa"/>
            <w:vAlign w:val="bottom"/>
          </w:tcPr>
          <w:p w14:paraId="1990F4C5" w14:textId="4B9AA67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0AE2CF" w14:textId="5F2D7DA6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(5,844)</w:t>
            </w:r>
          </w:p>
        </w:tc>
      </w:tr>
      <w:tr w:rsidR="0037408E" w:rsidRPr="005C0BB2" w14:paraId="72CC9BDA" w14:textId="77777777" w:rsidTr="002676FC">
        <w:tc>
          <w:tcPr>
            <w:tcW w:w="2880" w:type="dxa"/>
          </w:tcPr>
          <w:p w14:paraId="21F01318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219446E" w14:textId="29035ED5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080" w:type="dxa"/>
            <w:vAlign w:val="bottom"/>
          </w:tcPr>
          <w:p w14:paraId="6E62F917" w14:textId="701AA69A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bottom"/>
          </w:tcPr>
          <w:p w14:paraId="65FACBFB" w14:textId="5B5003BB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080" w:type="dxa"/>
            <w:vAlign w:val="bottom"/>
          </w:tcPr>
          <w:p w14:paraId="61705A49" w14:textId="0CB669A1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90" w:type="dxa"/>
            <w:vAlign w:val="bottom"/>
          </w:tcPr>
          <w:p w14:paraId="2E449742" w14:textId="6CF549A6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6B98AB" w14:textId="30E32675" w:rsidR="0037408E" w:rsidRPr="005C0BB2" w:rsidRDefault="0037408E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233</w:t>
            </w:r>
          </w:p>
        </w:tc>
      </w:tr>
      <w:tr w:rsidR="0037408E" w:rsidRPr="005C0BB2" w14:paraId="677F11CC" w14:textId="77777777" w:rsidTr="002676FC">
        <w:tc>
          <w:tcPr>
            <w:tcW w:w="2880" w:type="dxa"/>
          </w:tcPr>
          <w:p w14:paraId="2E840231" w14:textId="41E4C041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และ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1954DF5B" w14:textId="154716CC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68095975" w14:textId="63423DBD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(6,472)</w:t>
            </w:r>
          </w:p>
        </w:tc>
        <w:tc>
          <w:tcPr>
            <w:tcW w:w="1080" w:type="dxa"/>
            <w:vAlign w:val="bottom"/>
          </w:tcPr>
          <w:p w14:paraId="49B9CE92" w14:textId="7F476D3F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(11,378)</w:t>
            </w:r>
          </w:p>
        </w:tc>
        <w:tc>
          <w:tcPr>
            <w:tcW w:w="1080" w:type="dxa"/>
            <w:vAlign w:val="bottom"/>
          </w:tcPr>
          <w:p w14:paraId="7836948C" w14:textId="7237182C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(3,813)</w:t>
            </w:r>
          </w:p>
        </w:tc>
        <w:tc>
          <w:tcPr>
            <w:tcW w:w="990" w:type="dxa"/>
            <w:vAlign w:val="bottom"/>
          </w:tcPr>
          <w:p w14:paraId="60EDB312" w14:textId="46A74DCA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9FBAF41" w14:textId="1B601753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(23,018)</w:t>
            </w:r>
          </w:p>
        </w:tc>
      </w:tr>
      <w:tr w:rsidR="0037408E" w:rsidRPr="005C0BB2" w14:paraId="4FC703E4" w14:textId="77777777" w:rsidTr="002676FC">
        <w:tc>
          <w:tcPr>
            <w:tcW w:w="2880" w:type="dxa"/>
          </w:tcPr>
          <w:p w14:paraId="10DAC05D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126FED" w14:textId="0B9D7073" w:rsidR="0037408E" w:rsidRPr="005C0BB2" w:rsidRDefault="00D04B02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(1,091)</w:t>
            </w:r>
          </w:p>
        </w:tc>
        <w:tc>
          <w:tcPr>
            <w:tcW w:w="1080" w:type="dxa"/>
            <w:vAlign w:val="bottom"/>
          </w:tcPr>
          <w:p w14:paraId="655C9D27" w14:textId="26B357AB" w:rsidR="0037408E" w:rsidRPr="005C0BB2" w:rsidRDefault="00D04B02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(1,813)</w:t>
            </w:r>
          </w:p>
        </w:tc>
        <w:tc>
          <w:tcPr>
            <w:tcW w:w="1080" w:type="dxa"/>
            <w:vAlign w:val="bottom"/>
          </w:tcPr>
          <w:p w14:paraId="2D05DB01" w14:textId="253E672C" w:rsidR="0037408E" w:rsidRPr="005C0BB2" w:rsidRDefault="00D04B02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(1,929)</w:t>
            </w:r>
          </w:p>
        </w:tc>
        <w:tc>
          <w:tcPr>
            <w:tcW w:w="1080" w:type="dxa"/>
            <w:vAlign w:val="bottom"/>
          </w:tcPr>
          <w:p w14:paraId="54AF762D" w14:textId="4097C494" w:rsidR="0037408E" w:rsidRPr="005C0BB2" w:rsidRDefault="00D04B02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(966)</w:t>
            </w:r>
          </w:p>
        </w:tc>
        <w:tc>
          <w:tcPr>
            <w:tcW w:w="990" w:type="dxa"/>
            <w:vAlign w:val="bottom"/>
          </w:tcPr>
          <w:p w14:paraId="6A557AC1" w14:textId="32B51322" w:rsidR="0037408E" w:rsidRPr="005C0BB2" w:rsidRDefault="00353D9F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C533938" w14:textId="1DBAC94C" w:rsidR="0037408E" w:rsidRPr="005C0BB2" w:rsidRDefault="00353D9F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(5,799)</w:t>
            </w:r>
          </w:p>
        </w:tc>
      </w:tr>
      <w:tr w:rsidR="0037408E" w:rsidRPr="005C0BB2" w14:paraId="71024DA2" w14:textId="77777777" w:rsidTr="002676FC">
        <w:tc>
          <w:tcPr>
            <w:tcW w:w="2880" w:type="dxa"/>
          </w:tcPr>
          <w:p w14:paraId="20ED270F" w14:textId="77777777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5002D23" w14:textId="7812C395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32D06484" w14:textId="03DD387A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7FACFCC2" w14:textId="1435AEF5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6148ED">
              <w:rPr>
                <w:rFonts w:asciiTheme="majorBidi" w:eastAsia="Times New Roman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080" w:type="dxa"/>
            <w:vAlign w:val="bottom"/>
          </w:tcPr>
          <w:p w14:paraId="2A699264" w14:textId="425F17C1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990" w:type="dxa"/>
            <w:vAlign w:val="bottom"/>
          </w:tcPr>
          <w:p w14:paraId="2F21E02B" w14:textId="67ABC196" w:rsidR="0037408E" w:rsidRPr="005C0BB2" w:rsidRDefault="00353D9F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A1A34B" w14:textId="33D75B4B" w:rsidR="0037408E" w:rsidRPr="005C0BB2" w:rsidRDefault="00353D9F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1,54</w:t>
            </w:r>
            <w:r w:rsidR="006148ED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37408E" w:rsidRPr="005C0BB2" w14:paraId="287A9453" w14:textId="77777777" w:rsidTr="002676FC">
        <w:tc>
          <w:tcPr>
            <w:tcW w:w="2880" w:type="dxa"/>
          </w:tcPr>
          <w:p w14:paraId="00693472" w14:textId="03BAFAF8" w:rsidR="0037408E" w:rsidRPr="005C0BB2" w:rsidRDefault="0037408E" w:rsidP="0037408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F0D9ECD" w14:textId="2E9CC2DA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(2,343)</w:t>
            </w:r>
          </w:p>
        </w:tc>
        <w:tc>
          <w:tcPr>
            <w:tcW w:w="1080" w:type="dxa"/>
            <w:vAlign w:val="bottom"/>
          </w:tcPr>
          <w:p w14:paraId="289210D1" w14:textId="43DF80BE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(8,182)</w:t>
            </w:r>
          </w:p>
        </w:tc>
        <w:tc>
          <w:tcPr>
            <w:tcW w:w="1080" w:type="dxa"/>
            <w:vAlign w:val="bottom"/>
          </w:tcPr>
          <w:p w14:paraId="069BEAD6" w14:textId="249832C7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(12,54</w:t>
            </w:r>
            <w:r w:rsidR="00614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68CBD1B" w14:textId="00EC2294" w:rsidR="0037408E" w:rsidRPr="005C0BB2" w:rsidRDefault="00D04B02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(4,196)</w:t>
            </w:r>
          </w:p>
        </w:tc>
        <w:tc>
          <w:tcPr>
            <w:tcW w:w="990" w:type="dxa"/>
            <w:vAlign w:val="bottom"/>
          </w:tcPr>
          <w:p w14:paraId="003F727B" w14:textId="432E8736" w:rsidR="0037408E" w:rsidRPr="005C0BB2" w:rsidRDefault="00353D9F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D17789B" w14:textId="1D7A2BED" w:rsidR="0037408E" w:rsidRPr="005C0BB2" w:rsidRDefault="00353D9F" w:rsidP="003740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(27,26</w:t>
            </w:r>
            <w:r w:rsidR="00614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37408E" w:rsidRPr="005C0BB2" w14:paraId="4444A29C" w14:textId="77777777" w:rsidTr="002676FC">
        <w:tc>
          <w:tcPr>
            <w:tcW w:w="2880" w:type="dxa"/>
          </w:tcPr>
          <w:p w14:paraId="670648D8" w14:textId="77777777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25621A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318544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D26B6E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7019D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9B9CB5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0D77231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03B9A" w:rsidRPr="005C0BB2" w14:paraId="44E17CF5" w14:textId="77777777" w:rsidTr="002676FC">
        <w:tc>
          <w:tcPr>
            <w:tcW w:w="2880" w:type="dxa"/>
          </w:tcPr>
          <w:p w14:paraId="51F3CCFB" w14:textId="77777777" w:rsidR="00D03B9A" w:rsidRPr="005C0BB2" w:rsidRDefault="00D03B9A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10B8FA7" w14:textId="77777777" w:rsidR="00D03B9A" w:rsidRPr="005C0BB2" w:rsidRDefault="00D03B9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92C4AD" w14:textId="77777777" w:rsidR="00D03B9A" w:rsidRPr="005C0BB2" w:rsidRDefault="00D03B9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8FCD82" w14:textId="77777777" w:rsidR="00D03B9A" w:rsidRPr="005C0BB2" w:rsidRDefault="00D03B9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CBB198" w14:textId="77777777" w:rsidR="00D03B9A" w:rsidRPr="005C0BB2" w:rsidRDefault="00D03B9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68E4FD" w14:textId="77777777" w:rsidR="00D03B9A" w:rsidRPr="005C0BB2" w:rsidRDefault="00D03B9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F25B6C5" w14:textId="77777777" w:rsidR="00D03B9A" w:rsidRPr="005C0BB2" w:rsidRDefault="00D03B9A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446A7732" w14:textId="77777777" w:rsidTr="002676FC">
        <w:tc>
          <w:tcPr>
            <w:tcW w:w="2880" w:type="dxa"/>
          </w:tcPr>
          <w:p w14:paraId="0198F6FE" w14:textId="77777777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644822A5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6612DF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EECEC6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7F7300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B7E39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AD62587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408E" w:rsidRPr="005C0BB2" w14:paraId="1871B72F" w14:textId="77777777" w:rsidTr="002676FC">
        <w:tc>
          <w:tcPr>
            <w:tcW w:w="2880" w:type="dxa"/>
          </w:tcPr>
          <w:p w14:paraId="436B9A1F" w14:textId="4F9CEBCE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120472C1" w14:textId="0D40FF43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3,805</w:t>
            </w:r>
          </w:p>
        </w:tc>
        <w:tc>
          <w:tcPr>
            <w:tcW w:w="1080" w:type="dxa"/>
            <w:vAlign w:val="bottom"/>
          </w:tcPr>
          <w:p w14:paraId="4FB30145" w14:textId="77242AF7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5,069</w:t>
            </w:r>
          </w:p>
        </w:tc>
        <w:tc>
          <w:tcPr>
            <w:tcW w:w="1080" w:type="dxa"/>
            <w:vAlign w:val="bottom"/>
          </w:tcPr>
          <w:p w14:paraId="2144A5E2" w14:textId="7DD88C1F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6,479</w:t>
            </w:r>
          </w:p>
        </w:tc>
        <w:tc>
          <w:tcPr>
            <w:tcW w:w="1080" w:type="dxa"/>
            <w:vAlign w:val="bottom"/>
          </w:tcPr>
          <w:p w14:paraId="619CA591" w14:textId="30A12CFA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2,793</w:t>
            </w:r>
          </w:p>
        </w:tc>
        <w:tc>
          <w:tcPr>
            <w:tcW w:w="990" w:type="dxa"/>
            <w:vAlign w:val="bottom"/>
          </w:tcPr>
          <w:p w14:paraId="51889D0B" w14:textId="72FBD095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0FD8205" w14:textId="14FB2AA6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18,146</w:t>
            </w:r>
          </w:p>
        </w:tc>
      </w:tr>
      <w:tr w:rsidR="0037408E" w:rsidRPr="005C0BB2" w14:paraId="0CDDDF12" w14:textId="77777777" w:rsidTr="002676FC">
        <w:tc>
          <w:tcPr>
            <w:tcW w:w="2880" w:type="dxa"/>
          </w:tcPr>
          <w:p w14:paraId="5D8D56D9" w14:textId="4264097C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2562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249A0D5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ABCD04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E4F0CA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F64329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7B4433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F43D3B" w14:textId="77777777" w:rsidR="0037408E" w:rsidRPr="005C0BB2" w:rsidRDefault="0037408E" w:rsidP="003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7408E" w:rsidRPr="005C0BB2" w14:paraId="2C9D9D74" w14:textId="77777777" w:rsidTr="002676FC">
        <w:tc>
          <w:tcPr>
            <w:tcW w:w="2880" w:type="dxa"/>
          </w:tcPr>
          <w:p w14:paraId="36C378D3" w14:textId="4F971A3C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3FF14D7" w14:textId="091284AA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4,473</w:t>
            </w:r>
          </w:p>
        </w:tc>
        <w:tc>
          <w:tcPr>
            <w:tcW w:w="1080" w:type="dxa"/>
            <w:vAlign w:val="bottom"/>
          </w:tcPr>
          <w:p w14:paraId="6BCF3BF1" w14:textId="2678103A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5,041</w:t>
            </w:r>
          </w:p>
        </w:tc>
        <w:tc>
          <w:tcPr>
            <w:tcW w:w="1080" w:type="dxa"/>
            <w:vAlign w:val="bottom"/>
          </w:tcPr>
          <w:p w14:paraId="083B8377" w14:textId="671349D3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5,083</w:t>
            </w:r>
          </w:p>
        </w:tc>
        <w:tc>
          <w:tcPr>
            <w:tcW w:w="1080" w:type="dxa"/>
            <w:vAlign w:val="bottom"/>
          </w:tcPr>
          <w:p w14:paraId="6E2F29E5" w14:textId="6A040BCD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4,549</w:t>
            </w:r>
          </w:p>
        </w:tc>
        <w:tc>
          <w:tcPr>
            <w:tcW w:w="990" w:type="dxa"/>
            <w:vAlign w:val="bottom"/>
          </w:tcPr>
          <w:p w14:paraId="226722D7" w14:textId="3845A3BF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9B05444" w14:textId="62A79BEB" w:rsidR="0037408E" w:rsidRPr="005C0BB2" w:rsidRDefault="0037408E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19,146</w:t>
            </w:r>
          </w:p>
        </w:tc>
      </w:tr>
      <w:tr w:rsidR="0037408E" w:rsidRPr="005C0BB2" w14:paraId="47912AFB" w14:textId="77777777" w:rsidTr="002676FC">
        <w:tc>
          <w:tcPr>
            <w:tcW w:w="2880" w:type="dxa"/>
          </w:tcPr>
          <w:p w14:paraId="35AE426F" w14:textId="22BC996A" w:rsidR="0037408E" w:rsidRPr="005C0BB2" w:rsidRDefault="0037408E" w:rsidP="0037408E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9376740" w14:textId="50C68AA3" w:rsidR="0037408E" w:rsidRPr="005C0BB2" w:rsidRDefault="00C534F0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3,684</w:t>
            </w:r>
          </w:p>
        </w:tc>
        <w:tc>
          <w:tcPr>
            <w:tcW w:w="1080" w:type="dxa"/>
            <w:vAlign w:val="bottom"/>
          </w:tcPr>
          <w:p w14:paraId="5D80F4AA" w14:textId="6E4304D4" w:rsidR="0037408E" w:rsidRPr="005C0BB2" w:rsidRDefault="00C534F0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4,214</w:t>
            </w:r>
          </w:p>
        </w:tc>
        <w:tc>
          <w:tcPr>
            <w:tcW w:w="1080" w:type="dxa"/>
            <w:vAlign w:val="bottom"/>
          </w:tcPr>
          <w:p w14:paraId="373705AF" w14:textId="10A689A1" w:rsidR="0037408E" w:rsidRPr="005C0BB2" w:rsidRDefault="00C534F0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4,04</w:t>
            </w:r>
            <w:r w:rsidR="00614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4E1E1F1" w14:textId="43629CF3" w:rsidR="0037408E" w:rsidRPr="005C0BB2" w:rsidRDefault="00C534F0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3,437</w:t>
            </w:r>
          </w:p>
        </w:tc>
        <w:tc>
          <w:tcPr>
            <w:tcW w:w="990" w:type="dxa"/>
            <w:vAlign w:val="bottom"/>
          </w:tcPr>
          <w:p w14:paraId="78A5AC72" w14:textId="392BFC08" w:rsidR="0037408E" w:rsidRPr="005C0BB2" w:rsidRDefault="00C534F0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6D57FB6" w14:textId="2AC2994D" w:rsidR="0037408E" w:rsidRPr="005C0BB2" w:rsidRDefault="00C534F0" w:rsidP="003740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15,37</w:t>
            </w:r>
            <w:r w:rsidR="006148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272AAC10" w14:textId="77777777" w:rsidR="00A52EA9" w:rsidRPr="005C0BB2" w:rsidRDefault="00A52EA9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B17A33A" w14:textId="39AEBB93" w:rsidR="00A52EA9" w:rsidRPr="005C0BB2" w:rsidRDefault="00A52EA9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ราคา</w:t>
      </w:r>
      <w:r w:rsidR="00E06F50">
        <w:rPr>
          <w:rFonts w:asciiTheme="majorBidi" w:eastAsia="Times New Roman" w:hAnsiTheme="majorBidi" w:cstheme="majorBidi" w:hint="cs"/>
          <w:sz w:val="28"/>
          <w:szCs w:val="28"/>
          <w:cs/>
        </w:rPr>
        <w:t>ทรัพย์สิน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ของกลุ่มบริษัทและบริษัทก่อนหักค่าเสื่อมราคาสะสมของ</w:t>
      </w:r>
      <w:r w:rsidR="0035789F" w:rsidRPr="005C0BB2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ส่วนปรับปรุงอาคารเช่า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และอุปกรณ์ ซึ่งได้คิดค่าเสื่อมราคาเต็มจำนวนแล้ว แต่ยังคงใช้งานจนถึงวันที่ </w:t>
      </w:r>
      <w:r w:rsidR="0025331E" w:rsidRPr="005C0BB2">
        <w:rPr>
          <w:rFonts w:asciiTheme="majorBidi" w:hAnsiTheme="majorBidi" w:cstheme="majorBidi"/>
          <w:sz w:val="28"/>
          <w:szCs w:val="28"/>
        </w:rPr>
        <w:t>31</w:t>
      </w:r>
      <w:r w:rsidR="0025331E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5331E"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มีจำนวน </w:t>
      </w:r>
      <w:r w:rsidR="00D82EB6">
        <w:rPr>
          <w:rFonts w:asciiTheme="majorBidi" w:eastAsia="Times New Roman" w:hAnsiTheme="majorBidi" w:cstheme="majorBidi"/>
          <w:sz w:val="28"/>
          <w:szCs w:val="28"/>
        </w:rPr>
        <w:t>15.08</w:t>
      </w:r>
      <w:r w:rsidR="00730B87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(</w:t>
      </w:r>
      <w:r w:rsidR="0025331E"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2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5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6</w:t>
      </w:r>
      <w:r w:rsidR="0025331E"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2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: </w:t>
      </w:r>
      <w:r w:rsidR="0025331E"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10.43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50738B98" w14:textId="77777777" w:rsidR="00AF0161" w:rsidRPr="005C0BB2" w:rsidRDefault="00AF0161" w:rsidP="00AF016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lang w:val="en-US"/>
        </w:rPr>
      </w:pPr>
    </w:p>
    <w:p w14:paraId="7BBF29DF" w14:textId="2582B181" w:rsidR="00AF0161" w:rsidRPr="005C0BB2" w:rsidRDefault="00AF0161" w:rsidP="00AF0161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ab/>
        <w:t>สัญญาเช่า</w:t>
      </w:r>
    </w:p>
    <w:p w14:paraId="07AE9AC1" w14:textId="77777777" w:rsidR="00AF0161" w:rsidRPr="005C0BB2" w:rsidRDefault="00AF0161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highlight w:val="cyan"/>
        </w:rPr>
      </w:pPr>
    </w:p>
    <w:p w14:paraId="4662DFF5" w14:textId="5095ABFF" w:rsidR="00AF0161" w:rsidRPr="005C0BB2" w:rsidRDefault="00AF0161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8F44834" w14:textId="6E82C250" w:rsidR="007C4CE6" w:rsidRPr="005C0BB2" w:rsidRDefault="007C4CE6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661A6F0" w14:textId="50E8AADB" w:rsidR="007C4CE6" w:rsidRPr="005C0BB2" w:rsidRDefault="005E7849" w:rsidP="007C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5C0BB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กลุ่มบริษัทลงนามในสัญญาเช่าอาคารและพื้นที่สำนักงานภายใต้สัญญาเช่าดำเนินงานหลายฉบับกับ</w:t>
      </w:r>
      <w:r w:rsidR="00C86D38">
        <w:rPr>
          <w:rFonts w:asciiTheme="majorBidi" w:hAnsiTheme="majorBidi" w:cstheme="majorBidi" w:hint="cs"/>
          <w:spacing w:val="-4"/>
          <w:sz w:val="28"/>
          <w:szCs w:val="28"/>
          <w:cs/>
        </w:rPr>
        <w:t>บุคคลหรือกิจการที่เกี่ยวข้องกันและ</w:t>
      </w: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บุคคลอื่นโดยมีระยะเวลาเช่า </w:t>
      </w:r>
      <w:r w:rsidRPr="00C660C8">
        <w:rPr>
          <w:rFonts w:asciiTheme="majorBidi" w:hAnsiTheme="majorBidi" w:cstheme="majorBidi"/>
          <w:spacing w:val="-4"/>
          <w:sz w:val="28"/>
          <w:szCs w:val="28"/>
        </w:rPr>
        <w:t>1 - 3</w:t>
      </w: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กลุ่มบริษัทมีสิทธิต่อสัญญาเช่าเมื่อสิ้นสุดอายุสัญญา ค่าเช่าจะมีการทบทวนทุกครั้งเมื่อครบกำหนดสัญญา</w:t>
      </w:r>
    </w:p>
    <w:p w14:paraId="668C7437" w14:textId="77777777" w:rsidR="005E7849" w:rsidRPr="005C0BB2" w:rsidRDefault="005E7849" w:rsidP="007C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</w:p>
    <w:p w14:paraId="10ACCE56" w14:textId="7C37DC55" w:rsidR="007C4CE6" w:rsidRPr="005C0BB2" w:rsidRDefault="007C4CE6" w:rsidP="00AE1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สิทธิเลือกในการขยายอายุสัญญาเช่าและสิทธิเลือกในการยกเลิกสัญญาเช่าได้รวมอยู่ในมูลค่าตามบัญชีของสินทรัพย์สิทธิการใช้และหนี้สินตามสัญญาเช่าแล้ว</w:t>
      </w:r>
    </w:p>
    <w:p w14:paraId="060C9887" w14:textId="77777777" w:rsidR="00700BE0" w:rsidRPr="005C0BB2" w:rsidRDefault="00700BE0" w:rsidP="00AE1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</w:p>
    <w:p w14:paraId="5A3699C3" w14:textId="2C441908" w:rsidR="00AF0161" w:rsidRPr="005C0BB2" w:rsidRDefault="00700BE0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สินทรัพย์สิทธิการใช้</w:t>
      </w:r>
    </w:p>
    <w:p w14:paraId="4B812544" w14:textId="0F239604" w:rsidR="00700BE0" w:rsidRDefault="00700BE0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tbl>
      <w:tblPr>
        <w:tblW w:w="925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247"/>
        <w:gridCol w:w="1890"/>
        <w:gridCol w:w="270"/>
        <w:gridCol w:w="1826"/>
        <w:gridCol w:w="23"/>
      </w:tblGrid>
      <w:tr w:rsidR="00856A80" w:rsidRPr="005C0BB2" w14:paraId="60F662D6" w14:textId="77777777" w:rsidTr="00B53A40">
        <w:trPr>
          <w:trHeight w:val="134"/>
        </w:trPr>
        <w:tc>
          <w:tcPr>
            <w:tcW w:w="5247" w:type="dxa"/>
          </w:tcPr>
          <w:p w14:paraId="750127D6" w14:textId="4567A5F2" w:rsidR="00856A80" w:rsidRPr="00856A80" w:rsidRDefault="00856A8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56A8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อาคารและพื้นที่สำนักงาน</w:t>
            </w:r>
          </w:p>
        </w:tc>
        <w:tc>
          <w:tcPr>
            <w:tcW w:w="1890" w:type="dxa"/>
          </w:tcPr>
          <w:p w14:paraId="5D713BED" w14:textId="25923DAE" w:rsidR="00856A80" w:rsidRPr="005C0BB2" w:rsidRDefault="00856A80" w:rsidP="00E06F5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CAF438" w14:textId="2B86622E" w:rsidR="00856A80" w:rsidRPr="005C0BB2" w:rsidRDefault="00856A80" w:rsidP="00E06F5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849" w:type="dxa"/>
            <w:gridSpan w:val="2"/>
          </w:tcPr>
          <w:p w14:paraId="79843BC8" w14:textId="25A0F21D" w:rsidR="00856A80" w:rsidRPr="00856A80" w:rsidRDefault="00856A80" w:rsidP="00856A8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6A80" w:rsidRPr="005C0BB2" w14:paraId="497C2550" w14:textId="77777777" w:rsidTr="00B53A40">
        <w:trPr>
          <w:trHeight w:val="139"/>
        </w:trPr>
        <w:tc>
          <w:tcPr>
            <w:tcW w:w="5247" w:type="dxa"/>
          </w:tcPr>
          <w:p w14:paraId="673A9D42" w14:textId="7100C3E2" w:rsidR="00856A80" w:rsidRPr="00856A80" w:rsidRDefault="00856A8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09" w:type="dxa"/>
            <w:gridSpan w:val="4"/>
          </w:tcPr>
          <w:p w14:paraId="4EAFCDEF" w14:textId="0307B348" w:rsidR="00856A80" w:rsidRPr="005C0BB2" w:rsidRDefault="00856A8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53A40" w:rsidRPr="005C0BB2" w14:paraId="6723A261" w14:textId="77777777" w:rsidTr="00B53A40">
        <w:trPr>
          <w:gridAfter w:val="1"/>
          <w:wAfter w:w="23" w:type="dxa"/>
          <w:trHeight w:val="130"/>
        </w:trPr>
        <w:tc>
          <w:tcPr>
            <w:tcW w:w="5247" w:type="dxa"/>
            <w:vAlign w:val="bottom"/>
          </w:tcPr>
          <w:p w14:paraId="3AB03F96" w14:textId="1D264C16" w:rsidR="00B53A40" w:rsidRPr="00E06F50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890" w:type="dxa"/>
          </w:tcPr>
          <w:p w14:paraId="309CF5DB" w14:textId="0598D60D" w:rsidR="00B53A40" w:rsidRDefault="00B53A40" w:rsidP="003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27,</w:t>
            </w:r>
            <w:r w:rsidR="007E38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1E2A5697" w14:textId="62E970E5" w:rsidR="00B53A40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14:paraId="168428F3" w14:textId="3A12083B" w:rsidR="00B53A40" w:rsidRPr="005C0BB2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="003523B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1,181</w:t>
            </w:r>
          </w:p>
        </w:tc>
      </w:tr>
      <w:tr w:rsidR="00B53A40" w:rsidRPr="005C0BB2" w14:paraId="4907273F" w14:textId="77777777" w:rsidTr="00B53A40">
        <w:trPr>
          <w:gridAfter w:val="1"/>
          <w:wAfter w:w="23" w:type="dxa"/>
          <w:trHeight w:val="130"/>
        </w:trPr>
        <w:tc>
          <w:tcPr>
            <w:tcW w:w="5247" w:type="dxa"/>
            <w:vAlign w:val="bottom"/>
          </w:tcPr>
          <w:p w14:paraId="5D19549A" w14:textId="14978CAA" w:rsidR="00B53A40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8218304" w14:textId="7FAD07D6" w:rsidR="00B53A40" w:rsidRPr="005C0BB2" w:rsidRDefault="003523B9" w:rsidP="003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2,9</w:t>
            </w:r>
            <w:r w:rsidR="007E386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55163F84" w14:textId="1090A548" w:rsidR="00B53A40" w:rsidRPr="005C0BB2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14:paraId="2FCF9155" w14:textId="01FD0B7A" w:rsidR="00B53A40" w:rsidRPr="005C0BB2" w:rsidRDefault="003523B9" w:rsidP="003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523B9" w:rsidRPr="005C0BB2" w14:paraId="7AF35B40" w14:textId="77777777" w:rsidTr="00B53A40">
        <w:trPr>
          <w:gridAfter w:val="1"/>
          <w:wAfter w:w="23" w:type="dxa"/>
          <w:trHeight w:val="130"/>
        </w:trPr>
        <w:tc>
          <w:tcPr>
            <w:tcW w:w="5247" w:type="dxa"/>
            <w:vAlign w:val="bottom"/>
          </w:tcPr>
          <w:p w14:paraId="301A8CB4" w14:textId="14566AED" w:rsidR="003523B9" w:rsidRDefault="003523B9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90" w:type="dxa"/>
          </w:tcPr>
          <w:p w14:paraId="0594A1BF" w14:textId="30789460" w:rsidR="003523B9" w:rsidRDefault="003523B9" w:rsidP="0031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(3,160)</w:t>
            </w:r>
          </w:p>
        </w:tc>
        <w:tc>
          <w:tcPr>
            <w:tcW w:w="270" w:type="dxa"/>
          </w:tcPr>
          <w:p w14:paraId="320DD363" w14:textId="77777777" w:rsidR="003523B9" w:rsidRPr="005C0BB2" w:rsidRDefault="003523B9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</w:tcPr>
          <w:p w14:paraId="57733CE1" w14:textId="654579EE" w:rsidR="003523B9" w:rsidRPr="005C0BB2" w:rsidRDefault="003523B9" w:rsidP="003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(3,160)</w:t>
            </w:r>
          </w:p>
        </w:tc>
      </w:tr>
      <w:tr w:rsidR="00B53A40" w:rsidRPr="005C0BB2" w14:paraId="7B9A4124" w14:textId="77777777" w:rsidTr="00B53A40">
        <w:trPr>
          <w:gridAfter w:val="1"/>
          <w:wAfter w:w="23" w:type="dxa"/>
          <w:trHeight w:val="130"/>
        </w:trPr>
        <w:tc>
          <w:tcPr>
            <w:tcW w:w="5247" w:type="dxa"/>
            <w:vAlign w:val="bottom"/>
          </w:tcPr>
          <w:p w14:paraId="32796CA9" w14:textId="7FDB0DE2" w:rsidR="00B53A40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6708654" w14:textId="04E65F17" w:rsidR="00B53A40" w:rsidRPr="005C0BB2" w:rsidRDefault="003523B9" w:rsidP="0031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(9,310)</w:t>
            </w:r>
          </w:p>
        </w:tc>
        <w:tc>
          <w:tcPr>
            <w:tcW w:w="270" w:type="dxa"/>
          </w:tcPr>
          <w:p w14:paraId="0D6FA8AF" w14:textId="58ABEB58" w:rsidR="00B53A40" w:rsidRPr="005C0BB2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14:paraId="774A61E3" w14:textId="51AA02FE" w:rsidR="00B53A40" w:rsidRPr="005C0BB2" w:rsidRDefault="003523B9" w:rsidP="003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(6,767)</w:t>
            </w:r>
          </w:p>
        </w:tc>
      </w:tr>
      <w:tr w:rsidR="00B53A40" w:rsidRPr="005C0BB2" w14:paraId="505BCA64" w14:textId="77777777" w:rsidTr="00B53A40">
        <w:trPr>
          <w:gridAfter w:val="1"/>
          <w:wAfter w:w="23" w:type="dxa"/>
          <w:trHeight w:val="130"/>
        </w:trPr>
        <w:tc>
          <w:tcPr>
            <w:tcW w:w="5247" w:type="dxa"/>
            <w:vAlign w:val="bottom"/>
          </w:tcPr>
          <w:p w14:paraId="67C1EFB2" w14:textId="7EF17C6C" w:rsidR="00B53A40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747A353" w14:textId="0CC87A00" w:rsidR="00B53A40" w:rsidRPr="00B21F0A" w:rsidRDefault="003523B9" w:rsidP="003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21F0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17,898</w:t>
            </w:r>
          </w:p>
        </w:tc>
        <w:tc>
          <w:tcPr>
            <w:tcW w:w="270" w:type="dxa"/>
          </w:tcPr>
          <w:p w14:paraId="13F11B70" w14:textId="35DE2BEB" w:rsidR="00B53A40" w:rsidRPr="00B21F0A" w:rsidRDefault="00B53A40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bottom w:val="double" w:sz="4" w:space="0" w:color="auto"/>
            </w:tcBorders>
          </w:tcPr>
          <w:p w14:paraId="161575FB" w14:textId="0AAF2F9B" w:rsidR="00B53A40" w:rsidRPr="00B21F0A" w:rsidRDefault="003523B9" w:rsidP="00B5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42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21F0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11,254</w:t>
            </w:r>
          </w:p>
        </w:tc>
      </w:tr>
    </w:tbl>
    <w:p w14:paraId="633ED917" w14:textId="0754D471" w:rsidR="00640FCA" w:rsidRDefault="00640FCA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C66B729" w14:textId="77777777" w:rsidR="00640FCA" w:rsidRDefault="00640FCA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3C27D7B" w14:textId="77777777" w:rsidR="00640FCA" w:rsidRPr="005C0BB2" w:rsidRDefault="00640FCA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B600D3" w14:textId="77777777" w:rsidR="00AE684B" w:rsidRDefault="00AE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</w:pPr>
      <w:r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br w:type="page"/>
      </w:r>
    </w:p>
    <w:p w14:paraId="096CAEFC" w14:textId="4A9EF8A7" w:rsidR="00F46F5F" w:rsidRPr="005C0BB2" w:rsidRDefault="00F46F5F" w:rsidP="00F4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lastRenderedPageBreak/>
        <w:t>หนี้สินตามสัญญาเช่า</w:t>
      </w:r>
    </w:p>
    <w:tbl>
      <w:tblPr>
        <w:tblW w:w="90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572"/>
        <w:gridCol w:w="1431"/>
        <w:gridCol w:w="268"/>
        <w:gridCol w:w="1756"/>
      </w:tblGrid>
      <w:tr w:rsidR="00201338" w:rsidRPr="005C0BB2" w14:paraId="3B838E1C" w14:textId="77777777" w:rsidTr="00F06E4B">
        <w:trPr>
          <w:trHeight w:val="345"/>
        </w:trPr>
        <w:tc>
          <w:tcPr>
            <w:tcW w:w="5572" w:type="dxa"/>
          </w:tcPr>
          <w:p w14:paraId="435FF330" w14:textId="3807009A" w:rsidR="00201338" w:rsidRPr="005C0BB2" w:rsidRDefault="00201338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6442E81B" w14:textId="6629FB53" w:rsidR="00201338" w:rsidRPr="005C0BB2" w:rsidRDefault="00201338" w:rsidP="0020133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9DBF64D" w14:textId="7EA392C7" w:rsidR="00201338" w:rsidRPr="005C0BB2" w:rsidRDefault="00201338" w:rsidP="004170F9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756" w:type="dxa"/>
          </w:tcPr>
          <w:p w14:paraId="75B85436" w14:textId="40923EB1" w:rsidR="00201338" w:rsidRPr="00201338" w:rsidRDefault="00201338" w:rsidP="00201338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338" w:rsidRPr="005C0BB2" w14:paraId="3C040199" w14:textId="77777777" w:rsidTr="00F06E4B">
        <w:trPr>
          <w:trHeight w:val="358"/>
        </w:trPr>
        <w:tc>
          <w:tcPr>
            <w:tcW w:w="5572" w:type="dxa"/>
          </w:tcPr>
          <w:p w14:paraId="40EF90A1" w14:textId="696D0D92" w:rsidR="00201338" w:rsidRPr="005C0BB2" w:rsidRDefault="00201338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455" w:type="dxa"/>
            <w:gridSpan w:val="3"/>
          </w:tcPr>
          <w:p w14:paraId="418C3CC4" w14:textId="5684A018" w:rsidR="00201338" w:rsidRPr="005C0BB2" w:rsidRDefault="00201338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55B10" w:rsidRPr="005C0BB2" w14:paraId="078AC98C" w14:textId="77777777" w:rsidTr="00F06E4B">
        <w:trPr>
          <w:trHeight w:val="358"/>
        </w:trPr>
        <w:tc>
          <w:tcPr>
            <w:tcW w:w="5572" w:type="dxa"/>
          </w:tcPr>
          <w:p w14:paraId="458B00F3" w14:textId="17AE7A40" w:rsidR="00655B10" w:rsidRDefault="00655B1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455" w:type="dxa"/>
            <w:gridSpan w:val="3"/>
          </w:tcPr>
          <w:p w14:paraId="00B053C8" w14:textId="77777777" w:rsidR="00655B10" w:rsidRPr="005C0BB2" w:rsidRDefault="00655B1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</w:tr>
      <w:tr w:rsidR="00201338" w:rsidRPr="005C0BB2" w14:paraId="3A8C837D" w14:textId="77777777" w:rsidTr="00F06E4B">
        <w:trPr>
          <w:trHeight w:val="332"/>
        </w:trPr>
        <w:tc>
          <w:tcPr>
            <w:tcW w:w="5572" w:type="dxa"/>
            <w:vAlign w:val="bottom"/>
          </w:tcPr>
          <w:p w14:paraId="00BE0E9F" w14:textId="7E123A86" w:rsidR="00201338" w:rsidRPr="00214CAF" w:rsidRDefault="00201338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14CA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การวิเคราะห์การครบกำหนดชำระ - กระแสเงินสดตามสัญญาที่ไม่คิดลด</w:t>
            </w:r>
          </w:p>
        </w:tc>
        <w:tc>
          <w:tcPr>
            <w:tcW w:w="1431" w:type="dxa"/>
          </w:tcPr>
          <w:p w14:paraId="230231BA" w14:textId="6EE9B7B9" w:rsidR="00201338" w:rsidRPr="005C0BB2" w:rsidRDefault="00201338" w:rsidP="0060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</w:tcPr>
          <w:p w14:paraId="707A896A" w14:textId="142D2572" w:rsidR="00201338" w:rsidRPr="005C0BB2" w:rsidRDefault="00201338" w:rsidP="00605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</w:tcPr>
          <w:p w14:paraId="16439A8B" w14:textId="124EAA58" w:rsidR="00201338" w:rsidRPr="005C0BB2" w:rsidRDefault="00201338" w:rsidP="00157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6B13" w:rsidRPr="005C0BB2" w14:paraId="7BBA0602" w14:textId="77777777" w:rsidTr="00F06E4B">
        <w:trPr>
          <w:trHeight w:val="332"/>
        </w:trPr>
        <w:tc>
          <w:tcPr>
            <w:tcW w:w="5572" w:type="dxa"/>
            <w:vAlign w:val="bottom"/>
          </w:tcPr>
          <w:p w14:paraId="2E918A61" w14:textId="1AADE006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31" w:type="dxa"/>
          </w:tcPr>
          <w:p w14:paraId="28723ECF" w14:textId="78B3FADD" w:rsidR="00E46B13" w:rsidRPr="005C0BB2" w:rsidRDefault="00441605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8,587</w:t>
            </w:r>
          </w:p>
        </w:tc>
        <w:tc>
          <w:tcPr>
            <w:tcW w:w="268" w:type="dxa"/>
          </w:tcPr>
          <w:p w14:paraId="3C3686BF" w14:textId="263A5F99" w:rsidR="00E46B13" w:rsidRPr="005C0BB2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</w:tcPr>
          <w:p w14:paraId="207676D8" w14:textId="6D692635" w:rsidR="00E46B13" w:rsidRPr="005C0BB2" w:rsidRDefault="00441605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5,302</w:t>
            </w:r>
          </w:p>
        </w:tc>
      </w:tr>
      <w:tr w:rsidR="00E46B13" w:rsidRPr="005C0BB2" w14:paraId="1D4E2F97" w14:textId="77777777" w:rsidTr="00F06E4B">
        <w:trPr>
          <w:trHeight w:val="332"/>
        </w:trPr>
        <w:tc>
          <w:tcPr>
            <w:tcW w:w="5572" w:type="dxa"/>
            <w:vAlign w:val="bottom"/>
          </w:tcPr>
          <w:p w14:paraId="04877862" w14:textId="5208653A" w:rsidR="00E46B13" w:rsidRPr="005C0BB2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หลังจากหนึ่งปี แต่ไม่เกินห้าปี</w:t>
            </w:r>
          </w:p>
        </w:tc>
        <w:tc>
          <w:tcPr>
            <w:tcW w:w="1431" w:type="dxa"/>
          </w:tcPr>
          <w:p w14:paraId="56749A9E" w14:textId="50C607A0" w:rsidR="00E46B13" w:rsidRPr="005C0BB2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11,</w:t>
            </w:r>
            <w:r w:rsidR="0044160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268" w:type="dxa"/>
          </w:tcPr>
          <w:p w14:paraId="1F5BB5F7" w14:textId="41E056F4" w:rsidR="00E46B13" w:rsidRPr="005C0BB2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</w:tcPr>
          <w:p w14:paraId="5C21F202" w14:textId="533AD4E1" w:rsidR="00E46B13" w:rsidRPr="005C0BB2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</w:t>
            </w:r>
            <w:r w:rsidR="0044160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743</w:t>
            </w:r>
          </w:p>
        </w:tc>
      </w:tr>
      <w:tr w:rsidR="00E46B13" w:rsidRPr="00214CAF" w14:paraId="364B5A0D" w14:textId="77777777" w:rsidTr="00F06E4B">
        <w:trPr>
          <w:trHeight w:val="332"/>
        </w:trPr>
        <w:tc>
          <w:tcPr>
            <w:tcW w:w="5572" w:type="dxa"/>
            <w:vAlign w:val="bottom"/>
          </w:tcPr>
          <w:p w14:paraId="77C3797A" w14:textId="44793CE4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14C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FFFB4DA" w14:textId="452DBB4B" w:rsidR="00E46B13" w:rsidRPr="00214CAF" w:rsidRDefault="00441605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20,173</w:t>
            </w:r>
          </w:p>
        </w:tc>
        <w:tc>
          <w:tcPr>
            <w:tcW w:w="268" w:type="dxa"/>
          </w:tcPr>
          <w:p w14:paraId="6F2B95CB" w14:textId="694FA87D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</w:tcPr>
          <w:p w14:paraId="211824E0" w14:textId="4E1B7CD3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4160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3,045</w:t>
            </w:r>
          </w:p>
        </w:tc>
      </w:tr>
      <w:tr w:rsidR="00E46B13" w:rsidRPr="00214CAF" w14:paraId="22A8B47B" w14:textId="77777777" w:rsidTr="00F06E4B">
        <w:trPr>
          <w:trHeight w:val="332"/>
        </w:trPr>
        <w:tc>
          <w:tcPr>
            <w:tcW w:w="5572" w:type="dxa"/>
            <w:vAlign w:val="bottom"/>
          </w:tcPr>
          <w:p w14:paraId="16CF46E5" w14:textId="451A766F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14CA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0038FB0" w14:textId="48C68678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19,058</w:t>
            </w:r>
          </w:p>
        </w:tc>
        <w:tc>
          <w:tcPr>
            <w:tcW w:w="268" w:type="dxa"/>
          </w:tcPr>
          <w:p w14:paraId="0D0F439F" w14:textId="7FC9E92E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</w:tcPr>
          <w:p w14:paraId="28DF8972" w14:textId="2D5A7FA8" w:rsidR="00E46B13" w:rsidRPr="00214CAF" w:rsidRDefault="00E46B13" w:rsidP="00E4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12,277</w:t>
            </w:r>
          </w:p>
        </w:tc>
      </w:tr>
    </w:tbl>
    <w:p w14:paraId="5D794E55" w14:textId="11BF0885" w:rsidR="00640FCA" w:rsidRPr="006C2953" w:rsidRDefault="00640FCA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3D049C1" w14:textId="77777777" w:rsidR="00700BE0" w:rsidRPr="005C0BB2" w:rsidRDefault="00700BE0" w:rsidP="0070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z w:val="28"/>
          <w:szCs w:val="28"/>
          <w:cs/>
          <w:lang w:eastAsia="en-GB"/>
        </w:rPr>
        <w:t>จำนวนเงินขั้นต่ำที่ต้องจ่ายในอนาคตทั้งสิ้น</w:t>
      </w:r>
    </w:p>
    <w:p w14:paraId="68AA2DCE" w14:textId="77777777" w:rsidR="00700BE0" w:rsidRPr="006C2953" w:rsidRDefault="00700BE0" w:rsidP="0070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i/>
          <w:iCs/>
          <w:sz w:val="16"/>
          <w:szCs w:val="16"/>
          <w:lang w:eastAsia="en-GB"/>
        </w:rPr>
      </w:pPr>
    </w:p>
    <w:p w14:paraId="63AC169E" w14:textId="77777777" w:rsidR="00700BE0" w:rsidRPr="005C0BB2" w:rsidRDefault="00700BE0" w:rsidP="0070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5C0BB2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ณ วันที่ </w:t>
      </w:r>
      <w:r w:rsidRPr="005C0BB2">
        <w:rPr>
          <w:rFonts w:asciiTheme="majorBidi" w:eastAsia="AngsanaNew" w:hAnsiTheme="majorBidi" w:cstheme="majorBidi"/>
          <w:sz w:val="28"/>
          <w:szCs w:val="28"/>
          <w:lang w:eastAsia="en-GB"/>
        </w:rPr>
        <w:t>31</w:t>
      </w:r>
      <w:r w:rsidRPr="005C0BB2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 ธันวาคม </w:t>
      </w:r>
      <w:r w:rsidRPr="005C0BB2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2562 </w:t>
      </w:r>
      <w:r w:rsidRPr="005C0BB2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จำนวนเงินขั้นต่ำที่ต้องจ่ายในอนาคตทั้งสิ้นภายใต้สัญญาเช่าดำเนินงานที่บอกเลิกไม่ได้ มีดังนี้</w:t>
      </w:r>
    </w:p>
    <w:p w14:paraId="3F719790" w14:textId="177A4A6F" w:rsidR="00700BE0" w:rsidRPr="005C0BB2" w:rsidRDefault="00700BE0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7047"/>
        <w:gridCol w:w="1980"/>
      </w:tblGrid>
      <w:tr w:rsidR="004872C4" w:rsidRPr="005C0BB2" w14:paraId="23B4440E" w14:textId="77777777" w:rsidTr="000008EC">
        <w:trPr>
          <w:trHeight w:val="368"/>
        </w:trPr>
        <w:tc>
          <w:tcPr>
            <w:tcW w:w="7047" w:type="dxa"/>
          </w:tcPr>
          <w:p w14:paraId="4B78AB15" w14:textId="77777777" w:rsidR="004872C4" w:rsidRPr="005C0BB2" w:rsidRDefault="004872C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51A3002" w14:textId="77777777" w:rsidR="006C2953" w:rsidRDefault="004872C4" w:rsidP="006C2953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งบการเงินรวมและ</w:t>
            </w:r>
          </w:p>
          <w:p w14:paraId="6F482A61" w14:textId="22E554F1" w:rsidR="006C2953" w:rsidRPr="0022530A" w:rsidRDefault="004872C4" w:rsidP="0022530A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2C4" w:rsidRPr="005C0BB2" w14:paraId="4B9A9A14" w14:textId="77777777" w:rsidTr="000008EC">
        <w:trPr>
          <w:trHeight w:val="382"/>
        </w:trPr>
        <w:tc>
          <w:tcPr>
            <w:tcW w:w="7047" w:type="dxa"/>
          </w:tcPr>
          <w:p w14:paraId="17645EEF" w14:textId="77777777" w:rsidR="004872C4" w:rsidRPr="005C0BB2" w:rsidRDefault="004872C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6442FB" w14:textId="77777777" w:rsidR="004872C4" w:rsidRPr="005C0BB2" w:rsidRDefault="004872C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872C4" w:rsidRPr="005C0BB2" w14:paraId="6B339343" w14:textId="77777777" w:rsidTr="000008EC">
        <w:trPr>
          <w:trHeight w:val="355"/>
        </w:trPr>
        <w:tc>
          <w:tcPr>
            <w:tcW w:w="7047" w:type="dxa"/>
            <w:vAlign w:val="bottom"/>
          </w:tcPr>
          <w:p w14:paraId="0515DC45" w14:textId="4C752D23" w:rsidR="004872C4" w:rsidRPr="005C0BB2" w:rsidRDefault="004872C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ภายใน</w:t>
            </w:r>
            <w:r w:rsidR="006C295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หนึ่งปี</w:t>
            </w:r>
          </w:p>
        </w:tc>
        <w:tc>
          <w:tcPr>
            <w:tcW w:w="1980" w:type="dxa"/>
          </w:tcPr>
          <w:p w14:paraId="32AFEA54" w14:textId="5AE0D9F4" w:rsidR="004872C4" w:rsidRPr="005C0BB2" w:rsidRDefault="004872C4" w:rsidP="00CE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7,047</w:t>
            </w:r>
          </w:p>
        </w:tc>
      </w:tr>
      <w:tr w:rsidR="004872C4" w:rsidRPr="005C0BB2" w14:paraId="58D3F05E" w14:textId="77777777" w:rsidTr="000008EC">
        <w:trPr>
          <w:trHeight w:val="355"/>
        </w:trPr>
        <w:tc>
          <w:tcPr>
            <w:tcW w:w="7047" w:type="dxa"/>
            <w:vAlign w:val="bottom"/>
          </w:tcPr>
          <w:p w14:paraId="34A5621C" w14:textId="15E292E0" w:rsidR="004872C4" w:rsidRPr="005C0BB2" w:rsidRDefault="006C2953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980" w:type="dxa"/>
          </w:tcPr>
          <w:p w14:paraId="47B18DE2" w14:textId="20DF48B1" w:rsidR="004872C4" w:rsidRPr="005C0BB2" w:rsidRDefault="004872C4" w:rsidP="00CE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  <w:t>15,590</w:t>
            </w:r>
          </w:p>
        </w:tc>
      </w:tr>
      <w:tr w:rsidR="004872C4" w:rsidRPr="005C0BB2" w14:paraId="61C3DCE7" w14:textId="77777777" w:rsidTr="000008EC">
        <w:trPr>
          <w:trHeight w:val="355"/>
        </w:trPr>
        <w:tc>
          <w:tcPr>
            <w:tcW w:w="7047" w:type="dxa"/>
          </w:tcPr>
          <w:p w14:paraId="6CDC3AA6" w14:textId="77777777" w:rsidR="004872C4" w:rsidRPr="005C0BB2" w:rsidRDefault="004872C4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7C2DEE0" w14:textId="6DA933AB" w:rsidR="004872C4" w:rsidRPr="005C0BB2" w:rsidRDefault="004872C4" w:rsidP="00CE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  <w:t>22,637</w:t>
            </w:r>
          </w:p>
        </w:tc>
      </w:tr>
    </w:tbl>
    <w:p w14:paraId="4986473C" w14:textId="77777777" w:rsidR="004B08ED" w:rsidRPr="006C2953" w:rsidRDefault="004B08ED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2756E7A" w14:textId="05F2A8B9" w:rsidR="003F68BD" w:rsidRDefault="003F68BD" w:rsidP="003F6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รับรู้ในกำไรหรือขาดทุน</w:t>
      </w:r>
    </w:p>
    <w:p w14:paraId="493F8504" w14:textId="77777777" w:rsidR="00E262DA" w:rsidRPr="005C0BB2" w:rsidRDefault="00E262DA" w:rsidP="003F6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</w:pPr>
    </w:p>
    <w:tbl>
      <w:tblPr>
        <w:tblW w:w="95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259"/>
        <w:gridCol w:w="236"/>
        <w:gridCol w:w="1294"/>
        <w:gridCol w:w="236"/>
        <w:gridCol w:w="1294"/>
        <w:gridCol w:w="253"/>
        <w:gridCol w:w="1280"/>
      </w:tblGrid>
      <w:tr w:rsidR="003F68BD" w:rsidRPr="005C0BB2" w14:paraId="69F552B6" w14:textId="77777777" w:rsidTr="00FD3D9C">
        <w:trPr>
          <w:trHeight w:val="368"/>
        </w:trPr>
        <w:tc>
          <w:tcPr>
            <w:tcW w:w="3726" w:type="dxa"/>
          </w:tcPr>
          <w:p w14:paraId="272AFFAF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89" w:type="dxa"/>
            <w:gridSpan w:val="3"/>
          </w:tcPr>
          <w:p w14:paraId="379FA747" w14:textId="77777777" w:rsidR="003F68BD" w:rsidRPr="005C0BB2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E12C4F" w14:textId="77777777" w:rsidR="003F68BD" w:rsidRPr="005C0BB2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</w:tcPr>
          <w:p w14:paraId="136D7A31" w14:textId="0FF88BAD" w:rsidR="003F68BD" w:rsidRPr="005C0BB2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8BD" w:rsidRPr="005C0BB2" w14:paraId="68C0830E" w14:textId="77777777" w:rsidTr="00FD3D9C">
        <w:trPr>
          <w:trHeight w:val="382"/>
        </w:trPr>
        <w:tc>
          <w:tcPr>
            <w:tcW w:w="3726" w:type="dxa"/>
          </w:tcPr>
          <w:p w14:paraId="037307B5" w14:textId="5E21CD48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</w:t>
            </w:r>
            <w:r w:rsidR="007C4D49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ปี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C4D49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C4D49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</w:tcPr>
          <w:p w14:paraId="6EFB5A55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BC555D5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7A9609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5DA9FF4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4F370E75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3" w:type="dxa"/>
          </w:tcPr>
          <w:p w14:paraId="0E328EE6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4A0D2B7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F68BD" w:rsidRPr="005C0BB2" w14:paraId="5682A950" w14:textId="77777777" w:rsidTr="00FD3D9C">
        <w:trPr>
          <w:trHeight w:val="368"/>
        </w:trPr>
        <w:tc>
          <w:tcPr>
            <w:tcW w:w="3726" w:type="dxa"/>
          </w:tcPr>
          <w:p w14:paraId="3C70A25A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4811309C" w14:textId="77777777" w:rsidR="003F68BD" w:rsidRPr="005C0BB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072AF" w:rsidRPr="005C0BB2" w14:paraId="4C668043" w14:textId="77777777" w:rsidTr="00FD3D9C">
        <w:trPr>
          <w:trHeight w:val="355"/>
        </w:trPr>
        <w:tc>
          <w:tcPr>
            <w:tcW w:w="3726" w:type="dxa"/>
            <w:vAlign w:val="bottom"/>
          </w:tcPr>
          <w:p w14:paraId="78FDA0B4" w14:textId="7114F5C6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</w:tcPr>
          <w:p w14:paraId="350B2415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741BDD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0C5DA5C9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DC1D8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7F273A7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</w:tcPr>
          <w:p w14:paraId="3B4BB4FF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626B609E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072AF" w:rsidRPr="005C0BB2" w14:paraId="02859087" w14:textId="77777777" w:rsidTr="00FD3D9C">
        <w:trPr>
          <w:trHeight w:val="355"/>
        </w:trPr>
        <w:tc>
          <w:tcPr>
            <w:tcW w:w="3726" w:type="dxa"/>
            <w:vAlign w:val="bottom"/>
          </w:tcPr>
          <w:p w14:paraId="285F4780" w14:textId="10AF4AE9" w:rsidR="00A072AF" w:rsidRPr="00A072AF" w:rsidRDefault="00A072AF" w:rsidP="0034647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1259" w:type="dxa"/>
          </w:tcPr>
          <w:p w14:paraId="6A46B4C5" w14:textId="13D69273" w:rsidR="00A072AF" w:rsidRPr="005C0BB2" w:rsidRDefault="006D6E10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  <w:r w:rsidR="009652F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DD50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236" w:type="dxa"/>
            <w:vAlign w:val="bottom"/>
          </w:tcPr>
          <w:p w14:paraId="3591CE0C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359A6C17" w14:textId="5ABE6353" w:rsidR="00A072AF" w:rsidRPr="005C0BB2" w:rsidRDefault="00691A9D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317E02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05BBC96E" w14:textId="48CD4110" w:rsidR="00A072AF" w:rsidRPr="005C0BB2" w:rsidRDefault="009652F1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6</w:t>
            </w:r>
            <w:r w:rsidR="006D6E1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DD50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767</w:t>
            </w:r>
          </w:p>
        </w:tc>
        <w:tc>
          <w:tcPr>
            <w:tcW w:w="253" w:type="dxa"/>
          </w:tcPr>
          <w:p w14:paraId="102B2502" w14:textId="77777777" w:rsidR="00A072AF" w:rsidRPr="005C0BB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6237675F" w14:textId="54F5579E" w:rsidR="00A072AF" w:rsidRPr="005C0BB2" w:rsidRDefault="00691A9D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244CC" w:rsidRPr="005C0BB2" w14:paraId="144AFA83" w14:textId="77777777" w:rsidTr="00FD3D9C">
        <w:trPr>
          <w:trHeight w:val="355"/>
        </w:trPr>
        <w:tc>
          <w:tcPr>
            <w:tcW w:w="3726" w:type="dxa"/>
            <w:vAlign w:val="bottom"/>
          </w:tcPr>
          <w:p w14:paraId="215050E0" w14:textId="77777777" w:rsidR="000244CC" w:rsidRPr="005C0BB2" w:rsidRDefault="000244CC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</w:tcPr>
          <w:p w14:paraId="213B60B1" w14:textId="3D268383" w:rsidR="000244CC" w:rsidRPr="005C0BB2" w:rsidRDefault="006D6E10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1,133</w:t>
            </w:r>
          </w:p>
        </w:tc>
        <w:tc>
          <w:tcPr>
            <w:tcW w:w="236" w:type="dxa"/>
            <w:vAlign w:val="bottom"/>
          </w:tcPr>
          <w:p w14:paraId="7DF92C6E" w14:textId="77777777" w:rsidR="000244CC" w:rsidRPr="005C0BB2" w:rsidRDefault="000244CC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5B2A78C3" w14:textId="2F76E168" w:rsidR="000244CC" w:rsidRPr="005C0BB2" w:rsidRDefault="000244CC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7B3F9" w14:textId="77777777" w:rsidR="000244CC" w:rsidRPr="005C0BB2" w:rsidRDefault="000244CC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307016D9" w14:textId="46CFAD84" w:rsidR="000244CC" w:rsidRPr="005C0BB2" w:rsidRDefault="006D6E10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831</w:t>
            </w:r>
          </w:p>
        </w:tc>
        <w:tc>
          <w:tcPr>
            <w:tcW w:w="253" w:type="dxa"/>
          </w:tcPr>
          <w:p w14:paraId="57294FEF" w14:textId="77777777" w:rsidR="000244CC" w:rsidRPr="005C0BB2" w:rsidRDefault="000244CC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</w:tcPr>
          <w:p w14:paraId="66EC5A24" w14:textId="14CBFC9B" w:rsidR="000244CC" w:rsidRPr="005C0BB2" w:rsidRDefault="000244CC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726C3EBB" w14:textId="72AAF450" w:rsidR="00061910" w:rsidRDefault="00061910" w:rsidP="000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36B93C8" w14:textId="18E312B4" w:rsidR="00C0631A" w:rsidRDefault="00C0631A" w:rsidP="000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5A5131EB" w14:textId="77777777" w:rsidR="00C0631A" w:rsidRDefault="00C0631A" w:rsidP="000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710B1263" w14:textId="330DCF41" w:rsidR="000D0DD1" w:rsidRDefault="000D0DD1" w:rsidP="000D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 xml:space="preserve">สัญญาเช่าเงินทุน </w:t>
      </w:r>
      <w:r>
        <w:rPr>
          <w:rFonts w:asciiTheme="majorBidi" w:eastAsia="Times New Roman" w:hAnsiTheme="majorBidi" w:cstheme="majorBidi"/>
          <w:i/>
          <w:iCs/>
          <w:sz w:val="28"/>
          <w:szCs w:val="28"/>
        </w:rPr>
        <w:t>(2562:</w:t>
      </w: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 xml:space="preserve"> สัญญาเช่าการเงิน)</w:t>
      </w:r>
    </w:p>
    <w:p w14:paraId="0644EBDC" w14:textId="77777777" w:rsidR="00A072AF" w:rsidRDefault="00A072AF" w:rsidP="0012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DF42B86" w14:textId="4482505A" w:rsidR="000D0DD1" w:rsidRPr="001263C1" w:rsidRDefault="000D0DD1" w:rsidP="0012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sectPr w:rsidR="000D0DD1" w:rsidRPr="001263C1" w:rsidSect="00331078"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สัญญาเช่าที่ถูกจัดประเภทเป็นสัญญาเช่าเงินทุน </w:t>
      </w:r>
      <w:r w:rsidRPr="001D07BA">
        <w:rPr>
          <w:rFonts w:asciiTheme="majorBidi" w:eastAsia="AngsanaNew" w:hAnsiTheme="majorBidi" w:cstheme="majorBidi" w:hint="cs"/>
          <w:i/>
          <w:iCs/>
          <w:sz w:val="28"/>
          <w:szCs w:val="28"/>
          <w:cs/>
          <w:lang w:eastAsia="en-GB"/>
        </w:rPr>
        <w:t>(</w:t>
      </w:r>
      <w:r w:rsidRPr="001D07BA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2562:</w:t>
      </w:r>
      <w:r w:rsidRPr="001D07BA">
        <w:rPr>
          <w:rFonts w:asciiTheme="majorBidi" w:eastAsia="AngsanaNew" w:hAnsiTheme="majorBidi" w:cstheme="majorBidi" w:hint="cs"/>
          <w:i/>
          <w:iCs/>
          <w:sz w:val="28"/>
          <w:szCs w:val="28"/>
          <w:cs/>
          <w:lang w:eastAsia="en-GB"/>
        </w:rPr>
        <w:t xml:space="preserve"> สัญญาเช่าการเงิน)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 ได้แก่ สัญญาเช่าซื้อตามที่เปิดเผย</w:t>
      </w:r>
      <w:r w:rsidR="001D07BA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ไว้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ในหมายเห</w:t>
      </w:r>
      <w:r w:rsidR="000F1D25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ตุ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ข้อ 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>8</w:t>
      </w:r>
    </w:p>
    <w:p w14:paraId="33E0C7FD" w14:textId="3F878B34" w:rsidR="00A36FE5" w:rsidRPr="005C0BB2" w:rsidRDefault="0098587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C0BB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</w:t>
      </w:r>
      <w:r w:rsidR="00AF0161" w:rsidRPr="005C0BB2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36FE5" w:rsidRPr="005C0B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5C0BB2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5C0BB2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5C0BB2" w14:paraId="04134186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4BC5B703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5C0BB2" w14:paraId="57F635A2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71C56813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0637E33F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29159479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70302" w:rsidRPr="005C0BB2" w14:paraId="7478CE29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1B747C98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5C0BB2" w14:paraId="19D648BE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5989DEEC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70302" w:rsidRPr="005C0BB2" w14:paraId="4D0AE84F" w14:textId="77777777" w:rsidTr="008A33E2">
        <w:tc>
          <w:tcPr>
            <w:tcW w:w="5186" w:type="dxa"/>
            <w:shd w:val="clear" w:color="auto" w:fill="auto"/>
          </w:tcPr>
          <w:p w14:paraId="4CB15A91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0297FBFB" w:rsidR="00370302" w:rsidRPr="005C0BB2" w:rsidRDefault="00991130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7C1983C3" w:rsidR="00370302" w:rsidRPr="005C0BB2" w:rsidRDefault="00991130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31" w:type="dxa"/>
          </w:tcPr>
          <w:p w14:paraId="7EFDF015" w14:textId="45F32A9A" w:rsidR="00370302" w:rsidRPr="00996246" w:rsidRDefault="00991130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362,250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88329F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362,250</w:t>
            </w:r>
          </w:p>
        </w:tc>
      </w:tr>
      <w:tr w:rsidR="00991130" w:rsidRPr="005C0BB2" w14:paraId="3A0508C2" w14:textId="77777777" w:rsidTr="00733CA2">
        <w:tc>
          <w:tcPr>
            <w:tcW w:w="5186" w:type="dxa"/>
            <w:shd w:val="clear" w:color="auto" w:fill="auto"/>
          </w:tcPr>
          <w:p w14:paraId="367F03C7" w14:textId="77777777" w:rsidR="00991130" w:rsidRPr="00FD44BF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1BAA7852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09BBFC1D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31" w:type="dxa"/>
            <w:vAlign w:val="bottom"/>
          </w:tcPr>
          <w:p w14:paraId="5C7AEEB6" w14:textId="39709BED" w:rsidR="00991130" w:rsidRPr="00996246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50,630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3C7944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50,630</w:t>
            </w:r>
          </w:p>
        </w:tc>
      </w:tr>
      <w:tr w:rsidR="00991130" w:rsidRPr="005C0BB2" w14:paraId="1A228514" w14:textId="77777777" w:rsidTr="008A33E2">
        <w:tc>
          <w:tcPr>
            <w:tcW w:w="5186" w:type="dxa"/>
            <w:shd w:val="clear" w:color="auto" w:fill="auto"/>
          </w:tcPr>
          <w:p w14:paraId="6E2DD942" w14:textId="77777777" w:rsidR="00991130" w:rsidRPr="00FD44BF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0C9AF4B7" w:rsidR="00991130" w:rsidRPr="005C0BB2" w:rsidRDefault="006226AA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7,903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0BC39458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2A82C35C" w:rsidR="00991130" w:rsidRPr="00996246" w:rsidDel="008D6148" w:rsidRDefault="006226AA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7,903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FD746" w14:textId="77777777" w:rsidR="00991130" w:rsidRPr="005C0BB2" w:rsidDel="008D6148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91130" w:rsidRPr="005C0BB2" w14:paraId="79E3D9F9" w14:textId="77777777" w:rsidTr="00733CA2">
        <w:trPr>
          <w:trHeight w:val="74"/>
        </w:trPr>
        <w:tc>
          <w:tcPr>
            <w:tcW w:w="5186" w:type="dxa"/>
            <w:shd w:val="clear" w:color="auto" w:fill="auto"/>
          </w:tcPr>
          <w:p w14:paraId="39581247" w14:textId="77777777" w:rsidR="00991130" w:rsidRPr="00FD44BF" w:rsidRDefault="00991130" w:rsidP="00991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AB58DF6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0B5B138D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0C05890C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31" w:type="dxa"/>
            <w:vAlign w:val="bottom"/>
          </w:tcPr>
          <w:p w14:paraId="07541B68" w14:textId="3E7EC37A" w:rsidR="00991130" w:rsidRPr="00996246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</w:tcPr>
          <w:p w14:paraId="5AB55752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</w:tr>
      <w:tr w:rsidR="00991130" w:rsidRPr="005C0BB2" w14:paraId="4E2645DB" w14:textId="77777777" w:rsidTr="00733CA2">
        <w:tc>
          <w:tcPr>
            <w:tcW w:w="5186" w:type="dxa"/>
            <w:shd w:val="clear" w:color="auto" w:fill="auto"/>
          </w:tcPr>
          <w:p w14:paraId="352E28F5" w14:textId="77777777" w:rsidR="00991130" w:rsidRPr="00FD44BF" w:rsidRDefault="00991130" w:rsidP="00991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4009D14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7D258B4F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31" w:type="dxa"/>
            <w:vAlign w:val="bottom"/>
          </w:tcPr>
          <w:p w14:paraId="24B9611D" w14:textId="201DE29C" w:rsidR="00991130" w:rsidRPr="00996246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</w:tcPr>
          <w:p w14:paraId="7A0FE08C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  <w:tr w:rsidR="00991130" w:rsidRPr="005C0BB2" w14:paraId="41F150E4" w14:textId="77777777" w:rsidTr="00733CA2">
        <w:tc>
          <w:tcPr>
            <w:tcW w:w="5186" w:type="dxa"/>
            <w:shd w:val="clear" w:color="auto" w:fill="auto"/>
          </w:tcPr>
          <w:p w14:paraId="2D52CB16" w14:textId="77777777" w:rsidR="00991130" w:rsidRPr="00FD44BF" w:rsidRDefault="00991130" w:rsidP="00991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45EB72D9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245E44F8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5C25DE10" w:rsidR="00991130" w:rsidRPr="00996246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3EABF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91130" w:rsidRPr="005C0BB2" w14:paraId="30A8617C" w14:textId="77777777" w:rsidTr="008A33E2">
        <w:tc>
          <w:tcPr>
            <w:tcW w:w="5186" w:type="dxa"/>
            <w:shd w:val="clear" w:color="auto" w:fill="auto"/>
          </w:tcPr>
          <w:p w14:paraId="61B91ACF" w14:textId="77777777" w:rsidR="00991130" w:rsidRPr="00FD44BF" w:rsidRDefault="00991130" w:rsidP="00991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74A1D914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478D78C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15B4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0F3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346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31" w:type="dxa"/>
          </w:tcPr>
          <w:p w14:paraId="7223F78F" w14:textId="6540791A" w:rsidR="00991130" w:rsidRPr="00996246" w:rsidRDefault="00D15B45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</w:t>
            </w:r>
            <w:r w:rsidR="00E63461"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112,245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4E51E4" w14:textId="77777777" w:rsidR="00991130" w:rsidRPr="005C0BB2" w:rsidRDefault="00991130" w:rsidP="0099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112,245</w:t>
            </w:r>
          </w:p>
        </w:tc>
      </w:tr>
      <w:tr w:rsidR="00590111" w:rsidRPr="005C0BB2" w14:paraId="3FE32CD5" w14:textId="77777777" w:rsidTr="00D36ED0">
        <w:tc>
          <w:tcPr>
            <w:tcW w:w="5186" w:type="dxa"/>
            <w:shd w:val="clear" w:color="auto" w:fill="auto"/>
          </w:tcPr>
          <w:p w14:paraId="0876E5F1" w14:textId="1FC550E9" w:rsidR="00590111" w:rsidRPr="00FD44BF" w:rsidRDefault="00590111" w:rsidP="00590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590111" w:rsidRPr="005C0BB2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6FBDC306" w:rsidR="00590111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11,155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5DEFA8DA" w:rsidR="00590111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4E2D8DC8" w:rsidR="00590111" w:rsidRPr="00996246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44A522A6" w:rsidR="00590111" w:rsidRPr="005C0BB2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0E2F10DA" w:rsidR="00590111" w:rsidRPr="005C0BB2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AD3BFC" w14:textId="3EA626CE" w:rsidR="00590111" w:rsidRPr="005C0BB2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90111" w:rsidRPr="005C0BB2" w14:paraId="481CC240" w14:textId="77777777" w:rsidTr="00733CA2">
        <w:tc>
          <w:tcPr>
            <w:tcW w:w="5186" w:type="dxa"/>
            <w:shd w:val="clear" w:color="auto" w:fill="auto"/>
          </w:tcPr>
          <w:p w14:paraId="29892F8E" w14:textId="76DF4D82" w:rsidR="00590111" w:rsidRPr="005C0BB2" w:rsidRDefault="00590111" w:rsidP="00590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590111" w:rsidRPr="005C0BB2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6AE2C285" w:rsidR="00590111" w:rsidRPr="005C0BB2" w:rsidRDefault="00590111" w:rsidP="00590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67B90139" w:rsidR="00590111" w:rsidRPr="005C0BB2" w:rsidRDefault="00590111" w:rsidP="00590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677B1E77" w:rsidR="00590111" w:rsidRPr="00996246" w:rsidRDefault="00590111" w:rsidP="00590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0B3EB6DC" w:rsidR="00590111" w:rsidRPr="005C0BB2" w:rsidRDefault="00590111" w:rsidP="00590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2D11DB55" w:rsidR="00590111" w:rsidRPr="005C0BB2" w:rsidRDefault="00590111" w:rsidP="00590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0E77F4" w14:textId="329A817D" w:rsidR="00590111" w:rsidRPr="005C0BB2" w:rsidRDefault="00590111" w:rsidP="00590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90111" w:rsidRPr="005C0BB2" w14:paraId="4076EA97" w14:textId="77777777" w:rsidTr="008A33E2">
        <w:tc>
          <w:tcPr>
            <w:tcW w:w="5186" w:type="dxa"/>
            <w:shd w:val="clear" w:color="auto" w:fill="auto"/>
          </w:tcPr>
          <w:p w14:paraId="1254FFB3" w14:textId="77777777" w:rsidR="00590111" w:rsidRPr="005C0BB2" w:rsidRDefault="00590111" w:rsidP="005901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590111" w:rsidRPr="005C0BB2" w:rsidRDefault="00590111" w:rsidP="00590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41627CF0" w:rsidR="00590111" w:rsidRPr="005C0BB2" w:rsidRDefault="00590111" w:rsidP="005901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5D72927A" w:rsidR="00590111" w:rsidRPr="005C0BB2" w:rsidRDefault="00590111" w:rsidP="005901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671,338</w:t>
            </w:r>
          </w:p>
        </w:tc>
        <w:tc>
          <w:tcPr>
            <w:tcW w:w="1431" w:type="dxa"/>
          </w:tcPr>
          <w:p w14:paraId="7765D7F2" w14:textId="3C6825BC" w:rsidR="00590111" w:rsidRPr="005C0BB2" w:rsidRDefault="00590111" w:rsidP="005901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77777777" w:rsidR="00590111" w:rsidRPr="005C0BB2" w:rsidRDefault="00590111" w:rsidP="005901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77777777" w:rsidR="00590111" w:rsidRPr="005C0BB2" w:rsidRDefault="00590111" w:rsidP="005901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1440" w:type="dxa"/>
            <w:shd w:val="clear" w:color="auto" w:fill="auto"/>
          </w:tcPr>
          <w:p w14:paraId="485A04CC" w14:textId="77777777" w:rsidR="00590111" w:rsidRPr="005C0BB2" w:rsidRDefault="00590111" w:rsidP="005901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575,125</w:t>
            </w:r>
          </w:p>
        </w:tc>
      </w:tr>
    </w:tbl>
    <w:p w14:paraId="2D126C96" w14:textId="77777777" w:rsidR="00370302" w:rsidRPr="005C0BB2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370302" w:rsidRPr="005C0BB2" w:rsidRDefault="00370302" w:rsidP="00370302">
      <w:pPr>
        <w:rPr>
          <w:rFonts w:asciiTheme="majorBidi" w:hAnsiTheme="majorBidi" w:cstheme="majorBidi"/>
        </w:rPr>
      </w:pPr>
      <w:r w:rsidRPr="005C0BB2">
        <w:rPr>
          <w:rFonts w:asciiTheme="majorBidi" w:hAnsiTheme="majorBidi" w:cstheme="majorBidi"/>
        </w:rPr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370302" w:rsidRPr="005C0BB2" w14:paraId="5025ECE9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4512F024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935F7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6AC2D9AF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02" w:rsidRPr="005C0BB2" w14:paraId="3407EBCE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59FE8B6C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53793D7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102F5E46" w14:textId="21B48E8D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26CD7D5B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70302" w:rsidRPr="005C0BB2" w14:paraId="3D89963A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2EEE2025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053EAE9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79940E4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5C0BB2" w14:paraId="78C3F855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62550BE8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3B69F24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40041C71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14391" w:rsidRPr="005C0BB2" w14:paraId="53C56FC3" w14:textId="77777777" w:rsidTr="008A33E2">
        <w:tc>
          <w:tcPr>
            <w:tcW w:w="5207" w:type="dxa"/>
            <w:shd w:val="clear" w:color="auto" w:fill="auto"/>
          </w:tcPr>
          <w:p w14:paraId="111ADA8E" w14:textId="77777777" w:rsidR="00714391" w:rsidRPr="005C0BB2" w:rsidRDefault="00714391" w:rsidP="007143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4E3F2EDC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4D8429EA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3DABD0" w14:textId="6248CDBF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39" w:type="dxa"/>
          </w:tcPr>
          <w:p w14:paraId="6BF521C7" w14:textId="1E0A0D21" w:rsidR="00714391" w:rsidRPr="00996246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362,250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E05262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362,250</w:t>
            </w:r>
          </w:p>
        </w:tc>
      </w:tr>
      <w:tr w:rsidR="00FD44BF" w:rsidRPr="005C0BB2" w14:paraId="052A1690" w14:textId="77777777" w:rsidTr="00733CA2">
        <w:tc>
          <w:tcPr>
            <w:tcW w:w="5207" w:type="dxa"/>
            <w:shd w:val="clear" w:color="auto" w:fill="auto"/>
          </w:tcPr>
          <w:p w14:paraId="585D76D6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A4D845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5C8260BC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1DE66E" w14:textId="14A74C8B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39" w:type="dxa"/>
            <w:vAlign w:val="bottom"/>
          </w:tcPr>
          <w:p w14:paraId="231DFB41" w14:textId="5FD24E44" w:rsidR="00FD44BF" w:rsidRPr="00996246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50,630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FFE612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50,630</w:t>
            </w:r>
          </w:p>
        </w:tc>
      </w:tr>
      <w:tr w:rsidR="00714391" w:rsidRPr="005C0BB2" w14:paraId="127811CC" w14:textId="77777777" w:rsidTr="008A33E2">
        <w:tc>
          <w:tcPr>
            <w:tcW w:w="5207" w:type="dxa"/>
            <w:shd w:val="clear" w:color="auto" w:fill="auto"/>
          </w:tcPr>
          <w:p w14:paraId="3AB03382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B4C79D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11353B7D" w:rsidR="00714391" w:rsidRPr="005C0BB2" w:rsidRDefault="00816B4F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71439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5F713" w14:textId="62BA1868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70EDF011" w:rsidR="00714391" w:rsidRPr="00996246" w:rsidDel="008D6148" w:rsidRDefault="002D7834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4,859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6BBD" w14:textId="77777777" w:rsidR="00714391" w:rsidRPr="005C0BB2" w:rsidDel="008D6148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14391" w:rsidRPr="005C0BB2" w14:paraId="5C2F0A1C" w14:textId="77777777" w:rsidTr="00733CA2">
        <w:trPr>
          <w:trHeight w:val="74"/>
        </w:trPr>
        <w:tc>
          <w:tcPr>
            <w:tcW w:w="5207" w:type="dxa"/>
            <w:shd w:val="clear" w:color="auto" w:fill="auto"/>
          </w:tcPr>
          <w:p w14:paraId="234F744F" w14:textId="77777777" w:rsidR="00714391" w:rsidRPr="005C0BB2" w:rsidRDefault="00714391" w:rsidP="007143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A2DD331" w14:textId="0C7DF1C8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B0BC623" w14:textId="01009FD0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DBCDD31" w14:textId="01C380B6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4B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39" w:type="dxa"/>
            <w:vAlign w:val="bottom"/>
          </w:tcPr>
          <w:p w14:paraId="317E8EA6" w14:textId="1E1A7F5B" w:rsidR="00714391" w:rsidRPr="00996246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54B22"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3334B8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7A5C72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79,500</w:t>
            </w:r>
          </w:p>
        </w:tc>
        <w:tc>
          <w:tcPr>
            <w:tcW w:w="1440" w:type="dxa"/>
            <w:shd w:val="clear" w:color="auto" w:fill="auto"/>
          </w:tcPr>
          <w:p w14:paraId="533966F1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79,500</w:t>
            </w:r>
          </w:p>
        </w:tc>
      </w:tr>
      <w:tr w:rsidR="00714391" w:rsidRPr="005C0BB2" w14:paraId="79AAA874" w14:textId="77777777" w:rsidTr="00733CA2">
        <w:tc>
          <w:tcPr>
            <w:tcW w:w="5207" w:type="dxa"/>
            <w:shd w:val="clear" w:color="auto" w:fill="auto"/>
          </w:tcPr>
          <w:p w14:paraId="13A3B6DB" w14:textId="77777777" w:rsidR="00714391" w:rsidRPr="005C0BB2" w:rsidRDefault="00714391" w:rsidP="007143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0AAAAB81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7AF8FEBF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F7F196" w14:textId="3D51E836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39" w:type="dxa"/>
            <w:vAlign w:val="bottom"/>
          </w:tcPr>
          <w:p w14:paraId="1BFBD9B1" w14:textId="0A463F28" w:rsidR="00714391" w:rsidRPr="00996246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</w:tcPr>
          <w:p w14:paraId="0ECA1595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  <w:tr w:rsidR="00714391" w:rsidRPr="005C0BB2" w14:paraId="58C01768" w14:textId="77777777" w:rsidTr="00733CA2">
        <w:tc>
          <w:tcPr>
            <w:tcW w:w="5207" w:type="dxa"/>
            <w:shd w:val="clear" w:color="auto" w:fill="auto"/>
          </w:tcPr>
          <w:p w14:paraId="230D543E" w14:textId="77777777" w:rsidR="00714391" w:rsidRPr="005C0BB2" w:rsidRDefault="00714391" w:rsidP="007143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16589CA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43F18559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1CA380" w14:textId="23957A6E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3886924C" w:rsidR="00714391" w:rsidRPr="00996246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CACA50" w14:textId="77777777" w:rsidR="00714391" w:rsidRPr="005C0BB2" w:rsidRDefault="00714391" w:rsidP="00714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D44BF" w:rsidRPr="005C0BB2" w14:paraId="17263CF7" w14:textId="77777777" w:rsidTr="008A33E2">
        <w:tc>
          <w:tcPr>
            <w:tcW w:w="5207" w:type="dxa"/>
            <w:shd w:val="clear" w:color="auto" w:fill="auto"/>
          </w:tcPr>
          <w:p w14:paraId="5C4EE166" w14:textId="77777777" w:rsidR="00FD44BF" w:rsidRPr="005C0BB2" w:rsidRDefault="00FD44BF" w:rsidP="00FD44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9E01E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7CF20F15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AFA65A" w14:textId="294A7E5E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</w:t>
            </w:r>
            <w:r w:rsidR="005605A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C260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39" w:type="dxa"/>
          </w:tcPr>
          <w:p w14:paraId="1A8D73AF" w14:textId="62776890" w:rsidR="00FD44BF" w:rsidRPr="00996246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</w:t>
            </w:r>
            <w:r w:rsidR="005605AD"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C2604"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112,245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0B3613" w14:textId="77777777" w:rsidR="00FD44BF" w:rsidRPr="005C0BB2" w:rsidRDefault="00FD44BF" w:rsidP="00FD4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112,245</w:t>
            </w:r>
          </w:p>
        </w:tc>
      </w:tr>
      <w:tr w:rsidR="00E328A7" w:rsidRPr="005C0BB2" w14:paraId="0EBAD129" w14:textId="77777777" w:rsidTr="00D36ED0">
        <w:tc>
          <w:tcPr>
            <w:tcW w:w="5207" w:type="dxa"/>
            <w:shd w:val="clear" w:color="auto" w:fill="auto"/>
          </w:tcPr>
          <w:p w14:paraId="7EF2D063" w14:textId="10BE20B5" w:rsidR="00E328A7" w:rsidRPr="005C0BB2" w:rsidRDefault="00E328A7" w:rsidP="00E328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43150D0" w14:textId="77777777" w:rsidR="00E328A7" w:rsidRPr="005C0BB2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68F97088" w:rsidR="00E328A7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C2608A" w14:textId="445EF4C3" w:rsidR="00E328A7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09E0B123" w:rsidR="00E328A7" w:rsidRPr="00996246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7,418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0BF84C75" w:rsidR="00E328A7" w:rsidRPr="005C0BB2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4F99D595" w:rsidR="00E328A7" w:rsidRPr="005C0BB2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B28C3C" w14:textId="5BA38DFE" w:rsidR="00E328A7" w:rsidRPr="005C0BB2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328A7" w:rsidRPr="005C0BB2" w14:paraId="34A217F1" w14:textId="77777777" w:rsidTr="00733CA2">
        <w:tc>
          <w:tcPr>
            <w:tcW w:w="5207" w:type="dxa"/>
            <w:shd w:val="clear" w:color="auto" w:fill="auto"/>
          </w:tcPr>
          <w:p w14:paraId="0FDDD905" w14:textId="15B99BAA" w:rsidR="00E328A7" w:rsidRPr="005C0BB2" w:rsidRDefault="00E328A7" w:rsidP="00E328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DB46F1" w14:textId="77777777" w:rsidR="00E328A7" w:rsidRPr="005C0BB2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5EA091E6" w:rsidR="00E328A7" w:rsidRPr="005C0BB2" w:rsidRDefault="00E328A7" w:rsidP="00E328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613CBB" w14:textId="07AAB7C8" w:rsidR="00E328A7" w:rsidRPr="005C0BB2" w:rsidRDefault="00E328A7" w:rsidP="00E328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65535FA0" w:rsidR="00E328A7" w:rsidRPr="00996246" w:rsidRDefault="00E328A7" w:rsidP="00E328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7011DEA2" w:rsidR="00E328A7" w:rsidRPr="005C0BB2" w:rsidRDefault="00E328A7" w:rsidP="00E328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51FCB93A" w:rsidR="00E328A7" w:rsidRPr="005C0BB2" w:rsidRDefault="00E328A7" w:rsidP="00E328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7B84CB" w14:textId="2197C744" w:rsidR="00E328A7" w:rsidRPr="005C0BB2" w:rsidRDefault="00E328A7" w:rsidP="00E328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328A7" w:rsidRPr="005C0BB2" w14:paraId="5EF5E175" w14:textId="77777777" w:rsidTr="008A33E2">
        <w:tc>
          <w:tcPr>
            <w:tcW w:w="5207" w:type="dxa"/>
            <w:shd w:val="clear" w:color="auto" w:fill="auto"/>
          </w:tcPr>
          <w:p w14:paraId="497D5B3B" w14:textId="77777777" w:rsidR="00E328A7" w:rsidRPr="005C0BB2" w:rsidRDefault="00E328A7" w:rsidP="00E328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6921C8BD" w14:textId="77777777" w:rsidR="00E328A7" w:rsidRPr="005C0BB2" w:rsidRDefault="00E328A7" w:rsidP="00E3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596CD1FE" w:rsidR="00E328A7" w:rsidRPr="005C0BB2" w:rsidRDefault="00E328A7" w:rsidP="00E328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</w:t>
            </w:r>
            <w:r w:rsidR="00FD68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96EF7B" w14:textId="2446F79F" w:rsidR="00E328A7" w:rsidRPr="005C0BB2" w:rsidRDefault="00E328A7" w:rsidP="00E328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675,338</w:t>
            </w:r>
          </w:p>
        </w:tc>
        <w:tc>
          <w:tcPr>
            <w:tcW w:w="1439" w:type="dxa"/>
          </w:tcPr>
          <w:p w14:paraId="786E13E0" w14:textId="7E210C75" w:rsidR="00E328A7" w:rsidRPr="005C0BB2" w:rsidRDefault="00E328A7" w:rsidP="00E328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</w:t>
            </w:r>
            <w:r w:rsidR="00FD68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77777777" w:rsidR="00E328A7" w:rsidRPr="005C0BB2" w:rsidRDefault="00E328A7" w:rsidP="00E328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525,125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77777777" w:rsidR="00E328A7" w:rsidRPr="005C0BB2" w:rsidRDefault="00E328A7" w:rsidP="00E328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99,500</w:t>
            </w:r>
          </w:p>
        </w:tc>
        <w:tc>
          <w:tcPr>
            <w:tcW w:w="1440" w:type="dxa"/>
            <w:shd w:val="clear" w:color="auto" w:fill="auto"/>
          </w:tcPr>
          <w:p w14:paraId="5CDE8089" w14:textId="77777777" w:rsidR="00E328A7" w:rsidRPr="005C0BB2" w:rsidRDefault="00E328A7" w:rsidP="00E328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624,625</w:t>
            </w:r>
          </w:p>
        </w:tc>
      </w:tr>
    </w:tbl>
    <w:p w14:paraId="2055192E" w14:textId="7BB3C862" w:rsidR="00370302" w:rsidRPr="005C0BB2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5C0BB2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5C0BB2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5C0BB2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5C0BB2" w:rsidSect="0037030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41AE178" w14:textId="3CFE501C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เป็นสกุลเงินบาท</w:t>
      </w:r>
    </w:p>
    <w:p w14:paraId="5648A1B8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70E39D" w14:textId="1B04971F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53261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153261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53261" w:rsidRPr="005C0BB2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307E80">
        <w:rPr>
          <w:rFonts w:asciiTheme="majorBidi" w:hAnsiTheme="majorBidi" w:cstheme="majorBidi"/>
          <w:sz w:val="28"/>
          <w:szCs w:val="28"/>
        </w:rPr>
        <w:t xml:space="preserve"> 235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(2562: 468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4BB922" w14:textId="59F9CC6F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1FB6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111FB6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1FB6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กลุ่มบริษัทมีสัญญาเงินเบิกเกินบัญชีและเงินกู้ยืมระยะสั้นกับสถาบันการเงินเป็นจำนวนเงิน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8E63B3">
        <w:rPr>
          <w:rFonts w:asciiTheme="majorBidi" w:hAnsiTheme="majorBidi" w:cstheme="majorBidi"/>
          <w:sz w:val="28"/>
          <w:szCs w:val="28"/>
        </w:rPr>
        <w:t>72</w:t>
      </w:r>
      <w:r w:rsidR="00111FB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(2562: 362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2562: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045AAD" w14:textId="0DACABDF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6" w:name="_Hlk33175310"/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1FB6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111FB6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1FB6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>
        <w:rPr>
          <w:rFonts w:asciiTheme="majorBidi" w:hAnsiTheme="majorBidi" w:cstheme="majorBidi"/>
          <w:sz w:val="28"/>
          <w:szCs w:val="28"/>
        </w:rPr>
        <w:t xml:space="preserve"> 41</w:t>
      </w:r>
      <w:r w:rsidR="00FC0EF6">
        <w:rPr>
          <w:rFonts w:asciiTheme="majorBidi" w:hAnsiTheme="majorBidi" w:cstheme="majorBidi"/>
          <w:sz w:val="28"/>
          <w:szCs w:val="28"/>
        </w:rPr>
        <w:t>9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(2562: 163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bookmarkStart w:id="7" w:name="_Hlk33175609"/>
      <w:r w:rsidRPr="005C0BB2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7"/>
      <w:r w:rsidRPr="005C0BB2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Pr="005C05D1">
        <w:rPr>
          <w:rFonts w:asciiTheme="majorBidi" w:hAnsiTheme="majorBidi" w:cstheme="majorBidi"/>
          <w:sz w:val="28"/>
          <w:szCs w:val="28"/>
        </w:rPr>
        <w:t>4</w:t>
      </w:r>
      <w:r w:rsidRPr="005C05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5D1">
        <w:rPr>
          <w:rFonts w:asciiTheme="majorBidi" w:hAnsiTheme="majorBidi" w:cstheme="majorBidi"/>
          <w:sz w:val="28"/>
          <w:szCs w:val="28"/>
        </w:rPr>
        <w:t>-</w:t>
      </w:r>
      <w:r w:rsidRPr="005C05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5D1">
        <w:rPr>
          <w:rFonts w:asciiTheme="majorBidi" w:hAnsiTheme="majorBidi" w:cstheme="majorBidi"/>
          <w:sz w:val="28"/>
          <w:szCs w:val="28"/>
        </w:rPr>
        <w:t>6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(2562: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217FDA5" w14:textId="3F0F1FCF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504E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D9504E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D9504E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กลุ่มบริษัทมีสัญญาเงินกู้ยืมระยะสั้นจากบุคคลอื่นเป็นจำนวนเงิน </w:t>
      </w:r>
      <w:r w:rsidR="008713AF">
        <w:rPr>
          <w:rFonts w:asciiTheme="majorBidi" w:hAnsiTheme="majorBidi" w:cstheme="majorBidi"/>
          <w:sz w:val="28"/>
          <w:szCs w:val="28"/>
        </w:rPr>
        <w:t>150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(2562: 20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2562: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6"/>
    <w:p w14:paraId="0D6A56A5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8AB828" w14:textId="682229A1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D5194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0D5194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0D5194" w:rsidRPr="005C0BB2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="000D5194" w:rsidRPr="005C0BB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กลุ่มบริษัทมีสัญญาเงินกู้ยืมระยะยาวจากบุคคลอื่นเป็นจำนวนเงิน </w:t>
      </w:r>
      <w:r w:rsidR="00450451">
        <w:rPr>
          <w:rFonts w:asciiTheme="majorBidi" w:hAnsiTheme="majorBidi" w:cstheme="majorBidi"/>
          <w:sz w:val="28"/>
          <w:szCs w:val="28"/>
        </w:rPr>
        <w:t>13</w:t>
      </w:r>
      <w:r w:rsidR="000D5194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ล้านบาท เงินกู้ยืมระยะยาวดังกล่าวมีอัตราดอกเบี้ยคงที่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และมีระยะเวลาครบกำหนดภายใน </w:t>
      </w:r>
      <w:r w:rsidRPr="005C0BB2">
        <w:rPr>
          <w:rFonts w:asciiTheme="majorBidi" w:hAnsiTheme="majorBidi" w:cstheme="majorBidi"/>
          <w:sz w:val="28"/>
          <w:szCs w:val="28"/>
        </w:rPr>
        <w:t xml:space="preserve">4 </w:t>
      </w:r>
      <w:r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</w:p>
    <w:p w14:paraId="3BC7A38F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A744C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5C0BB2">
        <w:rPr>
          <w:rFonts w:asciiTheme="majorBidi" w:hAnsiTheme="majorBidi" w:cstheme="majorBidi"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5C0BB2">
        <w:rPr>
          <w:rFonts w:asciiTheme="majorBidi" w:hAnsiTheme="majorBidi" w:cstheme="majorBidi"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5C0BB2">
        <w:rPr>
          <w:rFonts w:asciiTheme="majorBidi" w:hAnsiTheme="majorBidi" w:cstheme="majorBidi"/>
          <w:b/>
          <w:sz w:val="28"/>
          <w:szCs w:val="28"/>
        </w:rPr>
        <w:br/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5C0BB2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5C0BB2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5C0BB2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2CDE033D" w14:textId="77777777" w:rsidR="00C4163F" w:rsidRPr="005C0BB2" w:rsidRDefault="00C4163F" w:rsidP="00FE4A6D">
      <w:pPr>
        <w:rPr>
          <w:rFonts w:asciiTheme="majorBidi" w:hAnsiTheme="majorBidi" w:cstheme="majorBidi"/>
          <w:sz w:val="22"/>
          <w:szCs w:val="22"/>
        </w:rPr>
      </w:pPr>
    </w:p>
    <w:p w14:paraId="1845E864" w14:textId="51BBCAA0" w:rsidR="008D77C4" w:rsidRPr="005C0BB2" w:rsidRDefault="008D77C4" w:rsidP="008D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55154" w:rsidRPr="005C0BB2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A35F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</w:p>
    <w:p w14:paraId="4CF0F8ED" w14:textId="77777777" w:rsidR="009A35F5" w:rsidRPr="005C0BB2" w:rsidRDefault="009A35F5" w:rsidP="00FE4A6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43"/>
        <w:gridCol w:w="270"/>
        <w:gridCol w:w="1170"/>
        <w:gridCol w:w="270"/>
        <w:gridCol w:w="1170"/>
      </w:tblGrid>
      <w:tr w:rsidR="000A501F" w:rsidRPr="005C0BB2" w14:paraId="7C7ACE9B" w14:textId="77777777" w:rsidTr="000A501F">
        <w:tc>
          <w:tcPr>
            <w:tcW w:w="3690" w:type="dxa"/>
          </w:tcPr>
          <w:p w14:paraId="6FDE96DA" w14:textId="7777777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3B8E5C81" w14:textId="6219B1E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7F990D" w14:textId="7777777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D1F7FE8" w14:textId="7777777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5F5" w:rsidRPr="005C0BB2" w14:paraId="40C5AE0C" w14:textId="77777777" w:rsidTr="000A501F">
        <w:tc>
          <w:tcPr>
            <w:tcW w:w="3690" w:type="dxa"/>
          </w:tcPr>
          <w:p w14:paraId="0E54FCA9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6D85AE" w14:textId="13F697A2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501F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DAE5D73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543B45B" w14:textId="5AF1E433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501F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16AEE02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9B299" w14:textId="1707A03C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501F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6855253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B42393" w14:textId="4288E303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A501F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A35F5" w:rsidRPr="005C0BB2" w14:paraId="1BD2CFD2" w14:textId="77777777" w:rsidTr="000A501F">
        <w:tc>
          <w:tcPr>
            <w:tcW w:w="3690" w:type="dxa"/>
          </w:tcPr>
          <w:p w14:paraId="7AB2CE8F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38AB39BD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35F5" w:rsidRPr="005C0BB2" w14:paraId="05BA1595" w14:textId="77777777" w:rsidTr="000A501F">
        <w:trPr>
          <w:trHeight w:val="119"/>
        </w:trPr>
        <w:tc>
          <w:tcPr>
            <w:tcW w:w="3690" w:type="dxa"/>
          </w:tcPr>
          <w:p w14:paraId="017B5BB2" w14:textId="77777777" w:rsidR="009A35F5" w:rsidRPr="005C0BB2" w:rsidRDefault="009A35F5" w:rsidP="009A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  <w:p w14:paraId="74797C2D" w14:textId="77777777" w:rsidR="009A35F5" w:rsidRPr="005C0BB2" w:rsidRDefault="009A35F5" w:rsidP="009A35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739DB33F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268A8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5A5B6BF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07C54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E6C2C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89CAA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F06F0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A35F5" w:rsidRPr="005C0BB2" w14:paraId="4DEB2849" w14:textId="77777777" w:rsidTr="000A501F">
        <w:tc>
          <w:tcPr>
            <w:tcW w:w="3690" w:type="dxa"/>
          </w:tcPr>
          <w:p w14:paraId="4EDABA4A" w14:textId="77777777" w:rsidR="009A35F5" w:rsidRPr="005C0BB2" w:rsidRDefault="009A35F5" w:rsidP="00E03985">
            <w:pPr>
              <w:pStyle w:val="a1"/>
              <w:tabs>
                <w:tab w:val="clear" w:pos="1080"/>
              </w:tabs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8297576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8BFBC5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A468E7A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D4DD52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B8E7F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D673C8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48ABD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A501F" w:rsidRPr="005C0BB2" w14:paraId="2E84B89C" w14:textId="77777777" w:rsidTr="000A501F">
        <w:tc>
          <w:tcPr>
            <w:tcW w:w="3690" w:type="dxa"/>
            <w:tcBorders>
              <w:top w:val="nil"/>
              <w:bottom w:val="nil"/>
            </w:tcBorders>
          </w:tcPr>
          <w:p w14:paraId="51755821" w14:textId="77777777" w:rsidR="000A501F" w:rsidRPr="005C0BB2" w:rsidRDefault="000A501F" w:rsidP="000A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5C0BB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C2BB23" w14:textId="3397E32B" w:rsidR="000A501F" w:rsidRPr="005C0BB2" w:rsidRDefault="002F6EF1" w:rsidP="000A501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1,803</w:t>
            </w:r>
          </w:p>
        </w:tc>
        <w:tc>
          <w:tcPr>
            <w:tcW w:w="270" w:type="dxa"/>
          </w:tcPr>
          <w:p w14:paraId="5291FCB0" w14:textId="77777777" w:rsidR="000A501F" w:rsidRPr="005C0BB2" w:rsidRDefault="000A501F" w:rsidP="000A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597D703" w14:textId="0C0A5C17" w:rsidR="000A501F" w:rsidRPr="005C0BB2" w:rsidRDefault="000A501F" w:rsidP="000A501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6D205738" w14:textId="77777777" w:rsidR="000A501F" w:rsidRPr="005C0BB2" w:rsidRDefault="000A501F" w:rsidP="000A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BEE3FA" w14:textId="100381D7" w:rsidR="000A501F" w:rsidRPr="005C0BB2" w:rsidRDefault="002F6EF1" w:rsidP="00FC14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1,209</w:t>
            </w:r>
          </w:p>
        </w:tc>
        <w:tc>
          <w:tcPr>
            <w:tcW w:w="270" w:type="dxa"/>
          </w:tcPr>
          <w:p w14:paraId="123C9F34" w14:textId="77777777" w:rsidR="000A501F" w:rsidRPr="005C0BB2" w:rsidRDefault="000A501F" w:rsidP="000A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B435E7" w14:textId="1112E1E4" w:rsidR="000A501F" w:rsidRPr="005C0BB2" w:rsidRDefault="000A501F" w:rsidP="000A501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</w:tr>
    </w:tbl>
    <w:p w14:paraId="1C57E790" w14:textId="77777777" w:rsidR="000A501F" w:rsidRPr="005C0BB2" w:rsidRDefault="00FE4A6D" w:rsidP="00FE4A6D">
      <w:pPr>
        <w:tabs>
          <w:tab w:val="clear" w:pos="680"/>
          <w:tab w:val="left" w:pos="540"/>
        </w:tabs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ab/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ab/>
      </w:r>
    </w:p>
    <w:p w14:paraId="2E337E9A" w14:textId="77777777" w:rsidR="00611415" w:rsidRPr="005C0BB2" w:rsidRDefault="00611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0D44CD0" w14:textId="0BC56154" w:rsidR="0010152A" w:rsidRPr="005C0BB2" w:rsidRDefault="0010152A" w:rsidP="000A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โครงการผลประโยชน์ที่กำหนดไว้ </w:t>
      </w:r>
    </w:p>
    <w:p w14:paraId="2B938ED2" w14:textId="77777777" w:rsidR="0010152A" w:rsidRPr="005C0BB2" w:rsidRDefault="0010152A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</w:rPr>
      </w:pPr>
    </w:p>
    <w:p w14:paraId="301F2854" w14:textId="072AAAFE" w:rsidR="009A35F5" w:rsidRPr="005C0BB2" w:rsidRDefault="0010152A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2541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DA64B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5FA950B" w14:textId="77777777" w:rsidR="002A1BFB" w:rsidRPr="005C0BB2" w:rsidRDefault="002A1BFB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315"/>
        <w:gridCol w:w="270"/>
        <w:gridCol w:w="1269"/>
        <w:gridCol w:w="270"/>
        <w:gridCol w:w="1287"/>
      </w:tblGrid>
      <w:tr w:rsidR="00E02E1C" w:rsidRPr="005C0BB2" w14:paraId="1EB22CDC" w14:textId="77777777" w:rsidTr="0041635F">
        <w:tc>
          <w:tcPr>
            <w:tcW w:w="3150" w:type="dxa"/>
          </w:tcPr>
          <w:p w14:paraId="50B74EE1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1350" w:type="dxa"/>
          </w:tcPr>
          <w:p w14:paraId="2359F00C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5ABBD3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4FE461B9" w14:textId="113BDD60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85C868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265FB39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639174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FCFB727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41635F" w:rsidRPr="005C0BB2" w14:paraId="175222BA" w14:textId="77777777" w:rsidTr="0041635F">
        <w:tc>
          <w:tcPr>
            <w:tcW w:w="3150" w:type="dxa"/>
          </w:tcPr>
          <w:p w14:paraId="346FB7A8" w14:textId="77777777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935" w:type="dxa"/>
            <w:gridSpan w:val="3"/>
          </w:tcPr>
          <w:p w14:paraId="23E52C98" w14:textId="7D1DBB7D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EC920C" w14:textId="77777777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26" w:type="dxa"/>
            <w:gridSpan w:val="3"/>
          </w:tcPr>
          <w:p w14:paraId="73AB8D21" w14:textId="77777777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E1C" w:rsidRPr="005C0BB2" w14:paraId="6074ED58" w14:textId="77777777" w:rsidTr="0041635F">
        <w:tc>
          <w:tcPr>
            <w:tcW w:w="3150" w:type="dxa"/>
          </w:tcPr>
          <w:p w14:paraId="450AF73C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BBA571" w14:textId="5D27F98F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635F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9C6C86D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6A03D869" w14:textId="7F9EF22A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635F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09213AE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F09C463" w14:textId="6AEC2844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635F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4C0036C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5503102" w14:textId="039948B1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1635F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02E1C" w:rsidRPr="005C0BB2" w14:paraId="1184449B" w14:textId="77777777" w:rsidTr="0041635F">
        <w:tc>
          <w:tcPr>
            <w:tcW w:w="3150" w:type="dxa"/>
          </w:tcPr>
          <w:p w14:paraId="00C23E16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1" w:type="dxa"/>
            <w:gridSpan w:val="7"/>
          </w:tcPr>
          <w:p w14:paraId="36D481CC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35F" w:rsidRPr="005C0BB2" w14:paraId="796F2222" w14:textId="77777777" w:rsidTr="0041635F">
        <w:tc>
          <w:tcPr>
            <w:tcW w:w="3150" w:type="dxa"/>
            <w:tcBorders>
              <w:bottom w:val="nil"/>
            </w:tcBorders>
          </w:tcPr>
          <w:p w14:paraId="1A48B6EB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729E0938" w14:textId="56116F45" w:rsidR="0041635F" w:rsidRPr="005C0BB2" w:rsidRDefault="001A4565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33D49DDC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7EB8C5C7" w14:textId="4796265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2,585</w:t>
            </w:r>
          </w:p>
        </w:tc>
        <w:tc>
          <w:tcPr>
            <w:tcW w:w="270" w:type="dxa"/>
          </w:tcPr>
          <w:p w14:paraId="118860BA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F375BF" w14:textId="0DD384E7" w:rsidR="0041635F" w:rsidRPr="005C0BB2" w:rsidRDefault="008B2920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11F8E061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C4A15D" w14:textId="59CB3D4B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2,585</w:t>
            </w:r>
          </w:p>
        </w:tc>
      </w:tr>
      <w:tr w:rsidR="0041635F" w:rsidRPr="005C0BB2" w14:paraId="40308233" w14:textId="77777777" w:rsidTr="0041635F">
        <w:tc>
          <w:tcPr>
            <w:tcW w:w="3150" w:type="dxa"/>
            <w:tcBorders>
              <w:bottom w:val="nil"/>
            </w:tcBorders>
          </w:tcPr>
          <w:p w14:paraId="377D58C8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EC3AFD2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3CE9DA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7FE40C82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C0DFE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45A3A06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70A5E4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098C7A9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1635F" w:rsidRPr="005C0BB2" w14:paraId="7E7EB8FB" w14:textId="77777777" w:rsidTr="0041635F">
        <w:tc>
          <w:tcPr>
            <w:tcW w:w="3150" w:type="dxa"/>
            <w:tcBorders>
              <w:bottom w:val="nil"/>
            </w:tcBorders>
          </w:tcPr>
          <w:p w14:paraId="1FFFB64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30004371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281FBE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3F567FC2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70171B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335AA7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296540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1E2502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1635F" w:rsidRPr="005C0BB2" w14:paraId="5F88A71F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5E8B6DBE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5FDF5E8" w14:textId="21933AF0" w:rsidR="0041635F" w:rsidRPr="001A4565" w:rsidRDefault="001A4565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A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1,912</w:t>
            </w:r>
          </w:p>
        </w:tc>
        <w:tc>
          <w:tcPr>
            <w:tcW w:w="270" w:type="dxa"/>
          </w:tcPr>
          <w:p w14:paraId="1ACF7DA1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51353BF" w14:textId="32D60359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1,022</w:t>
            </w:r>
          </w:p>
        </w:tc>
        <w:tc>
          <w:tcPr>
            <w:tcW w:w="270" w:type="dxa"/>
          </w:tcPr>
          <w:p w14:paraId="71807A16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8D88491" w14:textId="3FFE3286" w:rsidR="0041635F" w:rsidRPr="005C0BB2" w:rsidRDefault="008B2920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1,331</w:t>
            </w:r>
          </w:p>
        </w:tc>
        <w:tc>
          <w:tcPr>
            <w:tcW w:w="270" w:type="dxa"/>
          </w:tcPr>
          <w:p w14:paraId="5562A224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3F31565" w14:textId="174C0CDB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1,022</w:t>
            </w:r>
          </w:p>
        </w:tc>
      </w:tr>
      <w:tr w:rsidR="0041635F" w:rsidRPr="005C0BB2" w14:paraId="2FAC3BD6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16ECD09C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0BAFFE" w14:textId="09B6F4B8" w:rsidR="0041635F" w:rsidRPr="001A4565" w:rsidRDefault="001A4565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A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596B5169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51F06A4" w14:textId="7C07CAE6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124E70F0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64F52DE" w14:textId="0F77A8AD" w:rsidR="0041635F" w:rsidRPr="005C0BB2" w:rsidRDefault="008B2920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0C2B0AE2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A4D39B8" w14:textId="20096664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</w:tr>
      <w:tr w:rsidR="0041635F" w:rsidRPr="005C0BB2" w14:paraId="2EC1D139" w14:textId="77777777" w:rsidTr="0041635F">
        <w:tc>
          <w:tcPr>
            <w:tcW w:w="3150" w:type="dxa"/>
            <w:tcBorders>
              <w:bottom w:val="nil"/>
            </w:tcBorders>
          </w:tcPr>
          <w:p w14:paraId="7D803B1C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688E1E" w14:textId="493D5817" w:rsidR="0041635F" w:rsidRPr="005C0BB2" w:rsidRDefault="001A4565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1,973</w:t>
            </w:r>
          </w:p>
        </w:tc>
        <w:tc>
          <w:tcPr>
            <w:tcW w:w="270" w:type="dxa"/>
          </w:tcPr>
          <w:p w14:paraId="3520F2EF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C149317" w14:textId="5C3E1CA8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1,101</w:t>
            </w:r>
          </w:p>
        </w:tc>
        <w:tc>
          <w:tcPr>
            <w:tcW w:w="270" w:type="dxa"/>
          </w:tcPr>
          <w:p w14:paraId="4C5BB22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4CE18A5" w14:textId="15091334" w:rsidR="0041635F" w:rsidRPr="005C0BB2" w:rsidRDefault="008B2920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1,379</w:t>
            </w:r>
          </w:p>
        </w:tc>
        <w:tc>
          <w:tcPr>
            <w:tcW w:w="270" w:type="dxa"/>
          </w:tcPr>
          <w:p w14:paraId="21945EAA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40068D0" w14:textId="45E86B36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1,101</w:t>
            </w:r>
          </w:p>
        </w:tc>
      </w:tr>
      <w:tr w:rsidR="0041635F" w:rsidRPr="005C0BB2" w14:paraId="166D49F4" w14:textId="77777777" w:rsidTr="0041635F">
        <w:tc>
          <w:tcPr>
            <w:tcW w:w="3150" w:type="dxa"/>
            <w:tcBorders>
              <w:bottom w:val="nil"/>
            </w:tcBorders>
          </w:tcPr>
          <w:p w14:paraId="5C84537E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83F62B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87B0F3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09C589C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0015BD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34ECEED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516B8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E25424D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1635F" w:rsidRPr="005C0BB2" w14:paraId="54BE27A7" w14:textId="77777777" w:rsidTr="0041635F">
        <w:tc>
          <w:tcPr>
            <w:tcW w:w="3150" w:type="dxa"/>
          </w:tcPr>
          <w:p w14:paraId="79BACEFF" w14:textId="77777777" w:rsidR="0041635F" w:rsidRPr="005C0BB2" w:rsidRDefault="0041635F" w:rsidP="0041635F">
            <w:pPr>
              <w:spacing w:line="380" w:lineRule="exact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EA3FB6C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F113F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29780EA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393B7E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3AC2A3E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DD3B5A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83AD9B2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1635F" w:rsidRPr="005C0BB2" w14:paraId="6F8BE1AD" w14:textId="77777777" w:rsidTr="0041635F">
        <w:tc>
          <w:tcPr>
            <w:tcW w:w="3150" w:type="dxa"/>
          </w:tcPr>
          <w:p w14:paraId="1E040F08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350" w:type="dxa"/>
            <w:vAlign w:val="bottom"/>
          </w:tcPr>
          <w:p w14:paraId="1CC165D3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C00CE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467BEAB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A8C2C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B05CF6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EB0F34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AB2FC74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1635F" w:rsidRPr="005C0BB2" w14:paraId="0305E0AF" w14:textId="77777777" w:rsidTr="0041635F">
        <w:tc>
          <w:tcPr>
            <w:tcW w:w="3150" w:type="dxa"/>
          </w:tcPr>
          <w:p w14:paraId="19D1015F" w14:textId="4576DF70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022E5E4D" w14:textId="3B267F79" w:rsidR="0041635F" w:rsidRPr="005C0BB2" w:rsidRDefault="00142B27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E459B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E525544" w14:textId="4BCA9EB9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(748)</w:t>
            </w:r>
          </w:p>
        </w:tc>
        <w:tc>
          <w:tcPr>
            <w:tcW w:w="270" w:type="dxa"/>
            <w:vAlign w:val="bottom"/>
          </w:tcPr>
          <w:p w14:paraId="579DDA62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DCFC2C8" w14:textId="18326871" w:rsidR="0041635F" w:rsidRPr="005C0BB2" w:rsidRDefault="008B2920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70630D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094AEE2" w14:textId="5A490936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(748)</w:t>
            </w:r>
          </w:p>
        </w:tc>
      </w:tr>
      <w:tr w:rsidR="0041635F" w:rsidRPr="005C0BB2" w14:paraId="30F65FBE" w14:textId="77777777" w:rsidTr="0041635F">
        <w:tc>
          <w:tcPr>
            <w:tcW w:w="3150" w:type="dxa"/>
          </w:tcPr>
          <w:p w14:paraId="67CF0F00" w14:textId="1AE547FB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ข้อสมมติทางการเงิน</w:t>
            </w:r>
          </w:p>
        </w:tc>
        <w:tc>
          <w:tcPr>
            <w:tcW w:w="1350" w:type="dxa"/>
            <w:vAlign w:val="bottom"/>
          </w:tcPr>
          <w:p w14:paraId="0D7F5FA6" w14:textId="3E942D0A" w:rsidR="0041635F" w:rsidRPr="005C0BB2" w:rsidRDefault="00CB0053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  <w:vAlign w:val="bottom"/>
          </w:tcPr>
          <w:p w14:paraId="6A852550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0F56F3E" w14:textId="782C409B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14:paraId="32B956B2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B3FB4D9" w14:textId="6F960BBA" w:rsidR="0041635F" w:rsidRPr="005C0BB2" w:rsidRDefault="00F250EF" w:rsidP="00F250E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  <w:vAlign w:val="bottom"/>
          </w:tcPr>
          <w:p w14:paraId="26099591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8BBA002" w14:textId="17E9939C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</w:tr>
      <w:tr w:rsidR="0041635F" w:rsidRPr="005C0BB2" w14:paraId="65417B92" w14:textId="77777777" w:rsidTr="0041635F">
        <w:tc>
          <w:tcPr>
            <w:tcW w:w="3150" w:type="dxa"/>
          </w:tcPr>
          <w:p w14:paraId="7F7E9AF3" w14:textId="4FD13EAC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370B5A75" w14:textId="2DCABCDA" w:rsidR="0041635F" w:rsidRPr="005C0BB2" w:rsidRDefault="00142B27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9A0FD9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5ECD67" w14:textId="1F6D938C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(841)</w:t>
            </w:r>
          </w:p>
        </w:tc>
        <w:tc>
          <w:tcPr>
            <w:tcW w:w="270" w:type="dxa"/>
            <w:vAlign w:val="bottom"/>
          </w:tcPr>
          <w:p w14:paraId="6DFAAC86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B99527" w14:textId="2AA57F33" w:rsidR="0041635F" w:rsidRPr="005C0BB2" w:rsidRDefault="008B2920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BD867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C9BC16" w14:textId="3A2A8EC9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(841)</w:t>
            </w:r>
          </w:p>
        </w:tc>
      </w:tr>
      <w:tr w:rsidR="0041635F" w:rsidRPr="005C0BB2" w14:paraId="5FFCEFFC" w14:textId="77777777" w:rsidTr="0041635F">
        <w:tc>
          <w:tcPr>
            <w:tcW w:w="3150" w:type="dxa"/>
            <w:tcBorders>
              <w:bottom w:val="nil"/>
            </w:tcBorders>
          </w:tcPr>
          <w:p w14:paraId="645DAD7F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D5C084" w14:textId="28DCB77F" w:rsidR="0041635F" w:rsidRPr="005C0BB2" w:rsidRDefault="00CB0053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3B4790EC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38F8912" w14:textId="3748E3F0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(1,006)</w:t>
            </w:r>
          </w:p>
        </w:tc>
        <w:tc>
          <w:tcPr>
            <w:tcW w:w="270" w:type="dxa"/>
          </w:tcPr>
          <w:p w14:paraId="748A617C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BCACC1A" w14:textId="1299DAD3" w:rsidR="0041635F" w:rsidRPr="005C0BB2" w:rsidRDefault="00F250E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2E04FD9A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081D60A" w14:textId="5F138B0C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(1,006)</w:t>
            </w:r>
          </w:p>
        </w:tc>
      </w:tr>
      <w:tr w:rsidR="0041635F" w:rsidRPr="005C0BB2" w14:paraId="725B5B84" w14:textId="77777777" w:rsidTr="0041635F">
        <w:tc>
          <w:tcPr>
            <w:tcW w:w="3150" w:type="dxa"/>
            <w:tcBorders>
              <w:bottom w:val="nil"/>
            </w:tcBorders>
          </w:tcPr>
          <w:p w14:paraId="33FB5B5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EB96F5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0B0EFF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44B05E3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2D8040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59DE639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9603C8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1BD8DD" w14:textId="777777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1635F" w:rsidRPr="005C0BB2" w14:paraId="1DBD0A31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35D2D0DD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A37623" w14:textId="7F230FB5" w:rsidR="0041635F" w:rsidRPr="005C0BB2" w:rsidRDefault="00CB0053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1,803</w:t>
            </w:r>
          </w:p>
        </w:tc>
        <w:tc>
          <w:tcPr>
            <w:tcW w:w="270" w:type="dxa"/>
          </w:tcPr>
          <w:p w14:paraId="60F82455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2A96C864" w14:textId="4FF46277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7592734D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E5E3C0C" w14:textId="427C68D6" w:rsidR="0041635F" w:rsidRPr="005C0BB2" w:rsidRDefault="00F250E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1,209</w:t>
            </w:r>
          </w:p>
        </w:tc>
        <w:tc>
          <w:tcPr>
            <w:tcW w:w="270" w:type="dxa"/>
          </w:tcPr>
          <w:p w14:paraId="50326190" w14:textId="77777777" w:rsidR="0041635F" w:rsidRPr="005C0BB2" w:rsidRDefault="0041635F" w:rsidP="0041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7D5BCE9" w14:textId="657AA1C4" w:rsidR="0041635F" w:rsidRPr="005C0BB2" w:rsidRDefault="0041635F" w:rsidP="0041635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2,680</w:t>
            </w:r>
          </w:p>
        </w:tc>
      </w:tr>
    </w:tbl>
    <w:p w14:paraId="1D34120F" w14:textId="0E7179D2" w:rsidR="001451D3" w:rsidRPr="005C0BB2" w:rsidRDefault="001451D3">
      <w:pPr>
        <w:rPr>
          <w:rFonts w:asciiTheme="majorBidi" w:hAnsiTheme="majorBidi" w:cstheme="majorBidi"/>
          <w:sz w:val="28"/>
          <w:szCs w:val="28"/>
          <w:cs/>
        </w:rPr>
      </w:pPr>
    </w:p>
    <w:p w14:paraId="325B1347" w14:textId="77777777" w:rsidR="001451D3" w:rsidRPr="005C0BB2" w:rsidRDefault="0014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360"/>
        <w:gridCol w:w="1350"/>
        <w:gridCol w:w="270"/>
        <w:gridCol w:w="1260"/>
        <w:gridCol w:w="270"/>
        <w:gridCol w:w="1350"/>
      </w:tblGrid>
      <w:tr w:rsidR="00975742" w:rsidRPr="005C0BB2" w14:paraId="6A2F3715" w14:textId="77777777" w:rsidTr="008A33E2">
        <w:tc>
          <w:tcPr>
            <w:tcW w:w="3150" w:type="dxa"/>
          </w:tcPr>
          <w:p w14:paraId="7DB42B6B" w14:textId="28D21611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3060" w:type="dxa"/>
            <w:gridSpan w:val="3"/>
          </w:tcPr>
          <w:p w14:paraId="2F5373FA" w14:textId="3DA1B425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5036E" w14:textId="77777777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2B162FD" w14:textId="77777777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1CA" w:rsidRPr="005C0BB2" w14:paraId="7AED5581" w14:textId="77777777" w:rsidTr="00FE4A6D">
        <w:tc>
          <w:tcPr>
            <w:tcW w:w="3150" w:type="dxa"/>
          </w:tcPr>
          <w:p w14:paraId="30612328" w14:textId="149A27DD" w:rsidR="003271CA" w:rsidRPr="005C0BB2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0" w:type="dxa"/>
            <w:vAlign w:val="center"/>
          </w:tcPr>
          <w:p w14:paraId="198E900C" w14:textId="386B6A2A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75742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60" w:type="dxa"/>
            <w:vAlign w:val="center"/>
          </w:tcPr>
          <w:p w14:paraId="0D38E006" w14:textId="77777777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9F6FA7A" w14:textId="778B8238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75742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2F41247" w14:textId="77777777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86E2695" w14:textId="74935D06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75742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54CACE1C" w14:textId="77777777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351F9EB" w14:textId="323C5BDE" w:rsidR="003271CA" w:rsidRPr="005C0BB2" w:rsidRDefault="003271CA" w:rsidP="00967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75742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271CA" w:rsidRPr="005C0BB2" w14:paraId="17DEBF1A" w14:textId="77777777" w:rsidTr="00FE4A6D">
        <w:tc>
          <w:tcPr>
            <w:tcW w:w="3150" w:type="dxa"/>
          </w:tcPr>
          <w:p w14:paraId="7DF62B5A" w14:textId="77777777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14:paraId="67EA056B" w14:textId="452CED6F" w:rsidR="003271CA" w:rsidRPr="005C0BB2" w:rsidRDefault="003271CA" w:rsidP="008469E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469E3"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F5165" w:rsidRPr="005C0BB2" w14:paraId="62638CCE" w14:textId="77777777" w:rsidTr="00FE4A6D">
        <w:tc>
          <w:tcPr>
            <w:tcW w:w="3150" w:type="dxa"/>
          </w:tcPr>
          <w:p w14:paraId="57560B21" w14:textId="742C67F9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350" w:type="dxa"/>
          </w:tcPr>
          <w:p w14:paraId="1AF5E428" w14:textId="6B66BA37" w:rsidR="004F5165" w:rsidRPr="005C0BB2" w:rsidRDefault="00A240C9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1.81 </w:t>
            </w:r>
            <w:r w:rsidR="00A152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2.11</w:t>
            </w:r>
          </w:p>
        </w:tc>
        <w:tc>
          <w:tcPr>
            <w:tcW w:w="360" w:type="dxa"/>
          </w:tcPr>
          <w:p w14:paraId="663E8CF9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B32060" w14:textId="7AC079D6" w:rsidR="004F5165" w:rsidRPr="005C0BB2" w:rsidRDefault="004F5165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42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</w:p>
        </w:tc>
        <w:tc>
          <w:tcPr>
            <w:tcW w:w="270" w:type="dxa"/>
          </w:tcPr>
          <w:p w14:paraId="5AEDB646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68C7E" w14:textId="12CFAF76" w:rsidR="004F5165" w:rsidRPr="005C0BB2" w:rsidRDefault="00A240C9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</w:p>
        </w:tc>
        <w:tc>
          <w:tcPr>
            <w:tcW w:w="270" w:type="dxa"/>
          </w:tcPr>
          <w:p w14:paraId="1AF8C1A6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9CB27" w14:textId="6564BC09" w:rsidR="004F5165" w:rsidRPr="005C0BB2" w:rsidRDefault="004F5165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8" w:right="338" w:hanging="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</w:p>
        </w:tc>
      </w:tr>
      <w:tr w:rsidR="004F5165" w:rsidRPr="005C0BB2" w14:paraId="5726B5C4" w14:textId="77777777" w:rsidTr="00FE4A6D">
        <w:tc>
          <w:tcPr>
            <w:tcW w:w="3150" w:type="dxa"/>
          </w:tcPr>
          <w:p w14:paraId="201D9B6C" w14:textId="669DC15A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34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AE036E2" w14:textId="350CEE12" w:rsidR="004F5165" w:rsidRPr="005C0BB2" w:rsidRDefault="00A240C9" w:rsidP="0096768E">
            <w:pPr>
              <w:pStyle w:val="acctfourfigures"/>
              <w:tabs>
                <w:tab w:val="clear" w:pos="765"/>
                <w:tab w:val="decimal" w:pos="975"/>
                <w:tab w:val="left" w:pos="1065"/>
              </w:tabs>
              <w:spacing w:line="380" w:lineRule="exact"/>
              <w:ind w:left="-11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3.00 - 8.00</w:t>
            </w:r>
          </w:p>
        </w:tc>
        <w:tc>
          <w:tcPr>
            <w:tcW w:w="360" w:type="dxa"/>
          </w:tcPr>
          <w:p w14:paraId="76A63BDD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537D3A" w14:textId="68D88E48" w:rsidR="004F5165" w:rsidRPr="005C0BB2" w:rsidRDefault="004F5165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42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8.00</w:t>
            </w:r>
          </w:p>
        </w:tc>
        <w:tc>
          <w:tcPr>
            <w:tcW w:w="270" w:type="dxa"/>
          </w:tcPr>
          <w:p w14:paraId="37F8024C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CEA7C" w14:textId="37698F51" w:rsidR="004F5165" w:rsidRPr="005C0BB2" w:rsidRDefault="00A240C9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8.00</w:t>
            </w:r>
          </w:p>
        </w:tc>
        <w:tc>
          <w:tcPr>
            <w:tcW w:w="270" w:type="dxa"/>
          </w:tcPr>
          <w:p w14:paraId="133C7ED3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DA2E16" w14:textId="4D63BC2A" w:rsidR="004F5165" w:rsidRPr="005C0BB2" w:rsidRDefault="004F5165" w:rsidP="0096768E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8" w:right="338" w:hanging="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8.00</w:t>
            </w:r>
          </w:p>
        </w:tc>
      </w:tr>
    </w:tbl>
    <w:p w14:paraId="63F8ECE2" w14:textId="77777777" w:rsidR="008469E3" w:rsidRPr="005C0BB2" w:rsidRDefault="008469E3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D0A03" w14:textId="29D17818" w:rsidR="00B05EAC" w:rsidRPr="005C0BB2" w:rsidRDefault="00B05EAC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7A5F347" w14:textId="77777777" w:rsidR="00B05EAC" w:rsidRPr="005C0BB2" w:rsidRDefault="00B05EAC" w:rsidP="00B0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472C1A3" w14:textId="54CFFD99" w:rsidR="002C06F5" w:rsidRPr="005C0BB2" w:rsidRDefault="00B05EAC" w:rsidP="00B05EAC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4F5165" w:rsidRPr="005C0BB2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FB74BE">
        <w:rPr>
          <w:rFonts w:asciiTheme="majorBidi" w:hAnsiTheme="majorBidi" w:cstheme="majorBidi"/>
          <w:sz w:val="28"/>
          <w:szCs w:val="28"/>
        </w:rPr>
        <w:t>26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="004F5165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(2562: 26 </w:t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7B51B3" w14:textId="77777777" w:rsidR="001C5B8C" w:rsidRPr="005C0BB2" w:rsidRDefault="001C5B8C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2F9FE71" w14:textId="4CAE4071" w:rsidR="00C35B7A" w:rsidRPr="005C0BB2" w:rsidRDefault="00C35B7A" w:rsidP="001C5B8C">
      <w:pPr>
        <w:tabs>
          <w:tab w:val="clear" w:pos="227"/>
          <w:tab w:val="left" w:pos="0"/>
        </w:tabs>
        <w:spacing w:line="240" w:lineRule="auto"/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</w:pPr>
      <w:r w:rsidRPr="005C0BB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5C0BB2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BA31AA7" w14:textId="77777777" w:rsidR="00C35B7A" w:rsidRPr="005C0BB2" w:rsidRDefault="00C35B7A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4269BC" w14:textId="41D6432C" w:rsidR="00C35B7A" w:rsidRPr="005C0BB2" w:rsidRDefault="00C35B7A" w:rsidP="0075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0F095D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ๆ คงที่ </w:t>
      </w:r>
    </w:p>
    <w:p w14:paraId="671446DF" w14:textId="77777777" w:rsidR="0075255D" w:rsidRPr="005C0BB2" w:rsidRDefault="0075255D" w:rsidP="0074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8469E3" w:rsidRPr="005C0BB2" w14:paraId="0A25C1FC" w14:textId="77777777" w:rsidTr="004F5165">
        <w:trPr>
          <w:tblHeader/>
        </w:trPr>
        <w:tc>
          <w:tcPr>
            <w:tcW w:w="3768" w:type="dxa"/>
          </w:tcPr>
          <w:p w14:paraId="05506469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2B201DD8" w14:textId="5B37D49C" w:rsidR="008469E3" w:rsidRPr="005C0BB2" w:rsidRDefault="008469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69E3" w:rsidRPr="005C0BB2" w14:paraId="372E8B98" w14:textId="77777777" w:rsidTr="004F5165">
        <w:trPr>
          <w:tblHeader/>
        </w:trPr>
        <w:tc>
          <w:tcPr>
            <w:tcW w:w="3768" w:type="dxa"/>
          </w:tcPr>
          <w:p w14:paraId="7DDF2EE1" w14:textId="05B9E069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559" w:type="dxa"/>
            <w:gridSpan w:val="3"/>
          </w:tcPr>
          <w:p w14:paraId="761668EB" w14:textId="2BABB25F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ข้อสมมติเพิ่มขึ้นร้อยละ 1</w:t>
            </w:r>
          </w:p>
        </w:tc>
        <w:tc>
          <w:tcPr>
            <w:tcW w:w="265" w:type="dxa"/>
          </w:tcPr>
          <w:p w14:paraId="54C3F0E3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</w:tcPr>
          <w:p w14:paraId="7BFD157E" w14:textId="2FBFDFAB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ข้อสมมติลดลงร้อยละ 1</w:t>
            </w:r>
          </w:p>
        </w:tc>
      </w:tr>
      <w:tr w:rsidR="008469E3" w:rsidRPr="005C0BB2" w14:paraId="10503EF6" w14:textId="77777777" w:rsidTr="004F5165">
        <w:trPr>
          <w:tblHeader/>
        </w:trPr>
        <w:tc>
          <w:tcPr>
            <w:tcW w:w="3768" w:type="dxa"/>
          </w:tcPr>
          <w:p w14:paraId="0FAE13C6" w14:textId="607D4BEA" w:rsidR="008469E3" w:rsidRPr="005C0BB2" w:rsidRDefault="008469E3" w:rsidP="00EA601D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ผลประโยชน์ ณ วันที่ 31 ธันวาคม</w:t>
            </w:r>
          </w:p>
        </w:tc>
        <w:tc>
          <w:tcPr>
            <w:tcW w:w="1162" w:type="dxa"/>
          </w:tcPr>
          <w:p w14:paraId="24394655" w14:textId="0E5E4BC3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="004F5165"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</w:tcPr>
          <w:p w14:paraId="444BF595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11932A4" w14:textId="0AD24A79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="004F5165"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65" w:type="dxa"/>
          </w:tcPr>
          <w:p w14:paraId="2EB88B6E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8C9CA3B" w14:textId="01F7291C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="004F5165"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70604060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792A853" w14:textId="0ACF542F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="004F5165"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8469E3" w:rsidRPr="005C0BB2" w14:paraId="1E6FB223" w14:textId="77777777" w:rsidTr="004F5165">
        <w:trPr>
          <w:tblHeader/>
        </w:trPr>
        <w:tc>
          <w:tcPr>
            <w:tcW w:w="3768" w:type="dxa"/>
          </w:tcPr>
          <w:p w14:paraId="718C2FCB" w14:textId="77777777" w:rsidR="008469E3" w:rsidRPr="005C0BB2" w:rsidRDefault="008469E3" w:rsidP="00EA601D">
            <w:pPr>
              <w:spacing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2A126314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F5165" w:rsidRPr="005C0BB2" w14:paraId="700BFB16" w14:textId="77777777" w:rsidTr="004F5165">
        <w:tc>
          <w:tcPr>
            <w:tcW w:w="3768" w:type="dxa"/>
          </w:tcPr>
          <w:p w14:paraId="603C776F" w14:textId="7250ADF0" w:rsidR="004F5165" w:rsidRPr="005C0BB2" w:rsidRDefault="004F5165" w:rsidP="004F5165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0ABEC973" w14:textId="7A88396A" w:rsidR="004F5165" w:rsidRPr="005C0BB2" w:rsidRDefault="002E324C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(685)</w:t>
            </w:r>
          </w:p>
        </w:tc>
        <w:tc>
          <w:tcPr>
            <w:tcW w:w="235" w:type="dxa"/>
            <w:vAlign w:val="center"/>
          </w:tcPr>
          <w:p w14:paraId="5442F860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283F4C2D" w14:textId="37C1B3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(394)</w:t>
            </w:r>
          </w:p>
        </w:tc>
        <w:tc>
          <w:tcPr>
            <w:tcW w:w="265" w:type="dxa"/>
            <w:vAlign w:val="center"/>
          </w:tcPr>
          <w:p w14:paraId="1F5A10E6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5D470405" w14:textId="2BD8933B" w:rsidR="004F5165" w:rsidRPr="005C0BB2" w:rsidRDefault="002E324C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65" w:type="dxa"/>
            <w:vAlign w:val="center"/>
          </w:tcPr>
          <w:p w14:paraId="08722410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1DDE3109" w14:textId="1458DE85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477</w:t>
            </w:r>
          </w:p>
        </w:tc>
      </w:tr>
      <w:tr w:rsidR="004F5165" w:rsidRPr="005C0BB2" w14:paraId="56358899" w14:textId="77777777" w:rsidTr="004F5165">
        <w:tc>
          <w:tcPr>
            <w:tcW w:w="3768" w:type="dxa"/>
          </w:tcPr>
          <w:p w14:paraId="16AC6C83" w14:textId="1C2DC6F4" w:rsidR="004F5165" w:rsidRPr="005C0BB2" w:rsidRDefault="004F5165" w:rsidP="004F5165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2" w:type="dxa"/>
          </w:tcPr>
          <w:p w14:paraId="6FCB9842" w14:textId="4179190B" w:rsidR="004F5165" w:rsidRPr="005C0BB2" w:rsidRDefault="002E324C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777</w:t>
            </w:r>
          </w:p>
        </w:tc>
        <w:tc>
          <w:tcPr>
            <w:tcW w:w="235" w:type="dxa"/>
          </w:tcPr>
          <w:p w14:paraId="709CFE6E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51D9B5E0" w14:textId="598275AA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413</w:t>
            </w:r>
          </w:p>
        </w:tc>
        <w:tc>
          <w:tcPr>
            <w:tcW w:w="265" w:type="dxa"/>
          </w:tcPr>
          <w:p w14:paraId="28232C37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640BA6" w14:textId="1DF143E9" w:rsidR="004F5165" w:rsidRPr="005C0BB2" w:rsidRDefault="002E324C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(657)</w:t>
            </w:r>
          </w:p>
        </w:tc>
        <w:tc>
          <w:tcPr>
            <w:tcW w:w="265" w:type="dxa"/>
          </w:tcPr>
          <w:p w14:paraId="611FDF0E" w14:textId="77777777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EBD10AD" w14:textId="06727E98" w:rsidR="004F5165" w:rsidRPr="005C0BB2" w:rsidRDefault="004F5165" w:rsidP="004F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(345)</w:t>
            </w:r>
          </w:p>
        </w:tc>
      </w:tr>
    </w:tbl>
    <w:p w14:paraId="6545CA64" w14:textId="29259FAA" w:rsidR="0075255D" w:rsidRPr="005C0BB2" w:rsidRDefault="0075255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4F5165" w:rsidRPr="005C0BB2" w14:paraId="1BC2E65A" w14:textId="77777777" w:rsidTr="008A33E2">
        <w:trPr>
          <w:tblHeader/>
        </w:trPr>
        <w:tc>
          <w:tcPr>
            <w:tcW w:w="3768" w:type="dxa"/>
          </w:tcPr>
          <w:p w14:paraId="7B898FF5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6764A961" w14:textId="07E43FF0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165" w:rsidRPr="005C0BB2" w14:paraId="6E9775B8" w14:textId="77777777" w:rsidTr="008A33E2">
        <w:trPr>
          <w:tblHeader/>
        </w:trPr>
        <w:tc>
          <w:tcPr>
            <w:tcW w:w="3768" w:type="dxa"/>
          </w:tcPr>
          <w:p w14:paraId="1F0BC4B1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559" w:type="dxa"/>
            <w:gridSpan w:val="3"/>
          </w:tcPr>
          <w:p w14:paraId="21858468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ข้อสมมติเพิ่มขึ้นร้อยละ 1</w:t>
            </w:r>
          </w:p>
        </w:tc>
        <w:tc>
          <w:tcPr>
            <w:tcW w:w="265" w:type="dxa"/>
          </w:tcPr>
          <w:p w14:paraId="1A3555E9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</w:tcPr>
          <w:p w14:paraId="0B2D941B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ข้อสมมติลดลงร้อยละ 1</w:t>
            </w:r>
          </w:p>
        </w:tc>
      </w:tr>
      <w:tr w:rsidR="004F5165" w:rsidRPr="005C0BB2" w14:paraId="7097E231" w14:textId="77777777" w:rsidTr="008A33E2">
        <w:trPr>
          <w:tblHeader/>
        </w:trPr>
        <w:tc>
          <w:tcPr>
            <w:tcW w:w="3768" w:type="dxa"/>
          </w:tcPr>
          <w:p w14:paraId="438C1099" w14:textId="77777777" w:rsidR="004F5165" w:rsidRPr="005C0BB2" w:rsidRDefault="004F5165" w:rsidP="008A33E2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ผลประโยชน์ ณ วันที่ 31 ธันวาคม</w:t>
            </w:r>
          </w:p>
        </w:tc>
        <w:tc>
          <w:tcPr>
            <w:tcW w:w="1162" w:type="dxa"/>
          </w:tcPr>
          <w:p w14:paraId="6F65A80D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</w:tcPr>
          <w:p w14:paraId="29ECFF33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4070067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65" w:type="dxa"/>
          </w:tcPr>
          <w:p w14:paraId="1BA71DBA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52C25C9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39B27938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EE13416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4F5165" w:rsidRPr="005C0BB2" w14:paraId="16B3F95F" w14:textId="77777777" w:rsidTr="008A33E2">
        <w:trPr>
          <w:tblHeader/>
        </w:trPr>
        <w:tc>
          <w:tcPr>
            <w:tcW w:w="3768" w:type="dxa"/>
          </w:tcPr>
          <w:p w14:paraId="0DCD6678" w14:textId="77777777" w:rsidR="004F5165" w:rsidRPr="005C0BB2" w:rsidRDefault="004F5165" w:rsidP="008A33E2">
            <w:pPr>
              <w:spacing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1BE0B607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F5165" w:rsidRPr="005C0BB2" w14:paraId="2384818D" w14:textId="77777777" w:rsidTr="008A33E2">
        <w:tc>
          <w:tcPr>
            <w:tcW w:w="3768" w:type="dxa"/>
          </w:tcPr>
          <w:p w14:paraId="1172684A" w14:textId="77777777" w:rsidR="004F5165" w:rsidRPr="005C0BB2" w:rsidRDefault="004F5165" w:rsidP="008A33E2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6D1789E4" w14:textId="7C6CB674" w:rsidR="004F5165" w:rsidRPr="005C0BB2" w:rsidRDefault="00BC744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(585)</w:t>
            </w:r>
          </w:p>
        </w:tc>
        <w:tc>
          <w:tcPr>
            <w:tcW w:w="235" w:type="dxa"/>
            <w:vAlign w:val="center"/>
          </w:tcPr>
          <w:p w14:paraId="3B11D3B5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35F3A58A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(394)</w:t>
            </w:r>
          </w:p>
        </w:tc>
        <w:tc>
          <w:tcPr>
            <w:tcW w:w="265" w:type="dxa"/>
            <w:vAlign w:val="center"/>
          </w:tcPr>
          <w:p w14:paraId="5F22705A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473D2900" w14:textId="2B5ACE75" w:rsidR="004F5165" w:rsidRPr="005C0BB2" w:rsidRDefault="00BC744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265" w:type="dxa"/>
            <w:vAlign w:val="center"/>
          </w:tcPr>
          <w:p w14:paraId="105ACBF4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064F1926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477</w:t>
            </w:r>
          </w:p>
        </w:tc>
      </w:tr>
      <w:tr w:rsidR="004F5165" w:rsidRPr="005C0BB2" w14:paraId="12D05E3A" w14:textId="77777777" w:rsidTr="008A33E2">
        <w:tc>
          <w:tcPr>
            <w:tcW w:w="3768" w:type="dxa"/>
          </w:tcPr>
          <w:p w14:paraId="2D6AC149" w14:textId="77777777" w:rsidR="004F5165" w:rsidRPr="005C0BB2" w:rsidRDefault="004F5165" w:rsidP="008A33E2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2" w:type="dxa"/>
          </w:tcPr>
          <w:p w14:paraId="7385D6CC" w14:textId="4FF94A7A" w:rsidR="004F5165" w:rsidRPr="005C0BB2" w:rsidRDefault="00BC744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653</w:t>
            </w:r>
          </w:p>
        </w:tc>
        <w:tc>
          <w:tcPr>
            <w:tcW w:w="235" w:type="dxa"/>
          </w:tcPr>
          <w:p w14:paraId="708E42AC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CA0B659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413</w:t>
            </w:r>
          </w:p>
        </w:tc>
        <w:tc>
          <w:tcPr>
            <w:tcW w:w="265" w:type="dxa"/>
          </w:tcPr>
          <w:p w14:paraId="5C804388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FAB9205" w14:textId="48538173" w:rsidR="004F5165" w:rsidRPr="005C0BB2" w:rsidRDefault="00BC744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(557)</w:t>
            </w:r>
          </w:p>
        </w:tc>
        <w:tc>
          <w:tcPr>
            <w:tcW w:w="265" w:type="dxa"/>
          </w:tcPr>
          <w:p w14:paraId="340DACF3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B0A5AC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(345)</w:t>
            </w:r>
          </w:p>
        </w:tc>
      </w:tr>
    </w:tbl>
    <w:p w14:paraId="4E091A38" w14:textId="77777777" w:rsidR="00B419E8" w:rsidRPr="005C0BB2" w:rsidRDefault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9A8E1F2" w14:textId="52C73FDD" w:rsidR="0009753C" w:rsidRPr="005C0BB2" w:rsidRDefault="00842A4D" w:rsidP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B3EA1" w:rsidRPr="005C0BB2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09753C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09753C"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ทุนเรือนหุ้น  </w:t>
      </w:r>
    </w:p>
    <w:p w14:paraId="7B8A407A" w14:textId="77777777" w:rsidR="001B3EA1" w:rsidRPr="005C0BB2" w:rsidRDefault="001B3EA1" w:rsidP="001B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1B3EA1" w:rsidRPr="005C0BB2" w14:paraId="131C0B95" w14:textId="77777777" w:rsidTr="008A33E2">
        <w:trPr>
          <w:tblHeader/>
        </w:trPr>
        <w:tc>
          <w:tcPr>
            <w:tcW w:w="1593" w:type="pct"/>
          </w:tcPr>
          <w:p w14:paraId="01D87798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870ABA7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457610AB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5D6A4949" w14:textId="0E135261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18A5534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42F38402" w14:textId="164C1ACC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B3EA1" w:rsidRPr="005C0BB2" w14:paraId="28416BB0" w14:textId="77777777" w:rsidTr="008A33E2">
        <w:trPr>
          <w:tblHeader/>
        </w:trPr>
        <w:tc>
          <w:tcPr>
            <w:tcW w:w="1593" w:type="pct"/>
          </w:tcPr>
          <w:p w14:paraId="35F51837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6AEBB97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485F5FE1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DEE1448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018CC3F5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465184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74B201AE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BF7558D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0A99E2A9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C99182E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B3EA1" w:rsidRPr="005C0BB2" w14:paraId="13F05C1C" w14:textId="77777777" w:rsidTr="002D583A">
        <w:tc>
          <w:tcPr>
            <w:tcW w:w="1593" w:type="pct"/>
          </w:tcPr>
          <w:p w14:paraId="70CD03A5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0411C070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381046F4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637ED64E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3EA1" w:rsidRPr="005C0BB2" w14:paraId="008E81FA" w14:textId="77777777" w:rsidTr="002D583A">
        <w:tc>
          <w:tcPr>
            <w:tcW w:w="1593" w:type="pct"/>
          </w:tcPr>
          <w:p w14:paraId="19B7B564" w14:textId="5969F772" w:rsidR="001B3EA1" w:rsidRPr="00227759" w:rsidRDefault="00227759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77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37B67E4B" w14:textId="3F6D260D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F17C93A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E8FA8EF" w14:textId="2D26AAA4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50C432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7D83973D" w14:textId="6483BE41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4E00A3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177B4243" w14:textId="707F73A0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A9BE08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0EC33DE" w14:textId="351E8FCD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7759" w:rsidRPr="005C0BB2" w14:paraId="303DD123" w14:textId="77777777" w:rsidTr="002D583A">
        <w:tc>
          <w:tcPr>
            <w:tcW w:w="1593" w:type="pct"/>
          </w:tcPr>
          <w:p w14:paraId="4949D6F8" w14:textId="31B68DE8" w:rsidR="00227759" w:rsidRPr="00177A36" w:rsidRDefault="002D583A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7A3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77A3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62" w:type="pct"/>
          </w:tcPr>
          <w:p w14:paraId="30C8B4AC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1EC7F66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8440DE0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D54960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26CE395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63A0B2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718B72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A3697D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6B58E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7759" w:rsidRPr="005C0BB2" w14:paraId="515D4BC0" w14:textId="77777777" w:rsidTr="002D583A">
        <w:tc>
          <w:tcPr>
            <w:tcW w:w="1593" w:type="pct"/>
          </w:tcPr>
          <w:p w14:paraId="7BA75816" w14:textId="210F4572" w:rsidR="00227759" w:rsidRPr="00177A36" w:rsidRDefault="002D583A" w:rsidP="002D583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DEB3954" w14:textId="3C105241" w:rsidR="00227759" w:rsidRPr="00177A36" w:rsidRDefault="002D583A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="009C22D7" w:rsidRPr="00177A3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" w:type="pct"/>
          </w:tcPr>
          <w:p w14:paraId="240336BD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A57C7BA" w14:textId="5B8878FE" w:rsidR="00227759" w:rsidRPr="00177A36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7" w:type="pct"/>
          </w:tcPr>
          <w:p w14:paraId="049606F6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95BD6C" w14:textId="05016178" w:rsidR="00227759" w:rsidRPr="00177A36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  <w:tc>
          <w:tcPr>
            <w:tcW w:w="147" w:type="pct"/>
          </w:tcPr>
          <w:p w14:paraId="2D909899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F3B008C" w14:textId="2CE48BDC" w:rsidR="00227759" w:rsidRPr="00177A36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3590C1F8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D6E0909" w14:textId="4118765C" w:rsidR="00227759" w:rsidRPr="00177A36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227759" w:rsidRPr="005C0BB2" w14:paraId="29650197" w14:textId="77777777" w:rsidTr="002D583A">
        <w:tc>
          <w:tcPr>
            <w:tcW w:w="1593" w:type="pct"/>
          </w:tcPr>
          <w:p w14:paraId="1099765D" w14:textId="083797A8" w:rsidR="00227759" w:rsidRPr="005C0BB2" w:rsidRDefault="002D583A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6A5E8E5F" w14:textId="59306905" w:rsidR="00227759" w:rsidRPr="00106DED" w:rsidRDefault="002D583A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 w:rsidR="009C22D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" w:type="pct"/>
          </w:tcPr>
          <w:p w14:paraId="4888C261" w14:textId="77777777" w:rsidR="00227759" w:rsidRPr="00106DED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95E458" w14:textId="53365A4F" w:rsidR="00227759" w:rsidRPr="00106DED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7" w:type="pct"/>
          </w:tcPr>
          <w:p w14:paraId="2E65ED65" w14:textId="77777777" w:rsidR="00227759" w:rsidRPr="00106DED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75104F9" w14:textId="34B385D5" w:rsidR="00227759" w:rsidRPr="00106DED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  <w:tc>
          <w:tcPr>
            <w:tcW w:w="147" w:type="pct"/>
          </w:tcPr>
          <w:p w14:paraId="1A3890A9" w14:textId="77777777" w:rsidR="00227759" w:rsidRPr="00106DED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1272D3" w14:textId="34AB7EFA" w:rsidR="00227759" w:rsidRPr="00106DED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9CBAA71" w14:textId="69DFC6C2" w:rsidR="00227759" w:rsidRPr="00106DED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556AE2E" w14:textId="48D8F2BE" w:rsidR="00227759" w:rsidRPr="00106DED" w:rsidRDefault="00106DE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583A" w:rsidRPr="005C0BB2" w14:paraId="0EC02FF4" w14:textId="77777777" w:rsidTr="002D583A">
        <w:tc>
          <w:tcPr>
            <w:tcW w:w="1593" w:type="pct"/>
          </w:tcPr>
          <w:p w14:paraId="6779591F" w14:textId="070EAA1F" w:rsidR="002D583A" w:rsidRDefault="002D583A" w:rsidP="002D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2" w:type="pct"/>
          </w:tcPr>
          <w:p w14:paraId="355CFA77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4B0178E7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2880F4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8C017EE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C62AADA" w14:textId="77777777" w:rsidR="002D583A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41392D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13B2DDD" w14:textId="77777777" w:rsidR="002D583A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65B722C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D37BFA6" w14:textId="77777777" w:rsidR="002D583A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583A" w:rsidRPr="005C0BB2" w14:paraId="1C32E8B6" w14:textId="77777777" w:rsidTr="002D583A">
        <w:tc>
          <w:tcPr>
            <w:tcW w:w="1593" w:type="pct"/>
          </w:tcPr>
          <w:p w14:paraId="3E5931D8" w14:textId="2691BEB2" w:rsidR="002D583A" w:rsidRDefault="002565D5" w:rsidP="002565D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D58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ED9F93E" w14:textId="30369A70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5B8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3BAE32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B967295" w14:textId="39CF931B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25B67D5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64F464AD" w14:textId="6B4B332B" w:rsidR="002D583A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0EC71F69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80CBB77" w14:textId="3EF6F9F3" w:rsidR="002D583A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6B80802C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BC1FDD0" w14:textId="23DFA689" w:rsidR="002D583A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333,500</w:t>
            </w:r>
          </w:p>
        </w:tc>
      </w:tr>
      <w:tr w:rsidR="002D583A" w:rsidRPr="005C0BB2" w14:paraId="3B3A9A31" w14:textId="77777777" w:rsidTr="008A33E2">
        <w:tc>
          <w:tcPr>
            <w:tcW w:w="1593" w:type="pct"/>
          </w:tcPr>
          <w:p w14:paraId="371B3C1D" w14:textId="77777777" w:rsidR="002D583A" w:rsidRPr="005C0BB2" w:rsidRDefault="002D583A" w:rsidP="002D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2ADDEEB7" w14:textId="77777777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1F1BB594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511B31B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10B91A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399C6F5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72546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61DFF56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7D97E5B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DD1230D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83A" w:rsidRPr="005C0BB2" w14:paraId="65D12AB6" w14:textId="77777777" w:rsidTr="008A33E2">
        <w:tc>
          <w:tcPr>
            <w:tcW w:w="1593" w:type="pct"/>
          </w:tcPr>
          <w:p w14:paraId="1854D50D" w14:textId="77777777" w:rsidR="002D583A" w:rsidRPr="005C0BB2" w:rsidRDefault="002D583A" w:rsidP="002D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097E1D4F" w14:textId="77777777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637068D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8031CD0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752198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A968961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C211AD1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5D0E8FD4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2B091E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ADB301B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83A" w:rsidRPr="005C0BB2" w14:paraId="038CF37F" w14:textId="77777777" w:rsidTr="008A33E2">
        <w:tc>
          <w:tcPr>
            <w:tcW w:w="1593" w:type="pct"/>
          </w:tcPr>
          <w:p w14:paraId="24607D15" w14:textId="0FA86F11" w:rsidR="002D583A" w:rsidRPr="005C0BB2" w:rsidRDefault="002D583A" w:rsidP="002D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62" w:type="pct"/>
          </w:tcPr>
          <w:p w14:paraId="24AB56DD" w14:textId="77777777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5C3013A8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B6EF6CA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FE664C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CA72CF3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746116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FBD57BD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DBEA31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8B42F73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83A" w:rsidRPr="005C0BB2" w14:paraId="20BD968E" w14:textId="77777777" w:rsidTr="008A33E2">
        <w:tc>
          <w:tcPr>
            <w:tcW w:w="1593" w:type="pct"/>
          </w:tcPr>
          <w:p w14:paraId="516602C3" w14:textId="77777777" w:rsidR="002D583A" w:rsidRPr="005C0BB2" w:rsidRDefault="002D583A" w:rsidP="002D583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184D273" w14:textId="77777777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5B8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F8A56EC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9359113" w14:textId="36C5855E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7" w:type="pct"/>
          </w:tcPr>
          <w:p w14:paraId="070B4AC4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3FF1E8" w14:textId="529A3D51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  <w:tc>
          <w:tcPr>
            <w:tcW w:w="147" w:type="pct"/>
          </w:tcPr>
          <w:p w14:paraId="4B302DAB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254D18A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9" w:type="pct"/>
          </w:tcPr>
          <w:p w14:paraId="5AF75B7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E7DF219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2D583A" w:rsidRPr="005C0BB2" w14:paraId="501B05D4" w14:textId="77777777" w:rsidTr="008A33E2">
        <w:tc>
          <w:tcPr>
            <w:tcW w:w="1593" w:type="pct"/>
          </w:tcPr>
          <w:p w14:paraId="79EABF0A" w14:textId="3A028C97" w:rsidR="002D583A" w:rsidRPr="005C0BB2" w:rsidRDefault="002D583A" w:rsidP="002D58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3DAFEA41" w14:textId="2F611239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5B8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0BA90C3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5057D1" w14:textId="5084C054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7" w:type="pct"/>
          </w:tcPr>
          <w:p w14:paraId="1545B1A3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2DBC8359" w14:textId="4C4A6AAE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  <w:tc>
          <w:tcPr>
            <w:tcW w:w="147" w:type="pct"/>
          </w:tcPr>
          <w:p w14:paraId="3407AB99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54EE440" w14:textId="231AC24F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167,000</w:t>
            </w:r>
          </w:p>
        </w:tc>
        <w:tc>
          <w:tcPr>
            <w:tcW w:w="149" w:type="pct"/>
          </w:tcPr>
          <w:p w14:paraId="5E9732A8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7F34D7" w14:textId="549D11E3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83,500</w:t>
            </w:r>
          </w:p>
        </w:tc>
      </w:tr>
      <w:tr w:rsidR="002D583A" w:rsidRPr="005C0BB2" w14:paraId="62E6EDA3" w14:textId="77777777" w:rsidTr="008A33E2">
        <w:tc>
          <w:tcPr>
            <w:tcW w:w="1593" w:type="pct"/>
          </w:tcPr>
          <w:p w14:paraId="1E1B10E6" w14:textId="08494991" w:rsidR="002D583A" w:rsidRPr="005C0BB2" w:rsidRDefault="002D583A" w:rsidP="002D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2" w:type="pct"/>
          </w:tcPr>
          <w:p w14:paraId="0F640932" w14:textId="77777777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BC17B24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89DBB7E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E9914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4B378F7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4A0BB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06E94C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E30C767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5E7623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83A" w:rsidRPr="005C0BB2" w14:paraId="2925E073" w14:textId="77777777" w:rsidTr="008A33E2">
        <w:tc>
          <w:tcPr>
            <w:tcW w:w="1593" w:type="pct"/>
          </w:tcPr>
          <w:p w14:paraId="503766A6" w14:textId="77777777" w:rsidR="002D583A" w:rsidRPr="005C0BB2" w:rsidRDefault="002D583A" w:rsidP="002D583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869BF60" w14:textId="77777777" w:rsidR="002D583A" w:rsidRPr="007A45B8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5B8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DFB43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0129DCB" w14:textId="3E3DAE95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53C4479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741B939F" w14:textId="5F5F5D13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60FB2768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E23A94F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5922FE16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E7A6949" w14:textId="77777777" w:rsidR="002D583A" w:rsidRPr="005C0BB2" w:rsidRDefault="002D583A" w:rsidP="002D5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333,500</w:t>
            </w:r>
          </w:p>
        </w:tc>
      </w:tr>
    </w:tbl>
    <w:p w14:paraId="5C0560BB" w14:textId="77777777" w:rsidR="0000773B" w:rsidRPr="005C0BB2" w:rsidRDefault="0000773B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2E6497B" w14:textId="7112098D" w:rsidR="00D500EF" w:rsidRPr="005C0BB2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การเสนอขายหุ้นใหม่แก่ประชาชนทั่วไปเป็นครั้งแรก</w:t>
      </w:r>
    </w:p>
    <w:p w14:paraId="379DD744" w14:textId="77777777" w:rsidR="00D500EF" w:rsidRPr="005C0BB2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580E8A" w14:textId="615127F5" w:rsidR="00D500EF" w:rsidRPr="005C0BB2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ในเดือนพฤษภาคม </w:t>
      </w:r>
      <w:r w:rsidR="00DF54F0"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Pr="005C0BB2">
        <w:rPr>
          <w:rFonts w:asciiTheme="majorBidi" w:hAnsiTheme="majorBidi" w:cstheme="majorBidi"/>
          <w:sz w:val="28"/>
          <w:szCs w:val="28"/>
        </w:rPr>
        <w:t xml:space="preserve">167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ล้านหุ้น โดยเสนอขายในราคาหุ้นละ </w:t>
      </w:r>
      <w:r w:rsidRPr="005C0BB2">
        <w:rPr>
          <w:rFonts w:asciiTheme="majorBidi" w:hAnsiTheme="majorBidi" w:cstheme="majorBidi"/>
          <w:sz w:val="28"/>
          <w:szCs w:val="28"/>
        </w:rPr>
        <w:t xml:space="preserve">2.50 </w:t>
      </w:r>
      <w:r w:rsidRPr="005C0BB2">
        <w:rPr>
          <w:rFonts w:asciiTheme="majorBidi" w:hAnsiTheme="majorBidi" w:cstheme="majorBidi"/>
          <w:sz w:val="28"/>
          <w:szCs w:val="28"/>
          <w:cs/>
        </w:rPr>
        <w:t>บาท (มูลค่าที่ตราไว้</w:t>
      </w:r>
      <w:r w:rsidRPr="005C0BB2">
        <w:rPr>
          <w:rFonts w:asciiTheme="majorBidi" w:hAnsiTheme="majorBidi" w:cstheme="majorBidi"/>
          <w:sz w:val="28"/>
          <w:szCs w:val="28"/>
        </w:rPr>
        <w:t xml:space="preserve"> 0.50 </w:t>
      </w:r>
      <w:r w:rsidRPr="005C0BB2">
        <w:rPr>
          <w:rFonts w:asciiTheme="majorBidi" w:hAnsiTheme="majorBidi" w:cstheme="majorBidi"/>
          <w:sz w:val="28"/>
          <w:szCs w:val="28"/>
          <w:cs/>
        </w:rPr>
        <w:t>บาท และส่วนเกินมูลค่าหุ้นสามัญ</w:t>
      </w:r>
      <w:r w:rsidRPr="005C0BB2">
        <w:rPr>
          <w:rFonts w:asciiTheme="majorBidi" w:hAnsiTheme="majorBidi" w:cstheme="majorBidi"/>
          <w:sz w:val="28"/>
          <w:szCs w:val="28"/>
        </w:rPr>
        <w:t xml:space="preserve"> 2.00 </w:t>
      </w:r>
      <w:r w:rsidRPr="005C0BB2">
        <w:rPr>
          <w:rFonts w:asciiTheme="majorBidi" w:hAnsiTheme="majorBidi" w:cstheme="majorBidi"/>
          <w:sz w:val="28"/>
          <w:szCs w:val="28"/>
          <w:cs/>
        </w:rPr>
        <w:t>บาท) บริษัทได้รับเงินจากการขายหุ้นสามัญที่ออกใหม่เป็นจำนวนเงินรวม</w:t>
      </w:r>
      <w:r w:rsidRPr="005C0BB2">
        <w:rPr>
          <w:rFonts w:asciiTheme="majorBidi" w:hAnsiTheme="majorBidi" w:cstheme="majorBidi"/>
          <w:sz w:val="28"/>
          <w:szCs w:val="28"/>
        </w:rPr>
        <w:t xml:space="preserve"> 417.50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ทั้งนี้บริษัทได้จดทะเบียนเพิ่มทุนที่ชำระแล้วกับกระทรวงพาณิชย์เมื่อวันที่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6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DF54F0"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และหุ้นของบริษัทเริ่มการซื้อขายในตลาดหลักทรัพย์ เอ็ม เอ ไอ </w:t>
      </w:r>
      <w:r w:rsidRPr="005C0BB2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5C0BB2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Pr="005C0BB2">
        <w:rPr>
          <w:rFonts w:asciiTheme="majorBidi" w:hAnsiTheme="majorBidi" w:cstheme="majorBidi"/>
          <w:sz w:val="28"/>
          <w:szCs w:val="28"/>
        </w:rPr>
        <w:t>)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r w:rsidR="00DF54F0" w:rsidRPr="005C0BB2">
        <w:rPr>
          <w:rFonts w:asciiTheme="majorBidi" w:hAnsiTheme="majorBidi" w:cstheme="majorBidi"/>
          <w:sz w:val="28"/>
          <w:szCs w:val="28"/>
        </w:rPr>
        <w:t>11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DF54F0"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ค่าใช้จ่ายที่เกี่ยวข้องโดยตรงกับการเสนอขายหุ้นจำนวน</w:t>
      </w:r>
      <w:r w:rsidRPr="005C0BB2">
        <w:rPr>
          <w:rFonts w:asciiTheme="majorBidi" w:hAnsiTheme="majorBidi" w:cstheme="majorBidi"/>
          <w:sz w:val="28"/>
          <w:szCs w:val="28"/>
        </w:rPr>
        <w:t xml:space="preserve"> 16.09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Pr="005C0BB2">
        <w:rPr>
          <w:rFonts w:asciiTheme="majorBidi" w:hAnsiTheme="majorBidi" w:cstheme="majorBidi"/>
          <w:sz w:val="28"/>
          <w:szCs w:val="28"/>
        </w:rPr>
        <w:t xml:space="preserve">317.91 </w:t>
      </w:r>
      <w:r w:rsidRPr="005C0BB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31AF449" w14:textId="5C1A54CE" w:rsidR="00DF54F0" w:rsidRPr="005C0BB2" w:rsidRDefault="00DF54F0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A6A3E7" w14:textId="044BA488" w:rsidR="00DF54F0" w:rsidRPr="005C0BB2" w:rsidRDefault="009743F6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</w:t>
      </w:r>
      <w:r w:rsidR="001553A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เพิ่มทุนจดทะเบียน</w:t>
      </w:r>
    </w:p>
    <w:p w14:paraId="15EACC6E" w14:textId="77777777" w:rsidR="00DF54F0" w:rsidRPr="005C0BB2" w:rsidRDefault="00DF54F0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B166EF" w14:textId="0D039CA8" w:rsidR="00DF54F0" w:rsidRPr="005C0BB2" w:rsidRDefault="00DF54F0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5C0BB2">
        <w:rPr>
          <w:rFonts w:asciiTheme="majorBidi" w:hAnsiTheme="majorBidi" w:cstheme="majorBidi"/>
          <w:spacing w:val="-4"/>
          <w:sz w:val="28"/>
          <w:szCs w:val="28"/>
        </w:rPr>
        <w:t xml:space="preserve">20 </w:t>
      </w: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เมษายน </w:t>
      </w:r>
      <w:r w:rsidRPr="005C0BB2">
        <w:rPr>
          <w:rFonts w:asciiTheme="majorBidi" w:hAnsiTheme="majorBidi" w:cstheme="majorBidi"/>
          <w:spacing w:val="-4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pacing w:val="-4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Pr="005C0BB2">
        <w:rPr>
          <w:rFonts w:asciiTheme="majorBidi" w:hAnsiTheme="majorBidi" w:cstheme="majorBidi"/>
          <w:spacing w:val="-8"/>
          <w:sz w:val="28"/>
          <w:szCs w:val="28"/>
          <w:cs/>
        </w:rPr>
        <w:t xml:space="preserve">บริษัท เพื่อรองรับการจ่ายหุ้นสามัญปันผลจำนวน </w:t>
      </w:r>
      <w:r w:rsidRPr="005C0BB2">
        <w:rPr>
          <w:rFonts w:asciiTheme="majorBidi" w:hAnsiTheme="majorBidi" w:cstheme="majorBidi"/>
          <w:spacing w:val="-8"/>
          <w:sz w:val="28"/>
          <w:szCs w:val="28"/>
        </w:rPr>
        <w:t xml:space="preserve">23,821,429 </w:t>
      </w:r>
      <w:r w:rsidRPr="005C0BB2">
        <w:rPr>
          <w:rFonts w:asciiTheme="majorBidi" w:hAnsiTheme="majorBidi" w:cstheme="majorBidi"/>
          <w:spacing w:val="-8"/>
          <w:sz w:val="28"/>
          <w:szCs w:val="28"/>
          <w:cs/>
        </w:rPr>
        <w:t xml:space="preserve">บาท จากทุนจดทะเบียนเดิม </w:t>
      </w:r>
      <w:r w:rsidRPr="005C0BB2">
        <w:rPr>
          <w:rFonts w:asciiTheme="majorBidi" w:hAnsiTheme="majorBidi" w:cstheme="majorBidi"/>
          <w:spacing w:val="-8"/>
          <w:sz w:val="28"/>
          <w:szCs w:val="28"/>
        </w:rPr>
        <w:t xml:space="preserve">333,500,000 </w:t>
      </w:r>
      <w:r w:rsidRPr="005C0BB2">
        <w:rPr>
          <w:rFonts w:asciiTheme="majorBidi" w:hAnsiTheme="majorBidi" w:cstheme="majorBidi"/>
          <w:spacing w:val="-8"/>
          <w:sz w:val="28"/>
          <w:szCs w:val="28"/>
          <w:cs/>
        </w:rPr>
        <w:t>บาท เป็นทุนจดทะเบียนใหม่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 xml:space="preserve">357,321,429 </w:t>
      </w:r>
      <w:r w:rsidRPr="005C0BB2">
        <w:rPr>
          <w:rFonts w:asciiTheme="majorBidi" w:hAnsiTheme="majorBidi" w:cstheme="majorBidi"/>
          <w:sz w:val="28"/>
          <w:szCs w:val="28"/>
          <w:cs/>
        </w:rPr>
        <w:t>บาท โดยมีการจ่าย</w:t>
      </w:r>
      <w:r w:rsidR="009743F6">
        <w:rPr>
          <w:rFonts w:asciiTheme="majorBidi" w:hAnsiTheme="majorBidi" w:cstheme="majorBidi" w:hint="cs"/>
          <w:sz w:val="28"/>
          <w:szCs w:val="28"/>
          <w:cs/>
        </w:rPr>
        <w:t>หุ้นสามัญ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ปันผลไปแล้วในเดือนพฤษภาคม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(หมายเหตุข้อ </w:t>
      </w:r>
      <w:r w:rsidR="009743F6">
        <w:rPr>
          <w:rFonts w:asciiTheme="majorBidi" w:hAnsiTheme="majorBidi" w:cstheme="majorBidi"/>
          <w:sz w:val="28"/>
          <w:szCs w:val="28"/>
        </w:rPr>
        <w:t>28</w:t>
      </w:r>
      <w:r w:rsidRPr="005C0BB2">
        <w:rPr>
          <w:rFonts w:asciiTheme="majorBidi" w:hAnsiTheme="majorBidi" w:cstheme="majorBidi"/>
          <w:sz w:val="28"/>
          <w:szCs w:val="28"/>
          <w:cs/>
        </w:rPr>
        <w:t>)</w:t>
      </w:r>
    </w:p>
    <w:p w14:paraId="0FC6C9E6" w14:textId="77777777" w:rsidR="00DF54F0" w:rsidRPr="005C0BB2" w:rsidRDefault="00DF54F0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C45C2" w14:textId="77777777" w:rsidR="00DF54F0" w:rsidRPr="005C0BB2" w:rsidRDefault="00DF54F0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ในการประชุมคณะกรรมการบริษัท เมื่อวันที่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10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คณะกรรมการได้มีมติเห็นควรให้นำเสนอที่ประชุมผู้ถือหุ้น เพื่อพิจารณาอนุมัติการลดทุนจดทะเบียนของบริษัท จำนวน </w:t>
      </w:r>
      <w:r w:rsidRPr="005C0BB2">
        <w:rPr>
          <w:rFonts w:asciiTheme="majorBidi" w:hAnsiTheme="majorBidi" w:cstheme="majorBidi"/>
          <w:sz w:val="28"/>
          <w:szCs w:val="28"/>
        </w:rPr>
        <w:t xml:space="preserve">355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5C0BB2">
        <w:rPr>
          <w:rFonts w:asciiTheme="majorBidi" w:hAnsiTheme="majorBidi" w:cstheme="majorBidi"/>
          <w:sz w:val="28"/>
          <w:szCs w:val="28"/>
        </w:rPr>
        <w:t xml:space="preserve">0.50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บาท เป็นจำนวนเงินทั้งสิ้น </w:t>
      </w:r>
      <w:r w:rsidRPr="005C0BB2">
        <w:rPr>
          <w:rFonts w:asciiTheme="majorBidi" w:hAnsiTheme="majorBidi" w:cstheme="majorBidi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sz w:val="28"/>
          <w:szCs w:val="28"/>
        </w:rPr>
        <w:t xml:space="preserve">177.50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บาท จากทุนจดทะเบียนเดิม </w:t>
      </w:r>
      <w:r w:rsidRPr="005C0BB2">
        <w:rPr>
          <w:rFonts w:asciiTheme="majorBidi" w:hAnsiTheme="majorBidi" w:cstheme="majorBidi"/>
          <w:sz w:val="28"/>
          <w:szCs w:val="28"/>
        </w:rPr>
        <w:t>357,321,429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เป็น </w:t>
      </w:r>
      <w:r w:rsidRPr="005C0BB2">
        <w:rPr>
          <w:rFonts w:asciiTheme="majorBidi" w:hAnsiTheme="majorBidi" w:cstheme="majorBidi"/>
          <w:sz w:val="28"/>
          <w:szCs w:val="28"/>
        </w:rPr>
        <w:t xml:space="preserve">357,321,251.50 </w:t>
      </w:r>
      <w:r w:rsidRPr="005C0BB2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76329EDE" w14:textId="77777777" w:rsidR="00D500EF" w:rsidRPr="005C0BB2" w:rsidRDefault="00D500EF" w:rsidP="003A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1319824" w14:textId="5E9D926D" w:rsidR="00DB6ABE" w:rsidRPr="005C0BB2" w:rsidRDefault="00EA601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6A65DF8" w14:textId="77777777" w:rsidR="00DB6ABE" w:rsidRPr="005C0BB2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DF696" w14:textId="134965F5" w:rsidR="002013DE" w:rsidRPr="005C0BB2" w:rsidRDefault="00EA601D" w:rsidP="0020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F54F0" w:rsidRPr="005C0BB2">
        <w:rPr>
          <w:rFonts w:asciiTheme="majorBidi" w:hAnsiTheme="majorBidi" w:cstheme="majorBidi"/>
          <w:sz w:val="28"/>
          <w:szCs w:val="28"/>
        </w:rPr>
        <w:t>2535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DF54F0" w:rsidRPr="005C0BB2">
        <w:rPr>
          <w:rFonts w:asciiTheme="majorBidi" w:hAnsiTheme="majorBidi" w:cstheme="majorBidi"/>
          <w:sz w:val="28"/>
          <w:szCs w:val="28"/>
        </w:rPr>
        <w:t>51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ในกรณี</w:t>
      </w:r>
      <w:r w:rsidR="002013DE" w:rsidRPr="005C0BB2">
        <w:rPr>
          <w:rFonts w:asciiTheme="majorBidi" w:hAnsiTheme="majorBidi" w:cstheme="majorBidi"/>
          <w:sz w:val="28"/>
          <w:szCs w:val="28"/>
          <w:cs/>
        </w:rPr>
        <w:t>ที่บริษัทเสนอขายหุ้นสูงกว่า</w:t>
      </w:r>
      <w:r w:rsidR="002013DE" w:rsidRPr="005C0BB2">
        <w:rPr>
          <w:rFonts w:asciiTheme="majorBidi" w:hAnsiTheme="majorBidi" w:cstheme="majorBidi"/>
          <w:spacing w:val="-4"/>
          <w:sz w:val="28"/>
          <w:szCs w:val="28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2013DE" w:rsidRPr="005C0BB2">
        <w:rPr>
          <w:rFonts w:asciiTheme="majorBidi" w:hAnsiTheme="majorBidi" w:cstheme="majorBidi"/>
          <w:sz w:val="28"/>
          <w:szCs w:val="28"/>
          <w:cs/>
        </w:rPr>
        <w:t>จะนำไปจ่ายเป็นเงินปันผลไม่ได้</w:t>
      </w:r>
    </w:p>
    <w:p w14:paraId="0310ACCC" w14:textId="77777777" w:rsidR="0023782D" w:rsidRPr="005C0BB2" w:rsidRDefault="0023782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1D2AC" w14:textId="6BDDAE10" w:rsidR="0023782D" w:rsidRPr="005C0BB2" w:rsidRDefault="0023782D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="001B3EA1" w:rsidRPr="005C0BB2">
        <w:rPr>
          <w:rFonts w:asciiTheme="majorBidi" w:hAnsiTheme="majorBidi" w:cstheme="majorBidi"/>
          <w:b/>
          <w:bCs/>
          <w:sz w:val="28"/>
          <w:szCs w:val="28"/>
        </w:rPr>
        <w:t>8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การจ่ายโดยใช้หุ้นเป็นเกณฑ์</w:t>
      </w:r>
    </w:p>
    <w:p w14:paraId="73BBCBAD" w14:textId="77777777" w:rsidR="007365A9" w:rsidRPr="005C0BB2" w:rsidRDefault="007365A9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681AFBA" w14:textId="1DD97467" w:rsidR="007365A9" w:rsidRPr="005C0BB2" w:rsidRDefault="00700EDC" w:rsidP="0083701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743F6">
        <w:rPr>
          <w:rFonts w:asciiTheme="majorBidi" w:hAnsiTheme="majorBidi" w:cstheme="majorBidi"/>
          <w:sz w:val="28"/>
          <w:szCs w:val="28"/>
        </w:rPr>
        <w:t>1</w:t>
      </w:r>
      <w:r w:rsidR="008C4D90" w:rsidRPr="005C0BB2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9743F6">
        <w:rPr>
          <w:rFonts w:asciiTheme="majorBidi" w:hAnsiTheme="majorBidi" w:cstheme="majorBidi"/>
          <w:sz w:val="28"/>
          <w:szCs w:val="28"/>
        </w:rPr>
        <w:t>2556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7365A9" w:rsidRPr="005C0BB2">
        <w:rPr>
          <w:rFonts w:asciiTheme="majorBidi" w:hAnsiTheme="majorBidi" w:cstheme="majorBidi"/>
          <w:sz w:val="28"/>
          <w:szCs w:val="28"/>
          <w:cs/>
        </w:rPr>
        <w:t>กลุ่มผู้ถือหุ้นรายใหญ่ของบริษัทได้ทำสัญญาซื้อขายหุ้นส่วนตัวกับผู้ถือหุ้นรายย่อยและบุคคลภายนอกในราคาที่ตกลงร่วมกัน ซึ่ง</w:t>
      </w:r>
      <w:r w:rsidR="00EA601D" w:rsidRPr="005C0BB2">
        <w:rPr>
          <w:rFonts w:asciiTheme="majorBidi" w:hAnsiTheme="majorBidi" w:cstheme="majorBidi"/>
          <w:sz w:val="28"/>
          <w:szCs w:val="28"/>
          <w:cs/>
        </w:rPr>
        <w:t>เป็นราคาที่</w:t>
      </w:r>
      <w:r w:rsidR="007365A9" w:rsidRPr="005C0BB2">
        <w:rPr>
          <w:rFonts w:asciiTheme="majorBidi" w:hAnsiTheme="majorBidi" w:cstheme="majorBidi"/>
          <w:sz w:val="28"/>
          <w:szCs w:val="28"/>
          <w:cs/>
        </w:rPr>
        <w:t>ต่ำกว่าประมาณการมูลค่ายุติธรรม ผลต่างดังกล่าวถือเป็นรายจ่ายโดยใช้หุ้นเป็นเกณฑ์</w:t>
      </w:r>
      <w:r w:rsidR="007365A9" w:rsidRPr="005C0BB2">
        <w:rPr>
          <w:rFonts w:asciiTheme="majorBidi" w:hAnsiTheme="majorBidi" w:cstheme="majorBidi"/>
          <w:sz w:val="28"/>
          <w:szCs w:val="28"/>
        </w:rPr>
        <w:t> </w:t>
      </w:r>
    </w:p>
    <w:p w14:paraId="2C4642F9" w14:textId="77777777" w:rsidR="00DF54F0" w:rsidRPr="005C0BB2" w:rsidRDefault="00DF54F0" w:rsidP="0083701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7A62FD" w14:textId="647E2082" w:rsidR="00464044" w:rsidRPr="005C0BB2" w:rsidRDefault="00464044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="00DF54F0" w:rsidRPr="005C0BB2">
        <w:rPr>
          <w:rFonts w:asciiTheme="majorBidi" w:hAnsiTheme="majorBidi" w:cstheme="majorBidi"/>
          <w:b/>
          <w:bCs/>
          <w:sz w:val="28"/>
          <w:szCs w:val="28"/>
        </w:rPr>
        <w:t>9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</w:t>
      </w:r>
    </w:p>
    <w:p w14:paraId="423437C3" w14:textId="77777777" w:rsidR="00464044" w:rsidRPr="005C0BB2" w:rsidRDefault="00464044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4C01FD" w14:textId="77777777" w:rsidR="000356C6" w:rsidRPr="005C0BB2" w:rsidRDefault="000356C6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สำรองประกอบด้วย</w:t>
      </w:r>
    </w:p>
    <w:p w14:paraId="46F5320F" w14:textId="10403AB6" w:rsidR="000356C6" w:rsidRPr="005C0BB2" w:rsidRDefault="000356C6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E398C" w14:textId="77777777" w:rsidR="00142076" w:rsidRPr="005C0BB2" w:rsidRDefault="00142076" w:rsidP="00142076">
      <w:pPr>
        <w:tabs>
          <w:tab w:val="clear" w:pos="454"/>
          <w:tab w:val="left" w:pos="540"/>
        </w:tabs>
        <w:ind w:left="540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>/</w:t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3642905E" w14:textId="77777777" w:rsidR="00142076" w:rsidRPr="005C0BB2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2A93E31" w14:textId="5393A49A" w:rsidR="00142076" w:rsidRPr="005C0BB2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3A9B184A" w14:textId="77777777" w:rsidR="005D6404" w:rsidRPr="005C0BB2" w:rsidRDefault="005D6404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1C3A1B0" w14:textId="322B1A42" w:rsidR="00142076" w:rsidRPr="005C0BB2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2535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มาตรา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116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“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สำรองตามกฎหมาย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”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) อย่างน้อยร้อยละ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5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10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209C14C0" w14:textId="77777777" w:rsidR="009C2E79" w:rsidRPr="005C0BB2" w:rsidRDefault="009C2E79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7D89EAD" w14:textId="5AB659B3" w:rsidR="00FA2F3D" w:rsidRPr="005C0BB2" w:rsidRDefault="00FA2F3D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การเคลื่อนไหวในทุนสำรอง</w:t>
      </w:r>
    </w:p>
    <w:p w14:paraId="0236C869" w14:textId="77777777" w:rsidR="00D436A7" w:rsidRPr="005C0BB2" w:rsidRDefault="00D436A7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C4C2665" w14:textId="77777777" w:rsidR="00F3010D" w:rsidRPr="005C0BB2" w:rsidRDefault="00FA2F3D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0069B87A" w14:textId="77777777" w:rsidR="00F3010D" w:rsidRPr="005C0BB2" w:rsidRDefault="00F3010D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B554458" w14:textId="77777777" w:rsidR="00E36CA9" w:rsidRDefault="00E3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2D6D43E" w14:textId="6EC51F78" w:rsidR="00E02551" w:rsidRPr="005C0BB2" w:rsidRDefault="00DF54F0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lastRenderedPageBreak/>
        <w:t>20</w:t>
      </w:r>
      <w:r w:rsidR="00E02551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ส่วน</w:t>
      </w:r>
      <w:r w:rsidR="002A4621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E02551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F343A0" w:rsidRPr="005C0BB2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6994A02" w14:textId="77777777" w:rsidR="00F57568" w:rsidRPr="005C0BB2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8FDC7" w14:textId="7764000C" w:rsidR="00E076AF" w:rsidRPr="005C0BB2" w:rsidRDefault="00F3010D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="00B5016B" w:rsidRPr="005C0BB2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F064E9" w:rsidRPr="005C0BB2">
        <w:rPr>
          <w:rFonts w:asciiTheme="majorBidi" w:hAnsiTheme="majorBidi" w:cstheme="majorBidi"/>
          <w:sz w:val="28"/>
          <w:szCs w:val="28"/>
          <w:cs/>
        </w:rPr>
        <w:t>คือ</w:t>
      </w:r>
      <w:r w:rsidRPr="005C0BB2">
        <w:rPr>
          <w:rFonts w:asciiTheme="majorBidi" w:hAnsiTheme="majorBidi" w:cstheme="majorBidi"/>
          <w:sz w:val="28"/>
          <w:szCs w:val="28"/>
          <w:cs/>
        </w:rPr>
        <w:t>กรรมการบริษัท</w:t>
      </w:r>
    </w:p>
    <w:p w14:paraId="20EC86F9" w14:textId="77777777" w:rsidR="00E076AF" w:rsidRPr="005C0BB2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02C378" w14:textId="2C73DB95" w:rsidR="00E076AF" w:rsidRPr="005C0BB2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="00DF54F0" w:rsidRPr="005C0BB2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DF54F0" w:rsidRPr="005C0BB2">
        <w:rPr>
          <w:rFonts w:asciiTheme="majorBidi" w:hAnsiTheme="majorBidi" w:cstheme="majorBidi"/>
          <w:sz w:val="28"/>
          <w:szCs w:val="28"/>
          <w:cs/>
        </w:rPr>
        <w:t xml:space="preserve">และการให้สินเชื่ออื่น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โดยทั้ง </w:t>
      </w:r>
      <w:r w:rsidR="00DF54F0" w:rsidRPr="005C0BB2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</w:t>
      </w:r>
      <w:r w:rsidR="00DF54F0" w:rsidRPr="005C0BB2">
        <w:rPr>
          <w:rFonts w:asciiTheme="majorBidi" w:hAnsiTheme="majorBidi" w:cstheme="majorBidi"/>
          <w:sz w:val="28"/>
          <w:szCs w:val="28"/>
          <w:cs/>
        </w:rPr>
        <w:t>และการให้สินเชื่ออื่น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5C0BB2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5C0BB2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5E11913B" w14:textId="77777777" w:rsidR="00285142" w:rsidRPr="005C0BB2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FD7EF1" w14:textId="6AFF9F34" w:rsidR="004F56F1" w:rsidRPr="005C0BB2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ข้อมูลตามส่วนที่รายงาน</w:t>
      </w:r>
    </w:p>
    <w:p w14:paraId="5133995F" w14:textId="77777777" w:rsidR="00756B43" w:rsidRPr="005C0BB2" w:rsidRDefault="00756B43" w:rsidP="0075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82"/>
        <w:gridCol w:w="1180"/>
        <w:gridCol w:w="1278"/>
        <w:gridCol w:w="1172"/>
        <w:gridCol w:w="1184"/>
      </w:tblGrid>
      <w:tr w:rsidR="00756B43" w:rsidRPr="005C0BB2" w14:paraId="0D87C2C1" w14:textId="77777777" w:rsidTr="00125DC0">
        <w:trPr>
          <w:trHeight w:val="382"/>
          <w:tblHeader/>
        </w:trPr>
        <w:tc>
          <w:tcPr>
            <w:tcW w:w="1885" w:type="pct"/>
          </w:tcPr>
          <w:p w14:paraId="438FA19C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7837BE2D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6B43" w:rsidRPr="005C0BB2" w14:paraId="28D759F9" w14:textId="77777777" w:rsidTr="00125DC0">
        <w:trPr>
          <w:trHeight w:val="382"/>
          <w:tblHeader/>
        </w:trPr>
        <w:tc>
          <w:tcPr>
            <w:tcW w:w="1885" w:type="pct"/>
          </w:tcPr>
          <w:p w14:paraId="2C472A13" w14:textId="39F6C122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4125EB13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6B81F60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4098A029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3A450928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057D0938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6B43" w:rsidRPr="005C0BB2" w14:paraId="0FEBEDA2" w14:textId="77777777" w:rsidTr="00125DC0">
        <w:trPr>
          <w:trHeight w:val="382"/>
          <w:tblHeader/>
        </w:trPr>
        <w:tc>
          <w:tcPr>
            <w:tcW w:w="1885" w:type="pct"/>
          </w:tcPr>
          <w:p w14:paraId="68A37AE0" w14:textId="0D2FAE7A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62ADBFE9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3EA833FF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55DF9C1F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7E752CF8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704B32E2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43" w:rsidRPr="005C0BB2" w14:paraId="64B736D4" w14:textId="77777777" w:rsidTr="00125DC0">
        <w:trPr>
          <w:trHeight w:val="382"/>
          <w:tblHeader/>
        </w:trPr>
        <w:tc>
          <w:tcPr>
            <w:tcW w:w="1885" w:type="pct"/>
          </w:tcPr>
          <w:p w14:paraId="6908181F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769246E8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B43" w:rsidRPr="005C0BB2" w14:paraId="3C2D8346" w14:textId="77777777" w:rsidTr="00125DC0">
        <w:trPr>
          <w:trHeight w:val="379"/>
        </w:trPr>
        <w:tc>
          <w:tcPr>
            <w:tcW w:w="1885" w:type="pct"/>
          </w:tcPr>
          <w:p w14:paraId="63BF494A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3C6B99C3" w14:textId="2B2E4E2F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270,185</w:t>
            </w:r>
          </w:p>
        </w:tc>
        <w:tc>
          <w:tcPr>
            <w:tcW w:w="613" w:type="pct"/>
          </w:tcPr>
          <w:p w14:paraId="06F6ADAD" w14:textId="7039E764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183,054</w:t>
            </w:r>
          </w:p>
        </w:tc>
        <w:tc>
          <w:tcPr>
            <w:tcW w:w="664" w:type="pct"/>
          </w:tcPr>
          <w:p w14:paraId="40718589" w14:textId="28A6D374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609" w:type="pct"/>
          </w:tcPr>
          <w:p w14:paraId="5E1CC1BE" w14:textId="13A85C51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5,146</w:t>
            </w:r>
          </w:p>
        </w:tc>
        <w:tc>
          <w:tcPr>
            <w:tcW w:w="615" w:type="pct"/>
          </w:tcPr>
          <w:p w14:paraId="10418239" w14:textId="275E213E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459,32</w:t>
            </w:r>
            <w:r w:rsidR="00CF48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43" w:rsidRPr="005C0BB2" w14:paraId="555182F4" w14:textId="77777777" w:rsidTr="00125DC0">
        <w:trPr>
          <w:trHeight w:val="379"/>
        </w:trPr>
        <w:tc>
          <w:tcPr>
            <w:tcW w:w="1885" w:type="pct"/>
          </w:tcPr>
          <w:p w14:paraId="3911E19B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7E08D497" w14:textId="3F5CB8C0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(258,639)</w:t>
            </w:r>
          </w:p>
        </w:tc>
        <w:tc>
          <w:tcPr>
            <w:tcW w:w="613" w:type="pct"/>
          </w:tcPr>
          <w:p w14:paraId="33D0AA87" w14:textId="63286C6C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672AD8AE" w14:textId="20D460CD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71C76AAB" w14:textId="0E924BBA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0A540BB3" w14:textId="0E508EFB" w:rsidR="00756B43" w:rsidRPr="005C0BB2" w:rsidRDefault="00CB748A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(258,639)</w:t>
            </w:r>
          </w:p>
        </w:tc>
      </w:tr>
      <w:tr w:rsidR="00756B43" w:rsidRPr="005C0BB2" w14:paraId="79D69901" w14:textId="77777777" w:rsidTr="00125DC0">
        <w:trPr>
          <w:trHeight w:val="379"/>
        </w:trPr>
        <w:tc>
          <w:tcPr>
            <w:tcW w:w="1885" w:type="pct"/>
          </w:tcPr>
          <w:p w14:paraId="3319BBEF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7D4B8BDF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641F839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BDC999E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FE265B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912305F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5C0BB2" w14:paraId="5BEAD770" w14:textId="77777777" w:rsidTr="00125DC0">
        <w:trPr>
          <w:trHeight w:val="379"/>
        </w:trPr>
        <w:tc>
          <w:tcPr>
            <w:tcW w:w="1885" w:type="pct"/>
          </w:tcPr>
          <w:p w14:paraId="38B8BC2A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22177A64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9BF0DB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17E18F2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D8FD24E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183E4BC" w14:textId="77777777" w:rsidR="00756B43" w:rsidRPr="005C0BB2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5C0BB2" w14:paraId="7BD08E0B" w14:textId="77777777" w:rsidTr="00125DC0">
        <w:trPr>
          <w:trHeight w:val="379"/>
        </w:trPr>
        <w:tc>
          <w:tcPr>
            <w:tcW w:w="1885" w:type="pct"/>
          </w:tcPr>
          <w:p w14:paraId="5B57C70B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517BC54A" w14:textId="4CE3E0FD" w:rsidR="00756B43" w:rsidRPr="005C0BB2" w:rsidRDefault="00574F59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144C8EFD" w14:textId="5166E6A2" w:rsidR="00756B43" w:rsidRPr="005C0BB2" w:rsidRDefault="00574F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2DB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2DBF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581630FD" w14:textId="12BB29E2" w:rsidR="00756B43" w:rsidRPr="005C0BB2" w:rsidRDefault="00574F59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666232C6" w14:textId="236AD3A7" w:rsidR="00756B43" w:rsidRPr="005C0BB2" w:rsidRDefault="00982DBF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(1,494)</w:t>
            </w:r>
          </w:p>
        </w:tc>
        <w:tc>
          <w:tcPr>
            <w:tcW w:w="615" w:type="pct"/>
          </w:tcPr>
          <w:p w14:paraId="6042C01A" w14:textId="364C91BF" w:rsidR="00756B43" w:rsidRPr="005C0BB2" w:rsidRDefault="00574F59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(31,050)</w:t>
            </w:r>
          </w:p>
        </w:tc>
      </w:tr>
      <w:tr w:rsidR="00756B43" w:rsidRPr="005C0BB2" w14:paraId="3A487A27" w14:textId="77777777" w:rsidTr="00125DC0">
        <w:trPr>
          <w:trHeight w:val="379"/>
        </w:trPr>
        <w:tc>
          <w:tcPr>
            <w:tcW w:w="1885" w:type="pct"/>
          </w:tcPr>
          <w:p w14:paraId="0AE62BB8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3B27DEBA" w14:textId="401F0A31" w:rsidR="00756B43" w:rsidRPr="005C0BB2" w:rsidRDefault="0054149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(489)</w:t>
            </w:r>
          </w:p>
        </w:tc>
        <w:tc>
          <w:tcPr>
            <w:tcW w:w="613" w:type="pct"/>
          </w:tcPr>
          <w:p w14:paraId="039857D8" w14:textId="4428F561" w:rsidR="00756B43" w:rsidRPr="005C0BB2" w:rsidRDefault="0054149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C7F0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066EBDE2" w14:textId="4080EF1C" w:rsidR="00756B43" w:rsidRPr="005C0BB2" w:rsidRDefault="0054149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9" w:type="pct"/>
          </w:tcPr>
          <w:p w14:paraId="6177345B" w14:textId="625ACFB2" w:rsidR="00756B43" w:rsidRPr="005C0BB2" w:rsidRDefault="0054149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394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15" w:type="pct"/>
          </w:tcPr>
          <w:p w14:paraId="35207C2C" w14:textId="2719314B" w:rsidR="00756B43" w:rsidRPr="005C0BB2" w:rsidRDefault="00E748D5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91CC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3596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5C0BB2" w14:paraId="14A6DFB0" w14:textId="77777777" w:rsidTr="00125DC0">
        <w:trPr>
          <w:trHeight w:val="789"/>
        </w:trPr>
        <w:tc>
          <w:tcPr>
            <w:tcW w:w="1885" w:type="pct"/>
          </w:tcPr>
          <w:p w14:paraId="0982FFAA" w14:textId="4EB59D9C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ผลกำไรและกลับรายการ</w:t>
            </w:r>
            <w:r w:rsidR="00DC4A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4AE0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</w:t>
            </w:r>
            <w:r w:rsidR="00DA64B5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="009743F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614" w:type="pct"/>
          </w:tcPr>
          <w:p w14:paraId="72ACB61B" w14:textId="77777777" w:rsidR="00756B43" w:rsidRPr="005C0BB2" w:rsidRDefault="00756B4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22ECA" w14:textId="1AD28439" w:rsidR="003A67A9" w:rsidRPr="005C0BB2" w:rsidRDefault="00276193" w:rsidP="005460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4D47A60B" w14:textId="77777777" w:rsidR="00756B43" w:rsidRPr="005C0BB2" w:rsidRDefault="00756B43" w:rsidP="008A33E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B6A26E" w14:textId="0F467FD1" w:rsidR="003A67A9" w:rsidRPr="005C0BB2" w:rsidRDefault="0027619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</w:t>
            </w:r>
            <w:r w:rsidR="00365AA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64" w:type="pct"/>
          </w:tcPr>
          <w:p w14:paraId="00F5551F" w14:textId="77777777" w:rsidR="00756B43" w:rsidRPr="005C0BB2" w:rsidRDefault="00756B4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F01A9" w14:textId="70C94F37" w:rsidR="003A67A9" w:rsidRPr="005C0BB2" w:rsidRDefault="0027619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609" w:type="pct"/>
          </w:tcPr>
          <w:p w14:paraId="4C0F9A0D" w14:textId="77777777" w:rsidR="00756B43" w:rsidRPr="005C0BB2" w:rsidRDefault="00756B4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5D7AD" w14:textId="06F1C995" w:rsidR="003A67A9" w:rsidRPr="005C0BB2" w:rsidRDefault="0027619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</w:t>
            </w:r>
            <w:r w:rsidR="001A351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15" w:type="pct"/>
          </w:tcPr>
          <w:p w14:paraId="47688D34" w14:textId="77777777" w:rsidR="00756B43" w:rsidRPr="005C0BB2" w:rsidRDefault="00756B4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2E137" w14:textId="487AEF72" w:rsidR="003A67A9" w:rsidRPr="005C0BB2" w:rsidRDefault="00276193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2,358</w:t>
            </w:r>
          </w:p>
        </w:tc>
      </w:tr>
      <w:tr w:rsidR="00756B43" w:rsidRPr="005C0BB2" w14:paraId="162D62A3" w14:textId="77777777" w:rsidTr="00125DC0">
        <w:trPr>
          <w:trHeight w:val="387"/>
        </w:trPr>
        <w:tc>
          <w:tcPr>
            <w:tcW w:w="1885" w:type="pct"/>
          </w:tcPr>
          <w:p w14:paraId="60E01B35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1080A9E8" w14:textId="01E38CB7" w:rsidR="00756B43" w:rsidRPr="005C0BB2" w:rsidRDefault="0054609A" w:rsidP="0054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11,057</w:t>
            </w:r>
          </w:p>
        </w:tc>
        <w:tc>
          <w:tcPr>
            <w:tcW w:w="613" w:type="pct"/>
          </w:tcPr>
          <w:p w14:paraId="3302E11B" w14:textId="51A39EAC" w:rsidR="00756B43" w:rsidRPr="005C0BB2" w:rsidRDefault="003C7F03" w:rsidP="003C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65AA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64" w:type="pct"/>
          </w:tcPr>
          <w:p w14:paraId="108288A7" w14:textId="23D41947" w:rsidR="00756B43" w:rsidRPr="005C0BB2" w:rsidRDefault="00E07D7B" w:rsidP="00B0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609" w:type="pct"/>
          </w:tcPr>
          <w:p w14:paraId="7AC118D9" w14:textId="03A941E9" w:rsidR="00756B43" w:rsidRPr="005C0BB2" w:rsidRDefault="00B0144A" w:rsidP="00B0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7745A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615" w:type="pct"/>
          </w:tcPr>
          <w:p w14:paraId="5CE34726" w14:textId="254AA69B" w:rsidR="00756B43" w:rsidRPr="005C0BB2" w:rsidRDefault="00200847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F48D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43596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1531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6B43" w:rsidRPr="005C0BB2" w14:paraId="11224413" w14:textId="77777777" w:rsidTr="00125DC0">
        <w:trPr>
          <w:trHeight w:val="379"/>
        </w:trPr>
        <w:tc>
          <w:tcPr>
            <w:tcW w:w="1885" w:type="pct"/>
          </w:tcPr>
          <w:p w14:paraId="662DB4EB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028293EF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71F543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CDB0972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063FCB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CCA1F5F" w14:textId="06CAC580" w:rsidR="00756B43" w:rsidRPr="005C0BB2" w:rsidRDefault="00CF48DA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</w:tr>
      <w:tr w:rsidR="00756B43" w:rsidRPr="005C0BB2" w14:paraId="2CF071A1" w14:textId="77777777" w:rsidTr="00125DC0">
        <w:trPr>
          <w:trHeight w:val="379"/>
        </w:trPr>
        <w:tc>
          <w:tcPr>
            <w:tcW w:w="1885" w:type="pct"/>
          </w:tcPr>
          <w:p w14:paraId="6A9A4818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3BCCAD9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2C50C6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D238A61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7808BE6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83B62B" w14:textId="296AE1BA" w:rsidR="00756B43" w:rsidRPr="005C0BB2" w:rsidRDefault="00200847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(32,63</w:t>
            </w:r>
            <w:r w:rsidR="00EE24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5C0BB2" w14:paraId="50E0DEDA" w14:textId="77777777" w:rsidTr="00125DC0">
        <w:trPr>
          <w:trHeight w:val="379"/>
        </w:trPr>
        <w:tc>
          <w:tcPr>
            <w:tcW w:w="1885" w:type="pct"/>
          </w:tcPr>
          <w:p w14:paraId="1F43F772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0D788E9C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503A101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7449541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D1EBC0C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F21059B" w14:textId="7292D054" w:rsidR="00756B43" w:rsidRPr="005C0BB2" w:rsidRDefault="00200847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</w:t>
            </w:r>
            <w:r w:rsidR="00F43596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5C0BB2" w14:paraId="6AF4F5FB" w14:textId="77777777" w:rsidTr="00125DC0">
        <w:trPr>
          <w:trHeight w:val="379"/>
        </w:trPr>
        <w:tc>
          <w:tcPr>
            <w:tcW w:w="1885" w:type="pct"/>
          </w:tcPr>
          <w:p w14:paraId="5DD23F57" w14:textId="77777777" w:rsidR="00756B43" w:rsidRPr="005C0BB2" w:rsidRDefault="00756B43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65D4C6E4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DF1450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F1B01BA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1E0D0C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DE73BFC" w14:textId="77777777" w:rsidR="00756B43" w:rsidRPr="005C0BB2" w:rsidRDefault="00756B43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5C0BB2" w14:paraId="6874096C" w14:textId="77777777" w:rsidTr="00125DC0">
        <w:trPr>
          <w:trHeight w:val="410"/>
        </w:trPr>
        <w:tc>
          <w:tcPr>
            <w:tcW w:w="1885" w:type="pct"/>
          </w:tcPr>
          <w:p w14:paraId="528D8A4E" w14:textId="77777777" w:rsidR="00756B43" w:rsidRPr="005C0BB2" w:rsidRDefault="00756B43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1AFFB060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E1E04C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0AA1F15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9774BD5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0A51719" w14:textId="46F4A071" w:rsidR="00756B43" w:rsidRPr="005C0BB2" w:rsidRDefault="00200847" w:rsidP="002008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(605)</w:t>
            </w:r>
          </w:p>
        </w:tc>
      </w:tr>
      <w:tr w:rsidR="00756B43" w:rsidRPr="005C0BB2" w14:paraId="1C4BE0B3" w14:textId="77777777" w:rsidTr="00125DC0">
        <w:trPr>
          <w:trHeight w:val="379"/>
        </w:trPr>
        <w:tc>
          <w:tcPr>
            <w:tcW w:w="1885" w:type="pct"/>
          </w:tcPr>
          <w:p w14:paraId="469A714A" w14:textId="300E9440" w:rsidR="00756B43" w:rsidRPr="005C0BB2" w:rsidRDefault="009743F6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756B43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2DF903CB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513496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0FF3D946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E318A4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B35069F" w14:textId="2CA8DA60" w:rsidR="00756B43" w:rsidRPr="005C0BB2" w:rsidRDefault="00200847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48D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51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07D7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756B43" w:rsidRPr="005C0BB2" w14:paraId="7C17A5CE" w14:textId="77777777" w:rsidTr="00125DC0">
        <w:trPr>
          <w:trHeight w:val="410"/>
        </w:trPr>
        <w:tc>
          <w:tcPr>
            <w:tcW w:w="1885" w:type="pct"/>
          </w:tcPr>
          <w:p w14:paraId="25F7EBD3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331ECB5B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F6C2365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296C284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CB12036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22DA4CA" w14:textId="7B2EA021" w:rsidR="00756B43" w:rsidRPr="005C0BB2" w:rsidRDefault="00200847" w:rsidP="002008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06E3">
              <w:rPr>
                <w:rFonts w:asciiTheme="majorBidi" w:hAnsiTheme="majorBidi" w:cstheme="majorBidi"/>
                <w:sz w:val="28"/>
                <w:szCs w:val="28"/>
              </w:rPr>
              <w:t>8,708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5C0BB2" w14:paraId="68B97228" w14:textId="77777777" w:rsidTr="00125DC0">
        <w:trPr>
          <w:trHeight w:val="441"/>
        </w:trPr>
        <w:tc>
          <w:tcPr>
            <w:tcW w:w="1885" w:type="pct"/>
          </w:tcPr>
          <w:p w14:paraId="3240DA88" w14:textId="62F9A849" w:rsidR="00756B43" w:rsidRPr="005C0BB2" w:rsidRDefault="009743F6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756B43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14" w:type="pct"/>
          </w:tcPr>
          <w:p w14:paraId="7D0C4F45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5C4A0F4A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039623A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47A047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80A2850" w14:textId="74A7C350" w:rsidR="00756B43" w:rsidRPr="00200847" w:rsidRDefault="00200847" w:rsidP="0020084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906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008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09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1906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756B43" w:rsidRPr="005C0BB2" w14:paraId="5CFCEF4C" w14:textId="77777777" w:rsidTr="00125DC0">
        <w:trPr>
          <w:trHeight w:val="395"/>
        </w:trPr>
        <w:tc>
          <w:tcPr>
            <w:tcW w:w="1885" w:type="pct"/>
          </w:tcPr>
          <w:p w14:paraId="25E4E51D" w14:textId="237EC032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59365CA1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58C7730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8C5391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12BFA3A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F2B58DE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5C0BB2" w14:paraId="723AAEBD" w14:textId="77777777" w:rsidTr="00125DC0">
        <w:trPr>
          <w:trHeight w:val="1147"/>
        </w:trPr>
        <w:tc>
          <w:tcPr>
            <w:tcW w:w="1885" w:type="pct"/>
          </w:tcPr>
          <w:p w14:paraId="6E752EB8" w14:textId="0A137E64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208E2934" w14:textId="25C41A1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7C4376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C4376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08CF7A26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A8DB782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9C5B671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0F4DA14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46783B6" w14:textId="77777777" w:rsidR="00756B43" w:rsidRDefault="00756B43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55E6EF" w14:textId="77777777" w:rsidR="00005E3E" w:rsidRDefault="00005E3E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4A4B62" w14:textId="56D2E749" w:rsidR="00005E3E" w:rsidRPr="005C0BB2" w:rsidRDefault="00005E3E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A05D9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5D9F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756B43" w:rsidRPr="005C0BB2" w14:paraId="6B21701A" w14:textId="77777777" w:rsidTr="00125DC0">
        <w:trPr>
          <w:trHeight w:val="379"/>
        </w:trPr>
        <w:tc>
          <w:tcPr>
            <w:tcW w:w="1885" w:type="pct"/>
          </w:tcPr>
          <w:p w14:paraId="504E7515" w14:textId="77777777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6CEE7A2C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3D1D822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745D446D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16ECA7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81A19A" w14:textId="4AC53C5D" w:rsidR="00756B43" w:rsidRPr="005C0BB2" w:rsidRDefault="00756B43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5C0BB2" w14:paraId="298206B6" w14:textId="77777777" w:rsidTr="00125DC0">
        <w:trPr>
          <w:trHeight w:val="379"/>
        </w:trPr>
        <w:tc>
          <w:tcPr>
            <w:tcW w:w="1885" w:type="pct"/>
          </w:tcPr>
          <w:p w14:paraId="7CD68981" w14:textId="6F29A145" w:rsidR="00756B43" w:rsidRPr="005C0BB2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7C4376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C4376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C4376"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4D662800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31977DE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31860C1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44B58A" w14:textId="77777777" w:rsidR="00756B43" w:rsidRPr="005C0BB2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BF5386A" w14:textId="0BA9A177" w:rsidR="00756B43" w:rsidRPr="005C0BB2" w:rsidRDefault="00BA5E8F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19,692</w:t>
            </w:r>
          </w:p>
        </w:tc>
      </w:tr>
      <w:tr w:rsidR="0099730E" w:rsidRPr="005C0BB2" w14:paraId="002B8747" w14:textId="77777777" w:rsidTr="00125DC0">
        <w:trPr>
          <w:trHeight w:val="379"/>
        </w:trPr>
        <w:tc>
          <w:tcPr>
            <w:tcW w:w="1885" w:type="pct"/>
          </w:tcPr>
          <w:p w14:paraId="7C48438A" w14:textId="2B1CC7C2" w:rsidR="0099730E" w:rsidRPr="005C0BB2" w:rsidRDefault="0099730E" w:rsidP="0099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7B53F3A6" w14:textId="77777777" w:rsidR="0099730E" w:rsidRPr="005C0BB2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EB72482" w14:textId="77777777" w:rsidR="0099730E" w:rsidRPr="005C0BB2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3007D26" w14:textId="77777777" w:rsidR="0099730E" w:rsidRPr="005C0BB2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4CDE030" w14:textId="77777777" w:rsidR="0099730E" w:rsidRPr="005C0BB2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1E72EB" w14:textId="33881909" w:rsidR="0099730E" w:rsidRPr="005C0BB2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A05D9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296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05D9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BFAE04F" w14:textId="77777777" w:rsidR="00756B43" w:rsidRPr="005C0BB2" w:rsidRDefault="00756B43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D551B3" w:rsidRPr="005C0BB2" w14:paraId="27CB3CBB" w14:textId="77777777" w:rsidTr="002013DE">
        <w:trPr>
          <w:trHeight w:val="380"/>
          <w:tblHeader/>
        </w:trPr>
        <w:tc>
          <w:tcPr>
            <w:tcW w:w="1963" w:type="pct"/>
          </w:tcPr>
          <w:p w14:paraId="2183982B" w14:textId="77777777" w:rsidR="00D551B3" w:rsidRPr="005C0BB2" w:rsidRDefault="00D551B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50715B5F" w14:textId="77777777" w:rsidR="00D551B3" w:rsidRPr="005C0BB2" w:rsidRDefault="00D551B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C30FE1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551" w:rsidRPr="005C0BB2" w14:paraId="16BC35F4" w14:textId="77777777" w:rsidTr="002013DE">
        <w:trPr>
          <w:trHeight w:val="380"/>
          <w:tblHeader/>
        </w:trPr>
        <w:tc>
          <w:tcPr>
            <w:tcW w:w="1963" w:type="pct"/>
          </w:tcPr>
          <w:p w14:paraId="3AE59705" w14:textId="77777777" w:rsidR="00E02551" w:rsidRPr="005C0BB2" w:rsidRDefault="00E02551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4DF606E" w14:textId="77777777" w:rsidR="00E02551" w:rsidRPr="005C0BB2" w:rsidRDefault="00D551B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5883059F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57B7E4D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5DA92C22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E0EFE3A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14:paraId="603BC3CC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6FD342F2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412B" w:rsidRPr="005C0BB2" w14:paraId="68D83519" w14:textId="77777777" w:rsidTr="002013DE">
        <w:trPr>
          <w:trHeight w:val="380"/>
          <w:tblHeader/>
        </w:trPr>
        <w:tc>
          <w:tcPr>
            <w:tcW w:w="1963" w:type="pct"/>
          </w:tcPr>
          <w:p w14:paraId="4D6E84D1" w14:textId="096800E2" w:rsidR="00E02551" w:rsidRPr="005C0BB2" w:rsidRDefault="00AC33F2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56B43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756B43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756B43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54" w:type="pct"/>
          </w:tcPr>
          <w:p w14:paraId="23EA2217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682A8FDD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3DE0460" w14:textId="77777777" w:rsidR="00E02551" w:rsidRPr="005C0BB2" w:rsidRDefault="00A24DA5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14:paraId="375AB0B7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D3A2E27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2C09678F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FD6A72C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02551" w:rsidRPr="005C0BB2" w14:paraId="79AF8F4E" w14:textId="77777777" w:rsidTr="002013DE">
        <w:trPr>
          <w:trHeight w:val="95"/>
          <w:tblHeader/>
        </w:trPr>
        <w:tc>
          <w:tcPr>
            <w:tcW w:w="1963" w:type="pct"/>
          </w:tcPr>
          <w:p w14:paraId="4979F27F" w14:textId="77777777" w:rsidR="00E02551" w:rsidRPr="005C0BB2" w:rsidRDefault="00E02551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6658D9FC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412B" w:rsidRPr="005C0BB2" w14:paraId="266BCC57" w14:textId="77777777" w:rsidTr="006F0E48">
        <w:tc>
          <w:tcPr>
            <w:tcW w:w="1963" w:type="pct"/>
          </w:tcPr>
          <w:p w14:paraId="5F199FB7" w14:textId="77777777" w:rsidR="00E02551" w:rsidRPr="005C0BB2" w:rsidRDefault="00E02551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75111D66" w14:textId="1BDB4070" w:rsidR="00E02551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259,294</w:t>
            </w:r>
          </w:p>
        </w:tc>
        <w:tc>
          <w:tcPr>
            <w:tcW w:w="138" w:type="pct"/>
          </w:tcPr>
          <w:p w14:paraId="2CA1BDCE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3FB431A" w14:textId="3E07F8F2" w:rsidR="00E02551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186,627</w:t>
            </w:r>
          </w:p>
        </w:tc>
        <w:tc>
          <w:tcPr>
            <w:tcW w:w="137" w:type="pct"/>
          </w:tcPr>
          <w:p w14:paraId="694A3048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E2B3350" w14:textId="4ECC6C25" w:rsidR="00E02551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1,057</w:t>
            </w:r>
          </w:p>
        </w:tc>
        <w:tc>
          <w:tcPr>
            <w:tcW w:w="138" w:type="pct"/>
          </w:tcPr>
          <w:p w14:paraId="3A5C7940" w14:textId="77777777" w:rsidR="00E02551" w:rsidRPr="005C0BB2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08A46964" w14:textId="0DA0CD09" w:rsidR="00E02551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446,978</w:t>
            </w:r>
          </w:p>
        </w:tc>
      </w:tr>
      <w:tr w:rsidR="00C01DE3" w:rsidRPr="005C0BB2" w14:paraId="4DB8DA26" w14:textId="77777777" w:rsidTr="006F0E48">
        <w:tc>
          <w:tcPr>
            <w:tcW w:w="1963" w:type="pct"/>
          </w:tcPr>
          <w:p w14:paraId="108AE320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3B37FAF9" w14:textId="1EC9E366" w:rsidR="00C01DE3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(249,650)</w:t>
            </w:r>
          </w:p>
        </w:tc>
        <w:tc>
          <w:tcPr>
            <w:tcW w:w="138" w:type="pct"/>
          </w:tcPr>
          <w:p w14:paraId="6DA3ECB5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4BCDC2E" w14:textId="52E643C4" w:rsidR="00C01DE3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C57B771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C251EA6" w14:textId="135D9AFD" w:rsidR="00C01DE3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715B3C6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469E9B4E" w14:textId="35ABDF8B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(249,650)</w:t>
            </w:r>
          </w:p>
        </w:tc>
      </w:tr>
      <w:tr w:rsidR="00C01DE3" w:rsidRPr="005C0BB2" w14:paraId="702B79D4" w14:textId="77777777" w:rsidTr="006F0E48">
        <w:tc>
          <w:tcPr>
            <w:tcW w:w="1963" w:type="pct"/>
          </w:tcPr>
          <w:p w14:paraId="4795C357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73AAC9" w14:textId="42257EFF" w:rsidR="00C01DE3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B6BB41E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DE9A73C" w14:textId="1768B0E4" w:rsidR="00C01DE3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(29,385)</w:t>
            </w:r>
          </w:p>
        </w:tc>
        <w:tc>
          <w:tcPr>
            <w:tcW w:w="137" w:type="pct"/>
          </w:tcPr>
          <w:p w14:paraId="47C1757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3C38FA5" w14:textId="6044A283" w:rsidR="00C01DE3" w:rsidRPr="005C0BB2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(468)</w:t>
            </w:r>
          </w:p>
        </w:tc>
        <w:tc>
          <w:tcPr>
            <w:tcW w:w="138" w:type="pct"/>
          </w:tcPr>
          <w:p w14:paraId="606AA919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6E5FD18" w14:textId="7C3037F8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(29,853)</w:t>
            </w:r>
          </w:p>
        </w:tc>
      </w:tr>
      <w:tr w:rsidR="00C01DE3" w:rsidRPr="005C0BB2" w14:paraId="1D5CF408" w14:textId="77777777" w:rsidTr="006F0E48">
        <w:tc>
          <w:tcPr>
            <w:tcW w:w="1963" w:type="pct"/>
          </w:tcPr>
          <w:p w14:paraId="4EED9A73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C4AFEEE" w14:textId="0F6AA7AD" w:rsidR="00C01DE3" w:rsidRPr="005C0BB2" w:rsidRDefault="00560020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9,644</w:t>
            </w:r>
          </w:p>
        </w:tc>
        <w:tc>
          <w:tcPr>
            <w:tcW w:w="138" w:type="pct"/>
          </w:tcPr>
          <w:p w14:paraId="3422991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E57329D" w14:textId="0CEFE999" w:rsidR="00C01DE3" w:rsidRPr="005C0BB2" w:rsidRDefault="00560020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157,242</w:t>
            </w:r>
          </w:p>
        </w:tc>
        <w:tc>
          <w:tcPr>
            <w:tcW w:w="137" w:type="pct"/>
          </w:tcPr>
          <w:p w14:paraId="623D7A2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6B8481E2" w14:textId="5EE368BC" w:rsidR="00C01DE3" w:rsidRPr="005C0BB2" w:rsidRDefault="00560020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38" w:type="pct"/>
          </w:tcPr>
          <w:p w14:paraId="5577B921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D0614E8" w14:textId="64CBA020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167,475</w:t>
            </w:r>
          </w:p>
        </w:tc>
      </w:tr>
      <w:tr w:rsidR="00C01DE3" w:rsidRPr="005C0BB2" w14:paraId="67CAAAF6" w14:textId="77777777" w:rsidTr="006F0E48">
        <w:tc>
          <w:tcPr>
            <w:tcW w:w="1963" w:type="pct"/>
          </w:tcPr>
          <w:p w14:paraId="120A922D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3A9695D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DFE927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A45149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734351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8E53801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A23C07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6E5C530" w14:textId="7DA0C554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22,507</w:t>
            </w:r>
          </w:p>
        </w:tc>
      </w:tr>
      <w:tr w:rsidR="00C01DE3" w:rsidRPr="005C0BB2" w14:paraId="4D56121A" w14:textId="77777777" w:rsidTr="006F0E48">
        <w:tc>
          <w:tcPr>
            <w:tcW w:w="1963" w:type="pct"/>
          </w:tcPr>
          <w:p w14:paraId="650D8831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532E9E0F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E72929F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C6FAA30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2E0D7C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36C25C5C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95E0D76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0837521F" w14:textId="1D9EDC14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(25,627)</w:t>
            </w:r>
          </w:p>
        </w:tc>
      </w:tr>
      <w:tr w:rsidR="00C01DE3" w:rsidRPr="005C0BB2" w14:paraId="1925F194" w14:textId="77777777" w:rsidTr="006F0E48">
        <w:tc>
          <w:tcPr>
            <w:tcW w:w="1963" w:type="pct"/>
          </w:tcPr>
          <w:p w14:paraId="7A015B0A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210E888B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599045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A48D1F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6AB4EA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24F4AA9E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9423C59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5D121113" w14:textId="764FEE3A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(83,723)</w:t>
            </w:r>
          </w:p>
        </w:tc>
      </w:tr>
      <w:tr w:rsidR="00C01DE3" w:rsidRPr="005C0BB2" w14:paraId="027D3D58" w14:textId="77777777" w:rsidTr="006F0E48">
        <w:tc>
          <w:tcPr>
            <w:tcW w:w="1963" w:type="pct"/>
          </w:tcPr>
          <w:p w14:paraId="5FB16EEA" w14:textId="77777777" w:rsidR="00C01DE3" w:rsidRPr="005C0BB2" w:rsidRDefault="00C01DE3" w:rsidP="005D2A0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14:paraId="34F8F108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D439A92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358DA4A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5F1D3A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7950E68F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FA9EDB1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5106EF4" w14:textId="5860C17F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(1,046)</w:t>
            </w:r>
          </w:p>
        </w:tc>
      </w:tr>
      <w:tr w:rsidR="00C01DE3" w:rsidRPr="005C0BB2" w14:paraId="235D4D30" w14:textId="77777777" w:rsidTr="006F0E48">
        <w:tc>
          <w:tcPr>
            <w:tcW w:w="1963" w:type="pct"/>
          </w:tcPr>
          <w:p w14:paraId="19A6FD03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36451DBB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4925DE9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E29785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7FB0431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3DC8A10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EA985D8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88076E0" w14:textId="17535FEF" w:rsidR="00C01DE3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79,586</w:t>
            </w:r>
          </w:p>
        </w:tc>
      </w:tr>
      <w:tr w:rsidR="00C01DE3" w:rsidRPr="005C0BB2" w14:paraId="56D52EB8" w14:textId="77777777" w:rsidTr="006F0E48">
        <w:tc>
          <w:tcPr>
            <w:tcW w:w="1963" w:type="pct"/>
          </w:tcPr>
          <w:p w14:paraId="4D66EDCC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00BD904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3543C6D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19ECC28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40B0676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603CBFC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AB56AB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CCB1AF0" w14:textId="6E464CA5" w:rsidR="00C01DE3" w:rsidRPr="005C0BB2" w:rsidRDefault="009E15BA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50C9" w:rsidRPr="005C0BB2">
              <w:rPr>
                <w:rFonts w:asciiTheme="majorBidi" w:hAnsiTheme="majorBidi" w:cstheme="majorBidi"/>
                <w:sz w:val="28"/>
                <w:szCs w:val="28"/>
              </w:rPr>
              <w:t>13,6</w:t>
            </w:r>
            <w:r w:rsidR="00255ED1" w:rsidRPr="005C0B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24437" w:rsidRPr="005C0B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1DE3" w:rsidRPr="005C0BB2" w14:paraId="73EBC241" w14:textId="77777777" w:rsidTr="006F0E48">
        <w:tc>
          <w:tcPr>
            <w:tcW w:w="1963" w:type="pct"/>
          </w:tcPr>
          <w:p w14:paraId="4B6E3843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F064E9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54" w:type="pct"/>
          </w:tcPr>
          <w:p w14:paraId="5E714000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9B11BC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5A83DB6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F8552D8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08C7DA1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605C7D1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6CF909D" w14:textId="416B72B5" w:rsidR="00C01DE3" w:rsidRPr="00125DC0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D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65,9</w:t>
            </w:r>
            <w:r w:rsidR="00255ED1" w:rsidRPr="00125D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24437" w:rsidRPr="00125D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01DE3" w:rsidRPr="005C0BB2" w14:paraId="445B433B" w14:textId="77777777" w:rsidTr="006F0E48">
        <w:tc>
          <w:tcPr>
            <w:tcW w:w="1963" w:type="pct"/>
          </w:tcPr>
          <w:p w14:paraId="3688350B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2267C389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1C51EC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</w:tcPr>
          <w:p w14:paraId="0239D6F7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FF8771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79FD37B0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4E563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124D8E5D" w14:textId="77777777" w:rsidR="00C01DE3" w:rsidRPr="005C0BB2" w:rsidRDefault="00C01DE3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DE3" w:rsidRPr="005C0BB2" w14:paraId="5F77A1B5" w14:textId="77777777" w:rsidTr="006F0E48">
        <w:tc>
          <w:tcPr>
            <w:tcW w:w="1963" w:type="pct"/>
          </w:tcPr>
          <w:p w14:paraId="7C2EF6D0" w14:textId="77777777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30BF753C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C015963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ACEF599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0B09EC4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2C770CF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83FAA77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5D7B54F8" w14:textId="77777777" w:rsidR="00C01DE3" w:rsidRPr="005C0BB2" w:rsidRDefault="00C01DE3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DE3" w:rsidRPr="005C0BB2" w14:paraId="7BAA0052" w14:textId="77777777" w:rsidTr="006F0E48">
        <w:tc>
          <w:tcPr>
            <w:tcW w:w="1963" w:type="pct"/>
          </w:tcPr>
          <w:p w14:paraId="0B838103" w14:textId="0CB3EAEB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ลูกหนี้ตามสัญญาเช่าซื้อและลูกหนี้จากการซื้อ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33F2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654" w:type="pct"/>
          </w:tcPr>
          <w:p w14:paraId="4EF904E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23E6105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6E1CD8C0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3B43915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3FEB3DF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D47324D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1E6B0EDF" w14:textId="77777777" w:rsidR="00892EAC" w:rsidRPr="005C0BB2" w:rsidRDefault="00892EAC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6187F8" w14:textId="5B9694B3" w:rsidR="00F150C9" w:rsidRPr="005C0BB2" w:rsidRDefault="00560BBD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1,200,300</w:t>
            </w:r>
          </w:p>
        </w:tc>
      </w:tr>
      <w:tr w:rsidR="00C01DE3" w:rsidRPr="005C0BB2" w14:paraId="0073DD7D" w14:textId="77777777" w:rsidTr="006F0E48">
        <w:tc>
          <w:tcPr>
            <w:tcW w:w="1963" w:type="pct"/>
          </w:tcPr>
          <w:p w14:paraId="43DB31B7" w14:textId="2270C42C" w:rsidR="00C01DE3" w:rsidRPr="005C0BB2" w:rsidRDefault="00043439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  <w:r w:rsidR="00C01DE3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560020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  <w:r w:rsidR="00C01DE3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และอุปกรณ์ </w:t>
            </w:r>
            <w:r w:rsidR="00F150C9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="00C01DE3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654" w:type="pct"/>
          </w:tcPr>
          <w:p w14:paraId="4B0F10EC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C09069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14F05C2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9CA5B6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678E26D5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374B2FD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2C3D3788" w14:textId="77777777" w:rsidR="00F150C9" w:rsidRPr="005C0BB2" w:rsidRDefault="00F150C9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03662F" w14:textId="63534E73" w:rsidR="00560BBD" w:rsidRPr="005C0BB2" w:rsidRDefault="00560BBD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</w:tr>
      <w:tr w:rsidR="00C01DE3" w:rsidRPr="005C0BB2" w14:paraId="2CF7C558" w14:textId="77777777" w:rsidTr="006F0E48">
        <w:tc>
          <w:tcPr>
            <w:tcW w:w="1963" w:type="pct"/>
          </w:tcPr>
          <w:p w14:paraId="7804B1AA" w14:textId="78A8E1DE" w:rsidR="00C01DE3" w:rsidRPr="005C0BB2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CB1828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654" w:type="pct"/>
          </w:tcPr>
          <w:p w14:paraId="6720BBDF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DD43BC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0206B62A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6870D72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61BC45B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2489DCB" w14:textId="77777777" w:rsidR="00C01DE3" w:rsidRPr="005C0BB2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76DA3A34" w14:textId="5D4A9171" w:rsidR="00C01DE3" w:rsidRPr="005C0BB2" w:rsidRDefault="00560BBD" w:rsidP="0012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1,338,</w:t>
            </w:r>
            <w:r w:rsidR="00824437" w:rsidRPr="005C0BB2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</w:tbl>
    <w:p w14:paraId="50B44795" w14:textId="310D87BC" w:rsidR="000A5028" w:rsidRPr="005C0BB2" w:rsidRDefault="000A5028" w:rsidP="000A50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lastRenderedPageBreak/>
        <w:t>ส่วนงานภูมิศาสตร์</w:t>
      </w:r>
      <w:r w:rsidRPr="005C0BB2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2F2B0508" w14:textId="77777777" w:rsidR="000A5028" w:rsidRPr="005C0BB2" w:rsidRDefault="000A5028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06CDEF2" w14:textId="21BF5DD4" w:rsidR="000A5028" w:rsidRPr="005C0BB2" w:rsidRDefault="00C34665" w:rsidP="00C34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5C0BB2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</w:t>
      </w:r>
      <w:r w:rsidR="000A5028" w:rsidRPr="005C0BB2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บริษัทดำเนินธุรกิจเฉพาะในประเทศเท่านั้น</w:t>
      </w:r>
      <w:r w:rsidRPr="005C0BB2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0A5028" w:rsidRPr="005C0BB2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BB1B7FE" w14:textId="77777777" w:rsidR="000A5028" w:rsidRPr="005C0BB2" w:rsidRDefault="000A5028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BEC4917" w14:textId="77777777" w:rsidR="000A5028" w:rsidRPr="005C0BB2" w:rsidRDefault="000A5028" w:rsidP="000A502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2BCCB92" w14:textId="77777777" w:rsidR="000A5028" w:rsidRPr="005C0BB2" w:rsidRDefault="000A5028" w:rsidP="000A5028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FDAA689" w14:textId="4E77DF88" w:rsidR="000A5028" w:rsidRDefault="00C34665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5C0BB2">
        <w:rPr>
          <w:rFonts w:asciiTheme="majorBidi" w:hAnsiTheme="majorBidi" w:cstheme="majorBidi"/>
          <w:sz w:val="28"/>
          <w:szCs w:val="28"/>
          <w:cs/>
        </w:rPr>
        <w:t>บริษัทไม่มีรายได้จากลูกค้ารายใหญ่ที่เป็นสาระสำคัญต่องบการเงิน เนื่องจาก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5C0BB2">
        <w:rPr>
          <w:rFonts w:asciiTheme="majorBidi" w:hAnsiTheme="majorBidi" w:cstheme="majorBidi"/>
          <w:sz w:val="28"/>
          <w:szCs w:val="28"/>
          <w:cs/>
        </w:rPr>
        <w:t xml:space="preserve">บริษัทไม่มีรายได้จากลูกค้าภายนอกรายใดรายหนึ่งเกินกว่าร้อยละ </w:t>
      </w:r>
      <w:r w:rsidR="00A415D4">
        <w:rPr>
          <w:rFonts w:asciiTheme="majorBidi" w:hAnsiTheme="majorBidi" w:cstheme="majorBidi"/>
          <w:sz w:val="28"/>
          <w:szCs w:val="28"/>
        </w:rPr>
        <w:t>10</w:t>
      </w:r>
      <w:r w:rsidR="000A5028" w:rsidRPr="005C0BB2">
        <w:rPr>
          <w:rFonts w:asciiTheme="majorBidi" w:hAnsiTheme="majorBidi" w:cstheme="majorBidi"/>
          <w:sz w:val="28"/>
          <w:szCs w:val="28"/>
          <w:cs/>
        </w:rPr>
        <w:t xml:space="preserve"> ของรายได้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5C0BB2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C028ABE" w14:textId="089189D9" w:rsidR="009743F6" w:rsidRDefault="009743F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A68711" w14:textId="2B897D73" w:rsidR="009743F6" w:rsidRPr="005C0BB2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21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ต้นทุนในการจัดจำหน่าย</w:t>
      </w:r>
    </w:p>
    <w:p w14:paraId="769848ED" w14:textId="77777777" w:rsidR="009743F6" w:rsidRPr="005C0BB2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9743F6" w:rsidRPr="005C0BB2" w14:paraId="2E6D6A27" w14:textId="77777777" w:rsidTr="00626C18">
        <w:tc>
          <w:tcPr>
            <w:tcW w:w="3240" w:type="dxa"/>
          </w:tcPr>
          <w:p w14:paraId="4B329D50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FC9F195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145D412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EE58297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25CFC2B5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43F6" w:rsidRPr="005C0BB2" w14:paraId="4B3B2D68" w14:textId="77777777" w:rsidTr="00626C18">
        <w:tc>
          <w:tcPr>
            <w:tcW w:w="3240" w:type="dxa"/>
          </w:tcPr>
          <w:p w14:paraId="368E3030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DB68F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757C406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7D54C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08EAA8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3C303EA1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1DF7491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879C7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18B61FE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743F6" w:rsidRPr="005C0BB2" w14:paraId="2F42935F" w14:textId="77777777" w:rsidTr="00626C18">
        <w:tc>
          <w:tcPr>
            <w:tcW w:w="3240" w:type="dxa"/>
          </w:tcPr>
          <w:p w14:paraId="3849CA58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1E46A77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32D4F83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43F6" w:rsidRPr="005C0BB2" w14:paraId="186CD94F" w14:textId="77777777" w:rsidTr="009743F6">
        <w:tc>
          <w:tcPr>
            <w:tcW w:w="3240" w:type="dxa"/>
          </w:tcPr>
          <w:p w14:paraId="4B1D2F66" w14:textId="1D9D5104" w:rsidR="009743F6" w:rsidRPr="005C0BB2" w:rsidRDefault="005D45CE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1" w:type="dxa"/>
          </w:tcPr>
          <w:p w14:paraId="39B033B9" w14:textId="2FF70601" w:rsidR="009743F6" w:rsidRPr="005D45CE" w:rsidRDefault="005D45CE" w:rsidP="005D4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45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057" w:type="dxa"/>
          </w:tcPr>
          <w:p w14:paraId="37BD079D" w14:textId="71F06367" w:rsidR="009743F6" w:rsidRPr="005C0BB2" w:rsidRDefault="0095053C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20,048</w:t>
            </w:r>
          </w:p>
        </w:tc>
        <w:tc>
          <w:tcPr>
            <w:tcW w:w="270" w:type="dxa"/>
          </w:tcPr>
          <w:p w14:paraId="69D9EFD8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68D31B31" w14:textId="295AC83C" w:rsidR="009743F6" w:rsidRPr="005C0BB2" w:rsidRDefault="00CC6BC8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67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679F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62" w:type="dxa"/>
          </w:tcPr>
          <w:p w14:paraId="05C70BF5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402271B9" w14:textId="1F8335A3" w:rsidR="009743F6" w:rsidRPr="00A24A38" w:rsidRDefault="00A24A38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11,360</w:t>
            </w:r>
          </w:p>
        </w:tc>
        <w:tc>
          <w:tcPr>
            <w:tcW w:w="270" w:type="dxa"/>
          </w:tcPr>
          <w:p w14:paraId="04719722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BFAD6D" w14:textId="6D49649C" w:rsidR="009743F6" w:rsidRPr="005C0BB2" w:rsidRDefault="00A24A38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12,61</w:t>
            </w:r>
            <w:r w:rsidR="00B6679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24A38" w:rsidRPr="005C0BB2" w14:paraId="6112BB1F" w14:textId="77777777" w:rsidTr="009743F6">
        <w:tc>
          <w:tcPr>
            <w:tcW w:w="3240" w:type="dxa"/>
          </w:tcPr>
          <w:p w14:paraId="26F12ACB" w14:textId="26265274" w:rsidR="00A24A38" w:rsidRDefault="00924A85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851" w:type="dxa"/>
          </w:tcPr>
          <w:p w14:paraId="0D03724F" w14:textId="77777777" w:rsidR="00A24A38" w:rsidRPr="005C0BB2" w:rsidRDefault="00A24A38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844FBE4" w14:textId="50BC5FFC" w:rsidR="00A24A38" w:rsidRPr="00EA05BC" w:rsidRDefault="0095053C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EA05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667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</w:tcPr>
          <w:p w14:paraId="698046B2" w14:textId="77777777" w:rsidR="00A24A38" w:rsidRPr="005C0BB2" w:rsidRDefault="00A24A3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92517F1" w14:textId="03475F05" w:rsidR="00A24A38" w:rsidRPr="005C0BB2" w:rsidRDefault="00AD5A28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12,207</w:t>
            </w:r>
          </w:p>
        </w:tc>
        <w:tc>
          <w:tcPr>
            <w:tcW w:w="262" w:type="dxa"/>
          </w:tcPr>
          <w:p w14:paraId="1F146D5E" w14:textId="77777777" w:rsidR="00A24A38" w:rsidRPr="005C0BB2" w:rsidRDefault="00A24A3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6DB46984" w14:textId="79727EE8" w:rsidR="00A24A38" w:rsidRDefault="00924A85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A0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0,986</w:t>
            </w:r>
          </w:p>
        </w:tc>
        <w:tc>
          <w:tcPr>
            <w:tcW w:w="270" w:type="dxa"/>
          </w:tcPr>
          <w:p w14:paraId="3D40D9E6" w14:textId="77777777" w:rsidR="00A24A38" w:rsidRPr="005C0BB2" w:rsidRDefault="00A24A3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7BF42A96" w14:textId="006FA23C" w:rsidR="00A24A38" w:rsidRDefault="00E5123B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5A28"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</w:tr>
      <w:tr w:rsidR="009743F6" w:rsidRPr="005C0BB2" w14:paraId="41F56DE0" w14:textId="77777777" w:rsidTr="009743F6">
        <w:tc>
          <w:tcPr>
            <w:tcW w:w="3240" w:type="dxa"/>
          </w:tcPr>
          <w:p w14:paraId="2003C31A" w14:textId="64182487" w:rsidR="009743F6" w:rsidRPr="005C0BB2" w:rsidRDefault="00924A85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4B607A8F" w14:textId="77777777" w:rsidR="009743F6" w:rsidRPr="005C0BB2" w:rsidRDefault="009743F6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4AB00B" w14:textId="2150D45E" w:rsidR="009743F6" w:rsidRPr="005C0BB2" w:rsidRDefault="00EA05BC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70" w:type="dxa"/>
          </w:tcPr>
          <w:p w14:paraId="7F5065A4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A584801" w14:textId="5BFB2E88" w:rsidR="009743F6" w:rsidRPr="005C0BB2" w:rsidRDefault="00AD5A28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62" w:type="dxa"/>
          </w:tcPr>
          <w:p w14:paraId="37CF18EB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EFBBEF3" w14:textId="6774718B" w:rsidR="009743F6" w:rsidRPr="00CA272A" w:rsidRDefault="00EA05BC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3AD92002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6ADBB41" w14:textId="09986EFC" w:rsidR="009743F6" w:rsidRPr="005C0BB2" w:rsidRDefault="00AD5A28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9743F6" w:rsidRPr="009743F6" w14:paraId="5180F765" w14:textId="77777777" w:rsidTr="009743F6">
        <w:tc>
          <w:tcPr>
            <w:tcW w:w="3240" w:type="dxa"/>
          </w:tcPr>
          <w:p w14:paraId="281C8200" w14:textId="18B4D640" w:rsidR="009743F6" w:rsidRPr="009743F6" w:rsidRDefault="009743F6" w:rsidP="00626C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3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68B3EF59" w14:textId="77777777" w:rsidR="009743F6" w:rsidRPr="009743F6" w:rsidRDefault="009743F6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59F20FC2" w14:textId="56F03D7A" w:rsidR="009743F6" w:rsidRPr="009743F6" w:rsidRDefault="00187CFB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32,63</w:t>
            </w:r>
            <w:r w:rsidR="00B667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6536AEE" w14:textId="77777777" w:rsidR="009743F6" w:rsidRPr="009743F6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93A040E" w14:textId="3C7E093C" w:rsidR="009743F6" w:rsidRPr="009743F6" w:rsidRDefault="00187CFB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25,627</w:t>
            </w:r>
          </w:p>
        </w:tc>
        <w:tc>
          <w:tcPr>
            <w:tcW w:w="262" w:type="dxa"/>
          </w:tcPr>
          <w:p w14:paraId="01BA4D87" w14:textId="77777777" w:rsidR="009743F6" w:rsidRPr="009743F6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3CEF9C" w14:textId="3D0028CF" w:rsidR="009743F6" w:rsidRPr="009743F6" w:rsidRDefault="00CA272A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23,102</w:t>
            </w:r>
          </w:p>
        </w:tc>
        <w:tc>
          <w:tcPr>
            <w:tcW w:w="270" w:type="dxa"/>
          </w:tcPr>
          <w:p w14:paraId="33C11D06" w14:textId="77777777" w:rsidR="009743F6" w:rsidRPr="009743F6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283487F" w14:textId="3E7A9CDB" w:rsidR="009743F6" w:rsidRPr="009743F6" w:rsidRDefault="00E5123B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25,066</w:t>
            </w:r>
          </w:p>
        </w:tc>
      </w:tr>
    </w:tbl>
    <w:p w14:paraId="5261EFD2" w14:textId="77777777" w:rsidR="009743F6" w:rsidRPr="005C0BB2" w:rsidRDefault="009743F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507BA8" w14:textId="53DA72A4" w:rsidR="009743F6" w:rsidRPr="005C0BB2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22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ค่าใช้จ่ายในการบริหาร</w:t>
      </w:r>
    </w:p>
    <w:p w14:paraId="19A4B9B2" w14:textId="77777777" w:rsidR="009743F6" w:rsidRPr="005C0BB2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9743F6" w:rsidRPr="005C0BB2" w14:paraId="36AB42E7" w14:textId="77777777" w:rsidTr="00626C18">
        <w:tc>
          <w:tcPr>
            <w:tcW w:w="3240" w:type="dxa"/>
          </w:tcPr>
          <w:p w14:paraId="5F749716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6D51464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77BFB4D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A646A9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39596CA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43F6" w:rsidRPr="005C0BB2" w14:paraId="35E801C6" w14:textId="77777777" w:rsidTr="00626C18">
        <w:tc>
          <w:tcPr>
            <w:tcW w:w="3240" w:type="dxa"/>
          </w:tcPr>
          <w:p w14:paraId="63325CC6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E1E155D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32646D0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774B9D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19CACC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229CA6C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EB81150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7D1A28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861402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743F6" w:rsidRPr="005C0BB2" w14:paraId="674A07AD" w14:textId="77777777" w:rsidTr="00626C18">
        <w:tc>
          <w:tcPr>
            <w:tcW w:w="3240" w:type="dxa"/>
          </w:tcPr>
          <w:p w14:paraId="2098D356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21F04BE2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1A9BD51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43F6" w:rsidRPr="005C0BB2" w14:paraId="6E47C3DA" w14:textId="77777777" w:rsidTr="00626C18">
        <w:tc>
          <w:tcPr>
            <w:tcW w:w="3240" w:type="dxa"/>
          </w:tcPr>
          <w:p w14:paraId="1E156685" w14:textId="7A31A13D" w:rsidR="009743F6" w:rsidRPr="005C0BB2" w:rsidRDefault="00AC21B3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1" w:type="dxa"/>
          </w:tcPr>
          <w:p w14:paraId="360ABAA8" w14:textId="66739ACF" w:rsidR="009743F6" w:rsidRPr="005C0BB2" w:rsidRDefault="00AC21B3" w:rsidP="00AC21B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5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057" w:type="dxa"/>
          </w:tcPr>
          <w:p w14:paraId="54A79DAA" w14:textId="6C8E1EAF" w:rsidR="009743F6" w:rsidRPr="00D67106" w:rsidRDefault="00D67106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722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54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270" w:type="dxa"/>
          </w:tcPr>
          <w:p w14:paraId="3D586C68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0443AFF8" w14:textId="1FC50D74" w:rsidR="009743F6" w:rsidRPr="005C0BB2" w:rsidRDefault="00D67106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23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722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623EB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62" w:type="dxa"/>
          </w:tcPr>
          <w:p w14:paraId="33C27CE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473FAD5F" w14:textId="19088E0C" w:rsidR="009743F6" w:rsidRPr="005C0BB2" w:rsidRDefault="00372259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13A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</w:tcPr>
          <w:p w14:paraId="70EAF977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712FEA" w14:textId="23BDE366" w:rsidR="009743F6" w:rsidRPr="005C0BB2" w:rsidRDefault="00213A34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1D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DF7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  <w:tr w:rsidR="00B36350" w:rsidRPr="005C0BB2" w14:paraId="6283FFE1" w14:textId="77777777" w:rsidTr="00626C18">
        <w:tc>
          <w:tcPr>
            <w:tcW w:w="3240" w:type="dxa"/>
          </w:tcPr>
          <w:p w14:paraId="799F0781" w14:textId="575A7237" w:rsidR="00B36350" w:rsidRPr="00372259" w:rsidRDefault="00171814" w:rsidP="00B363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851" w:type="dxa"/>
          </w:tcPr>
          <w:p w14:paraId="64EFC9E3" w14:textId="77777777" w:rsidR="00B36350" w:rsidRPr="00372259" w:rsidRDefault="00B36350" w:rsidP="00B363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E20E434" w14:textId="4B82D676" w:rsidR="00B36350" w:rsidRPr="00372259" w:rsidRDefault="00885B5D" w:rsidP="00B3635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542D">
              <w:rPr>
                <w:rFonts w:asciiTheme="majorBidi" w:hAnsiTheme="majorBidi" w:cstheme="majorBidi"/>
                <w:sz w:val="28"/>
                <w:szCs w:val="28"/>
              </w:rPr>
              <w:t>9,030</w:t>
            </w:r>
          </w:p>
        </w:tc>
        <w:tc>
          <w:tcPr>
            <w:tcW w:w="270" w:type="dxa"/>
          </w:tcPr>
          <w:p w14:paraId="2EDF7775" w14:textId="77777777" w:rsidR="00B36350" w:rsidRPr="00372259" w:rsidRDefault="00B36350" w:rsidP="00B3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DF691CE" w14:textId="74B11B76" w:rsidR="00B36350" w:rsidRPr="00372259" w:rsidRDefault="00885B5D" w:rsidP="00B3635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A865C5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262" w:type="dxa"/>
          </w:tcPr>
          <w:p w14:paraId="07445E90" w14:textId="77777777" w:rsidR="00B36350" w:rsidRPr="00372259" w:rsidRDefault="00B36350" w:rsidP="00B3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64EC5BCE" w14:textId="2561BD54" w:rsidR="00B36350" w:rsidRPr="00372259" w:rsidRDefault="00171814" w:rsidP="00B3635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</w:t>
            </w:r>
            <w:r w:rsidR="00085A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5A8ACF17" w14:textId="77777777" w:rsidR="00B36350" w:rsidRPr="00372259" w:rsidRDefault="00B36350" w:rsidP="00B3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379CB8" w14:textId="1341289E" w:rsidR="00B36350" w:rsidRPr="00372259" w:rsidRDefault="00171814" w:rsidP="00B3635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37C44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D72D3F" w:rsidRPr="005C0BB2" w14:paraId="42BBB78C" w14:textId="77777777" w:rsidTr="00626C18">
        <w:tc>
          <w:tcPr>
            <w:tcW w:w="3240" w:type="dxa"/>
          </w:tcPr>
          <w:p w14:paraId="20B335DC" w14:textId="294C2C1E" w:rsidR="00D72D3F" w:rsidRPr="005C0BB2" w:rsidRDefault="00E91096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851" w:type="dxa"/>
          </w:tcPr>
          <w:p w14:paraId="16260906" w14:textId="77777777" w:rsidR="00D72D3F" w:rsidRPr="005C0BB2" w:rsidRDefault="00D72D3F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4E553" w14:textId="16DCD6DC" w:rsidR="00D72D3F" w:rsidRPr="00E91096" w:rsidRDefault="00D6542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3,486</w:t>
            </w:r>
          </w:p>
        </w:tc>
        <w:tc>
          <w:tcPr>
            <w:tcW w:w="270" w:type="dxa"/>
          </w:tcPr>
          <w:p w14:paraId="244E7932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18C370C" w14:textId="36B31D70" w:rsidR="00D72D3F" w:rsidRPr="005C0BB2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9,571</w:t>
            </w:r>
          </w:p>
        </w:tc>
        <w:tc>
          <w:tcPr>
            <w:tcW w:w="262" w:type="dxa"/>
          </w:tcPr>
          <w:p w14:paraId="2B28B6EE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3FE8DC5" w14:textId="0086B184" w:rsidR="00D72D3F" w:rsidRPr="005C0BB2" w:rsidRDefault="00E91096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85A38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67919914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AA7E4A" w14:textId="1687BEF6" w:rsidR="00D72D3F" w:rsidRPr="005C0BB2" w:rsidRDefault="00E91096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9,571</w:t>
            </w:r>
          </w:p>
        </w:tc>
      </w:tr>
      <w:tr w:rsidR="00D72D3F" w:rsidRPr="005C0BB2" w14:paraId="3F5AE49C" w14:textId="77777777" w:rsidTr="00626C18">
        <w:tc>
          <w:tcPr>
            <w:tcW w:w="3240" w:type="dxa"/>
          </w:tcPr>
          <w:p w14:paraId="7F3728B5" w14:textId="66915493" w:rsidR="00D72D3F" w:rsidRPr="005C0BB2" w:rsidRDefault="00EC0F1B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8E5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="00A52D5D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วิชาชีพ</w:t>
            </w:r>
          </w:p>
        </w:tc>
        <w:tc>
          <w:tcPr>
            <w:tcW w:w="851" w:type="dxa"/>
          </w:tcPr>
          <w:p w14:paraId="0221A03E" w14:textId="77777777" w:rsidR="00D72D3F" w:rsidRPr="005C0BB2" w:rsidRDefault="00D72D3F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F0D20FF" w14:textId="4C89065C" w:rsidR="00D72D3F" w:rsidRPr="005C0BB2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6,856</w:t>
            </w:r>
          </w:p>
        </w:tc>
        <w:tc>
          <w:tcPr>
            <w:tcW w:w="270" w:type="dxa"/>
          </w:tcPr>
          <w:p w14:paraId="15B7B281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347BD81" w14:textId="6059143A" w:rsidR="00D72D3F" w:rsidRPr="005C0BB2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8,211</w:t>
            </w:r>
          </w:p>
        </w:tc>
        <w:tc>
          <w:tcPr>
            <w:tcW w:w="262" w:type="dxa"/>
          </w:tcPr>
          <w:p w14:paraId="323DD202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AE6FE5" w14:textId="30A82E9A" w:rsidR="00D72D3F" w:rsidRPr="00AF04B0" w:rsidRDefault="00AF04B0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</w:t>
            </w:r>
            <w:r w:rsidR="00E279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7075D83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609B42B4" w14:textId="5CF2FE46" w:rsidR="00D72D3F" w:rsidRPr="005C0BB2" w:rsidRDefault="00AF04B0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8,071</w:t>
            </w:r>
          </w:p>
        </w:tc>
      </w:tr>
      <w:tr w:rsidR="00D72D3F" w:rsidRPr="005C0BB2" w14:paraId="3FF75F52" w14:textId="77777777" w:rsidTr="00626C18">
        <w:tc>
          <w:tcPr>
            <w:tcW w:w="3240" w:type="dxa"/>
          </w:tcPr>
          <w:p w14:paraId="0BF36367" w14:textId="44D8A51D" w:rsidR="00D72D3F" w:rsidRPr="005C0BB2" w:rsidRDefault="00E52C33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</w:t>
            </w:r>
            <w:r w:rsidR="007A4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การยึดรถ</w:t>
            </w:r>
          </w:p>
        </w:tc>
        <w:tc>
          <w:tcPr>
            <w:tcW w:w="851" w:type="dxa"/>
          </w:tcPr>
          <w:p w14:paraId="1339104E" w14:textId="77777777" w:rsidR="00D72D3F" w:rsidRPr="005C0BB2" w:rsidRDefault="00D72D3F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F33486C" w14:textId="185365D0" w:rsidR="00D72D3F" w:rsidRPr="005C0BB2" w:rsidRDefault="00E52C33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  <w:tc>
          <w:tcPr>
            <w:tcW w:w="270" w:type="dxa"/>
          </w:tcPr>
          <w:p w14:paraId="3D6E00AC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01C8B1E" w14:textId="72B3CEC7" w:rsidR="00D72D3F" w:rsidRPr="005C0BB2" w:rsidRDefault="00E52C33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15,173</w:t>
            </w:r>
          </w:p>
        </w:tc>
        <w:tc>
          <w:tcPr>
            <w:tcW w:w="262" w:type="dxa"/>
          </w:tcPr>
          <w:p w14:paraId="2211E66D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3C1A5FC" w14:textId="499FCD74" w:rsidR="00D72D3F" w:rsidRPr="00E52C33" w:rsidRDefault="00E52C33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  <w:tc>
          <w:tcPr>
            <w:tcW w:w="270" w:type="dxa"/>
          </w:tcPr>
          <w:p w14:paraId="57098BD6" w14:textId="77777777" w:rsidR="00D72D3F" w:rsidRPr="005C0BB2" w:rsidRDefault="00D72D3F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24468209" w14:textId="1ABA8EC8" w:rsidR="00D72D3F" w:rsidRPr="005C0BB2" w:rsidRDefault="00E52C33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15,173</w:t>
            </w:r>
          </w:p>
        </w:tc>
      </w:tr>
      <w:tr w:rsidR="00885B5D" w:rsidRPr="005C0BB2" w14:paraId="747EB3B9" w14:textId="77777777" w:rsidTr="00626C18">
        <w:tc>
          <w:tcPr>
            <w:tcW w:w="3240" w:type="dxa"/>
          </w:tcPr>
          <w:p w14:paraId="64190760" w14:textId="40FAC12B" w:rsidR="00885B5D" w:rsidRDefault="00885B5D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กลับรายการหนี้สงสัยจะสูญ</w:t>
            </w:r>
          </w:p>
        </w:tc>
        <w:tc>
          <w:tcPr>
            <w:tcW w:w="851" w:type="dxa"/>
          </w:tcPr>
          <w:p w14:paraId="2F3CEC48" w14:textId="77777777" w:rsidR="00885B5D" w:rsidRPr="005C0BB2" w:rsidRDefault="00885B5D" w:rsidP="00626C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F414A0A" w14:textId="223EA767" w:rsidR="00885B5D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C25134" w14:textId="77777777" w:rsidR="00885B5D" w:rsidRPr="005C0BB2" w:rsidRDefault="00885B5D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37B1FD20" w14:textId="6FE34C34" w:rsidR="00885B5D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(3,754)</w:t>
            </w:r>
          </w:p>
        </w:tc>
        <w:tc>
          <w:tcPr>
            <w:tcW w:w="262" w:type="dxa"/>
          </w:tcPr>
          <w:p w14:paraId="4248882C" w14:textId="77777777" w:rsidR="00885B5D" w:rsidRPr="005C0BB2" w:rsidRDefault="00885B5D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39CC7C3" w14:textId="58A8EF03" w:rsidR="00885B5D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A8847D" w14:textId="77777777" w:rsidR="00885B5D" w:rsidRPr="005C0BB2" w:rsidRDefault="00885B5D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3BEFAAF8" w14:textId="5FF1C7E7" w:rsidR="00885B5D" w:rsidRDefault="00885B5D" w:rsidP="00626C1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(3,754)</w:t>
            </w:r>
          </w:p>
        </w:tc>
      </w:tr>
      <w:tr w:rsidR="00CF6086" w:rsidRPr="005C0BB2" w14:paraId="64E5C73A" w14:textId="77777777" w:rsidTr="00626C18">
        <w:tc>
          <w:tcPr>
            <w:tcW w:w="3240" w:type="dxa"/>
          </w:tcPr>
          <w:p w14:paraId="78C8D679" w14:textId="3A36ADB1" w:rsidR="00CF6086" w:rsidRDefault="00CF6086" w:rsidP="00CF60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ค่าใช้จ่ายภาษีอากร</w:t>
            </w:r>
          </w:p>
        </w:tc>
        <w:tc>
          <w:tcPr>
            <w:tcW w:w="851" w:type="dxa"/>
          </w:tcPr>
          <w:p w14:paraId="4BD8E208" w14:textId="77777777" w:rsidR="00CF6086" w:rsidRPr="005C0BB2" w:rsidRDefault="00CF6086" w:rsidP="00CF60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A643355" w14:textId="18022DD3" w:rsidR="00CF6086" w:rsidRDefault="00885B5D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</w:t>
            </w:r>
            <w:r w:rsidR="00D654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51122955" w14:textId="77777777" w:rsidR="00CF6086" w:rsidRPr="005C0BB2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0C87978" w14:textId="726AF331" w:rsidR="00CF6086" w:rsidRDefault="00885B5D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865C5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62" w:type="dxa"/>
          </w:tcPr>
          <w:p w14:paraId="65E8D765" w14:textId="77777777" w:rsidR="00CF6086" w:rsidRPr="005C0BB2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309C1FA0" w14:textId="62CCE1F6" w:rsidR="00CF6086" w:rsidRDefault="00CF6086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085A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7076001C" w14:textId="77777777" w:rsidR="00CF6086" w:rsidRPr="005C0BB2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EF1AD8" w14:textId="54B27BEC" w:rsidR="00CF6086" w:rsidRDefault="00133433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337C4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CF6086" w:rsidRPr="005C0BB2" w14:paraId="75DC34B0" w14:textId="77777777" w:rsidTr="00626C18">
        <w:tc>
          <w:tcPr>
            <w:tcW w:w="3240" w:type="dxa"/>
          </w:tcPr>
          <w:p w14:paraId="5231639A" w14:textId="5EC2F99B" w:rsidR="00CF6086" w:rsidRPr="005C0BB2" w:rsidRDefault="00CF6086" w:rsidP="00CF60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4BC6F56B" w14:textId="77777777" w:rsidR="00CF6086" w:rsidRPr="005C0BB2" w:rsidRDefault="00CF6086" w:rsidP="00CF60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2AC1E7FC" w14:textId="482B351E" w:rsidR="00CF6086" w:rsidRPr="005C0BB2" w:rsidRDefault="00D6542D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3E5283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0" w:type="dxa"/>
          </w:tcPr>
          <w:p w14:paraId="6BED676A" w14:textId="77777777" w:rsidR="00CF6086" w:rsidRPr="005C0BB2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DA5488B" w14:textId="2056D6AD" w:rsidR="00CF6086" w:rsidRPr="005C0BB2" w:rsidRDefault="002623EB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85B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62" w:type="dxa"/>
          </w:tcPr>
          <w:p w14:paraId="18DCB9DD" w14:textId="77777777" w:rsidR="00CF6086" w:rsidRPr="005C0BB2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6D3240E" w14:textId="6289DE44" w:rsidR="00CF6086" w:rsidRPr="00FB7FEF" w:rsidRDefault="00CF6086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085A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086</w:t>
            </w:r>
          </w:p>
        </w:tc>
        <w:tc>
          <w:tcPr>
            <w:tcW w:w="270" w:type="dxa"/>
          </w:tcPr>
          <w:p w14:paraId="4D1B25F2" w14:textId="77777777" w:rsidR="00CF6086" w:rsidRPr="005C0BB2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58B8E3B" w14:textId="6B5B9A79" w:rsidR="00CF6086" w:rsidRPr="005C0BB2" w:rsidRDefault="00281DF7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F60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CF6086" w:rsidRPr="009743F6" w14:paraId="5E2F8A9E" w14:textId="77777777" w:rsidTr="00626C18">
        <w:tc>
          <w:tcPr>
            <w:tcW w:w="3240" w:type="dxa"/>
          </w:tcPr>
          <w:p w14:paraId="1BDE3A2D" w14:textId="77777777" w:rsidR="00CF6086" w:rsidRPr="009743F6" w:rsidRDefault="00CF6086" w:rsidP="00CF60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3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376A9C1A" w14:textId="77777777" w:rsidR="00CF6086" w:rsidRPr="009743F6" w:rsidRDefault="00CF6086" w:rsidP="00CF608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FF35D6D" w14:textId="2C14205F" w:rsidR="00CF6086" w:rsidRPr="009743F6" w:rsidRDefault="00885B5D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</w:t>
            </w:r>
            <w:r w:rsidR="003E52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0653D91F" w14:textId="77777777" w:rsidR="00CF6086" w:rsidRPr="009743F6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9BD286B" w14:textId="125DE06B" w:rsidR="00CF6086" w:rsidRPr="009743F6" w:rsidRDefault="00885B5D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83,723</w:t>
            </w:r>
          </w:p>
        </w:tc>
        <w:tc>
          <w:tcPr>
            <w:tcW w:w="262" w:type="dxa"/>
          </w:tcPr>
          <w:p w14:paraId="48C46684" w14:textId="77777777" w:rsidR="00CF6086" w:rsidRPr="009743F6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9DA108" w14:textId="24785C62" w:rsidR="00CF6086" w:rsidRPr="009743F6" w:rsidRDefault="00CF6086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99,7</w:t>
            </w:r>
            <w:r w:rsidR="00182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70" w:type="dxa"/>
          </w:tcPr>
          <w:p w14:paraId="073789E6" w14:textId="77777777" w:rsidR="00CF6086" w:rsidRPr="009743F6" w:rsidRDefault="00CF6086" w:rsidP="00CF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B1F5CC" w14:textId="16B48C1D" w:rsidR="00CF6086" w:rsidRPr="009743F6" w:rsidRDefault="00452A04" w:rsidP="00CF608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83,241</w:t>
            </w:r>
          </w:p>
        </w:tc>
      </w:tr>
    </w:tbl>
    <w:p w14:paraId="2166BAA5" w14:textId="7D132135" w:rsidR="009E15BA" w:rsidRPr="005C0BB2" w:rsidRDefault="009E15BA" w:rsidP="009E1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54C8FF8" w14:textId="0F638ADE" w:rsidR="00E8670B" w:rsidRPr="005C0BB2" w:rsidRDefault="009743F6" w:rsidP="0013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23</w:t>
      </w:r>
      <w:r w:rsidR="00F57366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F57366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753C0DDC" w14:textId="77777777" w:rsidR="002A226E" w:rsidRPr="008877B7" w:rsidRDefault="002A226E" w:rsidP="0013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EE2075" w:rsidRPr="005C0BB2" w14:paraId="37C96674" w14:textId="77777777" w:rsidTr="00EE2075">
        <w:tc>
          <w:tcPr>
            <w:tcW w:w="3240" w:type="dxa"/>
          </w:tcPr>
          <w:p w14:paraId="5A7C0B52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3CB3835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BFEB24" w14:textId="6AA7B142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5ACA56A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4B52851C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09E8" w:rsidRPr="005C0BB2" w14:paraId="23E9F646" w14:textId="77777777" w:rsidTr="00EE2075">
        <w:tc>
          <w:tcPr>
            <w:tcW w:w="3240" w:type="dxa"/>
          </w:tcPr>
          <w:p w14:paraId="446C3D77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7EE975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ACEDE35" w14:textId="2F5973D6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2075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2F73A4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07432FF" w14:textId="277926D3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2075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4D52101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F5FD7F6" w14:textId="58255C6B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2075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ECF156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F3394D" w14:textId="2C50EF58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2075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09E8" w:rsidRPr="005C0BB2" w14:paraId="34CA6B68" w14:textId="77777777" w:rsidTr="00EE2075">
        <w:tc>
          <w:tcPr>
            <w:tcW w:w="3240" w:type="dxa"/>
          </w:tcPr>
          <w:p w14:paraId="619990DA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B56E897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3025CA30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2075" w:rsidRPr="005C0BB2" w14:paraId="7F29A82B" w14:textId="77777777" w:rsidTr="00EE2075">
        <w:tc>
          <w:tcPr>
            <w:tcW w:w="3240" w:type="dxa"/>
          </w:tcPr>
          <w:p w14:paraId="548731B2" w14:textId="77777777" w:rsidR="00EE2075" w:rsidRPr="005C0BB2" w:rsidRDefault="00EE2075" w:rsidP="008877B7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618A6D5A" w14:textId="77777777" w:rsidR="00EE2075" w:rsidRPr="005C0BB2" w:rsidRDefault="00EE2075" w:rsidP="008877B7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69200EC" w14:textId="05B9BBBA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719B">
              <w:rPr>
                <w:rFonts w:asciiTheme="majorBidi" w:hAnsiTheme="majorBidi" w:cstheme="majorBidi"/>
                <w:sz w:val="28"/>
                <w:szCs w:val="28"/>
              </w:rPr>
              <w:t>5,777</w:t>
            </w:r>
          </w:p>
        </w:tc>
        <w:tc>
          <w:tcPr>
            <w:tcW w:w="270" w:type="dxa"/>
          </w:tcPr>
          <w:p w14:paraId="7A3A0E6F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2048BB14" w14:textId="3544FB5F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37,040</w:t>
            </w:r>
          </w:p>
        </w:tc>
        <w:tc>
          <w:tcPr>
            <w:tcW w:w="262" w:type="dxa"/>
          </w:tcPr>
          <w:p w14:paraId="213DA065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43F0A06" w14:textId="6FD0C598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31C0">
              <w:rPr>
                <w:rFonts w:asciiTheme="majorBidi" w:hAnsiTheme="majorBidi" w:cstheme="majorBidi"/>
                <w:sz w:val="28"/>
                <w:szCs w:val="28"/>
              </w:rPr>
              <w:t>7,157</w:t>
            </w:r>
          </w:p>
        </w:tc>
        <w:tc>
          <w:tcPr>
            <w:tcW w:w="270" w:type="dxa"/>
          </w:tcPr>
          <w:p w14:paraId="11705F06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EFA30AA" w14:textId="5E4EC93A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37,040</w:t>
            </w:r>
          </w:p>
        </w:tc>
      </w:tr>
      <w:tr w:rsidR="00EE2075" w:rsidRPr="005C0BB2" w14:paraId="6AED2C43" w14:textId="77777777" w:rsidTr="00EE2075">
        <w:tc>
          <w:tcPr>
            <w:tcW w:w="3240" w:type="dxa"/>
          </w:tcPr>
          <w:p w14:paraId="7C258595" w14:textId="77777777" w:rsidR="00EE2075" w:rsidRPr="005C0BB2" w:rsidRDefault="00EE2075" w:rsidP="008877B7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682B105" w14:textId="28205CEA" w:rsidR="00EE2075" w:rsidRPr="005C0BB2" w:rsidRDefault="00D76157" w:rsidP="008877B7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zh-CN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057" w:type="dxa"/>
          </w:tcPr>
          <w:p w14:paraId="1ECDEB74" w14:textId="745F5818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  <w:tc>
          <w:tcPr>
            <w:tcW w:w="270" w:type="dxa"/>
          </w:tcPr>
          <w:p w14:paraId="5CCE846D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9BB27C8" w14:textId="7C857832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  <w:tc>
          <w:tcPr>
            <w:tcW w:w="262" w:type="dxa"/>
          </w:tcPr>
          <w:p w14:paraId="1BF209DC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F710D79" w14:textId="0E9188D9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  <w:tc>
          <w:tcPr>
            <w:tcW w:w="270" w:type="dxa"/>
          </w:tcPr>
          <w:p w14:paraId="1F1E988D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3CF1889" w14:textId="53A85955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</w:tr>
      <w:tr w:rsidR="00EE2075" w:rsidRPr="005C0BB2" w14:paraId="3C6CA85A" w14:textId="77777777" w:rsidTr="00EE2075">
        <w:tc>
          <w:tcPr>
            <w:tcW w:w="3240" w:type="dxa"/>
          </w:tcPr>
          <w:p w14:paraId="27C80725" w14:textId="77777777" w:rsidR="00EE2075" w:rsidRPr="005C0BB2" w:rsidRDefault="00EE2075" w:rsidP="008877B7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3FC6D335" w14:textId="77777777" w:rsidR="00EE2075" w:rsidRPr="005C0BB2" w:rsidRDefault="00EE2075" w:rsidP="008877B7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9A17E02" w14:textId="74FF98E5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536BDFD4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6C769E55" w14:textId="506ABF80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262" w:type="dxa"/>
          </w:tcPr>
          <w:p w14:paraId="1DA50650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FE009" w14:textId="2610F244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3372A338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4FEC6F0A" w14:textId="1E0855A0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</w:tr>
      <w:tr w:rsidR="00EE2075" w:rsidRPr="005C0BB2" w14:paraId="062DC091" w14:textId="77777777" w:rsidTr="00EE2075">
        <w:tc>
          <w:tcPr>
            <w:tcW w:w="3240" w:type="dxa"/>
          </w:tcPr>
          <w:p w14:paraId="2F8356BE" w14:textId="77777777" w:rsidR="00EE2075" w:rsidRPr="005C0BB2" w:rsidRDefault="00EE2075" w:rsidP="008877B7">
            <w:pPr>
              <w:tabs>
                <w:tab w:val="clear" w:pos="227"/>
              </w:tabs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5CA38CE4" w14:textId="77777777" w:rsidR="00EE2075" w:rsidRPr="005C0BB2" w:rsidRDefault="00EE2075" w:rsidP="008877B7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960E6D1" w14:textId="6C2B04E9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7161EA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65838730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1E61D2D" w14:textId="2D467D2E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9,645</w:t>
            </w:r>
          </w:p>
        </w:tc>
        <w:tc>
          <w:tcPr>
            <w:tcW w:w="262" w:type="dxa"/>
          </w:tcPr>
          <w:p w14:paraId="73F9E790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5358390" w14:textId="07586B86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6,314</w:t>
            </w:r>
          </w:p>
        </w:tc>
        <w:tc>
          <w:tcPr>
            <w:tcW w:w="270" w:type="dxa"/>
          </w:tcPr>
          <w:p w14:paraId="01050CA6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C2EDE8" w14:textId="0F9E798D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9,645</w:t>
            </w:r>
          </w:p>
        </w:tc>
      </w:tr>
      <w:tr w:rsidR="00EE2075" w:rsidRPr="005C0BB2" w14:paraId="6255AE38" w14:textId="77777777" w:rsidTr="00EE2075">
        <w:tc>
          <w:tcPr>
            <w:tcW w:w="3240" w:type="dxa"/>
          </w:tcPr>
          <w:p w14:paraId="24412D1B" w14:textId="77777777" w:rsidR="00EE2075" w:rsidRPr="005C0BB2" w:rsidRDefault="00EE2075" w:rsidP="008877B7">
            <w:pPr>
              <w:tabs>
                <w:tab w:val="clear" w:pos="227"/>
              </w:tabs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736C21A6" w14:textId="77777777" w:rsidR="00EE2075" w:rsidRPr="005C0BB2" w:rsidRDefault="00EE2075" w:rsidP="008877B7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1653CA07" w14:textId="0A3AF8F8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471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5,432</w:t>
            </w:r>
          </w:p>
        </w:tc>
        <w:tc>
          <w:tcPr>
            <w:tcW w:w="270" w:type="dxa"/>
          </w:tcPr>
          <w:p w14:paraId="277A379A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6B3C63F" w14:textId="3817C9EC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48,922</w:t>
            </w:r>
          </w:p>
        </w:tc>
        <w:tc>
          <w:tcPr>
            <w:tcW w:w="262" w:type="dxa"/>
          </w:tcPr>
          <w:p w14:paraId="09C91450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21D0819" w14:textId="268789ED" w:rsidR="00EE2075" w:rsidRPr="005C0BB2" w:rsidRDefault="00E74650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93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5,247</w:t>
            </w:r>
          </w:p>
        </w:tc>
        <w:tc>
          <w:tcPr>
            <w:tcW w:w="270" w:type="dxa"/>
          </w:tcPr>
          <w:p w14:paraId="2ECC620D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1DA64B0" w14:textId="073857DB" w:rsidR="00EE2075" w:rsidRPr="005C0BB2" w:rsidRDefault="00EE2075" w:rsidP="008877B7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48,922</w:t>
            </w:r>
          </w:p>
        </w:tc>
      </w:tr>
    </w:tbl>
    <w:p w14:paraId="5E2F47A4" w14:textId="77777777" w:rsidR="00824437" w:rsidRPr="005C0BB2" w:rsidRDefault="00824437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43EE3C6" w14:textId="4AA1F56F" w:rsidR="009B40F8" w:rsidRPr="005C0BB2" w:rsidRDefault="009B40F8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5BB52049" w14:textId="56DC5869" w:rsidR="009B40F8" w:rsidRPr="005C0BB2" w:rsidRDefault="009B40F8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A465F0" w14:textId="3CC542C9" w:rsidR="00E8670B" w:rsidRPr="005C0BB2" w:rsidRDefault="009B40F8" w:rsidP="008877B7">
      <w:pPr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92566" w:rsidRPr="005C0BB2">
        <w:rPr>
          <w:rFonts w:asciiTheme="majorBidi" w:hAnsiTheme="majorBidi" w:cstheme="majorBidi"/>
          <w:sz w:val="28"/>
          <w:szCs w:val="28"/>
        </w:rPr>
        <w:t xml:space="preserve">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ถึงอัตราร้อยละ </w:t>
      </w:r>
      <w:r w:rsidR="00E92566" w:rsidRPr="005C0BB2">
        <w:rPr>
          <w:rFonts w:asciiTheme="majorBidi" w:hAnsiTheme="majorBidi" w:cstheme="majorBidi"/>
          <w:sz w:val="28"/>
          <w:szCs w:val="28"/>
        </w:rPr>
        <w:t>15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และกลุ่มบริษัทจ่ายสมทบในอัตราร้อยละ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E92566" w:rsidRPr="005C0BB2">
        <w:rPr>
          <w:rFonts w:asciiTheme="majorBidi" w:hAnsiTheme="majorBidi" w:cstheme="majorBidi"/>
          <w:sz w:val="28"/>
          <w:szCs w:val="28"/>
        </w:rPr>
        <w:t xml:space="preserve">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ถึงอัตราร้อยละ </w:t>
      </w:r>
      <w:r w:rsidR="00E92566" w:rsidRPr="005C0BB2">
        <w:rPr>
          <w:rFonts w:asciiTheme="majorBidi" w:hAnsiTheme="majorBidi" w:cstheme="majorBidi"/>
          <w:sz w:val="28"/>
          <w:szCs w:val="28"/>
        </w:rPr>
        <w:t xml:space="preserve">5 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3E784BA" w14:textId="77777777" w:rsidR="00E8670B" w:rsidRPr="005C0BB2" w:rsidRDefault="00E8670B" w:rsidP="008877B7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09B8B370" w14:textId="43FEDF38" w:rsidR="00B3308E" w:rsidRPr="005C0BB2" w:rsidRDefault="00EE2075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9743F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3308E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ค่าใช้จ่ายตามลักษณะ</w:t>
      </w:r>
    </w:p>
    <w:p w14:paraId="0DC8850A" w14:textId="77777777" w:rsidR="000027B6" w:rsidRPr="005C0BB2" w:rsidRDefault="000027B6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720"/>
        <w:gridCol w:w="1143"/>
        <w:gridCol w:w="270"/>
        <w:gridCol w:w="1170"/>
        <w:gridCol w:w="270"/>
        <w:gridCol w:w="1170"/>
        <w:gridCol w:w="270"/>
        <w:gridCol w:w="1143"/>
      </w:tblGrid>
      <w:tr w:rsidR="00EE2075" w:rsidRPr="005C0BB2" w14:paraId="06D6F745" w14:textId="77777777" w:rsidTr="00DB7F4C">
        <w:tc>
          <w:tcPr>
            <w:tcW w:w="2997" w:type="dxa"/>
          </w:tcPr>
          <w:p w14:paraId="5143EE74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61FB49A" w14:textId="16D00622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1127C49A" w14:textId="468B4B42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AE0B88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</w:tcPr>
          <w:p w14:paraId="58FD41ED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43F6" w:rsidRPr="005C0BB2" w14:paraId="48ADFDF9" w14:textId="77777777" w:rsidTr="00DB7F4C">
        <w:tc>
          <w:tcPr>
            <w:tcW w:w="2997" w:type="dxa"/>
          </w:tcPr>
          <w:p w14:paraId="7FD8C131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9787EAB" w14:textId="6CB73C04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EA0485A" w14:textId="59D6AECB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04838E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37B6C7" w14:textId="44C125C1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26BC21E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02B9DC" w14:textId="59683945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A11945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3892" w14:textId="13CA773C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743F6" w:rsidRPr="005C0BB2" w14:paraId="2B5F8771" w14:textId="77777777" w:rsidTr="00FF7C78">
        <w:tc>
          <w:tcPr>
            <w:tcW w:w="2997" w:type="dxa"/>
          </w:tcPr>
          <w:p w14:paraId="55F5177E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693150A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</w:tcPr>
          <w:p w14:paraId="439AF96C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F84" w:rsidRPr="005C0BB2" w14:paraId="1E457BD5" w14:textId="77777777" w:rsidTr="00DB7F4C">
        <w:tc>
          <w:tcPr>
            <w:tcW w:w="2997" w:type="dxa"/>
          </w:tcPr>
          <w:p w14:paraId="0ADBC069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720" w:type="dxa"/>
          </w:tcPr>
          <w:p w14:paraId="2B714520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375B351" w14:textId="0059B87C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6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30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30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6D0A56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24BE7" w14:textId="3ADD3AEA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(20,662)</w:t>
            </w:r>
          </w:p>
        </w:tc>
        <w:tc>
          <w:tcPr>
            <w:tcW w:w="270" w:type="dxa"/>
          </w:tcPr>
          <w:p w14:paraId="3B969B69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D4D15B" w14:textId="548AD244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031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031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70621B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8707BAD" w14:textId="12FBBBDD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(20,662)</w:t>
            </w:r>
          </w:p>
        </w:tc>
      </w:tr>
      <w:tr w:rsidR="007A4F84" w:rsidRPr="005C0BB2" w14:paraId="39F9BD1D" w14:textId="77777777" w:rsidTr="00DB7F4C">
        <w:tc>
          <w:tcPr>
            <w:tcW w:w="2997" w:type="dxa"/>
          </w:tcPr>
          <w:p w14:paraId="6AAC6801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720" w:type="dxa"/>
          </w:tcPr>
          <w:p w14:paraId="731ECF18" w14:textId="46DB05C3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7FFBB8A9" w14:textId="6FF9E4E5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330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305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70" w:type="dxa"/>
          </w:tcPr>
          <w:p w14:paraId="76E82FCA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E5716" w14:textId="69576831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270,312</w:t>
            </w:r>
          </w:p>
        </w:tc>
        <w:tc>
          <w:tcPr>
            <w:tcW w:w="270" w:type="dxa"/>
          </w:tcPr>
          <w:p w14:paraId="3DDFC6D3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B72B4" w14:textId="3951F9E9" w:rsidR="007A4F84" w:rsidRPr="005C0BB2" w:rsidRDefault="008031A0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285,597</w:t>
            </w:r>
          </w:p>
        </w:tc>
        <w:tc>
          <w:tcPr>
            <w:tcW w:w="270" w:type="dxa"/>
          </w:tcPr>
          <w:p w14:paraId="19CC4C5E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9A77FB" w14:textId="0FB1B1AF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270,312</w:t>
            </w:r>
          </w:p>
        </w:tc>
      </w:tr>
      <w:tr w:rsidR="007A4F84" w:rsidRPr="005C0BB2" w14:paraId="17AEB91E" w14:textId="77777777" w:rsidTr="00DB7F4C">
        <w:tc>
          <w:tcPr>
            <w:tcW w:w="2997" w:type="dxa"/>
          </w:tcPr>
          <w:p w14:paraId="3CD8CEB6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20" w:type="dxa"/>
          </w:tcPr>
          <w:p w14:paraId="647EF967" w14:textId="359BBB87" w:rsidR="007A4F84" w:rsidRPr="005C0BB2" w:rsidRDefault="000F2AEE" w:rsidP="007A4F84">
            <w:pPr>
              <w:pStyle w:val="acctfourfigures"/>
              <w:tabs>
                <w:tab w:val="clear" w:pos="765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143" w:type="dxa"/>
          </w:tcPr>
          <w:p w14:paraId="7632C3B9" w14:textId="1839676F" w:rsidR="007A4F84" w:rsidRPr="005C0BB2" w:rsidRDefault="00330573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7A4F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148B9236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74DACA" w14:textId="2C1024AA" w:rsidR="007A4F84" w:rsidRPr="005C0BB2" w:rsidRDefault="00AB02E8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48,922</w:t>
            </w:r>
          </w:p>
        </w:tc>
        <w:tc>
          <w:tcPr>
            <w:tcW w:w="270" w:type="dxa"/>
          </w:tcPr>
          <w:p w14:paraId="22FA4190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20468" w14:textId="39094559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031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031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495FF47B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32DF57" w14:textId="45BFA975" w:rsidR="007A4F84" w:rsidRPr="005C0BB2" w:rsidRDefault="00AB02E8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48,922</w:t>
            </w:r>
          </w:p>
        </w:tc>
      </w:tr>
      <w:tr w:rsidR="007A4F84" w:rsidRPr="005C0BB2" w14:paraId="0143D787" w14:textId="77777777" w:rsidTr="00DB7F4C">
        <w:tc>
          <w:tcPr>
            <w:tcW w:w="2997" w:type="dxa"/>
          </w:tcPr>
          <w:p w14:paraId="25006355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14:paraId="1AEF7209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EF67D4D" w14:textId="7452CD08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6,968</w:t>
            </w:r>
          </w:p>
        </w:tc>
        <w:tc>
          <w:tcPr>
            <w:tcW w:w="270" w:type="dxa"/>
          </w:tcPr>
          <w:p w14:paraId="0131D3BF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94FD4E" w14:textId="20D4E605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6,700</w:t>
            </w:r>
          </w:p>
        </w:tc>
        <w:tc>
          <w:tcPr>
            <w:tcW w:w="270" w:type="dxa"/>
          </w:tcPr>
          <w:p w14:paraId="41C69F02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CEF6E6" w14:textId="16B7B5EA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</w:t>
            </w:r>
            <w:r w:rsidR="00E35A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DE2DA54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12DE9D43" w14:textId="1893CB92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6,622</w:t>
            </w:r>
          </w:p>
        </w:tc>
      </w:tr>
      <w:tr w:rsidR="007A4F84" w:rsidRPr="005C0BB2" w14:paraId="4F6B51C7" w14:textId="77777777" w:rsidTr="00DB7F4C">
        <w:tc>
          <w:tcPr>
            <w:tcW w:w="2997" w:type="dxa"/>
          </w:tcPr>
          <w:p w14:paraId="22B014C3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720" w:type="dxa"/>
          </w:tcPr>
          <w:p w14:paraId="58193197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59904E66" w14:textId="1A044C42" w:rsidR="007A4F84" w:rsidRPr="005C0BB2" w:rsidRDefault="00330573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</w:t>
            </w:r>
            <w:r w:rsidR="00AD5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</w:p>
        </w:tc>
        <w:tc>
          <w:tcPr>
            <w:tcW w:w="270" w:type="dxa"/>
          </w:tcPr>
          <w:p w14:paraId="101C8DCD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78B6C8" w14:textId="0AA97EB6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2,207</w:t>
            </w:r>
          </w:p>
        </w:tc>
        <w:tc>
          <w:tcPr>
            <w:tcW w:w="270" w:type="dxa"/>
          </w:tcPr>
          <w:p w14:paraId="5C08F12B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8E8A5" w14:textId="57E0196C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0,986</w:t>
            </w:r>
          </w:p>
        </w:tc>
        <w:tc>
          <w:tcPr>
            <w:tcW w:w="270" w:type="dxa"/>
          </w:tcPr>
          <w:p w14:paraId="7CA1DC9A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98F7E7" w14:textId="1585FBF5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11,64</w:t>
            </w:r>
            <w:r w:rsidR="006B5E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A4F84" w:rsidRPr="005C0BB2" w14:paraId="4BA92A8C" w14:textId="77777777" w:rsidTr="00DB7F4C">
        <w:tc>
          <w:tcPr>
            <w:tcW w:w="2997" w:type="dxa"/>
          </w:tcPr>
          <w:p w14:paraId="5F06FE57" w14:textId="0FB31860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กลับรายการหนี้สงสัยจะสูญ</w:t>
            </w:r>
          </w:p>
        </w:tc>
        <w:tc>
          <w:tcPr>
            <w:tcW w:w="720" w:type="dxa"/>
          </w:tcPr>
          <w:p w14:paraId="2A584B04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18429227" w14:textId="23E3B919" w:rsidR="007A4F84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ED9066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975AA" w14:textId="1537BC5B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(3,754)</w:t>
            </w:r>
          </w:p>
        </w:tc>
        <w:tc>
          <w:tcPr>
            <w:tcW w:w="270" w:type="dxa"/>
          </w:tcPr>
          <w:p w14:paraId="5BB3E814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DB21A2" w14:textId="7240BA49" w:rsidR="007A4F84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A5F993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E645F4E" w14:textId="28C1EBEA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(3,754)</w:t>
            </w:r>
          </w:p>
        </w:tc>
      </w:tr>
      <w:tr w:rsidR="007A4F84" w:rsidRPr="005C0BB2" w14:paraId="6A4F8326" w14:textId="77777777" w:rsidTr="00DB7F4C">
        <w:tc>
          <w:tcPr>
            <w:tcW w:w="2997" w:type="dxa"/>
          </w:tcPr>
          <w:p w14:paraId="632D189B" w14:textId="5265679B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ขาดทุนจากการยึด</w:t>
            </w:r>
            <w:r w:rsidR="0019068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</w:t>
            </w:r>
          </w:p>
        </w:tc>
        <w:tc>
          <w:tcPr>
            <w:tcW w:w="720" w:type="dxa"/>
          </w:tcPr>
          <w:p w14:paraId="5415DFEE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63C7D55" w14:textId="4E49F7FB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  <w:tc>
          <w:tcPr>
            <w:tcW w:w="270" w:type="dxa"/>
          </w:tcPr>
          <w:p w14:paraId="39A117D8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C9DDF" w14:textId="62A41E32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15,173</w:t>
            </w:r>
          </w:p>
        </w:tc>
        <w:tc>
          <w:tcPr>
            <w:tcW w:w="270" w:type="dxa"/>
          </w:tcPr>
          <w:p w14:paraId="08E15D24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EDB8F" w14:textId="56AF34B3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  <w:tc>
          <w:tcPr>
            <w:tcW w:w="270" w:type="dxa"/>
          </w:tcPr>
          <w:p w14:paraId="5CF9E09A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2A641C" w14:textId="1144973F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15,173</w:t>
            </w:r>
          </w:p>
        </w:tc>
      </w:tr>
      <w:tr w:rsidR="007A4F84" w:rsidRPr="005C0BB2" w14:paraId="472E94F3" w14:textId="77777777" w:rsidTr="00DB7F4C">
        <w:tc>
          <w:tcPr>
            <w:tcW w:w="2997" w:type="dxa"/>
          </w:tcPr>
          <w:p w14:paraId="0767481D" w14:textId="4F984FA8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ค่าใช้จ่ายเกี่ยวกับสัญญาเช่าและบริการ</w:t>
            </w:r>
          </w:p>
        </w:tc>
        <w:tc>
          <w:tcPr>
            <w:tcW w:w="720" w:type="dxa"/>
          </w:tcPr>
          <w:p w14:paraId="204624F4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E0462C2" w14:textId="2D9FFF8B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4D7635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9EE7" w14:textId="633E911E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8E0FA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C797" w14:textId="5CCE1989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34AD7F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F0991C" w14:textId="4E02FA06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A4F84" w:rsidRPr="005C0BB2" w14:paraId="2C913724" w14:textId="77777777" w:rsidTr="00DB7F4C">
        <w:tc>
          <w:tcPr>
            <w:tcW w:w="2997" w:type="dxa"/>
          </w:tcPr>
          <w:p w14:paraId="6114F695" w14:textId="7D700F10" w:rsidR="007A4F84" w:rsidRPr="008877B7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8877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(2562</w:t>
            </w:r>
            <w:r w:rsidRPr="008877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: </w:t>
            </w:r>
            <w:r w:rsidRPr="008877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ค่าเช่าและบริการ)</w:t>
            </w:r>
          </w:p>
        </w:tc>
        <w:tc>
          <w:tcPr>
            <w:tcW w:w="720" w:type="dxa"/>
          </w:tcPr>
          <w:p w14:paraId="7C4496D4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E5B4803" w14:textId="68A90ADF" w:rsidR="007A4F84" w:rsidRPr="005C0BB2" w:rsidRDefault="00AD5A28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3,486</w:t>
            </w:r>
          </w:p>
        </w:tc>
        <w:tc>
          <w:tcPr>
            <w:tcW w:w="270" w:type="dxa"/>
          </w:tcPr>
          <w:p w14:paraId="3EE684D0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204CB" w14:textId="02EDC78B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9,571</w:t>
            </w:r>
          </w:p>
        </w:tc>
        <w:tc>
          <w:tcPr>
            <w:tcW w:w="270" w:type="dxa"/>
          </w:tcPr>
          <w:p w14:paraId="12FEA26F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AA4920" w14:textId="4229B292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8179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70" w:type="dxa"/>
          </w:tcPr>
          <w:p w14:paraId="18C4316F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9A93CE0" w14:textId="016AC70C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9,571</w:t>
            </w:r>
          </w:p>
        </w:tc>
      </w:tr>
      <w:tr w:rsidR="007A4F84" w:rsidRPr="005C0BB2" w14:paraId="6E168C21" w14:textId="77777777" w:rsidTr="00DB7F4C">
        <w:tc>
          <w:tcPr>
            <w:tcW w:w="2997" w:type="dxa"/>
          </w:tcPr>
          <w:p w14:paraId="59FD2AC8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720" w:type="dxa"/>
          </w:tcPr>
          <w:p w14:paraId="605F182A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B2EF779" w14:textId="04F9FA56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6,856</w:t>
            </w:r>
          </w:p>
        </w:tc>
        <w:tc>
          <w:tcPr>
            <w:tcW w:w="270" w:type="dxa"/>
          </w:tcPr>
          <w:p w14:paraId="13D8AC3C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43403" w14:textId="4211EB9D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8,211</w:t>
            </w:r>
          </w:p>
        </w:tc>
        <w:tc>
          <w:tcPr>
            <w:tcW w:w="270" w:type="dxa"/>
          </w:tcPr>
          <w:p w14:paraId="0B5C5C77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400FE" w14:textId="33A2E15D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</w:t>
            </w:r>
            <w:r w:rsidR="00863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EB70037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D902636" w14:textId="02B5B24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8,071</w:t>
            </w:r>
          </w:p>
        </w:tc>
      </w:tr>
      <w:tr w:rsidR="007A4F84" w:rsidRPr="005C0BB2" w14:paraId="310EDFDE" w14:textId="77777777" w:rsidTr="00DB7F4C">
        <w:tc>
          <w:tcPr>
            <w:tcW w:w="2997" w:type="dxa"/>
          </w:tcPr>
          <w:p w14:paraId="2C9E0AEF" w14:textId="3CAB7733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ind w:right="-10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720" w:type="dxa"/>
          </w:tcPr>
          <w:p w14:paraId="46164159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5ED5DAF5" w14:textId="72B2CCA0" w:rsidR="007A4F84" w:rsidRPr="005C0BB2" w:rsidRDefault="00E63685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D5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0,542</w:t>
            </w:r>
          </w:p>
        </w:tc>
        <w:tc>
          <w:tcPr>
            <w:tcW w:w="270" w:type="dxa"/>
          </w:tcPr>
          <w:p w14:paraId="4D3DCADC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C3C4D" w14:textId="3B7D978B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2,320</w:t>
            </w:r>
          </w:p>
        </w:tc>
        <w:tc>
          <w:tcPr>
            <w:tcW w:w="270" w:type="dxa"/>
          </w:tcPr>
          <w:p w14:paraId="42C242C5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4F84" w14:textId="271542DD" w:rsidR="007A4F84" w:rsidRPr="005C0BB2" w:rsidRDefault="008179E6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A4F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D5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555F4D86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2DEDF6" w14:textId="333AD17B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2,055</w:t>
            </w:r>
          </w:p>
        </w:tc>
      </w:tr>
      <w:tr w:rsidR="007A4F84" w:rsidRPr="005C0BB2" w14:paraId="71D421B4" w14:textId="77777777" w:rsidTr="00DB7F4C">
        <w:tc>
          <w:tcPr>
            <w:tcW w:w="2997" w:type="dxa"/>
          </w:tcPr>
          <w:p w14:paraId="720AB5C3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ind w:right="-10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รวมต้นทุนขาย ต้นทุนในการจัดจำหน่าย</w:t>
            </w:r>
          </w:p>
        </w:tc>
        <w:tc>
          <w:tcPr>
            <w:tcW w:w="720" w:type="dxa"/>
          </w:tcPr>
          <w:p w14:paraId="1FEBE9B6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71A5F0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F7B237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7CD382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CAC884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7B42D3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F6E73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5FCE46E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A4F84" w:rsidRPr="005C0BB2" w14:paraId="569318FE" w14:textId="77777777" w:rsidTr="00DB7F4C">
        <w:tc>
          <w:tcPr>
            <w:tcW w:w="2997" w:type="dxa"/>
          </w:tcPr>
          <w:p w14:paraId="721DFD1C" w14:textId="77777777" w:rsidR="007A4F84" w:rsidRPr="005C0BB2" w:rsidRDefault="007A4F84" w:rsidP="007A4F84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720" w:type="dxa"/>
          </w:tcPr>
          <w:p w14:paraId="03840BCB" w14:textId="77777777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BC51E85" w14:textId="32200591" w:rsidR="007A4F84" w:rsidRPr="0012689D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268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</w:t>
            </w:r>
            <w:r w:rsidR="00311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E63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5430C1DC" w14:textId="77777777" w:rsidR="007A4F84" w:rsidRPr="0012689D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8A0456" w14:textId="1CA355A9" w:rsidR="007A4F84" w:rsidRPr="0012689D" w:rsidRDefault="0012689D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68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359,000</w:t>
            </w:r>
          </w:p>
        </w:tc>
        <w:tc>
          <w:tcPr>
            <w:tcW w:w="270" w:type="dxa"/>
          </w:tcPr>
          <w:p w14:paraId="62D55B44" w14:textId="77777777" w:rsidR="007A4F84" w:rsidRPr="0012689D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1B1BA4" w14:textId="1ABAA2B3" w:rsidR="007A4F84" w:rsidRPr="0012689D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68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381,44</w:t>
            </w:r>
            <w:r w:rsidR="00F320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100378C" w14:textId="77777777" w:rsidR="007A4F84" w:rsidRPr="005C0BB2" w:rsidRDefault="007A4F84" w:rsidP="007A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05FCEF3" w14:textId="6BB44ACC" w:rsidR="007A4F84" w:rsidRPr="005C0BB2" w:rsidRDefault="007A4F84" w:rsidP="007A4F84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357,957</w:t>
            </w:r>
          </w:p>
        </w:tc>
      </w:tr>
    </w:tbl>
    <w:p w14:paraId="62D50927" w14:textId="094614F1" w:rsidR="00FF7C78" w:rsidRPr="005C0BB2" w:rsidRDefault="008877B7" w:rsidP="00FF7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25</w:t>
      </w:r>
      <w:r w:rsidR="00FF7C78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9045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ผล</w:t>
      </w:r>
      <w:r w:rsidR="006B5E9E"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กำไรและกลับรายการ (</w:t>
      </w:r>
      <w:r w:rsidR="00C9045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ขาดทุน</w:t>
      </w:r>
      <w:r w:rsidR="006B5E9E">
        <w:rPr>
          <w:rFonts w:asciiTheme="majorBidi" w:hAnsiTheme="majorBidi" w:cstheme="majorBidi" w:hint="cs"/>
          <w:b/>
          <w:bCs/>
          <w:sz w:val="28"/>
          <w:szCs w:val="28"/>
          <w:cs/>
        </w:rPr>
        <w:t>)</w:t>
      </w:r>
      <w:r w:rsidR="00D432E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9045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ด้านเครดิต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ที่คาดว่าจะเกิดขึ้น</w:t>
      </w:r>
    </w:p>
    <w:p w14:paraId="742A9C56" w14:textId="77777777" w:rsidR="00C90455" w:rsidRPr="005C0BB2" w:rsidRDefault="00C90455" w:rsidP="00C90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04"/>
        <w:gridCol w:w="1980"/>
        <w:gridCol w:w="182"/>
        <w:gridCol w:w="1950"/>
      </w:tblGrid>
      <w:tr w:rsidR="00095921" w:rsidRPr="005C0BB2" w14:paraId="20696DC7" w14:textId="77777777" w:rsidTr="008877B7">
        <w:trPr>
          <w:cantSplit/>
          <w:trHeight w:val="191"/>
          <w:tblHeader/>
        </w:trPr>
        <w:tc>
          <w:tcPr>
            <w:tcW w:w="5004" w:type="dxa"/>
            <w:shd w:val="clear" w:color="auto" w:fill="auto"/>
            <w:vAlign w:val="bottom"/>
          </w:tcPr>
          <w:p w14:paraId="2C6535AA" w14:textId="7E897BFA" w:rsidR="00095921" w:rsidRPr="005C0BB2" w:rsidRDefault="00095921" w:rsidP="002824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5DDF20" w14:textId="77777777" w:rsidR="00095921" w:rsidRPr="005C0BB2" w:rsidRDefault="00095921" w:rsidP="002824E7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14459057" w14:textId="77777777" w:rsidR="00095921" w:rsidRPr="005C0BB2" w:rsidRDefault="00095921" w:rsidP="002824E7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50" w:type="dxa"/>
            <w:vAlign w:val="bottom"/>
          </w:tcPr>
          <w:p w14:paraId="41C8840A" w14:textId="36B04E9D" w:rsidR="00095921" w:rsidRPr="005C0BB2" w:rsidRDefault="00095921" w:rsidP="002824E7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B3873" w:rsidRPr="005C0BB2" w14:paraId="48FDBB95" w14:textId="77777777" w:rsidTr="008877B7">
        <w:trPr>
          <w:cantSplit/>
          <w:trHeight w:val="191"/>
          <w:tblHeader/>
        </w:trPr>
        <w:tc>
          <w:tcPr>
            <w:tcW w:w="5004" w:type="dxa"/>
            <w:shd w:val="clear" w:color="auto" w:fill="auto"/>
            <w:vAlign w:val="bottom"/>
          </w:tcPr>
          <w:p w14:paraId="5A85529F" w14:textId="7BDB94CF" w:rsidR="00DB3873" w:rsidRPr="005C0BB2" w:rsidRDefault="00DB3873" w:rsidP="00DB38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47BF871C" w14:textId="7E86A652" w:rsidR="00DB3873" w:rsidRPr="00031854" w:rsidRDefault="00DB3873" w:rsidP="00DB3873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18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82" w:type="dxa"/>
            <w:vAlign w:val="bottom"/>
          </w:tcPr>
          <w:p w14:paraId="19AF25D9" w14:textId="77777777" w:rsidR="00DB3873" w:rsidRPr="00031854" w:rsidRDefault="00DB3873" w:rsidP="00DB3873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50" w:type="dxa"/>
            <w:vAlign w:val="bottom"/>
          </w:tcPr>
          <w:p w14:paraId="6F4BC627" w14:textId="1DC0D328" w:rsidR="00DB3873" w:rsidRPr="00031854" w:rsidRDefault="00DB3873" w:rsidP="00DB3873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18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DB3873" w:rsidRPr="005C0BB2" w14:paraId="444163F7" w14:textId="77777777" w:rsidTr="008877B7">
        <w:trPr>
          <w:cantSplit/>
          <w:trHeight w:val="372"/>
          <w:tblHeader/>
        </w:trPr>
        <w:tc>
          <w:tcPr>
            <w:tcW w:w="5004" w:type="dxa"/>
            <w:shd w:val="clear" w:color="auto" w:fill="auto"/>
            <w:vAlign w:val="bottom"/>
          </w:tcPr>
          <w:p w14:paraId="7905C9C4" w14:textId="380E7630" w:rsidR="00DB3873" w:rsidRPr="005C0BB2" w:rsidRDefault="00DB3873" w:rsidP="00DB38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4112" w:type="dxa"/>
            <w:gridSpan w:val="3"/>
            <w:vAlign w:val="bottom"/>
          </w:tcPr>
          <w:p w14:paraId="07AAC017" w14:textId="48EDEB2E" w:rsidR="00DB3873" w:rsidRPr="005C0BB2" w:rsidRDefault="00DB3873" w:rsidP="00DB3873">
            <w:pPr>
              <w:pStyle w:val="acctmergecolhdg"/>
              <w:shd w:val="clear" w:color="auto" w:fill="FFFFFF"/>
              <w:spacing w:line="240" w:lineRule="atLeast"/>
              <w:ind w:left="-75" w:right="-8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eastAsia="Angsan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3873" w:rsidRPr="005C0BB2" w14:paraId="6E076D57" w14:textId="77777777" w:rsidTr="008877B7">
        <w:trPr>
          <w:cantSplit/>
          <w:trHeight w:val="381"/>
        </w:trPr>
        <w:tc>
          <w:tcPr>
            <w:tcW w:w="5004" w:type="dxa"/>
          </w:tcPr>
          <w:p w14:paraId="165F1072" w14:textId="77777777" w:rsidR="00DB3873" w:rsidRPr="005C0BB2" w:rsidRDefault="00DB3873" w:rsidP="00DB3873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980" w:type="dxa"/>
          </w:tcPr>
          <w:p w14:paraId="5806A45A" w14:textId="77777777" w:rsidR="00DB3873" w:rsidRPr="005C0BB2" w:rsidRDefault="00DB3873" w:rsidP="00DB3873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1DC00B7" w14:textId="77777777" w:rsidR="00DB3873" w:rsidRPr="005C0BB2" w:rsidRDefault="00DB3873" w:rsidP="00DB3873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0" w:type="dxa"/>
          </w:tcPr>
          <w:p w14:paraId="40143529" w14:textId="77777777" w:rsidR="00DB3873" w:rsidRPr="005C0BB2" w:rsidRDefault="00DB3873" w:rsidP="00DB3873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3C1" w:rsidRPr="005C0BB2" w14:paraId="0B8C5865" w14:textId="77777777" w:rsidTr="00733CA2">
        <w:trPr>
          <w:cantSplit/>
          <w:trHeight w:val="355"/>
        </w:trPr>
        <w:tc>
          <w:tcPr>
            <w:tcW w:w="5004" w:type="dxa"/>
          </w:tcPr>
          <w:p w14:paraId="2DFAA2E2" w14:textId="77777777" w:rsidR="000953C1" w:rsidRPr="005C0BB2" w:rsidRDefault="000953C1" w:rsidP="000953C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980" w:type="dxa"/>
          </w:tcPr>
          <w:p w14:paraId="034790BF" w14:textId="49425E7E" w:rsidR="000953C1" w:rsidRPr="005C0BB2" w:rsidRDefault="00F6037B" w:rsidP="000953C1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0953C1">
              <w:rPr>
                <w:rFonts w:asciiTheme="majorBidi" w:hAnsiTheme="majorBidi" w:cstheme="majorBidi"/>
                <w:sz w:val="28"/>
                <w:szCs w:val="28"/>
              </w:rPr>
              <w:t>3,09</w:t>
            </w:r>
            <w:r w:rsidR="00B25C1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" w:type="dxa"/>
          </w:tcPr>
          <w:p w14:paraId="6B889E4A" w14:textId="77777777" w:rsidR="000953C1" w:rsidRPr="005C0BB2" w:rsidRDefault="000953C1" w:rsidP="0009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50" w:type="dxa"/>
          </w:tcPr>
          <w:p w14:paraId="732D71D8" w14:textId="2F341897" w:rsidR="000953C1" w:rsidRPr="005C0BB2" w:rsidRDefault="000953C1" w:rsidP="0009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</w:t>
            </w:r>
            <w:r w:rsidR="00B25C1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953C1" w:rsidRPr="005C0BB2" w14:paraId="57E4C4A5" w14:textId="77777777" w:rsidTr="00733CA2">
        <w:trPr>
          <w:cantSplit/>
          <w:trHeight w:val="364"/>
        </w:trPr>
        <w:tc>
          <w:tcPr>
            <w:tcW w:w="5004" w:type="dxa"/>
          </w:tcPr>
          <w:p w14:paraId="2227D806" w14:textId="77777777" w:rsidR="000953C1" w:rsidRPr="005C0BB2" w:rsidRDefault="000953C1" w:rsidP="000953C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980" w:type="dxa"/>
          </w:tcPr>
          <w:p w14:paraId="6D971849" w14:textId="4FFDCC14" w:rsidR="000953C1" w:rsidRPr="005C0BB2" w:rsidRDefault="000953C1" w:rsidP="000953C1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82" w:type="dxa"/>
          </w:tcPr>
          <w:p w14:paraId="588B9042" w14:textId="77777777" w:rsidR="000953C1" w:rsidRPr="005C0BB2" w:rsidRDefault="000953C1" w:rsidP="0009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50" w:type="dxa"/>
          </w:tcPr>
          <w:p w14:paraId="7D2A0D36" w14:textId="25F9E88A" w:rsidR="000953C1" w:rsidRPr="005C0BB2" w:rsidRDefault="000953C1" w:rsidP="0009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360A3E" w:rsidRPr="005C0BB2" w14:paraId="01951AFD" w14:textId="77777777" w:rsidTr="00D36ED0">
        <w:trPr>
          <w:cantSplit/>
          <w:trHeight w:val="364"/>
        </w:trPr>
        <w:tc>
          <w:tcPr>
            <w:tcW w:w="5004" w:type="dxa"/>
          </w:tcPr>
          <w:p w14:paraId="4AFC7F44" w14:textId="7FECDD37" w:rsidR="00360A3E" w:rsidRPr="005C0BB2" w:rsidRDefault="00360A3E" w:rsidP="00360A3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-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980" w:type="dxa"/>
            <w:vAlign w:val="bottom"/>
          </w:tcPr>
          <w:p w14:paraId="53AB34CF" w14:textId="21B6D84B" w:rsidR="00360A3E" w:rsidRDefault="00F6037B" w:rsidP="00360A3E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360A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6A15D29F" w14:textId="77777777" w:rsidR="00360A3E" w:rsidRPr="005C0BB2" w:rsidRDefault="00360A3E" w:rsidP="0036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50" w:type="dxa"/>
          </w:tcPr>
          <w:p w14:paraId="623E0D67" w14:textId="65DC9022" w:rsidR="00360A3E" w:rsidRDefault="00F6037B" w:rsidP="0036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 w:rsidR="00360A3E">
              <w:rPr>
                <w:rFonts w:asciiTheme="majorBidi" w:eastAsia="Angsana New" w:hAnsiTheme="majorBidi" w:cstheme="majorBidi"/>
                <w:sz w:val="28"/>
                <w:szCs w:val="28"/>
              </w:rPr>
              <w:t>170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60A3E" w:rsidRPr="005C0BB2" w14:paraId="0240A9FF" w14:textId="77777777" w:rsidTr="008877B7">
        <w:trPr>
          <w:cantSplit/>
          <w:trHeight w:val="364"/>
        </w:trPr>
        <w:tc>
          <w:tcPr>
            <w:tcW w:w="5004" w:type="dxa"/>
          </w:tcPr>
          <w:p w14:paraId="647BB551" w14:textId="689A37F9" w:rsidR="00360A3E" w:rsidRPr="005C0BB2" w:rsidRDefault="00360A3E" w:rsidP="00360A3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-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980" w:type="dxa"/>
            <w:vAlign w:val="bottom"/>
          </w:tcPr>
          <w:p w14:paraId="78E7D9AF" w14:textId="23E05510" w:rsidR="00360A3E" w:rsidRPr="005C0BB2" w:rsidRDefault="00F6037B" w:rsidP="00360A3E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360A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197190A" w14:textId="77777777" w:rsidR="00360A3E" w:rsidRPr="005C0BB2" w:rsidDel="00F118C7" w:rsidRDefault="00360A3E" w:rsidP="0036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50" w:type="dxa"/>
          </w:tcPr>
          <w:p w14:paraId="4CA8883F" w14:textId="14DD1939" w:rsidR="00360A3E" w:rsidRPr="005C0BB2" w:rsidDel="00F118C7" w:rsidRDefault="00360A3E" w:rsidP="0036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360A3E" w:rsidRPr="005C0BB2" w14:paraId="27677F0F" w14:textId="77777777" w:rsidTr="008877B7">
        <w:trPr>
          <w:cantSplit/>
          <w:trHeight w:val="364"/>
        </w:trPr>
        <w:tc>
          <w:tcPr>
            <w:tcW w:w="5004" w:type="dxa"/>
          </w:tcPr>
          <w:p w14:paraId="05C65184" w14:textId="77777777" w:rsidR="00360A3E" w:rsidRPr="005C0BB2" w:rsidRDefault="00360A3E" w:rsidP="00360A3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1D913" w14:textId="499A0638" w:rsidR="00360A3E" w:rsidRPr="005C0BB2" w:rsidRDefault="00360A3E" w:rsidP="00360A3E">
            <w:pPr>
              <w:pStyle w:val="acctfourfigures"/>
              <w:shd w:val="clear" w:color="auto" w:fill="FFFFFF"/>
              <w:tabs>
                <w:tab w:val="clear" w:pos="765"/>
                <w:tab w:val="decimal" w:pos="1562"/>
              </w:tabs>
              <w:spacing w:line="240" w:lineRule="atLeast"/>
              <w:ind w:left="-71" w:right="-80" w:firstLine="7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2,358</w:t>
            </w:r>
          </w:p>
        </w:tc>
        <w:tc>
          <w:tcPr>
            <w:tcW w:w="182" w:type="dxa"/>
          </w:tcPr>
          <w:p w14:paraId="27616724" w14:textId="77777777" w:rsidR="00360A3E" w:rsidRPr="005C0BB2" w:rsidRDefault="00360A3E" w:rsidP="0036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</w:tcPr>
          <w:p w14:paraId="5EBE91FA" w14:textId="127BE2D6" w:rsidR="00360A3E" w:rsidRPr="005C0BB2" w:rsidRDefault="00360A3E" w:rsidP="0036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2"/>
              </w:tabs>
              <w:spacing w:line="240" w:lineRule="auto"/>
              <w:ind w:left="-71" w:right="-80" w:firstLine="71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3,066</w:t>
            </w:r>
          </w:p>
        </w:tc>
      </w:tr>
    </w:tbl>
    <w:p w14:paraId="41726ECD" w14:textId="77777777" w:rsidR="00FF7C78" w:rsidRPr="005C0BB2" w:rsidRDefault="00FF7C78" w:rsidP="0013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DE0013" w14:textId="4884EA8C" w:rsidR="00610175" w:rsidRPr="005C0BB2" w:rsidRDefault="008877B7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26</w:t>
      </w:r>
      <w:r w:rsidR="00610175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ภาษีเงินได้</w:t>
      </w:r>
    </w:p>
    <w:p w14:paraId="745C1B59" w14:textId="77777777" w:rsidR="008A33E2" w:rsidRPr="005C0BB2" w:rsidRDefault="008A33E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20"/>
        <w:gridCol w:w="1173"/>
        <w:gridCol w:w="270"/>
        <w:gridCol w:w="1143"/>
        <w:gridCol w:w="270"/>
        <w:gridCol w:w="1194"/>
        <w:gridCol w:w="270"/>
        <w:gridCol w:w="1173"/>
      </w:tblGrid>
      <w:tr w:rsidR="008A33E2" w:rsidRPr="005C0BB2" w14:paraId="327C4FB5" w14:textId="77777777" w:rsidTr="008877B7">
        <w:tc>
          <w:tcPr>
            <w:tcW w:w="2970" w:type="dxa"/>
          </w:tcPr>
          <w:p w14:paraId="5E27E48D" w14:textId="77777777" w:rsidR="008A33E2" w:rsidRPr="005C0BB2" w:rsidRDefault="008A33E2" w:rsidP="0061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</w:tcPr>
          <w:p w14:paraId="3B77DEF2" w14:textId="77777777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6" w:type="dxa"/>
            <w:gridSpan w:val="3"/>
          </w:tcPr>
          <w:p w14:paraId="3EAB31E7" w14:textId="4D5C9805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A6307D" w14:textId="77777777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2A9F0B2C" w14:textId="77777777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3E2" w:rsidRPr="005C0BB2" w14:paraId="30F30FD5" w14:textId="77777777" w:rsidTr="008877B7">
        <w:tc>
          <w:tcPr>
            <w:tcW w:w="2970" w:type="dxa"/>
          </w:tcPr>
          <w:p w14:paraId="660A997C" w14:textId="77777777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FAF15DE" w14:textId="215E9808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AE6CE19" w14:textId="0EE78FE7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7D76DD" w14:textId="77777777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45D7B3" w14:textId="5A500CE3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570B894" w14:textId="77777777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065FBB5" w14:textId="6A158279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5FEA2" w14:textId="77777777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0B66951" w14:textId="3D684CC9" w:rsidR="008A33E2" w:rsidRPr="005C0BB2" w:rsidRDefault="008A33E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10175" w:rsidRPr="005C0BB2" w14:paraId="55908F4F" w14:textId="77777777" w:rsidTr="008877B7">
        <w:tc>
          <w:tcPr>
            <w:tcW w:w="2970" w:type="dxa"/>
          </w:tcPr>
          <w:p w14:paraId="77B33C30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218E72A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3" w:type="dxa"/>
            <w:gridSpan w:val="7"/>
          </w:tcPr>
          <w:p w14:paraId="0068F520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0175" w:rsidRPr="005C0BB2" w14:paraId="1F5A30C0" w14:textId="77777777" w:rsidTr="008877B7">
        <w:tc>
          <w:tcPr>
            <w:tcW w:w="2970" w:type="dxa"/>
          </w:tcPr>
          <w:p w14:paraId="25D6BCDE" w14:textId="77777777" w:rsidR="00610175" w:rsidRPr="005C0BB2" w:rsidRDefault="00610175" w:rsidP="0061017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ภาษีเงินได้ของ</w:t>
            </w:r>
            <w:r w:rsidR="007E171B"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720" w:type="dxa"/>
          </w:tcPr>
          <w:p w14:paraId="3A18597B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532D8C70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718CD7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034DA04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9C90FD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F7302F6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459B63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5B672744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7F4C" w:rsidRPr="005C0BB2" w14:paraId="3427F175" w14:textId="77777777" w:rsidTr="008877B7">
        <w:tc>
          <w:tcPr>
            <w:tcW w:w="2970" w:type="dxa"/>
          </w:tcPr>
          <w:p w14:paraId="620CEF71" w14:textId="77777777" w:rsidR="00DB7F4C" w:rsidRPr="005C0BB2" w:rsidRDefault="00DB7F4C" w:rsidP="00DB7F4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720" w:type="dxa"/>
          </w:tcPr>
          <w:p w14:paraId="254ABD03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F41D257" w14:textId="1471BB26" w:rsidR="00DB7F4C" w:rsidRPr="005C0BB2" w:rsidRDefault="00936F25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1A3F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270" w:type="dxa"/>
          </w:tcPr>
          <w:p w14:paraId="5B2F1A90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91AE0AD" w14:textId="59E9F159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13,213</w:t>
            </w:r>
          </w:p>
        </w:tc>
        <w:tc>
          <w:tcPr>
            <w:tcW w:w="270" w:type="dxa"/>
          </w:tcPr>
          <w:p w14:paraId="572A28EF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7713BBC" w14:textId="65922792" w:rsidR="00DB7F4C" w:rsidRPr="005C0BB2" w:rsidRDefault="00C90490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9,592</w:t>
            </w:r>
          </w:p>
        </w:tc>
        <w:tc>
          <w:tcPr>
            <w:tcW w:w="270" w:type="dxa"/>
          </w:tcPr>
          <w:p w14:paraId="1E0D45C9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7E3AE31E" w14:textId="16CC0A7F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3,213</w:t>
            </w:r>
          </w:p>
        </w:tc>
      </w:tr>
      <w:tr w:rsidR="008877B7" w:rsidRPr="005C0BB2" w14:paraId="730E926D" w14:textId="77777777" w:rsidTr="008877B7">
        <w:tc>
          <w:tcPr>
            <w:tcW w:w="2970" w:type="dxa"/>
          </w:tcPr>
          <w:p w14:paraId="15E8F7A1" w14:textId="3C4314C3" w:rsidR="008877B7" w:rsidRPr="005C0BB2" w:rsidRDefault="008877B7" w:rsidP="00DB7F4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ภาษีปีก่อน</w:t>
            </w:r>
            <w:r w:rsidR="004F58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 ที่บันทึ</w:t>
            </w:r>
            <w:r w:rsidR="00D35735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4F58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สูงไป</w:t>
            </w:r>
          </w:p>
        </w:tc>
        <w:tc>
          <w:tcPr>
            <w:tcW w:w="720" w:type="dxa"/>
          </w:tcPr>
          <w:p w14:paraId="257085D3" w14:textId="77777777" w:rsidR="008877B7" w:rsidRPr="005C0BB2" w:rsidRDefault="008877B7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68CABB2E" w14:textId="16538AEC" w:rsidR="008877B7" w:rsidRPr="005C0BB2" w:rsidRDefault="001A3F16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447BB126" w14:textId="77777777" w:rsidR="008877B7" w:rsidRPr="005C0BB2" w:rsidRDefault="008877B7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47C5B0" w14:textId="757BCA88" w:rsidR="008877B7" w:rsidRPr="005C0BB2" w:rsidRDefault="008877B7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7C455" w14:textId="77777777" w:rsidR="008877B7" w:rsidRPr="005C0BB2" w:rsidRDefault="008877B7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1B3D117" w14:textId="3C69D822" w:rsidR="008877B7" w:rsidRPr="005C0BB2" w:rsidRDefault="00C90490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3A691B86" w14:textId="77777777" w:rsidR="008877B7" w:rsidRPr="005C0BB2" w:rsidRDefault="008877B7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51B80C" w14:textId="2915B8BF" w:rsidR="008877B7" w:rsidRPr="005C0BB2" w:rsidRDefault="008877B7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B7F4C" w:rsidRPr="004F58AC" w14:paraId="5BFCBBEC" w14:textId="77777777" w:rsidTr="008877B7">
        <w:tc>
          <w:tcPr>
            <w:tcW w:w="2970" w:type="dxa"/>
          </w:tcPr>
          <w:p w14:paraId="5B71671C" w14:textId="77777777" w:rsidR="00DB7F4C" w:rsidRPr="005C0BB2" w:rsidRDefault="00DB7F4C" w:rsidP="00DB7F4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88D8E8A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9A21727" w14:textId="05D44CD6" w:rsidR="00DB7F4C" w:rsidRPr="004F58AC" w:rsidRDefault="00936F25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9,574</w:t>
            </w:r>
          </w:p>
        </w:tc>
        <w:tc>
          <w:tcPr>
            <w:tcW w:w="270" w:type="dxa"/>
          </w:tcPr>
          <w:p w14:paraId="3A5F16E6" w14:textId="77777777" w:rsidR="00DB7F4C" w:rsidRPr="004F58AC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CFE4653" w14:textId="7706FEFF" w:rsidR="00DB7F4C" w:rsidRPr="004F58AC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5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13,213</w:t>
            </w:r>
          </w:p>
        </w:tc>
        <w:tc>
          <w:tcPr>
            <w:tcW w:w="270" w:type="dxa"/>
          </w:tcPr>
          <w:p w14:paraId="71DCD702" w14:textId="77777777" w:rsidR="00DB7F4C" w:rsidRPr="004F58AC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031677B" w14:textId="069184A3" w:rsidR="00DB7F4C" w:rsidRPr="004F58AC" w:rsidRDefault="00936F25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9,574</w:t>
            </w:r>
          </w:p>
        </w:tc>
        <w:tc>
          <w:tcPr>
            <w:tcW w:w="270" w:type="dxa"/>
          </w:tcPr>
          <w:p w14:paraId="425BA7FC" w14:textId="77777777" w:rsidR="00DB7F4C" w:rsidRPr="004F58AC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1484144" w14:textId="2AE0A343" w:rsidR="00DB7F4C" w:rsidRPr="004F58AC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F5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13,213</w:t>
            </w:r>
          </w:p>
        </w:tc>
      </w:tr>
      <w:tr w:rsidR="00DB7F4C" w:rsidRPr="005C0BB2" w14:paraId="686385AB" w14:textId="77777777" w:rsidTr="008877B7">
        <w:trPr>
          <w:trHeight w:val="226"/>
        </w:trPr>
        <w:tc>
          <w:tcPr>
            <w:tcW w:w="2970" w:type="dxa"/>
          </w:tcPr>
          <w:p w14:paraId="09C22DFF" w14:textId="77777777" w:rsidR="00DB7F4C" w:rsidRPr="005C0BB2" w:rsidRDefault="00DB7F4C" w:rsidP="00DB7F4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796B3A45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1A75078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AC6D88C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96E3B3E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04E37ED6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6858BE5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6C5493D9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3B8ECDD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DB7F4C" w:rsidRPr="005C0BB2" w14:paraId="44B4FB18" w14:textId="77777777" w:rsidTr="008877B7">
        <w:trPr>
          <w:trHeight w:val="60"/>
        </w:trPr>
        <w:tc>
          <w:tcPr>
            <w:tcW w:w="2970" w:type="dxa"/>
          </w:tcPr>
          <w:p w14:paraId="4D0BD17A" w14:textId="77777777" w:rsidR="00DB7F4C" w:rsidRPr="005C0BB2" w:rsidRDefault="00DB7F4C" w:rsidP="00DB7F4C">
            <w:pPr>
              <w:pStyle w:val="a1"/>
              <w:tabs>
                <w:tab w:val="clear" w:pos="108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597025C9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E668283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9A40B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0072CA2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483FC1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4C2C787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D358D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BAC1BD7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7F4C" w:rsidRPr="005C0BB2" w14:paraId="512EB4D3" w14:textId="77777777" w:rsidTr="008877B7">
        <w:tc>
          <w:tcPr>
            <w:tcW w:w="2970" w:type="dxa"/>
          </w:tcPr>
          <w:p w14:paraId="6E11A873" w14:textId="77777777" w:rsidR="00DB7F4C" w:rsidRPr="005C0BB2" w:rsidRDefault="00DB7F4C" w:rsidP="00DB7F4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720" w:type="dxa"/>
          </w:tcPr>
          <w:p w14:paraId="367830B9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BF2073E" w14:textId="56B95410" w:rsidR="00DB7F4C" w:rsidRPr="005C0BB2" w:rsidRDefault="001A3F16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(866)</w:t>
            </w:r>
          </w:p>
        </w:tc>
        <w:tc>
          <w:tcPr>
            <w:tcW w:w="270" w:type="dxa"/>
          </w:tcPr>
          <w:p w14:paraId="4F0CADCA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473F72D" w14:textId="34E0AC19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5FDE3630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AD1BC28" w14:textId="1CEDC07A" w:rsidR="00DB7F4C" w:rsidRPr="005C0BB2" w:rsidRDefault="00670845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(578)</w:t>
            </w:r>
          </w:p>
        </w:tc>
        <w:tc>
          <w:tcPr>
            <w:tcW w:w="270" w:type="dxa"/>
          </w:tcPr>
          <w:p w14:paraId="0B2C39E1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AB51D38" w14:textId="73CBF53B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</w:tr>
      <w:tr w:rsidR="00DB7F4C" w:rsidRPr="005C0BB2" w14:paraId="68A86B9B" w14:textId="77777777" w:rsidTr="008877B7">
        <w:tc>
          <w:tcPr>
            <w:tcW w:w="2970" w:type="dxa"/>
          </w:tcPr>
          <w:p w14:paraId="07DBE76F" w14:textId="77777777" w:rsidR="00DB7F4C" w:rsidRPr="005C0BB2" w:rsidRDefault="00DB7F4C" w:rsidP="00DB7F4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720" w:type="dxa"/>
          </w:tcPr>
          <w:p w14:paraId="1A4A4C91" w14:textId="77777777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F6815D7" w14:textId="6215E903" w:rsidR="00DB7F4C" w:rsidRPr="005C0BB2" w:rsidRDefault="001A3F16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36F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471AB7AA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704D770" w14:textId="1C222AD1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13,600</w:t>
            </w:r>
          </w:p>
        </w:tc>
        <w:tc>
          <w:tcPr>
            <w:tcW w:w="270" w:type="dxa"/>
          </w:tcPr>
          <w:p w14:paraId="3FC9C5FE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ABD871A" w14:textId="27A7E482" w:rsidR="00DB7F4C" w:rsidRPr="005C0BB2" w:rsidRDefault="00A3515A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8,996</w:t>
            </w:r>
          </w:p>
        </w:tc>
        <w:tc>
          <w:tcPr>
            <w:tcW w:w="270" w:type="dxa"/>
          </w:tcPr>
          <w:p w14:paraId="13F4C485" w14:textId="77777777" w:rsidR="00DB7F4C" w:rsidRPr="005C0BB2" w:rsidRDefault="00DB7F4C" w:rsidP="00DB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3023CE27" w14:textId="787BC88C" w:rsidR="00DB7F4C" w:rsidRPr="005C0BB2" w:rsidRDefault="00DB7F4C" w:rsidP="00DB7F4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13,600</w:t>
            </w:r>
          </w:p>
        </w:tc>
      </w:tr>
    </w:tbl>
    <w:p w14:paraId="2E26E34A" w14:textId="77777777" w:rsidR="008877B7" w:rsidRDefault="008877B7"/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1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37926" w:rsidRPr="005C0BB2" w14:paraId="2486F1B7" w14:textId="77777777" w:rsidTr="008B071F">
        <w:tc>
          <w:tcPr>
            <w:tcW w:w="2961" w:type="dxa"/>
          </w:tcPr>
          <w:p w14:paraId="5B64B6CA" w14:textId="44FB2C2B" w:rsidR="00F37926" w:rsidRPr="005C0BB2" w:rsidRDefault="00F37926" w:rsidP="003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5C1B75E6" w14:textId="7D7E0290" w:rsidR="00F37926" w:rsidRPr="005C0BB2" w:rsidRDefault="00F37926" w:rsidP="00F37926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8098F" w:rsidRPr="005C0BB2" w14:paraId="0D4E2767" w14:textId="77777777" w:rsidTr="008B071F">
        <w:tc>
          <w:tcPr>
            <w:tcW w:w="2961" w:type="dxa"/>
            <w:vMerge w:val="restart"/>
          </w:tcPr>
          <w:p w14:paraId="55734F7A" w14:textId="3EFFDB02" w:rsidR="0048098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43EA757" w14:textId="77777777" w:rsidR="0048098F" w:rsidRPr="005C0BB2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</w:t>
            </w:r>
          </w:p>
          <w:p w14:paraId="67F3C84E" w14:textId="07667A97" w:rsidR="0048098F" w:rsidRPr="005C0BB2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0" w:type="dxa"/>
            <w:gridSpan w:val="5"/>
          </w:tcPr>
          <w:p w14:paraId="0E58357A" w14:textId="3D8B53AB" w:rsidR="0048098F" w:rsidRPr="005C0BB2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3F94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9083454" w14:textId="77777777" w:rsidR="0048098F" w:rsidRPr="005C0BB2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7ACC5E64" w14:textId="497692EB" w:rsidR="0048098F" w:rsidRPr="005C0BB2" w:rsidRDefault="0048098F" w:rsidP="004809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3F94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877B7" w:rsidRPr="005C0BB2" w14:paraId="3E5AC6AC" w14:textId="77777777" w:rsidTr="008B071F">
        <w:trPr>
          <w:trHeight w:val="60"/>
        </w:trPr>
        <w:tc>
          <w:tcPr>
            <w:tcW w:w="2961" w:type="dxa"/>
            <w:vMerge/>
          </w:tcPr>
          <w:p w14:paraId="0A4A64AD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04F48C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026856F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9E6B6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098577" w14:textId="77777777" w:rsidR="00D35CDF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7274C9D4" w14:textId="3F2705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6FB1A5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FEC283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78DE93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FF9614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32D4D97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0668E7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F357F5" w14:textId="1B132D23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2E823D87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7F309E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790FAB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877B7" w:rsidRPr="005C0BB2" w14:paraId="5881F4CA" w14:textId="77777777" w:rsidTr="008B071F">
        <w:tc>
          <w:tcPr>
            <w:tcW w:w="2961" w:type="dxa"/>
          </w:tcPr>
          <w:p w14:paraId="3B848D20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6726D9E4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877B7" w:rsidRPr="005C0BB2" w14:paraId="22BAE247" w14:textId="77777777" w:rsidTr="008B071F">
        <w:trPr>
          <w:cantSplit/>
        </w:trPr>
        <w:tc>
          <w:tcPr>
            <w:tcW w:w="2961" w:type="dxa"/>
          </w:tcPr>
          <w:p w14:paraId="0C98D7FB" w14:textId="044571B1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EA26F8E" w14:textId="61156739" w:rsidR="008877B7" w:rsidRPr="005C0BB2" w:rsidRDefault="00B61B69" w:rsidP="008877B7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</w:tcPr>
          <w:p w14:paraId="189E7D58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133B5BE2" w14:textId="7BC36E88" w:rsidR="008877B7" w:rsidRPr="005C0BB2" w:rsidRDefault="002B7D0C" w:rsidP="008877B7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1B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40A871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368AF1DC" w14:textId="1192FC8E" w:rsidR="008877B7" w:rsidRPr="005C0BB2" w:rsidRDefault="00B61B69" w:rsidP="008877B7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2,280</w:t>
            </w:r>
          </w:p>
        </w:tc>
        <w:tc>
          <w:tcPr>
            <w:tcW w:w="180" w:type="dxa"/>
          </w:tcPr>
          <w:p w14:paraId="0B6D539A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7C2CE3C7" w14:textId="41E49091" w:rsidR="008877B7" w:rsidRPr="005C0BB2" w:rsidRDefault="008877B7" w:rsidP="008877B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612B4945" w14:textId="77777777" w:rsidR="008877B7" w:rsidRPr="005C0BB2" w:rsidRDefault="008877B7" w:rsidP="008877B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4A6BF32" w14:textId="04DD5D13" w:rsidR="008877B7" w:rsidRPr="005C0BB2" w:rsidRDefault="008877B7" w:rsidP="008877B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1C01C6EB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B38F27A" w14:textId="6264ABDF" w:rsidR="008877B7" w:rsidRPr="005C0BB2" w:rsidRDefault="008877B7" w:rsidP="008877B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</w:tr>
      <w:tr w:rsidR="008877B7" w:rsidRPr="005C0BB2" w14:paraId="75FEC292" w14:textId="77777777" w:rsidTr="008B071F">
        <w:trPr>
          <w:cantSplit/>
        </w:trPr>
        <w:tc>
          <w:tcPr>
            <w:tcW w:w="2961" w:type="dxa"/>
          </w:tcPr>
          <w:p w14:paraId="76877ADB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81252F" w14:textId="5F02693F" w:rsidR="008877B7" w:rsidRPr="005C0BB2" w:rsidRDefault="00B61B69" w:rsidP="008877B7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</w:tcPr>
          <w:p w14:paraId="637C5F34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D33A5" w14:textId="6EAB6BF0" w:rsidR="008877B7" w:rsidRPr="005C0BB2" w:rsidRDefault="002B7D0C" w:rsidP="008877B7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61B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930E0B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B8E9250" w14:textId="5B5CF7C7" w:rsidR="008877B7" w:rsidRPr="005C0BB2" w:rsidRDefault="00B61B69" w:rsidP="008877B7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2,280</w:t>
            </w:r>
          </w:p>
        </w:tc>
        <w:tc>
          <w:tcPr>
            <w:tcW w:w="180" w:type="dxa"/>
          </w:tcPr>
          <w:p w14:paraId="378FEA7E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723BF0A" w14:textId="053487A4" w:rsidR="008877B7" w:rsidRPr="005C0BB2" w:rsidRDefault="008877B7" w:rsidP="008877B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21649F41" w14:textId="77777777" w:rsidR="008877B7" w:rsidRPr="005C0BB2" w:rsidRDefault="008877B7" w:rsidP="008877B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3E3211" w14:textId="187CA435" w:rsidR="008877B7" w:rsidRPr="005C0BB2" w:rsidRDefault="008877B7" w:rsidP="008877B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69138B84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DDC42E3" w14:textId="1E4FDFD4" w:rsidR="008877B7" w:rsidRPr="005C0BB2" w:rsidRDefault="008877B7" w:rsidP="008877B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805</w:t>
            </w:r>
          </w:p>
        </w:tc>
      </w:tr>
    </w:tbl>
    <w:p w14:paraId="41D49776" w14:textId="77777777" w:rsidR="008B071F" w:rsidRDefault="008B071F">
      <w: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B3313" w:rsidRPr="005C0BB2" w14:paraId="5C7CBB04" w14:textId="77777777" w:rsidTr="000525F0">
        <w:tc>
          <w:tcPr>
            <w:tcW w:w="3240" w:type="dxa"/>
          </w:tcPr>
          <w:p w14:paraId="70FB8A52" w14:textId="58048E51" w:rsidR="004B3313" w:rsidRPr="005C0BB2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104FB26D" w14:textId="77777777" w:rsidR="004B3313" w:rsidRPr="005C0BB2" w:rsidRDefault="00202672" w:rsidP="004A7AB0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313" w:rsidRPr="005C0BB2" w14:paraId="149165C1" w14:textId="77777777" w:rsidTr="000525F0">
        <w:tc>
          <w:tcPr>
            <w:tcW w:w="3240" w:type="dxa"/>
            <w:vMerge w:val="restart"/>
          </w:tcPr>
          <w:p w14:paraId="18FD0D9C" w14:textId="77777777" w:rsidR="008877B7" w:rsidRPr="005C0BB2" w:rsidRDefault="008877B7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F925E7" w14:textId="77777777" w:rsidR="0048098F" w:rsidRPr="005C0BB2" w:rsidRDefault="00A5549E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48098F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ที่รับรู้ในกำไรขาดทุน</w:t>
            </w:r>
          </w:p>
          <w:p w14:paraId="381F63DE" w14:textId="22C1AA36" w:rsidR="00A5549E" w:rsidRPr="005C0BB2" w:rsidRDefault="0048098F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0" w:type="dxa"/>
            <w:gridSpan w:val="5"/>
          </w:tcPr>
          <w:p w14:paraId="27470634" w14:textId="3E83B37E" w:rsidR="004B3313" w:rsidRPr="005C0BB2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3F94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AC5C876" w14:textId="77777777" w:rsidR="004B3313" w:rsidRPr="005C0BB2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40A85353" w14:textId="07ED9EDE" w:rsidR="004B3313" w:rsidRPr="005C0BB2" w:rsidRDefault="004B3313" w:rsidP="00415DF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3F94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877B7" w:rsidRPr="005C0BB2" w14:paraId="3A00D913" w14:textId="77777777" w:rsidTr="000525F0">
        <w:tc>
          <w:tcPr>
            <w:tcW w:w="3240" w:type="dxa"/>
            <w:vMerge/>
          </w:tcPr>
          <w:p w14:paraId="28F96559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B1BEB5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77EDE225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8EB7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7702FE" w14:textId="77777777" w:rsidR="00386699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15B4FB31" w14:textId="2D01C1DD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155241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015E14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8316A2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0817E0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488A9BD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E4AECB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129A9C" w14:textId="3F3DD43B" w:rsidR="008877B7" w:rsidRPr="005C0BB2" w:rsidRDefault="00386699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8877B7"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5C205A0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E9261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A22897A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B3313" w:rsidRPr="005C0BB2" w14:paraId="3389E148" w14:textId="77777777" w:rsidTr="000525F0">
        <w:tc>
          <w:tcPr>
            <w:tcW w:w="3240" w:type="dxa"/>
          </w:tcPr>
          <w:p w14:paraId="4D9479E1" w14:textId="77777777" w:rsidR="004B3313" w:rsidRPr="005C0BB2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54148D9F" w14:textId="77777777" w:rsidR="004B3313" w:rsidRPr="005C0BB2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61B69" w:rsidRPr="005C0BB2" w14:paraId="67DE8531" w14:textId="77777777" w:rsidTr="000525F0">
        <w:trPr>
          <w:cantSplit/>
        </w:trPr>
        <w:tc>
          <w:tcPr>
            <w:tcW w:w="3240" w:type="dxa"/>
          </w:tcPr>
          <w:p w14:paraId="4B945CCD" w14:textId="59C2DFE5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15B8EF8E" w14:textId="449BBE66" w:rsidR="00B61B69" w:rsidRPr="005C0BB2" w:rsidRDefault="00B61B69" w:rsidP="00B61B69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</w:tcPr>
          <w:p w14:paraId="72CACE35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6955CD39" w14:textId="57DEE03D" w:rsidR="00B61B69" w:rsidRPr="005C0BB2" w:rsidRDefault="00A7583A" w:rsidP="00B61B69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1B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AEFB38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22E86252" w14:textId="3C49B324" w:rsidR="00B61B69" w:rsidRPr="005C0BB2" w:rsidRDefault="00B61B69" w:rsidP="00B61B69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2,280</w:t>
            </w:r>
          </w:p>
        </w:tc>
        <w:tc>
          <w:tcPr>
            <w:tcW w:w="180" w:type="dxa"/>
          </w:tcPr>
          <w:p w14:paraId="4810A880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421CFFA1" w14:textId="4A0DB450" w:rsidR="00B61B69" w:rsidRPr="005C0BB2" w:rsidRDefault="00B61B69" w:rsidP="00B61B6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6D87A81D" w14:textId="77777777" w:rsidR="00B61B69" w:rsidRPr="005C0BB2" w:rsidRDefault="00B61B69" w:rsidP="00B61B6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8495E91" w14:textId="31CAAD4A" w:rsidR="00B61B69" w:rsidRPr="005C0BB2" w:rsidRDefault="00B61B69" w:rsidP="00B61B69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01BDA83D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3EBCB2E" w14:textId="4A16D541" w:rsidR="00B61B69" w:rsidRPr="005C0BB2" w:rsidRDefault="00B61B69" w:rsidP="00B61B6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</w:tr>
      <w:tr w:rsidR="00B61B69" w:rsidRPr="005C0BB2" w14:paraId="456BA31A" w14:textId="77777777" w:rsidTr="000525F0">
        <w:trPr>
          <w:cantSplit/>
        </w:trPr>
        <w:tc>
          <w:tcPr>
            <w:tcW w:w="3240" w:type="dxa"/>
          </w:tcPr>
          <w:p w14:paraId="5EA8A5B4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E9E2BB" w14:textId="726A40AB" w:rsidR="00B61B69" w:rsidRPr="005C0BB2" w:rsidRDefault="00B61B69" w:rsidP="00B61B69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</w:tcPr>
          <w:p w14:paraId="55ABC878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A3687B3" w14:textId="5FBCF06E" w:rsidR="00B61B69" w:rsidRPr="005C0BB2" w:rsidRDefault="00A7583A" w:rsidP="00B61B69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61B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00AB47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B7A70D" w14:textId="3AF7FD0A" w:rsidR="00B61B69" w:rsidRPr="005C0BB2" w:rsidRDefault="00B61B69" w:rsidP="00B61B69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2,280</w:t>
            </w:r>
          </w:p>
        </w:tc>
        <w:tc>
          <w:tcPr>
            <w:tcW w:w="180" w:type="dxa"/>
          </w:tcPr>
          <w:p w14:paraId="6590528C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CBBA0DE" w14:textId="3F1C299D" w:rsidR="00B61B69" w:rsidRPr="005C0BB2" w:rsidRDefault="00B61B69" w:rsidP="00B61B6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751766F2" w14:textId="77777777" w:rsidR="00B61B69" w:rsidRPr="005C0BB2" w:rsidRDefault="00B61B69" w:rsidP="00B61B6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D54D53" w14:textId="4CF50950" w:rsidR="00B61B69" w:rsidRPr="005C0BB2" w:rsidRDefault="00B61B69" w:rsidP="00B61B69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1B0422ED" w14:textId="77777777" w:rsidR="00B61B69" w:rsidRPr="005C0BB2" w:rsidRDefault="00B61B69" w:rsidP="00B6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8BC934D" w14:textId="2E6C99CE" w:rsidR="00B61B69" w:rsidRPr="005C0BB2" w:rsidRDefault="00B61B69" w:rsidP="00B61B6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805</w:t>
            </w:r>
          </w:p>
        </w:tc>
      </w:tr>
    </w:tbl>
    <w:p w14:paraId="0BB66E4E" w14:textId="77777777" w:rsidR="00F6544F" w:rsidRPr="005C0BB2" w:rsidRDefault="00F6544F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D5CE3C7" w14:textId="2D64B668" w:rsidR="00970032" w:rsidRPr="005C0BB2" w:rsidRDefault="00970032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การกระทบยอดเพื่อหาอัตราภาษีเงินได้ที่แท้จริง</w:t>
      </w:r>
    </w:p>
    <w:p w14:paraId="7F9B2022" w14:textId="77777777" w:rsidR="00970032" w:rsidRPr="005C0BB2" w:rsidRDefault="0097003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8" w:name="_Hlk25831530"/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F6544F" w:rsidRPr="005C0BB2" w14:paraId="7E8CD342" w14:textId="77777777" w:rsidTr="00B45D2A">
        <w:tc>
          <w:tcPr>
            <w:tcW w:w="4140" w:type="dxa"/>
          </w:tcPr>
          <w:p w14:paraId="5C7F0F54" w14:textId="77777777" w:rsidR="00F6544F" w:rsidRPr="005C0BB2" w:rsidRDefault="00F6544F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591E681C" w14:textId="171F981A" w:rsidR="00F6544F" w:rsidRPr="005C0BB2" w:rsidRDefault="00F6544F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1EC3" w:rsidRPr="005C0BB2" w14:paraId="22351054" w14:textId="77777777" w:rsidTr="00531721">
        <w:tc>
          <w:tcPr>
            <w:tcW w:w="4140" w:type="dxa"/>
          </w:tcPr>
          <w:p w14:paraId="7B918A0D" w14:textId="77777777" w:rsidR="00EB1EC3" w:rsidRPr="005C0BB2" w:rsidRDefault="00EB1EC3" w:rsidP="00EB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96A1753" w14:textId="4971C38B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44F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10" w:type="dxa"/>
            <w:gridSpan w:val="2"/>
          </w:tcPr>
          <w:p w14:paraId="160D95B5" w14:textId="1CE5A9B9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44F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B1EC3" w:rsidRPr="005C0BB2" w14:paraId="3B7B4BEE" w14:textId="77777777" w:rsidTr="00531721">
        <w:tc>
          <w:tcPr>
            <w:tcW w:w="4140" w:type="dxa"/>
          </w:tcPr>
          <w:p w14:paraId="68C03C9B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1FB33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56E94C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EEB3D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74A3658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EC3" w:rsidRPr="005C0BB2" w14:paraId="4204CFA4" w14:textId="77777777" w:rsidTr="00531721">
        <w:tc>
          <w:tcPr>
            <w:tcW w:w="4140" w:type="dxa"/>
          </w:tcPr>
          <w:p w14:paraId="041CB96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1C3B7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27BE23C4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446ED957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6B94AED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544F" w:rsidRPr="005C0BB2" w14:paraId="16048C6A" w14:textId="77777777" w:rsidTr="00531721">
        <w:tc>
          <w:tcPr>
            <w:tcW w:w="4140" w:type="dxa"/>
          </w:tcPr>
          <w:p w14:paraId="4D9E9687" w14:textId="255E337C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58018B9D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55E651" w14:textId="1786A6B4" w:rsidR="00F6544F" w:rsidRPr="005C0BB2" w:rsidRDefault="000659CB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34,494</w:t>
            </w:r>
          </w:p>
        </w:tc>
        <w:tc>
          <w:tcPr>
            <w:tcW w:w="1080" w:type="dxa"/>
          </w:tcPr>
          <w:p w14:paraId="50719AED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514659" w14:textId="16273DA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79,586</w:t>
            </w:r>
          </w:p>
        </w:tc>
      </w:tr>
      <w:tr w:rsidR="00F6544F" w:rsidRPr="005C0BB2" w14:paraId="5D7055EF" w14:textId="77777777" w:rsidTr="00531721">
        <w:tc>
          <w:tcPr>
            <w:tcW w:w="4140" w:type="dxa"/>
          </w:tcPr>
          <w:p w14:paraId="478B8E4E" w14:textId="77777777" w:rsidR="00F6544F" w:rsidRPr="005C0BB2" w:rsidRDefault="00F6544F" w:rsidP="00F6544F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FDF3155" w14:textId="21C881D9" w:rsidR="00F6544F" w:rsidRPr="005C0BB2" w:rsidRDefault="00FE029A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747267" w14:textId="3D58DD5F" w:rsidR="00F6544F" w:rsidRPr="005C0BB2" w:rsidRDefault="000659CB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6,899</w:t>
            </w:r>
          </w:p>
        </w:tc>
        <w:tc>
          <w:tcPr>
            <w:tcW w:w="1080" w:type="dxa"/>
          </w:tcPr>
          <w:p w14:paraId="4E55C22B" w14:textId="7317FEA4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B06C2EA" w14:textId="22E5950F" w:rsidR="00F6544F" w:rsidRPr="005C0BB2" w:rsidRDefault="00F6544F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15,917</w:t>
            </w:r>
          </w:p>
        </w:tc>
      </w:tr>
      <w:tr w:rsidR="00F6544F" w:rsidRPr="005C0BB2" w14:paraId="2F9F3C98" w14:textId="77777777" w:rsidTr="00531721">
        <w:tc>
          <w:tcPr>
            <w:tcW w:w="4140" w:type="dxa"/>
          </w:tcPr>
          <w:p w14:paraId="399DA43E" w14:textId="77777777" w:rsidR="00F6544F" w:rsidRPr="005C0BB2" w:rsidRDefault="00F6544F" w:rsidP="00F6544F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FB2A002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B1637D" w14:textId="24345245" w:rsidR="00F6544F" w:rsidRPr="005C0BB2" w:rsidRDefault="00A37E1A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080" w:type="dxa"/>
          </w:tcPr>
          <w:p w14:paraId="5A428880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7B8B63" w14:textId="3B20167D" w:rsidR="00F6544F" w:rsidRPr="005C0BB2" w:rsidRDefault="00F6544F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F6544F" w:rsidRPr="005C0BB2" w14:paraId="185616C9" w14:textId="77777777" w:rsidTr="00531721">
        <w:tc>
          <w:tcPr>
            <w:tcW w:w="4140" w:type="dxa"/>
          </w:tcPr>
          <w:p w14:paraId="0AE44EB7" w14:textId="77777777" w:rsidR="00F6544F" w:rsidRPr="005C0BB2" w:rsidRDefault="00F6544F" w:rsidP="00F6544F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73AC7E7F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7DBAEF" w14:textId="0D721F77" w:rsidR="00F6544F" w:rsidRPr="005C0BB2" w:rsidRDefault="000659CB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(449)</w:t>
            </w:r>
          </w:p>
        </w:tc>
        <w:tc>
          <w:tcPr>
            <w:tcW w:w="1080" w:type="dxa"/>
          </w:tcPr>
          <w:p w14:paraId="617932C5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9DA881" w14:textId="2D368340" w:rsidR="00F6544F" w:rsidRPr="005C0BB2" w:rsidRDefault="00F6544F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(2,864)</w:t>
            </w:r>
          </w:p>
        </w:tc>
      </w:tr>
      <w:tr w:rsidR="00F6544F" w:rsidRPr="005C0BB2" w14:paraId="3B50FD0D" w14:textId="77777777" w:rsidTr="0084577F">
        <w:tc>
          <w:tcPr>
            <w:tcW w:w="4140" w:type="dxa"/>
          </w:tcPr>
          <w:p w14:paraId="39B4E028" w14:textId="6D8B93CF" w:rsidR="00F6544F" w:rsidRPr="005C0BB2" w:rsidRDefault="00F6544F" w:rsidP="00F6544F">
            <w:pPr>
              <w:pStyle w:val="a1"/>
              <w:tabs>
                <w:tab w:val="clear" w:pos="1080"/>
              </w:tabs>
              <w:ind w:left="34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ผลขาดทุนในปีปัจจุบันที่ไม่รับรู้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B083A47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34CC8E" w14:textId="77777777" w:rsidR="000659CB" w:rsidRDefault="000659CB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B0B2ED" w14:textId="6EBEA186" w:rsidR="00F6544F" w:rsidRPr="005C0BB2" w:rsidRDefault="000659CB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</w:t>
            </w:r>
            <w:r w:rsidR="009C68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080" w:type="dxa"/>
          </w:tcPr>
          <w:p w14:paraId="56CCEEC2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F07F51" w14:textId="3F67CFB9" w:rsidR="00F6544F" w:rsidRPr="005C0BB2" w:rsidRDefault="00F6544F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</w:t>
            </w:r>
          </w:p>
        </w:tc>
      </w:tr>
      <w:tr w:rsidR="008877B7" w:rsidRPr="005C0BB2" w14:paraId="1E3AE3B5" w14:textId="77777777" w:rsidTr="000525F0">
        <w:tc>
          <w:tcPr>
            <w:tcW w:w="4140" w:type="dxa"/>
          </w:tcPr>
          <w:p w14:paraId="7A276FCE" w14:textId="2ED80AB4" w:rsidR="008877B7" w:rsidRPr="005C0BB2" w:rsidRDefault="008877B7" w:rsidP="00F6544F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ภาษีปีก่อน</w:t>
            </w:r>
            <w:r w:rsidR="000525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 ที่บันทึกส</w:t>
            </w:r>
            <w:r w:rsidR="00E1005E">
              <w:rPr>
                <w:rFonts w:asciiTheme="majorBidi" w:hAnsiTheme="majorBidi" w:cstheme="majorBidi" w:hint="cs"/>
                <w:sz w:val="28"/>
                <w:szCs w:val="28"/>
                <w:cs/>
              </w:rPr>
              <w:t>ู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งไป</w:t>
            </w:r>
          </w:p>
        </w:tc>
        <w:tc>
          <w:tcPr>
            <w:tcW w:w="1080" w:type="dxa"/>
          </w:tcPr>
          <w:p w14:paraId="55F9345C" w14:textId="1BCCDBFE" w:rsidR="008877B7" w:rsidRPr="005C0BB2" w:rsidRDefault="008877B7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5A9772" w14:textId="6C87EA32" w:rsidR="008877B7" w:rsidRPr="005C0BB2" w:rsidRDefault="00D1195C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1080" w:type="dxa"/>
          </w:tcPr>
          <w:p w14:paraId="3270CB14" w14:textId="77777777" w:rsidR="008877B7" w:rsidRPr="005C0BB2" w:rsidRDefault="008877B7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C2B8FDD" w14:textId="3890167D" w:rsidR="008877B7" w:rsidRPr="005C0BB2" w:rsidRDefault="008877B7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6544F" w:rsidRPr="005C0BB2" w14:paraId="28FB0802" w14:textId="77777777" w:rsidTr="000525F0">
        <w:tc>
          <w:tcPr>
            <w:tcW w:w="4140" w:type="dxa"/>
          </w:tcPr>
          <w:p w14:paraId="146F19A0" w14:textId="193C2E3E" w:rsidR="00F6544F" w:rsidRPr="005C0BB2" w:rsidRDefault="00CB6F58" w:rsidP="00F6544F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</w:tcPr>
          <w:p w14:paraId="0536C321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E87EB7" w14:textId="22761354" w:rsidR="00F6544F" w:rsidRPr="005C0BB2" w:rsidRDefault="00A37E1A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(433)</w:t>
            </w:r>
          </w:p>
        </w:tc>
        <w:tc>
          <w:tcPr>
            <w:tcW w:w="1080" w:type="dxa"/>
          </w:tcPr>
          <w:p w14:paraId="1251EF07" w14:textId="77777777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4B8A06" w14:textId="776057DC" w:rsidR="00F6544F" w:rsidRPr="005C0BB2" w:rsidRDefault="00F6544F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F6544F" w:rsidRPr="005C0BB2" w14:paraId="5C31A64A" w14:textId="77777777" w:rsidTr="005609D9">
        <w:tc>
          <w:tcPr>
            <w:tcW w:w="4140" w:type="dxa"/>
          </w:tcPr>
          <w:p w14:paraId="2D089F29" w14:textId="77777777" w:rsidR="00F6544F" w:rsidRPr="005C0BB2" w:rsidRDefault="00F6544F" w:rsidP="00F6544F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CEADA7" w14:textId="7D8D737F" w:rsidR="00F6544F" w:rsidRPr="005C0BB2" w:rsidRDefault="00C66295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E8BDA1" w14:textId="050791EA" w:rsidR="00F6544F" w:rsidRPr="005C0BB2" w:rsidRDefault="00D1195C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8,708</w:t>
            </w:r>
          </w:p>
        </w:tc>
        <w:tc>
          <w:tcPr>
            <w:tcW w:w="1080" w:type="dxa"/>
          </w:tcPr>
          <w:p w14:paraId="10BF9ACA" w14:textId="0ED082B1" w:rsidR="00F6544F" w:rsidRPr="005C0BB2" w:rsidRDefault="00F6544F" w:rsidP="00F6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A1EDEF" w14:textId="5BE67B93" w:rsidR="00F6544F" w:rsidRPr="005C0BB2" w:rsidRDefault="00F6544F" w:rsidP="00F6544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13,600</w:t>
            </w:r>
          </w:p>
        </w:tc>
      </w:tr>
      <w:bookmarkEnd w:id="8"/>
    </w:tbl>
    <w:p w14:paraId="6141AE23" w14:textId="49F0ED45" w:rsidR="00875346" w:rsidRDefault="00875346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ACB4A5B" w14:textId="77777777" w:rsidR="00875346" w:rsidRDefault="00875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DC46C1" w:rsidRPr="005C0BB2" w14:paraId="7C5AE7F3" w14:textId="77777777" w:rsidTr="00531721">
        <w:tc>
          <w:tcPr>
            <w:tcW w:w="4140" w:type="dxa"/>
          </w:tcPr>
          <w:p w14:paraId="34460E83" w14:textId="77777777" w:rsidR="00DC46C1" w:rsidRPr="005C0BB2" w:rsidRDefault="00DC46C1" w:rsidP="0026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EA789B5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12F" w:rsidRPr="005C0BB2" w14:paraId="447C2EB8" w14:textId="77777777" w:rsidTr="00531721">
        <w:tc>
          <w:tcPr>
            <w:tcW w:w="4140" w:type="dxa"/>
          </w:tcPr>
          <w:p w14:paraId="46815794" w14:textId="77777777" w:rsidR="00A1212F" w:rsidRPr="005C0BB2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B099DCF" w14:textId="159DF1FD" w:rsidR="00A1212F" w:rsidRPr="005C0BB2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36E7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10" w:type="dxa"/>
            <w:gridSpan w:val="2"/>
          </w:tcPr>
          <w:p w14:paraId="6AF7EE41" w14:textId="659608C9" w:rsidR="00A1212F" w:rsidRPr="005C0BB2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36E7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C46C1" w:rsidRPr="005C0BB2" w14:paraId="5B1EC077" w14:textId="77777777" w:rsidTr="00531721">
        <w:tc>
          <w:tcPr>
            <w:tcW w:w="4140" w:type="dxa"/>
          </w:tcPr>
          <w:p w14:paraId="6B193377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84847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459A2EF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C8E2E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6B774F01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FD9" w:rsidRPr="005C0BB2" w14:paraId="2A3BBFF3" w14:textId="77777777" w:rsidTr="00531721">
        <w:tc>
          <w:tcPr>
            <w:tcW w:w="4140" w:type="dxa"/>
          </w:tcPr>
          <w:p w14:paraId="45CA6CAC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7DB5A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0566CF82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54337077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546E6594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36E7" w:rsidRPr="005C0BB2" w14:paraId="5C1E9A05" w14:textId="77777777" w:rsidTr="007C7652">
        <w:tc>
          <w:tcPr>
            <w:tcW w:w="4140" w:type="dxa"/>
          </w:tcPr>
          <w:p w14:paraId="513F974E" w14:textId="143E1F5C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F9C76DC" w14:textId="77777777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88A281" w14:textId="3F38EEF0" w:rsidR="00FD36E7" w:rsidRPr="005C0BB2" w:rsidRDefault="007C4109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47,764</w:t>
            </w:r>
          </w:p>
        </w:tc>
        <w:tc>
          <w:tcPr>
            <w:tcW w:w="1080" w:type="dxa"/>
          </w:tcPr>
          <w:p w14:paraId="14CED468" w14:textId="77777777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B74D55" w14:textId="6234DE11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81,260</w:t>
            </w:r>
          </w:p>
        </w:tc>
      </w:tr>
      <w:tr w:rsidR="00FD36E7" w:rsidRPr="005C0BB2" w14:paraId="0A04E7E9" w14:textId="77777777" w:rsidTr="007C7652">
        <w:tc>
          <w:tcPr>
            <w:tcW w:w="4140" w:type="dxa"/>
          </w:tcPr>
          <w:p w14:paraId="1D0795C6" w14:textId="77777777" w:rsidR="00FD36E7" w:rsidRPr="005C0BB2" w:rsidRDefault="00FD36E7" w:rsidP="00FD36E7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7098C3E" w14:textId="269A1BBC" w:rsidR="00FD36E7" w:rsidRPr="005F03B2" w:rsidRDefault="005F03B2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03B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561305" w14:textId="53618530" w:rsidR="00FD36E7" w:rsidRPr="005C0BB2" w:rsidRDefault="007C4109" w:rsidP="00FD36E7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9,553</w:t>
            </w:r>
          </w:p>
        </w:tc>
        <w:tc>
          <w:tcPr>
            <w:tcW w:w="1080" w:type="dxa"/>
          </w:tcPr>
          <w:p w14:paraId="05248142" w14:textId="00AA2AAD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7F7DAB" w14:textId="3289844A" w:rsidR="00FD36E7" w:rsidRPr="005C0BB2" w:rsidRDefault="00FD36E7" w:rsidP="00FD36E7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16,252</w:t>
            </w:r>
          </w:p>
        </w:tc>
      </w:tr>
      <w:tr w:rsidR="00FD36E7" w:rsidRPr="005C0BB2" w14:paraId="4F28ECAA" w14:textId="77777777" w:rsidTr="00531721">
        <w:tc>
          <w:tcPr>
            <w:tcW w:w="4140" w:type="dxa"/>
          </w:tcPr>
          <w:p w14:paraId="79418080" w14:textId="77777777" w:rsidR="00FD36E7" w:rsidRPr="005C0BB2" w:rsidRDefault="00FD36E7" w:rsidP="00FD36E7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0EBAACE" w14:textId="77777777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0487DD" w14:textId="4A59C624" w:rsidR="00FD36E7" w:rsidRPr="005C0BB2" w:rsidRDefault="00F52806" w:rsidP="00FD36E7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080" w:type="dxa"/>
          </w:tcPr>
          <w:p w14:paraId="64DCF9C2" w14:textId="77777777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666477" w14:textId="2F64C046" w:rsidR="00FD36E7" w:rsidRPr="005C0BB2" w:rsidRDefault="00FD36E7" w:rsidP="00FD36E7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FD36E7" w:rsidRPr="005C0BB2" w14:paraId="6F0EE6F7" w14:textId="77777777" w:rsidTr="000525F0">
        <w:tc>
          <w:tcPr>
            <w:tcW w:w="4140" w:type="dxa"/>
          </w:tcPr>
          <w:p w14:paraId="700C21E0" w14:textId="77777777" w:rsidR="00FD36E7" w:rsidRPr="005C0BB2" w:rsidRDefault="00FD36E7" w:rsidP="00FD36E7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1C7C92B3" w14:textId="77777777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14AE79" w14:textId="182EBEBD" w:rsidR="00FD36E7" w:rsidRPr="005C0BB2" w:rsidRDefault="007C4109" w:rsidP="00FD36E7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(449)</w:t>
            </w:r>
          </w:p>
        </w:tc>
        <w:tc>
          <w:tcPr>
            <w:tcW w:w="1080" w:type="dxa"/>
          </w:tcPr>
          <w:p w14:paraId="1E7642CF" w14:textId="77777777" w:rsidR="00FD36E7" w:rsidRPr="005C0BB2" w:rsidRDefault="00FD36E7" w:rsidP="00F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EDB393" w14:textId="40F7A802" w:rsidR="00FD36E7" w:rsidRPr="005C0BB2" w:rsidRDefault="00FD36E7" w:rsidP="00FD36E7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(2,86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525F0" w:rsidRPr="005C0BB2" w14:paraId="10863E9E" w14:textId="77777777" w:rsidTr="000525F0">
        <w:tc>
          <w:tcPr>
            <w:tcW w:w="4140" w:type="dxa"/>
          </w:tcPr>
          <w:p w14:paraId="1D893176" w14:textId="663EC2DE" w:rsidR="000525F0" w:rsidRPr="008877B7" w:rsidRDefault="000525F0" w:rsidP="0098490B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ภาษีปีก่อน</w:t>
            </w:r>
            <w:r w:rsidR="000318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ๆ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ที่บันทึกสูงไป</w:t>
            </w:r>
          </w:p>
        </w:tc>
        <w:tc>
          <w:tcPr>
            <w:tcW w:w="1080" w:type="dxa"/>
          </w:tcPr>
          <w:p w14:paraId="333B4D9D" w14:textId="77777777" w:rsidR="000525F0" w:rsidRPr="005C0BB2" w:rsidRDefault="000525F0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1D6066" w14:textId="72486B15" w:rsidR="000525F0" w:rsidRPr="005C0BB2" w:rsidRDefault="00486381" w:rsidP="0098490B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1080" w:type="dxa"/>
          </w:tcPr>
          <w:p w14:paraId="5307CCCB" w14:textId="77777777" w:rsidR="000525F0" w:rsidRPr="005C0BB2" w:rsidRDefault="000525F0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487A3C" w14:textId="1C84C767" w:rsidR="000525F0" w:rsidRPr="005C0BB2" w:rsidRDefault="000525F0" w:rsidP="0098490B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B6F58" w:rsidRPr="005C0BB2" w14:paraId="0B702B0C" w14:textId="77777777" w:rsidTr="000525F0">
        <w:tc>
          <w:tcPr>
            <w:tcW w:w="4140" w:type="dxa"/>
          </w:tcPr>
          <w:p w14:paraId="29BF8665" w14:textId="54B4F738" w:rsidR="00CB6F58" w:rsidRPr="005C0BB2" w:rsidRDefault="00CB6F58" w:rsidP="00CB6F58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3393A37D" w14:textId="77777777" w:rsidR="00CB6F58" w:rsidRPr="005C0BB2" w:rsidRDefault="00CB6F58" w:rsidP="00CB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F3C13C" w14:textId="64D9F603" w:rsidR="00CB6F58" w:rsidRPr="005C0BB2" w:rsidRDefault="00F52806" w:rsidP="00CB6F58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(145)</w:t>
            </w:r>
          </w:p>
        </w:tc>
        <w:tc>
          <w:tcPr>
            <w:tcW w:w="1080" w:type="dxa"/>
          </w:tcPr>
          <w:p w14:paraId="3F48F7EF" w14:textId="77777777" w:rsidR="00CB6F58" w:rsidRPr="005C0BB2" w:rsidRDefault="00CB6F58" w:rsidP="00CB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5C5D32" w14:textId="25F902C8" w:rsidR="00CB6F58" w:rsidRPr="005C0BB2" w:rsidRDefault="00CB6F58" w:rsidP="00CB6F58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CB6F58" w:rsidRPr="005C0BB2" w14:paraId="79A552D6" w14:textId="77777777" w:rsidTr="00531721">
        <w:tc>
          <w:tcPr>
            <w:tcW w:w="4140" w:type="dxa"/>
          </w:tcPr>
          <w:p w14:paraId="693023C7" w14:textId="77777777" w:rsidR="00CB6F58" w:rsidRPr="005C0BB2" w:rsidRDefault="00CB6F58" w:rsidP="00CB6F58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6D980E0" w14:textId="56E82F49" w:rsidR="00CB6F58" w:rsidRPr="005C0BB2" w:rsidRDefault="00AB75D3" w:rsidP="00CB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320DAF" w14:textId="7A16F751" w:rsidR="00CB6F58" w:rsidRPr="005C0BB2" w:rsidRDefault="00CB6F58" w:rsidP="00CB6F58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8,996</w:t>
            </w:r>
          </w:p>
        </w:tc>
        <w:tc>
          <w:tcPr>
            <w:tcW w:w="1080" w:type="dxa"/>
          </w:tcPr>
          <w:p w14:paraId="4843B33D" w14:textId="7430D6DB" w:rsidR="00CB6F58" w:rsidRPr="005C0BB2" w:rsidRDefault="00CB6F58" w:rsidP="00CB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3FFBA2" w14:textId="3A4A9C3D" w:rsidR="00CB6F58" w:rsidRPr="005C0BB2" w:rsidRDefault="00CB6F58" w:rsidP="00CB6F58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13,600</w:t>
            </w:r>
          </w:p>
        </w:tc>
      </w:tr>
    </w:tbl>
    <w:p w14:paraId="1EBC2D35" w14:textId="77777777" w:rsidR="00F51E41" w:rsidRPr="005C0BB2" w:rsidRDefault="00F51E41" w:rsidP="00F353F4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660F8CF" w14:textId="2A5C5112" w:rsidR="00F51E41" w:rsidRPr="005C0BB2" w:rsidRDefault="00F51E41" w:rsidP="00F51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รายการเคลื่อนไหวของสินทรัพย์ภาษีเงินได้รอการตัดบัญชีที่เกิดขึ้นในระหว่างปีสิ้นสุดวันที่</w:t>
      </w:r>
      <w:r w:rsidR="00CF6B0A" w:rsidRPr="005C0BB2">
        <w:rPr>
          <w:rFonts w:asciiTheme="majorBidi" w:hAnsiTheme="majorBidi" w:cstheme="majorBidi"/>
          <w:sz w:val="28"/>
          <w:szCs w:val="28"/>
        </w:rPr>
        <w:t xml:space="preserve"> 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F6B0A" w:rsidRPr="005C0BB2">
        <w:rPr>
          <w:rFonts w:asciiTheme="majorBidi" w:hAnsiTheme="majorBidi" w:cstheme="majorBidi"/>
          <w:sz w:val="28"/>
          <w:szCs w:val="28"/>
        </w:rPr>
        <w:t>2563</w:t>
      </w:r>
      <w:r w:rsidR="00465CD5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F6B0A" w:rsidRPr="005C0BB2">
        <w:rPr>
          <w:rFonts w:asciiTheme="majorBidi" w:hAnsiTheme="majorBidi" w:cstheme="majorBidi"/>
          <w:sz w:val="28"/>
          <w:szCs w:val="28"/>
        </w:rPr>
        <w:t>2562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0124F9C" w14:textId="77777777" w:rsidR="00004E25" w:rsidRPr="005C0BB2" w:rsidRDefault="00004E25" w:rsidP="0000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F51E41" w:rsidRPr="005C0BB2" w14:paraId="21F28C1B" w14:textId="77777777" w:rsidTr="000F2E9A">
        <w:tc>
          <w:tcPr>
            <w:tcW w:w="3600" w:type="dxa"/>
          </w:tcPr>
          <w:p w14:paraId="4B846CA3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2487D10" w14:textId="0B36293C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1E41" w:rsidRPr="005C0BB2" w14:paraId="62C86C83" w14:textId="77777777" w:rsidTr="000F2E9A">
        <w:tc>
          <w:tcPr>
            <w:tcW w:w="3600" w:type="dxa"/>
          </w:tcPr>
          <w:p w14:paraId="70F5B19C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BAAA8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EA19D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C4AA874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472D2842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E4136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A7E07" w:rsidRPr="005C0BB2" w14:paraId="2180DC4C" w14:textId="77777777" w:rsidTr="000F2E9A">
        <w:tc>
          <w:tcPr>
            <w:tcW w:w="3600" w:type="dxa"/>
            <w:shd w:val="clear" w:color="auto" w:fill="auto"/>
          </w:tcPr>
          <w:p w14:paraId="1AC007C9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77852" w14:textId="3D821393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7CFB48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CCD72" w14:textId="27D680A4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B726FAB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032EA7B" w14:textId="0D9EB29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4C5A581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F210F2" w14:textId="6C59FF4D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7E07" w:rsidRPr="005C0BB2" w14:paraId="6BB0CF6E" w14:textId="77777777" w:rsidTr="000F2E9A">
        <w:tc>
          <w:tcPr>
            <w:tcW w:w="3600" w:type="dxa"/>
            <w:shd w:val="clear" w:color="auto" w:fill="auto"/>
          </w:tcPr>
          <w:p w14:paraId="71F5757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A8463F" w14:textId="4235B85B" w:rsidR="001A7E07" w:rsidRPr="00C44FD5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029BCE0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3AE497" w14:textId="6B11E70C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46041B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BC6A1B7" w14:textId="1C355033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2E36A9D8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1E9E70" w14:textId="53A4305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E07" w:rsidRPr="005C0BB2" w14:paraId="7E40AF46" w14:textId="77777777" w:rsidTr="000F2E9A">
        <w:tc>
          <w:tcPr>
            <w:tcW w:w="3600" w:type="dxa"/>
            <w:shd w:val="clear" w:color="auto" w:fill="auto"/>
          </w:tcPr>
          <w:p w14:paraId="5BE3034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026861" w14:textId="319EF34D" w:rsidR="001A7E07" w:rsidRPr="00C44FD5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44FD5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C44FD5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3</w:t>
            </w:r>
            <w:r w:rsidRPr="00C44FD5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A6B2F0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8C915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470FC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4354DB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" w:type="dxa"/>
          </w:tcPr>
          <w:p w14:paraId="6BF41CA8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FC4070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7E07" w:rsidRPr="005C0BB2" w14:paraId="2E41D5C7" w14:textId="77777777" w:rsidTr="000F2E9A">
        <w:tc>
          <w:tcPr>
            <w:tcW w:w="3600" w:type="dxa"/>
          </w:tcPr>
          <w:p w14:paraId="2628650A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6B8E54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1A7E07" w:rsidRPr="005C0BB2" w14:paraId="2CD95256" w14:textId="77777777" w:rsidTr="000F2E9A">
        <w:tc>
          <w:tcPr>
            <w:tcW w:w="3600" w:type="dxa"/>
          </w:tcPr>
          <w:p w14:paraId="368D59EA" w14:textId="15D33C21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760" w:type="dxa"/>
            <w:gridSpan w:val="7"/>
          </w:tcPr>
          <w:p w14:paraId="67BF3175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1A7E07" w:rsidRPr="005C0BB2" w14:paraId="2791A9E3" w14:textId="77777777" w:rsidTr="000F2E9A">
        <w:tc>
          <w:tcPr>
            <w:tcW w:w="3600" w:type="dxa"/>
          </w:tcPr>
          <w:p w14:paraId="2EB2F14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DE532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28173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1081D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51C031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7146DC48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467DB71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FE677E0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A7E07" w:rsidRPr="005C0BB2" w14:paraId="649C48D3" w14:textId="77777777" w:rsidTr="000F2E9A">
        <w:tc>
          <w:tcPr>
            <w:tcW w:w="3600" w:type="dxa"/>
          </w:tcPr>
          <w:p w14:paraId="1A2F3751" w14:textId="5B03BDCA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1170" w:type="dxa"/>
          </w:tcPr>
          <w:p w14:paraId="2069EDB4" w14:textId="14B6D35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7,163</w:t>
            </w:r>
          </w:p>
        </w:tc>
        <w:tc>
          <w:tcPr>
            <w:tcW w:w="270" w:type="dxa"/>
          </w:tcPr>
          <w:p w14:paraId="1AD0CC9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7465BAE" w14:textId="3F3E00DA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(620)</w:t>
            </w:r>
          </w:p>
        </w:tc>
        <w:tc>
          <w:tcPr>
            <w:tcW w:w="270" w:type="dxa"/>
          </w:tcPr>
          <w:p w14:paraId="4138085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DA4BB30" w14:textId="57516831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3ADE22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C9B11B" w14:textId="728B1975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</w:tr>
      <w:tr w:rsidR="001A7E07" w:rsidRPr="005C0BB2" w14:paraId="4D4929B6" w14:textId="77777777" w:rsidTr="000F2E9A">
        <w:tc>
          <w:tcPr>
            <w:tcW w:w="3600" w:type="dxa"/>
          </w:tcPr>
          <w:p w14:paraId="38FE8D70" w14:textId="7B9C32DD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884DE3A" w14:textId="53D4CD5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3C4E170F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AD778F0" w14:textId="464D0063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(26)</w:t>
            </w:r>
          </w:p>
        </w:tc>
        <w:tc>
          <w:tcPr>
            <w:tcW w:w="270" w:type="dxa"/>
          </w:tcPr>
          <w:p w14:paraId="57474489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41D2232" w14:textId="69170121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CB5BD9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73382DFD" w14:textId="5D5C81AE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1A7E07" w:rsidRPr="005C0BB2" w14:paraId="2AFC9408" w14:textId="77777777" w:rsidTr="000F2E9A">
        <w:tc>
          <w:tcPr>
            <w:tcW w:w="3600" w:type="dxa"/>
          </w:tcPr>
          <w:p w14:paraId="5AA2B5B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F214ED9" w14:textId="2251AA0C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129</w:t>
            </w:r>
          </w:p>
        </w:tc>
        <w:tc>
          <w:tcPr>
            <w:tcW w:w="270" w:type="dxa"/>
          </w:tcPr>
          <w:p w14:paraId="2BDAA4D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DF37771" w14:textId="1BC64081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176</w:t>
            </w:r>
          </w:p>
        </w:tc>
        <w:tc>
          <w:tcPr>
            <w:tcW w:w="270" w:type="dxa"/>
          </w:tcPr>
          <w:p w14:paraId="003A1CFF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0770853" w14:textId="32934D5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187400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3CAF4526" w14:textId="1929F63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305</w:t>
            </w:r>
          </w:p>
        </w:tc>
      </w:tr>
      <w:tr w:rsidR="001A7E07" w:rsidRPr="005C0BB2" w14:paraId="7E618F78" w14:textId="77777777" w:rsidTr="000F2E9A">
        <w:tc>
          <w:tcPr>
            <w:tcW w:w="3600" w:type="dxa"/>
          </w:tcPr>
          <w:p w14:paraId="36C7B1F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6029637" w14:textId="7970EB99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233</w:t>
            </w:r>
          </w:p>
        </w:tc>
        <w:tc>
          <w:tcPr>
            <w:tcW w:w="270" w:type="dxa"/>
          </w:tcPr>
          <w:p w14:paraId="4C4974C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911C3FF" w14:textId="27B2CF84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185</w:t>
            </w:r>
          </w:p>
        </w:tc>
        <w:tc>
          <w:tcPr>
            <w:tcW w:w="270" w:type="dxa"/>
          </w:tcPr>
          <w:p w14:paraId="7998CEF9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6490F47" w14:textId="5809FFB4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BDC1B7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6177E9F" w14:textId="2D200823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</w:tr>
      <w:tr w:rsidR="001A7E07" w:rsidRPr="005C0BB2" w14:paraId="051B8F0C" w14:textId="77777777" w:rsidTr="000F2E9A">
        <w:tc>
          <w:tcPr>
            <w:tcW w:w="3600" w:type="dxa"/>
          </w:tcPr>
          <w:p w14:paraId="6DFA9879" w14:textId="4885C38F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1B845C7" w14:textId="3F9D6D1A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59CBD1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0ECF9AC" w14:textId="39BD3B7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232</w:t>
            </w:r>
          </w:p>
        </w:tc>
        <w:tc>
          <w:tcPr>
            <w:tcW w:w="270" w:type="dxa"/>
          </w:tcPr>
          <w:p w14:paraId="4E33392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E23E515" w14:textId="2B8B81AA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21829A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02A909" w14:textId="345253DB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232</w:t>
            </w:r>
          </w:p>
        </w:tc>
      </w:tr>
      <w:tr w:rsidR="001A7E07" w:rsidRPr="005C0BB2" w14:paraId="356AB216" w14:textId="77777777" w:rsidTr="000F2E9A">
        <w:tc>
          <w:tcPr>
            <w:tcW w:w="3600" w:type="dxa"/>
          </w:tcPr>
          <w:p w14:paraId="7FC9FC94" w14:textId="143C0AC1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6D3B8770" w14:textId="77777777" w:rsidR="001A7E07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980A2E0" w14:textId="33807D8B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</w:tcPr>
          <w:p w14:paraId="46F534A8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80ED48" w14:textId="77777777" w:rsidR="001A7E07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8338E85" w14:textId="52BBE0EC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0" w:type="dxa"/>
          </w:tcPr>
          <w:p w14:paraId="5CEF4D4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D77795F" w14:textId="77777777" w:rsidR="001A7E07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6375334D" w14:textId="523414A6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(570)</w:t>
            </w:r>
          </w:p>
        </w:tc>
        <w:tc>
          <w:tcPr>
            <w:tcW w:w="304" w:type="dxa"/>
          </w:tcPr>
          <w:p w14:paraId="223DF0E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E227E" w14:textId="77777777" w:rsidR="001A7E07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444FB55" w14:textId="79E5E251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361</w:t>
            </w:r>
          </w:p>
        </w:tc>
      </w:tr>
      <w:tr w:rsidR="001A7E07" w:rsidRPr="005C0BB2" w14:paraId="2B1F0937" w14:textId="77777777" w:rsidTr="000F2E9A">
        <w:tc>
          <w:tcPr>
            <w:tcW w:w="3600" w:type="dxa"/>
          </w:tcPr>
          <w:p w14:paraId="593ED76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A42FD" w14:textId="5EF392FB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0248C31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70573E" w14:textId="3E2ED5FF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</w:tcPr>
          <w:p w14:paraId="3CCFA6D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54145C1" w14:textId="65C49486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341DABF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5A2A8B" w14:textId="3D10DAAB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851</w:t>
            </w:r>
          </w:p>
        </w:tc>
      </w:tr>
      <w:tr w:rsidR="001A7E07" w:rsidRPr="005C0BB2" w14:paraId="6E88D24D" w14:textId="77777777" w:rsidTr="000F2E9A">
        <w:tc>
          <w:tcPr>
            <w:tcW w:w="3600" w:type="dxa"/>
          </w:tcPr>
          <w:p w14:paraId="60B13A0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0CF1F9" w14:textId="03F6BFB5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8,416</w:t>
            </w:r>
          </w:p>
        </w:tc>
        <w:tc>
          <w:tcPr>
            <w:tcW w:w="270" w:type="dxa"/>
          </w:tcPr>
          <w:p w14:paraId="2DAB8A7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ECBD9F" w14:textId="0AC969A8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70" w:type="dxa"/>
          </w:tcPr>
          <w:p w14:paraId="1D3338E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11BD6D4" w14:textId="556EE9D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(570)</w:t>
            </w:r>
          </w:p>
        </w:tc>
        <w:tc>
          <w:tcPr>
            <w:tcW w:w="304" w:type="dxa"/>
          </w:tcPr>
          <w:p w14:paraId="340D711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B82C51" w14:textId="04A2139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8,712</w:t>
            </w:r>
          </w:p>
        </w:tc>
      </w:tr>
    </w:tbl>
    <w:p w14:paraId="5433E616" w14:textId="77777777" w:rsidR="000525F0" w:rsidRDefault="000525F0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CF6B0A" w:rsidRPr="005C0BB2" w14:paraId="0C046380" w14:textId="77777777" w:rsidTr="000F2E9A">
        <w:tc>
          <w:tcPr>
            <w:tcW w:w="3600" w:type="dxa"/>
          </w:tcPr>
          <w:p w14:paraId="4C398560" w14:textId="5E75470F" w:rsidR="00CF6B0A" w:rsidRPr="005C0BB2" w:rsidRDefault="00CF6B0A" w:rsidP="000F2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5BE991A" w14:textId="503A92E9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6B0A" w:rsidRPr="005C0BB2" w14:paraId="63CB716F" w14:textId="77777777" w:rsidTr="000F2E9A">
        <w:tc>
          <w:tcPr>
            <w:tcW w:w="3600" w:type="dxa"/>
          </w:tcPr>
          <w:p w14:paraId="1F69CBF1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C196F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A822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74F1453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66F8A6B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1B28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F6B0A" w:rsidRPr="005C0BB2" w14:paraId="7467E586" w14:textId="77777777" w:rsidTr="000F2E9A">
        <w:tc>
          <w:tcPr>
            <w:tcW w:w="3600" w:type="dxa"/>
            <w:shd w:val="clear" w:color="auto" w:fill="auto"/>
          </w:tcPr>
          <w:p w14:paraId="0ECBA1B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08B78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A74ECFD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47BED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41032105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30168234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6A8DC00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0BF2A1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F6B0A" w:rsidRPr="005C0BB2" w14:paraId="39293D09" w14:textId="77777777" w:rsidTr="000F2E9A">
        <w:tc>
          <w:tcPr>
            <w:tcW w:w="3600" w:type="dxa"/>
            <w:shd w:val="clear" w:color="auto" w:fill="auto"/>
          </w:tcPr>
          <w:p w14:paraId="50DD3A1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0B753A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1C9D143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1DCCF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7F4CD5AD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1AE45A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55B328F4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36FA3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6B0A" w:rsidRPr="005C0BB2" w14:paraId="0D566933" w14:textId="77777777" w:rsidTr="000F2E9A">
        <w:tc>
          <w:tcPr>
            <w:tcW w:w="3600" w:type="dxa"/>
          </w:tcPr>
          <w:p w14:paraId="7E17592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60C554E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CF6B0A" w:rsidRPr="005C0BB2" w14:paraId="7360E9C6" w14:textId="77777777" w:rsidTr="000F2E9A">
        <w:tc>
          <w:tcPr>
            <w:tcW w:w="3600" w:type="dxa"/>
          </w:tcPr>
          <w:p w14:paraId="470E901C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760" w:type="dxa"/>
            <w:gridSpan w:val="7"/>
          </w:tcPr>
          <w:p w14:paraId="14BB600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CF6B0A" w:rsidRPr="005C0BB2" w14:paraId="0C7F5453" w14:textId="77777777" w:rsidTr="000F2E9A">
        <w:tc>
          <w:tcPr>
            <w:tcW w:w="3600" w:type="dxa"/>
          </w:tcPr>
          <w:p w14:paraId="67F5585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4A4AA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F1FEFF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744DE9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81D4D1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3722F7D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538BE64D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90EEBF8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F6B0A" w:rsidRPr="005C0BB2" w14:paraId="452AAA8A" w14:textId="77777777" w:rsidTr="000F2E9A">
        <w:tc>
          <w:tcPr>
            <w:tcW w:w="3600" w:type="dxa"/>
          </w:tcPr>
          <w:p w14:paraId="0BD2B5B8" w14:textId="4FA679FB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 w:rsidR="006A7A0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ใต้สัญญาเช่าซื้อ</w:t>
            </w:r>
          </w:p>
        </w:tc>
        <w:tc>
          <w:tcPr>
            <w:tcW w:w="1170" w:type="dxa"/>
          </w:tcPr>
          <w:p w14:paraId="2D9204D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6,536</w:t>
            </w:r>
          </w:p>
        </w:tc>
        <w:tc>
          <w:tcPr>
            <w:tcW w:w="270" w:type="dxa"/>
          </w:tcPr>
          <w:p w14:paraId="55D0CABA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5FE2FDD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(898)</w:t>
            </w:r>
          </w:p>
        </w:tc>
        <w:tc>
          <w:tcPr>
            <w:tcW w:w="270" w:type="dxa"/>
          </w:tcPr>
          <w:p w14:paraId="437F198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E02837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17A540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0CF59A3C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5,638</w:t>
            </w:r>
          </w:p>
        </w:tc>
      </w:tr>
      <w:tr w:rsidR="00CF6B0A" w:rsidRPr="005C0BB2" w14:paraId="69AC17F8" w14:textId="77777777" w:rsidTr="000F2E9A">
        <w:tc>
          <w:tcPr>
            <w:tcW w:w="3600" w:type="dxa"/>
          </w:tcPr>
          <w:p w14:paraId="10DD598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6C18C3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2D7FA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E865FA3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11</w:t>
            </w:r>
          </w:p>
        </w:tc>
        <w:tc>
          <w:tcPr>
            <w:tcW w:w="270" w:type="dxa"/>
          </w:tcPr>
          <w:p w14:paraId="640FDEB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4FE0A910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8C2B1B0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602795D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11</w:t>
            </w:r>
          </w:p>
        </w:tc>
      </w:tr>
      <w:tr w:rsidR="00CF6B0A" w:rsidRPr="005C0BB2" w14:paraId="604159B1" w14:textId="77777777" w:rsidTr="000F2E9A">
        <w:tc>
          <w:tcPr>
            <w:tcW w:w="3600" w:type="dxa"/>
          </w:tcPr>
          <w:p w14:paraId="0A206E2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92E4E3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18</w:t>
            </w:r>
          </w:p>
        </w:tc>
        <w:tc>
          <w:tcPr>
            <w:tcW w:w="270" w:type="dxa"/>
          </w:tcPr>
          <w:p w14:paraId="207C8155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37A676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70</w:t>
            </w:r>
          </w:p>
        </w:tc>
        <w:tc>
          <w:tcPr>
            <w:tcW w:w="270" w:type="dxa"/>
          </w:tcPr>
          <w:p w14:paraId="69DEC0B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21946A47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5BDDCF0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6FD1D76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88</w:t>
            </w:r>
          </w:p>
        </w:tc>
      </w:tr>
      <w:tr w:rsidR="00CF6B0A" w:rsidRPr="005C0BB2" w14:paraId="2493A578" w14:textId="77777777" w:rsidTr="000F2E9A">
        <w:tc>
          <w:tcPr>
            <w:tcW w:w="3600" w:type="dxa"/>
          </w:tcPr>
          <w:p w14:paraId="461ABC08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AAC6BD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90</w:t>
            </w:r>
          </w:p>
        </w:tc>
        <w:tc>
          <w:tcPr>
            <w:tcW w:w="270" w:type="dxa"/>
          </w:tcPr>
          <w:p w14:paraId="13B26815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E4FB7F5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143</w:t>
            </w:r>
          </w:p>
        </w:tc>
        <w:tc>
          <w:tcPr>
            <w:tcW w:w="270" w:type="dxa"/>
          </w:tcPr>
          <w:p w14:paraId="1351130A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285422BA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3EC506F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7A94A4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233</w:t>
            </w:r>
          </w:p>
        </w:tc>
      </w:tr>
      <w:tr w:rsidR="00CF6B0A" w:rsidRPr="005C0BB2" w14:paraId="1D80757F" w14:textId="77777777" w:rsidTr="000F2E9A">
        <w:tc>
          <w:tcPr>
            <w:tcW w:w="3600" w:type="dxa"/>
          </w:tcPr>
          <w:p w14:paraId="4F3FA2F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575CBF2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C1EA6B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70" w:type="dxa"/>
          </w:tcPr>
          <w:p w14:paraId="5EEFA3DC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E0AC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AA08F05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</w:tcPr>
          <w:p w14:paraId="5C9B9007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6F134E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7E86A1DB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(201)</w:t>
            </w:r>
          </w:p>
        </w:tc>
        <w:tc>
          <w:tcPr>
            <w:tcW w:w="304" w:type="dxa"/>
          </w:tcPr>
          <w:p w14:paraId="0DFC540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2F978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0D52F3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536</w:t>
            </w:r>
          </w:p>
        </w:tc>
      </w:tr>
      <w:tr w:rsidR="00CF6B0A" w:rsidRPr="005C0BB2" w14:paraId="0AF29F21" w14:textId="77777777" w:rsidTr="000F2E9A">
        <w:tc>
          <w:tcPr>
            <w:tcW w:w="3600" w:type="dxa"/>
          </w:tcPr>
          <w:p w14:paraId="642844ED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E9365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48D6F702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CED92C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0F6E57D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72C611F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C969477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CA6788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</w:tr>
      <w:tr w:rsidR="00CF6B0A" w:rsidRPr="005C0BB2" w14:paraId="6E194B2E" w14:textId="77777777" w:rsidTr="000F2E9A">
        <w:tc>
          <w:tcPr>
            <w:tcW w:w="3600" w:type="dxa"/>
          </w:tcPr>
          <w:p w14:paraId="18CF7CD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54BB9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7,421</w:t>
            </w:r>
          </w:p>
        </w:tc>
        <w:tc>
          <w:tcPr>
            <w:tcW w:w="270" w:type="dxa"/>
          </w:tcPr>
          <w:p w14:paraId="5F66EF91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017528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387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1F82D1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38E68F9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(201)</w:t>
            </w:r>
          </w:p>
        </w:tc>
        <w:tc>
          <w:tcPr>
            <w:tcW w:w="304" w:type="dxa"/>
          </w:tcPr>
          <w:p w14:paraId="00206616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F90A9E" w14:textId="77777777" w:rsidR="00CF6B0A" w:rsidRPr="005C0BB2" w:rsidRDefault="00CF6B0A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6,833</w:t>
            </w:r>
          </w:p>
        </w:tc>
      </w:tr>
    </w:tbl>
    <w:p w14:paraId="75700BB8" w14:textId="77777777" w:rsidR="00465CD5" w:rsidRPr="005C0BB2" w:rsidRDefault="00465CD5" w:rsidP="00465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465CD5" w:rsidRPr="005C0BB2" w14:paraId="68959BC8" w14:textId="77777777" w:rsidTr="00B45D2A">
        <w:trPr>
          <w:tblHeader/>
        </w:trPr>
        <w:tc>
          <w:tcPr>
            <w:tcW w:w="3600" w:type="dxa"/>
          </w:tcPr>
          <w:p w14:paraId="667E81DC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E48C40B" w14:textId="7222E39C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D5" w:rsidRPr="005C0BB2" w14:paraId="0F9BF76E" w14:textId="77777777" w:rsidTr="00B45D2A">
        <w:trPr>
          <w:tblHeader/>
        </w:trPr>
        <w:tc>
          <w:tcPr>
            <w:tcW w:w="3600" w:type="dxa"/>
          </w:tcPr>
          <w:p w14:paraId="4E8633E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2F6FF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A5DB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63F92CF6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693EB54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BE464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A5454" w:rsidRPr="005C0BB2" w14:paraId="7F551B2B" w14:textId="77777777" w:rsidTr="00B45D2A">
        <w:trPr>
          <w:tblHeader/>
        </w:trPr>
        <w:tc>
          <w:tcPr>
            <w:tcW w:w="3600" w:type="dxa"/>
            <w:shd w:val="clear" w:color="auto" w:fill="auto"/>
          </w:tcPr>
          <w:p w14:paraId="1409BF7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2DE25" w14:textId="47F7FA4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A1107D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660C7" w14:textId="1921F65D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9B897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DF44AAE" w14:textId="438E32DC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2FE1C98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FC40F8" w14:textId="1D1C05BA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A5454" w:rsidRPr="005C0BB2" w14:paraId="63024A49" w14:textId="77777777" w:rsidTr="00B45D2A">
        <w:trPr>
          <w:tblHeader/>
        </w:trPr>
        <w:tc>
          <w:tcPr>
            <w:tcW w:w="3600" w:type="dxa"/>
            <w:shd w:val="clear" w:color="auto" w:fill="auto"/>
          </w:tcPr>
          <w:p w14:paraId="588ECF6E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89742" w14:textId="0F48A40D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398FB92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C023CD" w14:textId="477C6D6F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B2A669C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4AF412A" w14:textId="0B7F055B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3263E7F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C5A972" w14:textId="22FD3938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5454" w:rsidRPr="005C0BB2" w14:paraId="026F83A3" w14:textId="77777777" w:rsidTr="00B45D2A">
        <w:trPr>
          <w:tblHeader/>
        </w:trPr>
        <w:tc>
          <w:tcPr>
            <w:tcW w:w="3600" w:type="dxa"/>
            <w:shd w:val="clear" w:color="auto" w:fill="auto"/>
          </w:tcPr>
          <w:p w14:paraId="59FD0A9D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D1681" w14:textId="6770ABA3" w:rsidR="00BA5454" w:rsidRPr="00C44FD5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44FD5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C44FD5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3</w:t>
            </w:r>
            <w:r w:rsidRPr="00C44FD5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EA53B2A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DB8E1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E75F1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F38324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" w:type="dxa"/>
          </w:tcPr>
          <w:p w14:paraId="19EC97D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8AF897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5454" w:rsidRPr="005C0BB2" w14:paraId="1FC298C8" w14:textId="77777777" w:rsidTr="00B45D2A">
        <w:trPr>
          <w:tblHeader/>
        </w:trPr>
        <w:tc>
          <w:tcPr>
            <w:tcW w:w="3600" w:type="dxa"/>
          </w:tcPr>
          <w:p w14:paraId="7F003FD9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479E522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BA5454" w:rsidRPr="005C0BB2" w14:paraId="25F98581" w14:textId="77777777" w:rsidTr="00B45D2A">
        <w:trPr>
          <w:tblHeader/>
        </w:trPr>
        <w:tc>
          <w:tcPr>
            <w:tcW w:w="3600" w:type="dxa"/>
          </w:tcPr>
          <w:p w14:paraId="076BF8BE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760" w:type="dxa"/>
            <w:gridSpan w:val="7"/>
          </w:tcPr>
          <w:p w14:paraId="54323A7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BA5454" w:rsidRPr="005C0BB2" w14:paraId="0896E71A" w14:textId="77777777" w:rsidTr="00B45D2A">
        <w:tc>
          <w:tcPr>
            <w:tcW w:w="3600" w:type="dxa"/>
          </w:tcPr>
          <w:p w14:paraId="7083680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C3A96ED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BCFFE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63B219D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296D7C7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2FE0B261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5A27F8D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A826CD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5454" w:rsidRPr="005C0BB2" w14:paraId="243D5010" w14:textId="77777777" w:rsidTr="00B45D2A">
        <w:tc>
          <w:tcPr>
            <w:tcW w:w="3600" w:type="dxa"/>
          </w:tcPr>
          <w:p w14:paraId="202C863F" w14:textId="4F5D87CA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ใต้สัญญาเช่าซื้อ</w:t>
            </w:r>
          </w:p>
        </w:tc>
        <w:tc>
          <w:tcPr>
            <w:tcW w:w="1170" w:type="dxa"/>
          </w:tcPr>
          <w:p w14:paraId="6726E265" w14:textId="6D43A42B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7,163</w:t>
            </w:r>
          </w:p>
        </w:tc>
        <w:tc>
          <w:tcPr>
            <w:tcW w:w="270" w:type="dxa"/>
          </w:tcPr>
          <w:p w14:paraId="59C82FC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FDDE57E" w14:textId="4555DFA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(620)</w:t>
            </w:r>
          </w:p>
        </w:tc>
        <w:tc>
          <w:tcPr>
            <w:tcW w:w="270" w:type="dxa"/>
          </w:tcPr>
          <w:p w14:paraId="2EBA0AC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23D80BD" w14:textId="25845D5E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C80AED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FBF9829" w14:textId="07C11F1B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</w:tr>
      <w:tr w:rsidR="00BA5454" w:rsidRPr="005C0BB2" w14:paraId="5DBC26EC" w14:textId="77777777" w:rsidTr="00B45D2A">
        <w:tc>
          <w:tcPr>
            <w:tcW w:w="3600" w:type="dxa"/>
          </w:tcPr>
          <w:p w14:paraId="5F353054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68C0167" w14:textId="14C51BF4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28</w:t>
            </w:r>
          </w:p>
        </w:tc>
        <w:tc>
          <w:tcPr>
            <w:tcW w:w="270" w:type="dxa"/>
          </w:tcPr>
          <w:p w14:paraId="141E7BB3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07C4D1A" w14:textId="6BB0728E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(26)</w:t>
            </w:r>
          </w:p>
        </w:tc>
        <w:tc>
          <w:tcPr>
            <w:tcW w:w="270" w:type="dxa"/>
          </w:tcPr>
          <w:p w14:paraId="6BA6DECC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BBE17CA" w14:textId="61FEAB33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6A39EF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0E152F16" w14:textId="16D2F8A0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BA5454" w:rsidRPr="005C0BB2" w14:paraId="353935E2" w14:textId="77777777" w:rsidTr="00B45D2A">
        <w:tc>
          <w:tcPr>
            <w:tcW w:w="3600" w:type="dxa"/>
          </w:tcPr>
          <w:p w14:paraId="162E13F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0C0913F" w14:textId="4933E22F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122</w:t>
            </w:r>
          </w:p>
        </w:tc>
        <w:tc>
          <w:tcPr>
            <w:tcW w:w="270" w:type="dxa"/>
          </w:tcPr>
          <w:p w14:paraId="7690DF4C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ED35668" w14:textId="6C5DE9D1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34</w:t>
            </w:r>
          </w:p>
        </w:tc>
        <w:tc>
          <w:tcPr>
            <w:tcW w:w="270" w:type="dxa"/>
          </w:tcPr>
          <w:p w14:paraId="7CA6931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D65EC38" w14:textId="01FAAB6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A23D46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7B98EFEC" w14:textId="7774700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156</w:t>
            </w:r>
          </w:p>
        </w:tc>
      </w:tr>
      <w:tr w:rsidR="00BA5454" w:rsidRPr="005C0BB2" w14:paraId="047B5130" w14:textId="77777777" w:rsidTr="00B45D2A">
        <w:tc>
          <w:tcPr>
            <w:tcW w:w="3600" w:type="dxa"/>
          </w:tcPr>
          <w:p w14:paraId="6ED4F06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A1755F6" w14:textId="003DC3C4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233</w:t>
            </w:r>
          </w:p>
        </w:tc>
        <w:tc>
          <w:tcPr>
            <w:tcW w:w="270" w:type="dxa"/>
          </w:tcPr>
          <w:p w14:paraId="6C49C78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579A944" w14:textId="70755056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185</w:t>
            </w:r>
          </w:p>
        </w:tc>
        <w:tc>
          <w:tcPr>
            <w:tcW w:w="270" w:type="dxa"/>
          </w:tcPr>
          <w:p w14:paraId="075F7A5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4E4E68B" w14:textId="088D78A4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C6D504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8AD1E96" w14:textId="7788040D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</w:tr>
      <w:tr w:rsidR="00BA5454" w:rsidRPr="005C0BB2" w14:paraId="1EF3DE5E" w14:textId="77777777" w:rsidTr="00B45D2A">
        <w:tc>
          <w:tcPr>
            <w:tcW w:w="3600" w:type="dxa"/>
          </w:tcPr>
          <w:p w14:paraId="4C78839E" w14:textId="66F423D9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65E3398" w14:textId="02EB828C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EE16FA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6F4369C" w14:textId="0993A55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205</w:t>
            </w:r>
          </w:p>
        </w:tc>
        <w:tc>
          <w:tcPr>
            <w:tcW w:w="270" w:type="dxa"/>
          </w:tcPr>
          <w:p w14:paraId="31DFC49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0854DA9" w14:textId="4259CFF8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5013BD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B60784C" w14:textId="1053AEB4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205</w:t>
            </w:r>
          </w:p>
        </w:tc>
      </w:tr>
      <w:tr w:rsidR="00BA5454" w:rsidRPr="005C0BB2" w14:paraId="4CBEB91C" w14:textId="77777777" w:rsidTr="00B45D2A">
        <w:tc>
          <w:tcPr>
            <w:tcW w:w="3600" w:type="dxa"/>
          </w:tcPr>
          <w:p w14:paraId="09E6591C" w14:textId="2AC75720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0050F5B7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4F54343" w14:textId="3CEF11D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</w:tcPr>
          <w:p w14:paraId="3022551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E37C6" w14:textId="77777777" w:rsidR="00BA5454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027B8A3" w14:textId="211EAF25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270" w:type="dxa"/>
          </w:tcPr>
          <w:p w14:paraId="7EE3182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062B642" w14:textId="77777777" w:rsidR="00BA5454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6922B9A7" w14:textId="2CE2EDD6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(570)</w:t>
            </w:r>
          </w:p>
        </w:tc>
        <w:tc>
          <w:tcPr>
            <w:tcW w:w="304" w:type="dxa"/>
          </w:tcPr>
          <w:p w14:paraId="7439371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96C26E" w14:textId="77777777" w:rsidR="00BA5454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202B3F6" w14:textId="35F6A4C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242</w:t>
            </w:r>
          </w:p>
        </w:tc>
      </w:tr>
      <w:tr w:rsidR="00BA5454" w:rsidRPr="005C0BB2" w14:paraId="711BD19E" w14:textId="77777777" w:rsidTr="00B45D2A">
        <w:tc>
          <w:tcPr>
            <w:tcW w:w="3600" w:type="dxa"/>
          </w:tcPr>
          <w:p w14:paraId="4BD051B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DBE4ED" w14:textId="3A8B82CD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3BEA0CD9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FBB5E1" w14:textId="0BBB789F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</w:tcPr>
          <w:p w14:paraId="7F7D326E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104A0EC" w14:textId="3C473CA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299E340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FF160" w14:textId="7485654B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851</w:t>
            </w:r>
          </w:p>
        </w:tc>
      </w:tr>
      <w:tr w:rsidR="00BA5454" w:rsidRPr="005C0BB2" w14:paraId="082E15A7" w14:textId="77777777" w:rsidTr="00B45D2A">
        <w:tc>
          <w:tcPr>
            <w:tcW w:w="3600" w:type="dxa"/>
          </w:tcPr>
          <w:p w14:paraId="5345858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1FAC10" w14:textId="3F9A6DF6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8,409</w:t>
            </w:r>
          </w:p>
        </w:tc>
        <w:tc>
          <w:tcPr>
            <w:tcW w:w="270" w:type="dxa"/>
          </w:tcPr>
          <w:p w14:paraId="3318A181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F89479" w14:textId="030EA33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2564D22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7DF0719" w14:textId="6AC62FE1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(570)</w:t>
            </w:r>
          </w:p>
        </w:tc>
        <w:tc>
          <w:tcPr>
            <w:tcW w:w="304" w:type="dxa"/>
          </w:tcPr>
          <w:p w14:paraId="3220174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91C44" w14:textId="5B516CC1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8,417</w:t>
            </w:r>
          </w:p>
        </w:tc>
      </w:tr>
    </w:tbl>
    <w:p w14:paraId="6B015CF1" w14:textId="77777777" w:rsidR="00465CD5" w:rsidRPr="005C0BB2" w:rsidRDefault="00465CD5" w:rsidP="00465CD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465CD5" w:rsidRPr="005C0BB2" w14:paraId="27152FEF" w14:textId="77777777" w:rsidTr="00B45D2A">
        <w:trPr>
          <w:tblHeader/>
        </w:trPr>
        <w:tc>
          <w:tcPr>
            <w:tcW w:w="3600" w:type="dxa"/>
          </w:tcPr>
          <w:p w14:paraId="2E57690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A645B73" w14:textId="3F82D840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D5" w:rsidRPr="005C0BB2" w14:paraId="7837EFC1" w14:textId="77777777" w:rsidTr="00B45D2A">
        <w:trPr>
          <w:tblHeader/>
        </w:trPr>
        <w:tc>
          <w:tcPr>
            <w:tcW w:w="3600" w:type="dxa"/>
          </w:tcPr>
          <w:p w14:paraId="72DC9F8A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E1686C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FB14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5F1CE6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48885A27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F7530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65CD5" w:rsidRPr="005C0BB2" w14:paraId="40170D00" w14:textId="77777777" w:rsidTr="00B45D2A">
        <w:trPr>
          <w:tblHeader/>
        </w:trPr>
        <w:tc>
          <w:tcPr>
            <w:tcW w:w="3600" w:type="dxa"/>
            <w:shd w:val="clear" w:color="auto" w:fill="auto"/>
          </w:tcPr>
          <w:p w14:paraId="14F5A74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1EA1C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530894F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1082DF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7E79A9C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C7358C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10211B77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2769E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65CD5" w:rsidRPr="005C0BB2" w14:paraId="3A3C8F91" w14:textId="77777777" w:rsidTr="00B45D2A">
        <w:trPr>
          <w:tblHeader/>
        </w:trPr>
        <w:tc>
          <w:tcPr>
            <w:tcW w:w="3600" w:type="dxa"/>
            <w:shd w:val="clear" w:color="auto" w:fill="auto"/>
          </w:tcPr>
          <w:p w14:paraId="4F5A8E6B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167B6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9892B22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4895D5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41A90E7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0D9C5E92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42E4C621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91B79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65CD5" w:rsidRPr="005C0BB2" w14:paraId="63B813B4" w14:textId="77777777" w:rsidTr="00B45D2A">
        <w:trPr>
          <w:tblHeader/>
        </w:trPr>
        <w:tc>
          <w:tcPr>
            <w:tcW w:w="3600" w:type="dxa"/>
          </w:tcPr>
          <w:p w14:paraId="405C8F9B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39FE16A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465CD5" w:rsidRPr="005C0BB2" w14:paraId="1166941B" w14:textId="77777777" w:rsidTr="00B45D2A">
        <w:trPr>
          <w:tblHeader/>
        </w:trPr>
        <w:tc>
          <w:tcPr>
            <w:tcW w:w="3600" w:type="dxa"/>
          </w:tcPr>
          <w:p w14:paraId="27D8D71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5760" w:type="dxa"/>
            <w:gridSpan w:val="7"/>
          </w:tcPr>
          <w:p w14:paraId="44BFE951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465CD5" w:rsidRPr="005C0BB2" w14:paraId="7439FA06" w14:textId="77777777" w:rsidTr="00B45D2A">
        <w:tc>
          <w:tcPr>
            <w:tcW w:w="3600" w:type="dxa"/>
          </w:tcPr>
          <w:p w14:paraId="274C94D2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FF5FAE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AA8509B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629237A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42B8A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61B243B1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0EDBCE85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18E8967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65CD5" w:rsidRPr="005C0BB2" w14:paraId="13D3E2E7" w14:textId="77777777" w:rsidTr="00B45D2A">
        <w:tc>
          <w:tcPr>
            <w:tcW w:w="3600" w:type="dxa"/>
          </w:tcPr>
          <w:p w14:paraId="6F39AE90" w14:textId="73EB68C6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 w:rsidR="00EA6B8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ใต้สัญญาเช่าซื้อ</w:t>
            </w:r>
          </w:p>
        </w:tc>
        <w:tc>
          <w:tcPr>
            <w:tcW w:w="1170" w:type="dxa"/>
          </w:tcPr>
          <w:p w14:paraId="12EACA3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6,536</w:t>
            </w:r>
          </w:p>
        </w:tc>
        <w:tc>
          <w:tcPr>
            <w:tcW w:w="270" w:type="dxa"/>
          </w:tcPr>
          <w:p w14:paraId="545C7C37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163AD2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(898)</w:t>
            </w:r>
          </w:p>
        </w:tc>
        <w:tc>
          <w:tcPr>
            <w:tcW w:w="270" w:type="dxa"/>
          </w:tcPr>
          <w:p w14:paraId="1EDB794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4C7B34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C350CD2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A39BB5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5,638</w:t>
            </w:r>
          </w:p>
        </w:tc>
      </w:tr>
      <w:tr w:rsidR="00465CD5" w:rsidRPr="005C0BB2" w14:paraId="5D34060C" w14:textId="77777777" w:rsidTr="00B45D2A">
        <w:tc>
          <w:tcPr>
            <w:tcW w:w="3600" w:type="dxa"/>
          </w:tcPr>
          <w:p w14:paraId="42B46EB1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F074DA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3BA35C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8F7057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11</w:t>
            </w:r>
          </w:p>
        </w:tc>
        <w:tc>
          <w:tcPr>
            <w:tcW w:w="270" w:type="dxa"/>
          </w:tcPr>
          <w:p w14:paraId="679AA36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27B0D65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35BD9BE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4612E04F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11</w:t>
            </w:r>
          </w:p>
        </w:tc>
      </w:tr>
      <w:tr w:rsidR="00465CD5" w:rsidRPr="005C0BB2" w14:paraId="55968580" w14:textId="77777777" w:rsidTr="00B45D2A">
        <w:tc>
          <w:tcPr>
            <w:tcW w:w="3600" w:type="dxa"/>
          </w:tcPr>
          <w:p w14:paraId="2FD8E1E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E5F828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18</w:t>
            </w:r>
          </w:p>
        </w:tc>
        <w:tc>
          <w:tcPr>
            <w:tcW w:w="270" w:type="dxa"/>
          </w:tcPr>
          <w:p w14:paraId="211F81E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C78DB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70</w:t>
            </w:r>
          </w:p>
        </w:tc>
        <w:tc>
          <w:tcPr>
            <w:tcW w:w="270" w:type="dxa"/>
          </w:tcPr>
          <w:p w14:paraId="129405D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3B1B01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2BD8D7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1CE9EF85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88</w:t>
            </w:r>
          </w:p>
        </w:tc>
      </w:tr>
      <w:tr w:rsidR="00465CD5" w:rsidRPr="005C0BB2" w14:paraId="5A60E1AF" w14:textId="77777777" w:rsidTr="00B45D2A">
        <w:tc>
          <w:tcPr>
            <w:tcW w:w="3600" w:type="dxa"/>
          </w:tcPr>
          <w:p w14:paraId="0A8C6495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46FB5CE1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90</w:t>
            </w:r>
          </w:p>
        </w:tc>
        <w:tc>
          <w:tcPr>
            <w:tcW w:w="270" w:type="dxa"/>
          </w:tcPr>
          <w:p w14:paraId="3426F8C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622F0B7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143</w:t>
            </w:r>
          </w:p>
        </w:tc>
        <w:tc>
          <w:tcPr>
            <w:tcW w:w="270" w:type="dxa"/>
          </w:tcPr>
          <w:p w14:paraId="1579711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EF3C28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87A08EA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CB4AD16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233</w:t>
            </w:r>
          </w:p>
        </w:tc>
      </w:tr>
      <w:tr w:rsidR="00465CD5" w:rsidRPr="005C0BB2" w14:paraId="5E9E4E40" w14:textId="77777777" w:rsidTr="00B45D2A">
        <w:tc>
          <w:tcPr>
            <w:tcW w:w="3600" w:type="dxa"/>
          </w:tcPr>
          <w:p w14:paraId="51BED55C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210BFBA5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3C1BEE2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70" w:type="dxa"/>
          </w:tcPr>
          <w:p w14:paraId="1AC4CB0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AEA19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879FEF6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</w:tcPr>
          <w:p w14:paraId="2B370CCB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9F29106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69B285B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(201)</w:t>
            </w:r>
          </w:p>
        </w:tc>
        <w:tc>
          <w:tcPr>
            <w:tcW w:w="304" w:type="dxa"/>
          </w:tcPr>
          <w:p w14:paraId="00C1BFE4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EB3697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19A1181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536</w:t>
            </w:r>
          </w:p>
        </w:tc>
      </w:tr>
      <w:tr w:rsidR="00465CD5" w:rsidRPr="005C0BB2" w14:paraId="2AB37327" w14:textId="77777777" w:rsidTr="00B45D2A">
        <w:tc>
          <w:tcPr>
            <w:tcW w:w="3600" w:type="dxa"/>
          </w:tcPr>
          <w:p w14:paraId="7A2CE146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CB31D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5C44D9C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648A9A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24261CD3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52C8D3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9314FAA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CA15C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</w:tr>
      <w:tr w:rsidR="00465CD5" w:rsidRPr="005C0BB2" w14:paraId="5E674D96" w14:textId="77777777" w:rsidTr="00B45D2A">
        <w:tc>
          <w:tcPr>
            <w:tcW w:w="3600" w:type="dxa"/>
          </w:tcPr>
          <w:p w14:paraId="415567A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75316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7,421</w:t>
            </w:r>
          </w:p>
        </w:tc>
        <w:tc>
          <w:tcPr>
            <w:tcW w:w="270" w:type="dxa"/>
          </w:tcPr>
          <w:p w14:paraId="1EF512D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DF7999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387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A48B9BA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309D19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(201)</w:t>
            </w:r>
          </w:p>
        </w:tc>
        <w:tc>
          <w:tcPr>
            <w:tcW w:w="304" w:type="dxa"/>
          </w:tcPr>
          <w:p w14:paraId="6AB9559B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160268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6,833</w:t>
            </w:r>
          </w:p>
        </w:tc>
      </w:tr>
    </w:tbl>
    <w:p w14:paraId="0732194B" w14:textId="77777777" w:rsidR="00CF6B0A" w:rsidRPr="005C0BB2" w:rsidRDefault="00CF6B0A" w:rsidP="00DC4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705DEAB2" w14:textId="5F3EEA89" w:rsidR="002134A0" w:rsidRPr="005C0BB2" w:rsidRDefault="008877B7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27</w:t>
      </w:r>
      <w:r w:rsidR="00A924F6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A924F6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02142706" w14:textId="77777777" w:rsidR="00515894" w:rsidRPr="005C0BB2" w:rsidRDefault="00515894" w:rsidP="006A147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7"/>
        <w:gridCol w:w="1260"/>
        <w:gridCol w:w="267"/>
        <w:gridCol w:w="1363"/>
        <w:gridCol w:w="268"/>
        <w:gridCol w:w="1232"/>
        <w:gridCol w:w="267"/>
        <w:gridCol w:w="1214"/>
      </w:tblGrid>
      <w:tr w:rsidR="00487D70" w:rsidRPr="005C0BB2" w14:paraId="14799739" w14:textId="77777777" w:rsidTr="00487D70">
        <w:tc>
          <w:tcPr>
            <w:tcW w:w="1916" w:type="pct"/>
          </w:tcPr>
          <w:p w14:paraId="08D357F6" w14:textId="04281F5A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8" w:type="pct"/>
            <w:gridSpan w:val="3"/>
          </w:tcPr>
          <w:p w14:paraId="605E3F65" w14:textId="43823C3C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AB2E4A1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5BF9AD48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65B" w:rsidRPr="005C0BB2" w14:paraId="3B5E53A8" w14:textId="77777777" w:rsidTr="00487D70">
        <w:tc>
          <w:tcPr>
            <w:tcW w:w="1916" w:type="pct"/>
          </w:tcPr>
          <w:p w14:paraId="17AB270C" w14:textId="3DF69BD1" w:rsidR="00C0665B" w:rsidRPr="005C0BB2" w:rsidRDefault="008877B7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62" w:type="pct"/>
          </w:tcPr>
          <w:p w14:paraId="1C05B9D3" w14:textId="0EDB3A38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22B68B8D" w14:textId="7777777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50146707" w14:textId="0B552AB9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pct"/>
          </w:tcPr>
          <w:p w14:paraId="39C16A55" w14:textId="7777777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4C192335" w14:textId="6B01D7A9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pct"/>
          </w:tcPr>
          <w:p w14:paraId="7B688A68" w14:textId="7777777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492B608" w14:textId="70E7FCD4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A593C" w:rsidRPr="005C0BB2" w14:paraId="36DFC1EF" w14:textId="77777777" w:rsidTr="00487D70">
        <w:tc>
          <w:tcPr>
            <w:tcW w:w="1916" w:type="pct"/>
          </w:tcPr>
          <w:p w14:paraId="2CBC2C86" w14:textId="77777777" w:rsidR="001A593C" w:rsidRPr="005C0BB2" w:rsidRDefault="001A593C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4" w:type="pct"/>
            <w:gridSpan w:val="7"/>
          </w:tcPr>
          <w:p w14:paraId="4A04D803" w14:textId="77777777" w:rsidR="001A593C" w:rsidRPr="005C0BB2" w:rsidRDefault="001A593C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487D70" w:rsidRPr="005C0BB2" w14:paraId="40F7DD19" w14:textId="77777777" w:rsidTr="00487D70">
        <w:tc>
          <w:tcPr>
            <w:tcW w:w="1916" w:type="pct"/>
          </w:tcPr>
          <w:p w14:paraId="50DE303E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กำไรสำหรับปีที่เป็นส่วนของผู้ถือหุ้น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สามัญของบริษัท (ขั้นพื้นฐาน)</w:t>
            </w: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76ED9914" w14:textId="1BAE17A3" w:rsidR="00487D70" w:rsidRPr="005C0BB2" w:rsidRDefault="00CB220A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25,786</w:t>
            </w:r>
          </w:p>
        </w:tc>
        <w:tc>
          <w:tcPr>
            <w:tcW w:w="140" w:type="pct"/>
            <w:vAlign w:val="bottom"/>
          </w:tcPr>
          <w:p w14:paraId="14169D5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vAlign w:val="bottom"/>
          </w:tcPr>
          <w:p w14:paraId="429DC215" w14:textId="78B76E08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65,986</w:t>
            </w:r>
          </w:p>
        </w:tc>
        <w:tc>
          <w:tcPr>
            <w:tcW w:w="141" w:type="pct"/>
            <w:vAlign w:val="bottom"/>
          </w:tcPr>
          <w:p w14:paraId="392B661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50F743C3" w14:textId="387D1200" w:rsidR="00487D70" w:rsidRPr="005C0BB2" w:rsidRDefault="00CB220A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38,769</w:t>
            </w:r>
          </w:p>
        </w:tc>
        <w:tc>
          <w:tcPr>
            <w:tcW w:w="140" w:type="pct"/>
            <w:vAlign w:val="bottom"/>
          </w:tcPr>
          <w:p w14:paraId="38EF6269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529F366D" w14:textId="098C1D1D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67,660</w:t>
            </w:r>
          </w:p>
        </w:tc>
      </w:tr>
      <w:tr w:rsidR="00487D70" w:rsidRPr="005C0BB2" w14:paraId="2AC542C6" w14:textId="77777777" w:rsidTr="00B45D2A">
        <w:tc>
          <w:tcPr>
            <w:tcW w:w="1916" w:type="pct"/>
          </w:tcPr>
          <w:p w14:paraId="7FE9D854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491CFCF6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821395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2DA0AB0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7CCD913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8B0589C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44470C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66639D3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D70" w:rsidRPr="005C0BB2" w14:paraId="503C5B7F" w14:textId="77777777" w:rsidTr="00B45D2A">
        <w:tc>
          <w:tcPr>
            <w:tcW w:w="1916" w:type="pct"/>
          </w:tcPr>
          <w:p w14:paraId="6C9F761A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62" w:type="pct"/>
          </w:tcPr>
          <w:p w14:paraId="3C82AAEC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BE3F3BA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730A1829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54DC4D1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38483BA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3DBE75CD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EB9FD6F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D70" w:rsidRPr="005C0BB2" w14:paraId="3838A0DB" w14:textId="77777777" w:rsidTr="00B45D2A">
        <w:tc>
          <w:tcPr>
            <w:tcW w:w="1916" w:type="pct"/>
          </w:tcPr>
          <w:p w14:paraId="368EFE9D" w14:textId="5031BF9B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62" w:type="pct"/>
          </w:tcPr>
          <w:p w14:paraId="26CAA0F5" w14:textId="374C829B" w:rsidR="00487D70" w:rsidRPr="005C0BB2" w:rsidRDefault="00BB1BE1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0" w:type="pct"/>
          </w:tcPr>
          <w:p w14:paraId="468D9B43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418A4563" w14:textId="50B38CBE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1" w:type="pct"/>
          </w:tcPr>
          <w:p w14:paraId="7094BDF4" w14:textId="2481D75A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548356D" w14:textId="45E1F46C" w:rsidR="00487D70" w:rsidRPr="005C0BB2" w:rsidRDefault="00BB1BE1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0" w:type="pct"/>
          </w:tcPr>
          <w:p w14:paraId="0E364CC6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42C07EB" w14:textId="09DFF7DF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487D70" w:rsidRPr="005C0BB2" w14:paraId="4DA4F0AC" w14:textId="77777777" w:rsidTr="00487D70">
        <w:tc>
          <w:tcPr>
            <w:tcW w:w="1916" w:type="pct"/>
          </w:tcPr>
          <w:p w14:paraId="6F7FCD45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14F2B67F" w14:textId="50723E5C" w:rsidR="00487D70" w:rsidRPr="005C0BB2" w:rsidRDefault="00BB1BE1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29,549</w:t>
            </w:r>
          </w:p>
        </w:tc>
        <w:tc>
          <w:tcPr>
            <w:tcW w:w="140" w:type="pct"/>
          </w:tcPr>
          <w:p w14:paraId="3E4FE54D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A1C9989" w14:textId="7D60A70B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95,625</w:t>
            </w:r>
          </w:p>
        </w:tc>
        <w:tc>
          <w:tcPr>
            <w:tcW w:w="141" w:type="pct"/>
          </w:tcPr>
          <w:p w14:paraId="563AD916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AA7034D" w14:textId="435AF1A6" w:rsidR="00487D70" w:rsidRPr="005C0BB2" w:rsidRDefault="00BB1BE1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29,549</w:t>
            </w:r>
          </w:p>
        </w:tc>
        <w:tc>
          <w:tcPr>
            <w:tcW w:w="140" w:type="pct"/>
          </w:tcPr>
          <w:p w14:paraId="6436606F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51E7CC3" w14:textId="36B0A046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95,625</w:t>
            </w:r>
          </w:p>
        </w:tc>
      </w:tr>
      <w:tr w:rsidR="00487D70" w:rsidRPr="005C0BB2" w14:paraId="24AC9B55" w14:textId="77777777" w:rsidTr="00487D70">
        <w:tc>
          <w:tcPr>
            <w:tcW w:w="1916" w:type="pct"/>
          </w:tcPr>
          <w:p w14:paraId="4BB1DA4A" w14:textId="5FA67AC1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 w:rsidR="005B4E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18F2921E" w14:textId="77777777" w:rsidR="00487D70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1020A1" w14:textId="1C2550F9" w:rsidR="00330643" w:rsidRPr="005C0BB2" w:rsidRDefault="00330643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696,549</w:t>
            </w:r>
          </w:p>
        </w:tc>
        <w:tc>
          <w:tcPr>
            <w:tcW w:w="140" w:type="pct"/>
          </w:tcPr>
          <w:p w14:paraId="62C0688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307AE62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4C0B700" w14:textId="58B98D63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595,625</w:t>
            </w:r>
          </w:p>
        </w:tc>
        <w:tc>
          <w:tcPr>
            <w:tcW w:w="141" w:type="pct"/>
          </w:tcPr>
          <w:p w14:paraId="5039549D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5842C69" w14:textId="77777777" w:rsidR="00487D70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6FEE2A" w14:textId="7AA89EA5" w:rsidR="00330643" w:rsidRPr="005C0BB2" w:rsidRDefault="00330643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696,549</w:t>
            </w:r>
          </w:p>
        </w:tc>
        <w:tc>
          <w:tcPr>
            <w:tcW w:w="140" w:type="pct"/>
          </w:tcPr>
          <w:p w14:paraId="5B10A702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D5285E2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C28D1E" w14:textId="01E6EFEB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595,625</w:t>
            </w:r>
          </w:p>
        </w:tc>
      </w:tr>
      <w:tr w:rsidR="00487D70" w:rsidRPr="005C0BB2" w14:paraId="19EB19BF" w14:textId="77777777" w:rsidTr="00487D70">
        <w:tc>
          <w:tcPr>
            <w:tcW w:w="1916" w:type="pct"/>
          </w:tcPr>
          <w:p w14:paraId="0CCFC0C8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19237547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056D64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1E66043B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4ABD2101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4A7F5DC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A8FD23C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A81356C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7D70" w:rsidRPr="005C0BB2" w14:paraId="29439951" w14:textId="77777777" w:rsidTr="00487D70">
        <w:tc>
          <w:tcPr>
            <w:tcW w:w="1916" w:type="pct"/>
          </w:tcPr>
          <w:p w14:paraId="6B477FFD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105F151" w14:textId="405AA2D3" w:rsidR="00487D70" w:rsidRPr="005C0BB2" w:rsidRDefault="009F477E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80" w:lineRule="exact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</w:t>
            </w:r>
            <w:r w:rsidR="00613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4C07733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54DACC35" w14:textId="6C9511A2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0.111</w:t>
            </w:r>
          </w:p>
        </w:tc>
        <w:tc>
          <w:tcPr>
            <w:tcW w:w="141" w:type="pct"/>
          </w:tcPr>
          <w:p w14:paraId="68D8E9F0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4939079" w14:textId="64DA266C" w:rsidR="00487D70" w:rsidRPr="005C0BB2" w:rsidRDefault="009F477E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80" w:lineRule="exact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0.05</w:t>
            </w:r>
            <w:r w:rsidR="00613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pct"/>
          </w:tcPr>
          <w:p w14:paraId="0C1A6E91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6D1066C6" w14:textId="66C5579E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2" w:right="1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0.114</w:t>
            </w:r>
          </w:p>
        </w:tc>
      </w:tr>
    </w:tbl>
    <w:p w14:paraId="7D99BA91" w14:textId="38C47838" w:rsidR="00B9091F" w:rsidRDefault="00B9091F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44C745" w14:textId="3D9D947B" w:rsidR="008877B7" w:rsidRDefault="008877B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561A88" w14:textId="77777777" w:rsidR="008877B7" w:rsidRPr="005C0BB2" w:rsidRDefault="008877B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547F55" w14:textId="79D4C022" w:rsidR="0022222E" w:rsidRPr="005C0BB2" w:rsidRDefault="008877B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28</w:t>
      </w:r>
      <w:r w:rsidR="0022222E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เงินปันผล</w:t>
      </w:r>
    </w:p>
    <w:p w14:paraId="59A59F58" w14:textId="77777777" w:rsidR="0022222E" w:rsidRPr="005C0BB2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DEC70A" w14:textId="4FF8AE9C" w:rsidR="00375287" w:rsidRPr="005C0BB2" w:rsidRDefault="002A04D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A869CD5" w14:textId="77777777" w:rsidR="00375287" w:rsidRPr="005C0BB2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168"/>
        <w:gridCol w:w="1692"/>
        <w:gridCol w:w="1620"/>
        <w:gridCol w:w="1530"/>
        <w:gridCol w:w="270"/>
        <w:gridCol w:w="1260"/>
      </w:tblGrid>
      <w:tr w:rsidR="00A10368" w:rsidRPr="005C0BB2" w14:paraId="4921572F" w14:textId="77777777" w:rsidTr="00871D13">
        <w:tc>
          <w:tcPr>
            <w:tcW w:w="3168" w:type="dxa"/>
            <w:shd w:val="clear" w:color="auto" w:fill="auto"/>
            <w:vAlign w:val="bottom"/>
          </w:tcPr>
          <w:p w14:paraId="393B54D2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31D408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A00547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73F774D8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4A6CA4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E50F70" w:rsidRPr="005C0BB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7D36B840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76603" w14:textId="77777777" w:rsidR="00375287" w:rsidRPr="005C0BB2" w:rsidDel="00D43E7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10368" w:rsidRPr="005C0BB2" w14:paraId="10AC4EC7" w14:textId="77777777" w:rsidTr="00871D13">
        <w:tc>
          <w:tcPr>
            <w:tcW w:w="3168" w:type="dxa"/>
            <w:shd w:val="clear" w:color="auto" w:fill="auto"/>
          </w:tcPr>
          <w:p w14:paraId="1F1A749A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54F7F93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20481C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7B3C8E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CEDA0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EC1C4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D7399"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0368" w:rsidRPr="005C0BB2" w14:paraId="1ABCEF8D" w14:textId="77777777" w:rsidTr="00871D13">
        <w:tc>
          <w:tcPr>
            <w:tcW w:w="3168" w:type="dxa"/>
            <w:shd w:val="clear" w:color="auto" w:fill="auto"/>
          </w:tcPr>
          <w:p w14:paraId="3D56E237" w14:textId="4D8C0545" w:rsidR="00375287" w:rsidRPr="00F749E5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87D70"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49311B1E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BEA1E2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935FE2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576A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70501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7399" w:rsidRPr="005C0BB2" w14:paraId="5D6922E6" w14:textId="77777777" w:rsidTr="00487D70">
        <w:tc>
          <w:tcPr>
            <w:tcW w:w="3168" w:type="dxa"/>
            <w:shd w:val="clear" w:color="auto" w:fill="auto"/>
          </w:tcPr>
          <w:p w14:paraId="5D3EB75B" w14:textId="5072AFB7" w:rsidR="008D7399" w:rsidRPr="005C0BB2" w:rsidRDefault="00487D70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="008D7399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ปันผลประจำปี</w:t>
            </w:r>
            <w:r w:rsidR="0048098F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92" w:type="dxa"/>
            <w:shd w:val="clear" w:color="auto" w:fill="auto"/>
          </w:tcPr>
          <w:p w14:paraId="4A0D14AB" w14:textId="4D0CD484" w:rsidR="008D7399" w:rsidRPr="005C0BB2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72DED290" w14:textId="3CC95732" w:rsidR="008D7399" w:rsidRPr="005C0BB2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6940D479" w14:textId="24256809" w:rsidR="008D7399" w:rsidRPr="005C0BB2" w:rsidRDefault="00CC4CF6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="008D7399" w:rsidRPr="005C0BB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A93B5D" w:rsidRPr="005C0BB2">
              <w:rPr>
                <w:rFonts w:asciiTheme="majorBidi" w:hAnsiTheme="majorBidi" w:cstheme="majorBidi"/>
                <w:sz w:val="28"/>
                <w:szCs w:val="28"/>
              </w:rPr>
              <w:t>03571</w:t>
            </w:r>
          </w:p>
        </w:tc>
        <w:tc>
          <w:tcPr>
            <w:tcW w:w="270" w:type="dxa"/>
            <w:shd w:val="clear" w:color="auto" w:fill="auto"/>
          </w:tcPr>
          <w:p w14:paraId="77241107" w14:textId="77777777" w:rsidR="008D7399" w:rsidRPr="005C0BB2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AE2909" w14:textId="7C0789A2" w:rsidR="008D7399" w:rsidRPr="005C0BB2" w:rsidRDefault="00A93B5D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487D70" w:rsidRPr="005C0BB2" w14:paraId="5B5FABA6" w14:textId="77777777" w:rsidTr="00F965C2">
        <w:tc>
          <w:tcPr>
            <w:tcW w:w="3168" w:type="dxa"/>
            <w:shd w:val="clear" w:color="auto" w:fill="auto"/>
          </w:tcPr>
          <w:p w14:paraId="78B27ECA" w14:textId="5F9C8720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92" w:type="dxa"/>
            <w:shd w:val="clear" w:color="auto" w:fill="auto"/>
          </w:tcPr>
          <w:p w14:paraId="72B702D1" w14:textId="3201094C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71F3FA71" w14:textId="3C5BBB5C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37DBBE42" w14:textId="2C7498DB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A93B5D" w:rsidRPr="005C0BB2">
              <w:rPr>
                <w:rFonts w:asciiTheme="majorBidi" w:hAnsiTheme="majorBidi" w:cstheme="majorBidi"/>
                <w:sz w:val="28"/>
                <w:szCs w:val="28"/>
              </w:rPr>
              <w:t>00397</w:t>
            </w:r>
          </w:p>
        </w:tc>
        <w:tc>
          <w:tcPr>
            <w:tcW w:w="270" w:type="dxa"/>
            <w:shd w:val="clear" w:color="auto" w:fill="auto"/>
          </w:tcPr>
          <w:p w14:paraId="041EB189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8D9A28" w14:textId="5387CF9D" w:rsidR="00487D70" w:rsidRPr="005C0BB2" w:rsidRDefault="00A93B5D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</w:tr>
      <w:tr w:rsidR="00A93B5D" w:rsidRPr="005C0BB2" w14:paraId="6C471BE5" w14:textId="77777777" w:rsidTr="00F965C2">
        <w:tc>
          <w:tcPr>
            <w:tcW w:w="3168" w:type="dxa"/>
            <w:shd w:val="clear" w:color="auto" w:fill="auto"/>
          </w:tcPr>
          <w:p w14:paraId="2FF87D87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6AF47B1B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023BD8F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62BEF71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8D8962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C4B72" w14:textId="405F5DC3" w:rsidR="00A93B5D" w:rsidRPr="008877B7" w:rsidRDefault="00A93B5D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26,469</w:t>
            </w:r>
          </w:p>
        </w:tc>
      </w:tr>
      <w:tr w:rsidR="00487D70" w:rsidRPr="005C0BB2" w14:paraId="53703394" w14:textId="77777777" w:rsidTr="00F965C2">
        <w:tc>
          <w:tcPr>
            <w:tcW w:w="3168" w:type="dxa"/>
            <w:shd w:val="clear" w:color="auto" w:fill="auto"/>
          </w:tcPr>
          <w:p w14:paraId="54612578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DE74696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C8BA1BD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3C8A0CF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CDF42D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1D270F" w14:textId="77777777" w:rsidR="00487D70" w:rsidRPr="005C0BB2" w:rsidRDefault="00487D7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7D70" w:rsidRPr="005C0BB2" w14:paraId="2D752A7F" w14:textId="77777777" w:rsidTr="00B45D2A">
        <w:tc>
          <w:tcPr>
            <w:tcW w:w="3168" w:type="dxa"/>
            <w:shd w:val="clear" w:color="auto" w:fill="auto"/>
          </w:tcPr>
          <w:p w14:paraId="713D9D2B" w14:textId="77777777" w:rsidR="00487D70" w:rsidRPr="00F749E5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14:paraId="63C36EFC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8596D5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EF848B0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096394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3DDDDD" w14:textId="77777777" w:rsidR="00487D70" w:rsidRPr="005C0BB2" w:rsidRDefault="00487D7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D70" w:rsidRPr="005C0BB2" w14:paraId="5BAD9480" w14:textId="77777777" w:rsidTr="00B45D2A">
        <w:tc>
          <w:tcPr>
            <w:tcW w:w="3168" w:type="dxa"/>
            <w:shd w:val="clear" w:color="auto" w:fill="auto"/>
          </w:tcPr>
          <w:p w14:paraId="02EC215B" w14:textId="70B52AB4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692" w:type="dxa"/>
            <w:shd w:val="clear" w:color="auto" w:fill="auto"/>
          </w:tcPr>
          <w:p w14:paraId="37C86405" w14:textId="15624924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1DB1E3FF" w14:textId="298296EB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C845F63" w14:textId="09EF8F41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0.104</w:t>
            </w:r>
            <w:r w:rsidR="0052131E" w:rsidRPr="005C0BB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D4C4A2F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2C6B229" w14:textId="77777777" w:rsidR="00487D70" w:rsidRPr="005C0BB2" w:rsidRDefault="00487D7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52,000</w:t>
            </w:r>
          </w:p>
        </w:tc>
      </w:tr>
    </w:tbl>
    <w:p w14:paraId="73CF42AB" w14:textId="77777777" w:rsidR="00487D70" w:rsidRPr="005C0BB2" w:rsidRDefault="00487D70" w:rsidP="0086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2D334" w14:textId="49333E08" w:rsidR="008641A4" w:rsidRPr="005C0BB2" w:rsidRDefault="008877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8641A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630D6115" w14:textId="77777777" w:rsidR="007A750B" w:rsidRPr="005C0BB2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5251C0" w14:textId="77777777" w:rsidR="007A750B" w:rsidRPr="005C0BB2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F7A9889" w14:textId="77777777" w:rsidR="00C3696E" w:rsidRPr="005C0BB2" w:rsidRDefault="00C3696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B0180B" w14:textId="7EEC0936" w:rsidR="00CE4FAE" w:rsidRPr="005C0BB2" w:rsidRDefault="002142EC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4FAE" w:rsidRPr="005C0BB2">
        <w:rPr>
          <w:rFonts w:asciiTheme="majorBidi" w:hAnsiTheme="majorBidi" w:cstheme="majorBidi"/>
          <w:sz w:val="28"/>
          <w:szCs w:val="28"/>
          <w:cs/>
        </w:rPr>
        <w:t>มีความเสี่ยงจากการดำเนินธุรกิจตามปกติ</w:t>
      </w:r>
      <w:r w:rsidR="00953331" w:rsidRPr="005C0BB2">
        <w:rPr>
          <w:rFonts w:asciiTheme="majorBidi" w:hAnsiTheme="majorBidi" w:cstheme="majorBidi"/>
          <w:sz w:val="28"/>
          <w:szCs w:val="28"/>
          <w:cs/>
        </w:rPr>
        <w:t xml:space="preserve"> ได้แก่ ความเสี่ยงด้านเครดิต ความเสี่ยงจากตลาด (ความเสี่ยงจากการเปลี่ยนแปลงอัตราดอกเบี้ยในตลาด) </w:t>
      </w:r>
      <w:r w:rsidR="008877B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53331" w:rsidRPr="005C0BB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4FAE" w:rsidRPr="005C0BB2">
        <w:rPr>
          <w:rFonts w:asciiTheme="majorBidi" w:hAnsiTheme="majorBidi" w:cstheme="majorBidi"/>
          <w:sz w:val="28"/>
          <w:szCs w:val="28"/>
          <w:cs/>
        </w:rPr>
        <w:t>ไม่มีการถือหรือออกตราสารอนุพันธ์ เพื่อการเก็งกำไรหรือการค้า</w:t>
      </w:r>
    </w:p>
    <w:p w14:paraId="15972388" w14:textId="77777777" w:rsidR="00CE4FAE" w:rsidRPr="005C0BB2" w:rsidRDefault="00CE4FA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AE176" w14:textId="77777777" w:rsidR="007A750B" w:rsidRPr="008877B7" w:rsidRDefault="007A750B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</w:t>
      </w:r>
      <w:r w:rsidRPr="008877B7">
        <w:rPr>
          <w:rFonts w:asciiTheme="majorBidi" w:hAnsiTheme="majorBidi" w:cstheme="majorBidi"/>
          <w:sz w:val="28"/>
          <w:szCs w:val="28"/>
          <w:cs/>
        </w:rPr>
        <w:t>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7E84988" w14:textId="77777777" w:rsidR="007A750B" w:rsidRPr="008877B7" w:rsidRDefault="007A750B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7E6AB79D" w14:textId="48960ACB" w:rsidR="00953331" w:rsidRPr="005C0BB2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076A084D" w14:textId="77777777" w:rsidR="00953331" w:rsidRPr="005C0BB2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12F340" w14:textId="345DFD92" w:rsidR="00953331" w:rsidRDefault="005741A4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ความเสี่ยงทางด้านเครดิต คือผลขาดทุนที่อาจเกิดขึ้นจากการที่ลูกค้าหรือคู่สัญญ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sz w:val="28"/>
          <w:szCs w:val="28"/>
          <w:cs/>
        </w:rPr>
        <w:t>ไม่สามารถชำระหนี้แก่กลุ่มบริษัทตามเงื่อนไขที่ตกลงไว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้</w:t>
      </w:r>
      <w:r>
        <w:rPr>
          <w:rFonts w:asciiTheme="majorBidi" w:hAnsiTheme="majorBidi" w:cstheme="majorBidi" w:hint="cs"/>
          <w:sz w:val="28"/>
          <w:szCs w:val="28"/>
          <w:cs/>
        </w:rPr>
        <w:t>เมื่อครบกำหนด</w:t>
      </w:r>
    </w:p>
    <w:p w14:paraId="5112DC6F" w14:textId="5B9F641E" w:rsidR="005741A4" w:rsidRDefault="005741A4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0B761" w14:textId="4EB8A444" w:rsidR="005741A4" w:rsidRPr="005C0BB2" w:rsidRDefault="005741A4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กลุ่มบริษัทมีนโยบายป้องกันความเสี่ยงด้านเครดิตที่เกี่ยวเนื่องกับลูกหนี้ โดยกลุ่มบริษัทมีนโยบายการให้สินเชื่อที่ระมัดระวัง  และการกำหนดวิธีการชำระเงินจากการให้สินเชื่อเช่าซื้อ</w:t>
      </w:r>
      <w:r w:rsidR="005A07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การซื้อสิทธิเรียกร้อง</w:t>
      </w:r>
      <w:r w:rsidR="005A07DC">
        <w:rPr>
          <w:rFonts w:asciiTheme="majorBidi" w:hAnsiTheme="majorBidi" w:cstheme="majorBidi" w:hint="cs"/>
          <w:sz w:val="28"/>
          <w:szCs w:val="28"/>
          <w:cs/>
        </w:rPr>
        <w:t xml:space="preserve"> และการให้สินเชื่อโดยการให้กู้ยืม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ดังนั้นกลุ่มบริษัทจึงคาดว่าจะไม่ได้รับความเสียหายจากการเรียกชำระหนี้จากลูกหนี้เหล่า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นั้น</w:t>
      </w:r>
      <w:r>
        <w:rPr>
          <w:rFonts w:asciiTheme="majorBidi" w:hAnsiTheme="majorBidi" w:cstheme="majorBidi" w:hint="cs"/>
          <w:sz w:val="28"/>
          <w:szCs w:val="28"/>
          <w:cs/>
        </w:rPr>
        <w:t>เกินกว่าจำนวนที่ได้บันทึกค่าเผื่อผลขาดทุนด้านเครดิตที่คาดว่าจะเกิดขึ้น</w:t>
      </w:r>
    </w:p>
    <w:p w14:paraId="1DDD818E" w14:textId="77777777" w:rsidR="00953331" w:rsidRPr="005C0BB2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897BA4" w14:textId="48CE1755" w:rsidR="00953331" w:rsidRPr="005C0BB2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การวิเคราะห์คุณภาพของเครดิต</w:t>
      </w:r>
    </w:p>
    <w:p w14:paraId="2561E668" w14:textId="77777777" w:rsidR="00053CE1" w:rsidRPr="005C0BB2" w:rsidRDefault="00053CE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9CD467" w14:textId="1C82B207" w:rsidR="00953331" w:rsidRPr="005C0BB2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2563 </w:t>
      </w:r>
      <w:r w:rsidRPr="005C0BB2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หลักประกันและการปรับเครดิตให้ดีขึ้นด้านอื่น ๆ </w:t>
      </w:r>
    </w:p>
    <w:p w14:paraId="7F9A656B" w14:textId="3B435AC7" w:rsidR="00893251" w:rsidRPr="005C0BB2" w:rsidRDefault="00893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4"/>
        <w:gridCol w:w="1194"/>
        <w:gridCol w:w="325"/>
        <w:gridCol w:w="1212"/>
        <w:gridCol w:w="309"/>
        <w:gridCol w:w="1214"/>
        <w:gridCol w:w="325"/>
        <w:gridCol w:w="1315"/>
      </w:tblGrid>
      <w:tr w:rsidR="0035130E" w:rsidRPr="005C0BB2" w14:paraId="6156F951" w14:textId="77777777" w:rsidTr="0035130E">
        <w:trPr>
          <w:trHeight w:val="324"/>
          <w:tblHeader/>
        </w:trPr>
        <w:tc>
          <w:tcPr>
            <w:tcW w:w="3484" w:type="dxa"/>
            <w:shd w:val="clear" w:color="auto" w:fill="auto"/>
            <w:vAlign w:val="bottom"/>
          </w:tcPr>
          <w:p w14:paraId="1DA9BF9E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4" w:type="dxa"/>
            <w:gridSpan w:val="7"/>
          </w:tcPr>
          <w:p w14:paraId="2418AAA3" w14:textId="71AE9CB9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D7B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5130E" w:rsidRPr="005C0BB2" w14:paraId="2FF99422" w14:textId="77777777" w:rsidTr="0035130E">
        <w:trPr>
          <w:trHeight w:val="316"/>
          <w:tblHeader/>
        </w:trPr>
        <w:tc>
          <w:tcPr>
            <w:tcW w:w="3484" w:type="dxa"/>
            <w:shd w:val="clear" w:color="auto" w:fill="auto"/>
            <w:vAlign w:val="bottom"/>
          </w:tcPr>
          <w:p w14:paraId="115D4BA9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4" w:type="dxa"/>
            <w:gridSpan w:val="7"/>
          </w:tcPr>
          <w:p w14:paraId="1375F9B7" w14:textId="7E3C3CBB" w:rsidR="0035130E" w:rsidRPr="006C69B7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130E" w:rsidRPr="005C0BB2" w14:paraId="512CBA1F" w14:textId="77777777" w:rsidTr="00F403E0">
        <w:trPr>
          <w:trHeight w:val="362"/>
          <w:tblHeader/>
        </w:trPr>
        <w:tc>
          <w:tcPr>
            <w:tcW w:w="3484" w:type="dxa"/>
            <w:shd w:val="clear" w:color="auto" w:fill="auto"/>
            <w:vAlign w:val="bottom"/>
          </w:tcPr>
          <w:p w14:paraId="381720C8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6D0AB4" w14:textId="77777777" w:rsidR="005A07DC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C8361CE" w14:textId="05995C0D" w:rsidR="0035130E" w:rsidRPr="005C0BB2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325" w:type="dxa"/>
          </w:tcPr>
          <w:p w14:paraId="1565B0BC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9B6197B" w14:textId="77777777" w:rsidR="005A07DC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74C0FAD" w14:textId="764A4140" w:rsidR="0035130E" w:rsidRPr="005C0BB2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09" w:type="dxa"/>
          </w:tcPr>
          <w:p w14:paraId="61C81176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7A2CEA0E" w14:textId="77777777" w:rsidR="005A07DC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30340" w14:textId="77777777" w:rsidR="005A07DC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C5C750" w14:textId="281C270E" w:rsidR="005A07DC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C0232CC" w14:textId="22EF98CD" w:rsidR="0035130E" w:rsidRPr="005C0BB2" w:rsidRDefault="005A07DC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25" w:type="dxa"/>
          </w:tcPr>
          <w:p w14:paraId="30F60FB9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1B637283" w14:textId="6534ADA2" w:rsidR="0035130E" w:rsidRPr="005C0BB2" w:rsidDel="00D43E7A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130E" w:rsidRPr="005C0BB2" w14:paraId="390783E0" w14:textId="77777777" w:rsidTr="0035130E">
        <w:trPr>
          <w:trHeight w:val="316"/>
          <w:tblHeader/>
        </w:trPr>
        <w:tc>
          <w:tcPr>
            <w:tcW w:w="3484" w:type="dxa"/>
            <w:shd w:val="clear" w:color="auto" w:fill="auto"/>
          </w:tcPr>
          <w:p w14:paraId="3BED0962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4" w:type="dxa"/>
            <w:gridSpan w:val="7"/>
            <w:shd w:val="clear" w:color="auto" w:fill="auto"/>
          </w:tcPr>
          <w:p w14:paraId="08EAF6B7" w14:textId="55F5C382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130E" w:rsidRPr="005C0BB2" w14:paraId="3C148A60" w14:textId="77777777" w:rsidTr="00F403E0">
        <w:trPr>
          <w:trHeight w:val="324"/>
        </w:trPr>
        <w:tc>
          <w:tcPr>
            <w:tcW w:w="3484" w:type="dxa"/>
            <w:shd w:val="clear" w:color="auto" w:fill="auto"/>
          </w:tcPr>
          <w:p w14:paraId="705B0775" w14:textId="292BF82A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1F35D968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26EB76AC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FE22CF1" w14:textId="4CA9BE04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dxa"/>
          </w:tcPr>
          <w:p w14:paraId="40FA1641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52E3024D" w14:textId="68AC9C6E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53F5958E" w14:textId="77777777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69DC1B69" w14:textId="58947FBF" w:rsidR="0035130E" w:rsidRPr="005C0BB2" w:rsidRDefault="0035130E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3E0" w:rsidRPr="005C0BB2" w14:paraId="18E11E7E" w14:textId="77777777" w:rsidTr="00F403E0">
        <w:trPr>
          <w:trHeight w:val="316"/>
        </w:trPr>
        <w:tc>
          <w:tcPr>
            <w:tcW w:w="3484" w:type="dxa"/>
            <w:shd w:val="clear" w:color="auto" w:fill="auto"/>
          </w:tcPr>
          <w:p w14:paraId="7B0D48AF" w14:textId="4D4E1903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6AEC69B3" w14:textId="7735E204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  <w:tc>
          <w:tcPr>
            <w:tcW w:w="325" w:type="dxa"/>
          </w:tcPr>
          <w:p w14:paraId="1F97AD97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0A9FF191" w14:textId="3D1456BA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5F7E3BFB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3502ECC4" w14:textId="4EDF6DA9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70CE3824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4C41F1AC" w14:textId="4580B030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</w:tr>
      <w:tr w:rsidR="00F403E0" w:rsidRPr="005C0BB2" w14:paraId="360C2D55" w14:textId="77777777" w:rsidTr="00F403E0">
        <w:trPr>
          <w:trHeight w:val="316"/>
        </w:trPr>
        <w:tc>
          <w:tcPr>
            <w:tcW w:w="3484" w:type="dxa"/>
            <w:shd w:val="clear" w:color="auto" w:fill="auto"/>
          </w:tcPr>
          <w:p w14:paraId="0F5B746F" w14:textId="3A3A6A40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705EEE12" w14:textId="030CA1F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  <w:tc>
          <w:tcPr>
            <w:tcW w:w="325" w:type="dxa"/>
          </w:tcPr>
          <w:p w14:paraId="13421004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4E02167" w14:textId="504FF682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2CCEEDCC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256E1F72" w14:textId="6C7ECEA0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4095049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0CB926A5" w14:textId="4CD97D09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</w:tr>
      <w:tr w:rsidR="00F403E0" w:rsidRPr="005C0BB2" w14:paraId="5113ECA6" w14:textId="77777777" w:rsidTr="00F403E0">
        <w:trPr>
          <w:trHeight w:val="316"/>
        </w:trPr>
        <w:tc>
          <w:tcPr>
            <w:tcW w:w="3484" w:type="dxa"/>
            <w:shd w:val="clear" w:color="auto" w:fill="auto"/>
          </w:tcPr>
          <w:p w14:paraId="7289A141" w14:textId="77075E61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7BC53188" w14:textId="3A4E76AF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3F7F8B2A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70A2458" w14:textId="67EE99B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  <w:tc>
          <w:tcPr>
            <w:tcW w:w="309" w:type="dxa"/>
          </w:tcPr>
          <w:p w14:paraId="3255AF6F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3B211A36" w14:textId="14713039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73F0060D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7FF76613" w14:textId="6C43841E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</w:tr>
      <w:tr w:rsidR="00F403E0" w:rsidRPr="005C0BB2" w14:paraId="6E99A7A8" w14:textId="77777777" w:rsidTr="00F403E0">
        <w:trPr>
          <w:trHeight w:val="307"/>
        </w:trPr>
        <w:tc>
          <w:tcPr>
            <w:tcW w:w="3484" w:type="dxa"/>
            <w:shd w:val="clear" w:color="auto" w:fill="auto"/>
          </w:tcPr>
          <w:p w14:paraId="0A8F7DB1" w14:textId="079AFD14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4AA6DD60" w14:textId="6F2BDD08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01D8E9AC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E878290" w14:textId="4CFBFCA1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  <w:tc>
          <w:tcPr>
            <w:tcW w:w="309" w:type="dxa"/>
          </w:tcPr>
          <w:p w14:paraId="2B20ED29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2FA8D496" w14:textId="5DA8B6CF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5BD1E843" w14:textId="77777777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7AF04525" w14:textId="5D918BA4" w:rsidR="00F403E0" w:rsidRPr="005C0BB2" w:rsidRDefault="00F403E0" w:rsidP="00F4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</w:tr>
      <w:tr w:rsidR="0035130E" w:rsidRPr="005C0BB2" w14:paraId="6F829EEA" w14:textId="77777777" w:rsidTr="00F403E0">
        <w:trPr>
          <w:trHeight w:val="316"/>
        </w:trPr>
        <w:tc>
          <w:tcPr>
            <w:tcW w:w="3484" w:type="dxa"/>
            <w:shd w:val="clear" w:color="auto" w:fill="auto"/>
          </w:tcPr>
          <w:p w14:paraId="7DC6A6F9" w14:textId="38C55436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38C50047" w14:textId="00CB645C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1CDD1063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8A88340" w14:textId="2DA3627C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D5D8999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73C017D2" w14:textId="681F065B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03E0"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  <w:tc>
          <w:tcPr>
            <w:tcW w:w="325" w:type="dxa"/>
          </w:tcPr>
          <w:p w14:paraId="02563B3D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2B5ED0F2" w14:textId="6BACF8A4" w:rsidR="0035130E" w:rsidRPr="005C0BB2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</w:tr>
      <w:tr w:rsidR="00F403E0" w:rsidRPr="005C0BB2" w14:paraId="6734B755" w14:textId="77777777" w:rsidTr="00F403E0">
        <w:trPr>
          <w:trHeight w:val="316"/>
        </w:trPr>
        <w:tc>
          <w:tcPr>
            <w:tcW w:w="3484" w:type="dxa"/>
            <w:shd w:val="clear" w:color="auto" w:fill="auto"/>
          </w:tcPr>
          <w:p w14:paraId="2C8459A7" w14:textId="4625C73F" w:rsidR="00F403E0" w:rsidRPr="005C0BB2" w:rsidRDefault="00ED114F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C7017D5" w14:textId="6C6A23B3" w:rsidR="00F403E0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234F411D" w14:textId="77777777" w:rsidR="00F403E0" w:rsidRPr="005C0BB2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281BD64" w14:textId="3EE8727A" w:rsidR="00F403E0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64B8696" w14:textId="77777777" w:rsidR="00F403E0" w:rsidRPr="005C0BB2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0A76F97E" w14:textId="672DC7AB" w:rsidR="00F403E0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325" w:type="dxa"/>
          </w:tcPr>
          <w:p w14:paraId="114E17D0" w14:textId="77777777" w:rsidR="00F403E0" w:rsidRPr="005C0BB2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7BF45383" w14:textId="54D27791" w:rsidR="00F403E0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</w:tr>
      <w:tr w:rsidR="0035130E" w:rsidRPr="005C0BB2" w14:paraId="2B98B90B" w14:textId="77777777" w:rsidTr="00F403E0">
        <w:trPr>
          <w:trHeight w:val="633"/>
        </w:trPr>
        <w:tc>
          <w:tcPr>
            <w:tcW w:w="3484" w:type="dxa"/>
            <w:shd w:val="clear" w:color="auto" w:fill="auto"/>
          </w:tcPr>
          <w:p w14:paraId="2FE63560" w14:textId="03B5B3E1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47F24B43" w14:textId="77777777" w:rsidR="0035130E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99A0E4" w14:textId="75F4E09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F403E0">
              <w:rPr>
                <w:rFonts w:asciiTheme="majorBidi" w:hAnsiTheme="majorBidi" w:cstheme="majorBidi"/>
                <w:sz w:val="28"/>
                <w:szCs w:val="28"/>
              </w:rPr>
              <w:t>4,438</w:t>
            </w:r>
          </w:p>
        </w:tc>
        <w:tc>
          <w:tcPr>
            <w:tcW w:w="325" w:type="dxa"/>
          </w:tcPr>
          <w:p w14:paraId="5CFDA5DF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1704B12" w14:textId="77777777" w:rsidR="0035130E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BE0C50" w14:textId="31909FE3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403E0">
              <w:rPr>
                <w:rFonts w:asciiTheme="majorBidi" w:hAnsiTheme="majorBidi" w:cstheme="majorBidi"/>
                <w:sz w:val="28"/>
                <w:szCs w:val="28"/>
              </w:rPr>
              <w:t>6,269</w:t>
            </w:r>
          </w:p>
        </w:tc>
        <w:tc>
          <w:tcPr>
            <w:tcW w:w="309" w:type="dxa"/>
          </w:tcPr>
          <w:p w14:paraId="36A9C608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09472246" w14:textId="77777777" w:rsidR="0035130E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EB4FD4" w14:textId="1C23DDCE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403E0">
              <w:rPr>
                <w:rFonts w:asciiTheme="majorBidi" w:hAnsiTheme="majorBidi" w:cstheme="majorBidi"/>
                <w:sz w:val="28"/>
                <w:szCs w:val="28"/>
              </w:rPr>
              <w:t>,781</w:t>
            </w:r>
          </w:p>
        </w:tc>
        <w:tc>
          <w:tcPr>
            <w:tcW w:w="325" w:type="dxa"/>
          </w:tcPr>
          <w:p w14:paraId="32E01CCC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46A989D7" w14:textId="77777777" w:rsidR="0035130E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227AC" w14:textId="14C45313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1,255,488</w:t>
            </w:r>
          </w:p>
        </w:tc>
      </w:tr>
      <w:tr w:rsidR="0035130E" w:rsidRPr="005C0BB2" w14:paraId="52EA910B" w14:textId="77777777" w:rsidTr="00F403E0">
        <w:trPr>
          <w:trHeight w:val="633"/>
        </w:trPr>
        <w:tc>
          <w:tcPr>
            <w:tcW w:w="3484" w:type="dxa"/>
            <w:shd w:val="clear" w:color="auto" w:fill="auto"/>
          </w:tcPr>
          <w:p w14:paraId="34F614CB" w14:textId="074B44B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72ADCA2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E4E7BA" w14:textId="39EFD88B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(25,261)</w:t>
            </w:r>
          </w:p>
        </w:tc>
        <w:tc>
          <w:tcPr>
            <w:tcW w:w="325" w:type="dxa"/>
          </w:tcPr>
          <w:p w14:paraId="3B702DD5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D0D5DD1" w14:textId="0FE537A9" w:rsidR="0035130E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9A83AB" w14:textId="25DA1965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(4,451)</w:t>
            </w:r>
          </w:p>
        </w:tc>
        <w:tc>
          <w:tcPr>
            <w:tcW w:w="309" w:type="dxa"/>
          </w:tcPr>
          <w:p w14:paraId="0260B93C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5A9EDF47" w14:textId="2A1F0071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B9FA55" w14:textId="0A8FCFA2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(3,003)</w:t>
            </w:r>
          </w:p>
        </w:tc>
        <w:tc>
          <w:tcPr>
            <w:tcW w:w="325" w:type="dxa"/>
          </w:tcPr>
          <w:p w14:paraId="3555E424" w14:textId="77777777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41E3754A" w14:textId="4AB3BCF8" w:rsidR="0035130E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C56618" w14:textId="1D90D040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35130E" w:rsidRPr="005C0BB2" w14:paraId="256909E0" w14:textId="77777777" w:rsidTr="00F403E0">
        <w:trPr>
          <w:trHeight w:val="316"/>
        </w:trPr>
        <w:tc>
          <w:tcPr>
            <w:tcW w:w="3484" w:type="dxa"/>
            <w:shd w:val="clear" w:color="auto" w:fill="auto"/>
          </w:tcPr>
          <w:p w14:paraId="60FB43C6" w14:textId="6DD95899" w:rsidR="0035130E" w:rsidRPr="005C0BB2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FEB2E" w14:textId="7993E115" w:rsidR="0035130E" w:rsidRPr="00590CE6" w:rsidRDefault="00F403E0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899,177</w:t>
            </w:r>
          </w:p>
        </w:tc>
        <w:tc>
          <w:tcPr>
            <w:tcW w:w="325" w:type="dxa"/>
          </w:tcPr>
          <w:p w14:paraId="2CFA7201" w14:textId="77777777" w:rsidR="0035130E" w:rsidRPr="00590CE6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E4437" w14:textId="32D8703A" w:rsidR="0035130E" w:rsidRPr="00590CE6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0C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40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91,818</w:t>
            </w:r>
          </w:p>
        </w:tc>
        <w:tc>
          <w:tcPr>
            <w:tcW w:w="309" w:type="dxa"/>
          </w:tcPr>
          <w:p w14:paraId="76C228BD" w14:textId="77777777" w:rsidR="0035130E" w:rsidRPr="00590CE6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BB93D" w14:textId="636EDFE6" w:rsidR="0035130E" w:rsidRPr="00590CE6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0C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</w:t>
            </w:r>
            <w:r w:rsidR="00F40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="00ED11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5" w:type="dxa"/>
          </w:tcPr>
          <w:p w14:paraId="0B7816AB" w14:textId="77777777" w:rsidR="0035130E" w:rsidRPr="00590CE6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E2909" w14:textId="649F6A9E" w:rsidR="0035130E" w:rsidRPr="00590CE6" w:rsidRDefault="0035130E" w:rsidP="00AA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0C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0FB6D844" w14:textId="749363F8" w:rsidR="006C69B7" w:rsidRPr="006C69B7" w:rsidRDefault="006C69B7" w:rsidP="00B02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56F14EF" w14:textId="16DC2054" w:rsidR="00B02ADA" w:rsidRDefault="00B02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4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01"/>
        <w:gridCol w:w="330"/>
        <w:gridCol w:w="1303"/>
        <w:gridCol w:w="236"/>
        <w:gridCol w:w="1320"/>
        <w:gridCol w:w="238"/>
        <w:gridCol w:w="1324"/>
      </w:tblGrid>
      <w:tr w:rsidR="00544D00" w:rsidRPr="005C0BB2" w14:paraId="37A9188D" w14:textId="77777777" w:rsidTr="00B30597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608DF8E4" w14:textId="77777777" w:rsidR="00544D00" w:rsidRPr="005C0BB2" w:rsidRDefault="00544D00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2" w:type="dxa"/>
            <w:gridSpan w:val="7"/>
          </w:tcPr>
          <w:p w14:paraId="20033F88" w14:textId="0BA52E49" w:rsidR="00544D00" w:rsidRPr="005C0BB2" w:rsidRDefault="00544D00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350F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44D00" w:rsidRPr="005C0BB2" w14:paraId="74344908" w14:textId="77777777" w:rsidTr="00B30597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6D1FB263" w14:textId="77777777" w:rsidR="00544D00" w:rsidRPr="005C0BB2" w:rsidRDefault="00544D00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2" w:type="dxa"/>
            <w:gridSpan w:val="7"/>
          </w:tcPr>
          <w:p w14:paraId="73613B7E" w14:textId="77777777" w:rsidR="00544D00" w:rsidRPr="006C69B7" w:rsidRDefault="00544D00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0BCC" w:rsidRPr="005C0BB2" w14:paraId="3B5F5563" w14:textId="77777777" w:rsidTr="00B30597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14E2A647" w14:textId="77777777" w:rsidR="00DC0BCC" w:rsidRPr="005C0BB2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187B8E4" w14:textId="77777777" w:rsidR="00DC0BCC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1F2CD7FE" w14:textId="77777777" w:rsidR="00DC0BCC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EED2D7D" w14:textId="4ECCBAF3" w:rsidR="00DC0BCC" w:rsidRPr="005C0BB2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2BF6F12C" w14:textId="77777777" w:rsidR="00DC0BCC" w:rsidRPr="005C0BB2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9EDEC73" w14:textId="77777777" w:rsidR="00DC0BCC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B8EF9E1" w14:textId="4794CC25" w:rsidR="00DC0BCC" w:rsidRPr="005C0BB2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7714FEDB" w14:textId="77777777" w:rsidR="00DC0BCC" w:rsidRPr="005C0BB2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39F2B601" w14:textId="77777777" w:rsidR="00DC0BCC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D24871" w14:textId="77777777" w:rsidR="00DC0BCC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D0E9E" w14:textId="7FB39E71" w:rsidR="00DC0BCC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6BF01B9" w14:textId="77777777" w:rsidR="00B30597" w:rsidRDefault="00DC0BCC" w:rsidP="00B3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</w:t>
            </w:r>
            <w:r w:rsidR="00B30597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</w:p>
          <w:p w14:paraId="69AD8AC0" w14:textId="1C52276B" w:rsidR="00DC0BCC" w:rsidRPr="005C0BB2" w:rsidRDefault="00DC0BCC" w:rsidP="00B3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41B0C45D" w14:textId="77777777" w:rsidR="00DC0BCC" w:rsidRPr="005C0BB2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569EABE" w14:textId="77777777" w:rsidR="00DC0BCC" w:rsidRPr="005C0BB2" w:rsidDel="00D43E7A" w:rsidRDefault="00DC0BCC" w:rsidP="00DC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44D00" w:rsidRPr="005C0BB2" w14:paraId="64D365C8" w14:textId="77777777" w:rsidTr="00B30597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535B930D" w14:textId="77777777" w:rsidR="00544D00" w:rsidRPr="005C0BB2" w:rsidRDefault="00544D00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2" w:type="dxa"/>
            <w:gridSpan w:val="7"/>
            <w:shd w:val="clear" w:color="auto" w:fill="auto"/>
          </w:tcPr>
          <w:p w14:paraId="5E93BD56" w14:textId="77777777" w:rsidR="00544D00" w:rsidRPr="005C0BB2" w:rsidRDefault="00544D00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4D00" w:rsidRPr="005C0BB2" w14:paraId="3CB93B6C" w14:textId="77777777" w:rsidTr="00B30597">
        <w:trPr>
          <w:trHeight w:val="368"/>
        </w:trPr>
        <w:tc>
          <w:tcPr>
            <w:tcW w:w="3330" w:type="dxa"/>
            <w:shd w:val="clear" w:color="auto" w:fill="auto"/>
          </w:tcPr>
          <w:p w14:paraId="652755CB" w14:textId="11E1D94F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01" w:type="dxa"/>
            <w:shd w:val="clear" w:color="auto" w:fill="auto"/>
          </w:tcPr>
          <w:p w14:paraId="47DE6D1A" w14:textId="77777777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" w:type="dxa"/>
          </w:tcPr>
          <w:p w14:paraId="6A4FA0C0" w14:textId="77777777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14:paraId="3B0C5D9B" w14:textId="6D517DAF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E140842" w14:textId="77777777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646FD102" w14:textId="366F7CD0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A2BB2F" w14:textId="77777777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4" w:type="dxa"/>
            <w:shd w:val="clear" w:color="auto" w:fill="auto"/>
          </w:tcPr>
          <w:p w14:paraId="30B2216E" w14:textId="1EC6BF39" w:rsidR="00544D00" w:rsidRPr="005C0BB2" w:rsidRDefault="00544D00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44D00" w:rsidRPr="005C0BB2" w14:paraId="196BC259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0EE22ACF" w14:textId="2A0A27DB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782C76A7" w14:textId="581BA3CA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330" w:type="dxa"/>
          </w:tcPr>
          <w:p w14:paraId="19DACF1D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CD0D1D6" w14:textId="187C3D50" w:rsidR="00544D00" w:rsidRPr="005C0BB2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E4FABE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520EF19B" w14:textId="7148EA18" w:rsidR="00544D00" w:rsidRPr="005C0BB2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8768D1D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257B29C" w14:textId="0FFFE12F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544D00" w:rsidRPr="005C0BB2" w14:paraId="44398610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403BE797" w14:textId="230A7BD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3C4174C5" w14:textId="251921B4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330" w:type="dxa"/>
          </w:tcPr>
          <w:p w14:paraId="3629703A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EC31F8F" w14:textId="26EEC44A" w:rsidR="00544D00" w:rsidRPr="005C0BB2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9E9D85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360DD8CD" w14:textId="30ED203A" w:rsidR="00544D00" w:rsidRPr="005C0BB2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C42F003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3EFE7E21" w14:textId="666E91BA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544D00" w:rsidRPr="005C0BB2" w14:paraId="099F8268" w14:textId="77777777" w:rsidTr="00B30597">
        <w:trPr>
          <w:trHeight w:val="718"/>
        </w:trPr>
        <w:tc>
          <w:tcPr>
            <w:tcW w:w="3330" w:type="dxa"/>
            <w:shd w:val="clear" w:color="auto" w:fill="auto"/>
          </w:tcPr>
          <w:p w14:paraId="6A2E560E" w14:textId="2331878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508FEF18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B3F28" w14:textId="798B1AA9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330" w:type="dxa"/>
          </w:tcPr>
          <w:p w14:paraId="5802C842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FB618E7" w14:textId="77777777" w:rsidR="00544D00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C96703" w14:textId="718CC031" w:rsidR="00544D00" w:rsidRPr="005C0BB2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81D288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6494F937" w14:textId="77777777" w:rsidR="00544D00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6695F" w14:textId="47E62E8F" w:rsidR="00544D00" w:rsidRPr="005C0BB2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EB543AC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3AD97B9D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8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F1CF03" w14:textId="44681738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544D00" w:rsidRPr="005C0BB2" w14:paraId="533E5B1C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1BAF9832" w14:textId="37CFEBCD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1376D" w14:textId="6616FE81" w:rsidR="00544D00" w:rsidRPr="00C84F33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330" w:type="dxa"/>
          </w:tcPr>
          <w:p w14:paraId="09F821AC" w14:textId="77777777" w:rsidR="00544D00" w:rsidRPr="00C84F33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08B7E" w14:textId="6E994FB8" w:rsidR="00544D00" w:rsidRPr="00C84F33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4299A" w14:textId="77777777" w:rsidR="00544D00" w:rsidRPr="00C84F33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CE811" w14:textId="0A94278E" w:rsidR="00544D00" w:rsidRPr="00C84F33" w:rsidRDefault="00544D00" w:rsidP="00E53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B7F95F7" w14:textId="77777777" w:rsidR="00544D00" w:rsidRPr="00C84F33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EAA4" w14:textId="684F895F" w:rsidR="00544D00" w:rsidRPr="00C84F33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</w:tr>
      <w:tr w:rsidR="00544D00" w:rsidRPr="005C0BB2" w14:paraId="515A37DE" w14:textId="77777777" w:rsidTr="00B30597">
        <w:trPr>
          <w:trHeight w:val="368"/>
        </w:trPr>
        <w:tc>
          <w:tcPr>
            <w:tcW w:w="3330" w:type="dxa"/>
            <w:shd w:val="clear" w:color="auto" w:fill="auto"/>
          </w:tcPr>
          <w:p w14:paraId="34145C49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  <w:shd w:val="clear" w:color="auto" w:fill="auto"/>
          </w:tcPr>
          <w:p w14:paraId="0827F5AE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0008BD47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</w:tcPr>
          <w:p w14:paraId="6A51EE95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3AC742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shd w:val="clear" w:color="auto" w:fill="auto"/>
          </w:tcPr>
          <w:p w14:paraId="3DFB237E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8D5D8E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584B070C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D00" w:rsidRPr="005C0BB2" w14:paraId="0EFE8274" w14:textId="77777777" w:rsidTr="00B30597">
        <w:trPr>
          <w:trHeight w:val="746"/>
        </w:trPr>
        <w:tc>
          <w:tcPr>
            <w:tcW w:w="3330" w:type="dxa"/>
            <w:shd w:val="clear" w:color="auto" w:fill="auto"/>
          </w:tcPr>
          <w:p w14:paraId="359C2F4A" w14:textId="54883705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401" w:type="dxa"/>
            <w:shd w:val="clear" w:color="auto" w:fill="auto"/>
          </w:tcPr>
          <w:p w14:paraId="77C8E222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70983A58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B0335E3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6F8F0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08F9073A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96EF18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D5F604F" w14:textId="77777777" w:rsidR="00544D00" w:rsidRPr="005C0BB2" w:rsidRDefault="00544D00" w:rsidP="00DD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D00" w:rsidRPr="005C0BB2" w14:paraId="458C26D4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6045ED3B" w14:textId="05BA0262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01" w:type="dxa"/>
            <w:shd w:val="clear" w:color="auto" w:fill="auto"/>
          </w:tcPr>
          <w:p w14:paraId="37E485A6" w14:textId="3DEF6D90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30" w:type="dxa"/>
          </w:tcPr>
          <w:p w14:paraId="54E8073F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46AE2D6" w14:textId="576E45D5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8D1B9B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076910C8" w14:textId="1BF1A829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B58BB7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3BDDB20" w14:textId="575010AD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</w:t>
            </w:r>
            <w:r w:rsidR="006D530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44D00" w:rsidRPr="005C0BB2" w14:paraId="415AAE10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2302DDF1" w14:textId="650BA291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01" w:type="dxa"/>
            <w:shd w:val="clear" w:color="auto" w:fill="auto"/>
          </w:tcPr>
          <w:p w14:paraId="380A5249" w14:textId="48644B9A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30" w:type="dxa"/>
          </w:tcPr>
          <w:p w14:paraId="7F03891E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45B0327E" w14:textId="3C79E175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8DE983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464402FB" w14:textId="20CCE0E6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A334075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B3CAA36" w14:textId="57B47CEA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D530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44D00" w:rsidRPr="005C0BB2" w14:paraId="6B8043DA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4A18D886" w14:textId="0A68733D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01" w:type="dxa"/>
            <w:shd w:val="clear" w:color="auto" w:fill="auto"/>
          </w:tcPr>
          <w:p w14:paraId="06DAA8B1" w14:textId="274392B1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D8631D2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7031FC82" w14:textId="1219B0D0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48B10269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49B6414C" w14:textId="6EDC8D47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FF3E190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A215329" w14:textId="611BE2A5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4C9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544D00" w:rsidRPr="005C0BB2" w14:paraId="693DE6E6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354F9BC3" w14:textId="6419A77A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01" w:type="dxa"/>
            <w:shd w:val="clear" w:color="auto" w:fill="auto"/>
          </w:tcPr>
          <w:p w14:paraId="7BCF1B9E" w14:textId="665F54A2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3636440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709BBCD" w14:textId="1B070AE3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3B766510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14:paraId="480FFC7D" w14:textId="1E24BFB3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85633E8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E1225B9" w14:textId="5C048162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544D00" w:rsidRPr="005C0BB2" w14:paraId="7B1BA41E" w14:textId="77777777" w:rsidTr="00B30597">
        <w:trPr>
          <w:trHeight w:val="349"/>
        </w:trPr>
        <w:tc>
          <w:tcPr>
            <w:tcW w:w="3330" w:type="dxa"/>
            <w:shd w:val="clear" w:color="auto" w:fill="auto"/>
          </w:tcPr>
          <w:p w14:paraId="3740272E" w14:textId="252FCE32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368ED930" w14:textId="723EBDDD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12EE2AD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EBAD154" w14:textId="78395A76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FD4C1E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35E1B7A" w14:textId="4198EC8A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3C50E579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68017BF" w14:textId="01C89C25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694C9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44D00" w:rsidRPr="005C0BB2" w14:paraId="0BE9B4CA" w14:textId="77777777" w:rsidTr="00B30597">
        <w:trPr>
          <w:trHeight w:val="359"/>
        </w:trPr>
        <w:tc>
          <w:tcPr>
            <w:tcW w:w="3330" w:type="dxa"/>
            <w:shd w:val="clear" w:color="auto" w:fill="auto"/>
          </w:tcPr>
          <w:p w14:paraId="68EC04D8" w14:textId="372240F4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50D6594E" w14:textId="22E8B3AD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30" w:type="dxa"/>
          </w:tcPr>
          <w:p w14:paraId="4A2CE77E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7B9A4AA" w14:textId="791F90B7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7EEEA11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39685FC" w14:textId="6D94A3A9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611D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509EFF65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7EB8A047" w14:textId="691F26B7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544D00" w:rsidRPr="005C0BB2" w14:paraId="620CAA1E" w14:textId="77777777" w:rsidTr="00B30597">
        <w:trPr>
          <w:trHeight w:val="718"/>
        </w:trPr>
        <w:tc>
          <w:tcPr>
            <w:tcW w:w="3330" w:type="dxa"/>
            <w:shd w:val="clear" w:color="auto" w:fill="auto"/>
          </w:tcPr>
          <w:p w14:paraId="21206ADF" w14:textId="50FED68C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6E805CDD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AAA5D7" w14:textId="5C358EE8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330" w:type="dxa"/>
          </w:tcPr>
          <w:p w14:paraId="5FA9020B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D778864" w14:textId="77777777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05123" w14:textId="542C62D7" w:rsidR="00544D00" w:rsidRPr="005C0BB2" w:rsidRDefault="00544D00" w:rsidP="006F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36" w:type="dxa"/>
          </w:tcPr>
          <w:p w14:paraId="79F59031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7DB832C6" w14:textId="77777777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A997F8" w14:textId="4844B313" w:rsidR="00544D00" w:rsidRPr="005C0BB2" w:rsidRDefault="00544D00" w:rsidP="009C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238" w:type="dxa"/>
          </w:tcPr>
          <w:p w14:paraId="7137DBC8" w14:textId="7777777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E80DCF4" w14:textId="77777777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78DEE" w14:textId="109D9C84" w:rsidR="00544D00" w:rsidRPr="005C0BB2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544D00" w:rsidRPr="005C0BB2" w14:paraId="36B5C161" w14:textId="77777777" w:rsidTr="00B30597">
        <w:trPr>
          <w:trHeight w:val="368"/>
        </w:trPr>
        <w:tc>
          <w:tcPr>
            <w:tcW w:w="3330" w:type="dxa"/>
            <w:shd w:val="clear" w:color="auto" w:fill="auto"/>
          </w:tcPr>
          <w:p w14:paraId="4E459462" w14:textId="50A93C67" w:rsidR="00544D00" w:rsidRPr="005C0BB2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AF2CC" w14:textId="7A463893" w:rsidR="00544D00" w:rsidRPr="00375934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</w:t>
            </w:r>
            <w:r w:rsidR="00611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0" w:type="dxa"/>
          </w:tcPr>
          <w:p w14:paraId="3B0148B0" w14:textId="77777777" w:rsidR="00544D00" w:rsidRPr="00375934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E53D7" w14:textId="51B6C325" w:rsidR="00544D00" w:rsidRPr="00375934" w:rsidRDefault="00544D00" w:rsidP="006F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611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6F33905" w14:textId="77777777" w:rsidR="00544D00" w:rsidRPr="00375934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F4D74" w14:textId="06931934" w:rsidR="00544D00" w:rsidRPr="00375934" w:rsidRDefault="00544D00" w:rsidP="006F0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</w:t>
            </w:r>
            <w:r w:rsidR="00611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40AB56C6" w14:textId="77777777" w:rsidR="00544D00" w:rsidRPr="00375934" w:rsidRDefault="00544D00" w:rsidP="00AD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CB8AF" w14:textId="12A1852D" w:rsidR="00544D00" w:rsidRPr="00375934" w:rsidRDefault="00544D00" w:rsidP="00753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9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107CCFEE" w14:textId="5E9836BA" w:rsidR="00517E09" w:rsidRPr="005C0BB2" w:rsidRDefault="00517E09">
      <w:pPr>
        <w:rPr>
          <w:rFonts w:asciiTheme="majorBidi" w:hAnsiTheme="majorBidi" w:cstheme="majorBidi"/>
        </w:rPr>
      </w:pPr>
    </w:p>
    <w:p w14:paraId="107863B3" w14:textId="654CAD1E" w:rsidR="002004A9" w:rsidRPr="005C0BB2" w:rsidRDefault="0020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5C0BB2">
        <w:rPr>
          <w:rFonts w:asciiTheme="majorBidi" w:hAnsiTheme="majorBidi" w:cstheme="majorBidi"/>
        </w:rPr>
        <w:br w:type="page"/>
      </w:r>
    </w:p>
    <w:tbl>
      <w:tblPr>
        <w:tblW w:w="94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3"/>
        <w:gridCol w:w="1208"/>
        <w:gridCol w:w="330"/>
        <w:gridCol w:w="1225"/>
        <w:gridCol w:w="313"/>
        <w:gridCol w:w="1228"/>
        <w:gridCol w:w="330"/>
        <w:gridCol w:w="1324"/>
      </w:tblGrid>
      <w:tr w:rsidR="00917C6A" w:rsidRPr="005C0BB2" w14:paraId="63B90188" w14:textId="77777777" w:rsidTr="00917C6A">
        <w:trPr>
          <w:trHeight w:val="363"/>
        </w:trPr>
        <w:tc>
          <w:tcPr>
            <w:tcW w:w="3523" w:type="dxa"/>
            <w:shd w:val="clear" w:color="auto" w:fill="auto"/>
            <w:vAlign w:val="bottom"/>
          </w:tcPr>
          <w:p w14:paraId="127A4904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7E7D3E7" w14:textId="688CE7C8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7C6A" w:rsidRPr="005C0BB2" w14:paraId="314D04F0" w14:textId="77777777" w:rsidTr="00917C6A">
        <w:trPr>
          <w:trHeight w:val="363"/>
        </w:trPr>
        <w:tc>
          <w:tcPr>
            <w:tcW w:w="3523" w:type="dxa"/>
            <w:shd w:val="clear" w:color="auto" w:fill="auto"/>
            <w:vAlign w:val="bottom"/>
          </w:tcPr>
          <w:p w14:paraId="0CAA87A8" w14:textId="09E8A82B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589C4BB" w14:textId="7369560D" w:rsidR="00917C6A" w:rsidRPr="007A2844" w:rsidRDefault="00917C6A" w:rsidP="005B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844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6511D2" w:rsidRPr="005C0BB2" w14:paraId="56B96889" w14:textId="77777777" w:rsidTr="006511D2">
        <w:trPr>
          <w:trHeight w:val="60"/>
        </w:trPr>
        <w:tc>
          <w:tcPr>
            <w:tcW w:w="3523" w:type="dxa"/>
            <w:shd w:val="clear" w:color="auto" w:fill="auto"/>
            <w:vAlign w:val="bottom"/>
          </w:tcPr>
          <w:p w14:paraId="66ED576B" w14:textId="77777777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42C6AD" w14:textId="77777777" w:rsidR="006511D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CCCC638" w14:textId="77777777" w:rsidR="006511D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2F427B3" w14:textId="66DD376C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5BA3DD8F" w14:textId="77777777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26DFC60" w14:textId="77777777" w:rsidR="006511D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877A77E" w14:textId="3077CEEF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61615FDE" w14:textId="77777777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76D947B" w14:textId="77777777" w:rsidR="006511D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62000" w14:textId="77777777" w:rsidR="006511D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66A0BB" w14:textId="77777777" w:rsidR="006511D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FA7B258" w14:textId="1030DBCF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0F71CCFD" w14:textId="77777777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BD1B27F" w14:textId="447B4B13" w:rsidR="006511D2" w:rsidRPr="005C0BB2" w:rsidRDefault="006511D2" w:rsidP="0065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7C6A" w:rsidRPr="005C0BB2" w14:paraId="1AC9FFD7" w14:textId="77777777" w:rsidTr="00917C6A">
        <w:trPr>
          <w:trHeight w:val="363"/>
        </w:trPr>
        <w:tc>
          <w:tcPr>
            <w:tcW w:w="3523" w:type="dxa"/>
            <w:shd w:val="clear" w:color="auto" w:fill="auto"/>
          </w:tcPr>
          <w:p w14:paraId="37FF2DEB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528A32C1" w14:textId="27756A19" w:rsidR="00917C6A" w:rsidRPr="005C0BB2" w:rsidRDefault="00917C6A" w:rsidP="0035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7C6A" w:rsidRPr="005C0BB2" w14:paraId="3F227A47" w14:textId="77777777" w:rsidTr="006511D2">
        <w:trPr>
          <w:trHeight w:val="363"/>
        </w:trPr>
        <w:tc>
          <w:tcPr>
            <w:tcW w:w="3523" w:type="dxa"/>
            <w:shd w:val="clear" w:color="auto" w:fill="auto"/>
          </w:tcPr>
          <w:p w14:paraId="7D576280" w14:textId="2F725050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46FBBAA3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233E86A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C68053F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1D9E1A74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569A271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50899BC5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A29C2C9" w14:textId="77777777" w:rsidR="00917C6A" w:rsidRPr="005C0BB2" w:rsidRDefault="00917C6A" w:rsidP="0051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C6A" w:rsidRPr="005C0BB2" w14:paraId="3BC3D297" w14:textId="77777777" w:rsidTr="006511D2">
        <w:trPr>
          <w:trHeight w:val="353"/>
        </w:trPr>
        <w:tc>
          <w:tcPr>
            <w:tcW w:w="3523" w:type="dxa"/>
            <w:shd w:val="clear" w:color="auto" w:fill="auto"/>
          </w:tcPr>
          <w:p w14:paraId="6FD7DD76" w14:textId="4451E0AE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11D23EF3" w14:textId="4B46DCB3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30" w:type="dxa"/>
          </w:tcPr>
          <w:p w14:paraId="49C5A22E" w14:textId="77777777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3DEB9780" w14:textId="5312AFC0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21FECB5" w14:textId="77777777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DC8A21C" w14:textId="6222034C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4FFFB84" w14:textId="77777777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B60CDCC" w14:textId="6C0E843B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17C6A" w:rsidRPr="005C0BB2" w14:paraId="10E32EEF" w14:textId="77777777" w:rsidTr="006511D2">
        <w:trPr>
          <w:trHeight w:val="353"/>
        </w:trPr>
        <w:tc>
          <w:tcPr>
            <w:tcW w:w="3523" w:type="dxa"/>
            <w:shd w:val="clear" w:color="auto" w:fill="auto"/>
          </w:tcPr>
          <w:p w14:paraId="11892974" w14:textId="7C574A8F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0D84D5C9" w14:textId="0B51DD01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330" w:type="dxa"/>
          </w:tcPr>
          <w:p w14:paraId="3C0A3FDC" w14:textId="77777777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040AB78" w14:textId="0EED3B22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7BFEFE8B" w14:textId="77777777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07826B1" w14:textId="4DE55BCA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C710216" w14:textId="77777777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669B8CC" w14:textId="5DA38A18" w:rsidR="00917C6A" w:rsidRPr="005C0BB2" w:rsidRDefault="00917C6A" w:rsidP="009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917C6A" w:rsidRPr="005C0BB2" w14:paraId="042B0E91" w14:textId="77777777" w:rsidTr="006511D2">
        <w:trPr>
          <w:trHeight w:val="353"/>
        </w:trPr>
        <w:tc>
          <w:tcPr>
            <w:tcW w:w="3523" w:type="dxa"/>
            <w:shd w:val="clear" w:color="auto" w:fill="auto"/>
          </w:tcPr>
          <w:p w14:paraId="41D0E199" w14:textId="3BD43E9E" w:rsidR="00917C6A" w:rsidRPr="005C0BB2" w:rsidRDefault="00917C6A" w:rsidP="003B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0AC0BE05" w14:textId="7C526F4B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F467852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D82A599" w14:textId="0F50D074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313" w:type="dxa"/>
          </w:tcPr>
          <w:p w14:paraId="4817C72F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3411F6E" w14:textId="72FF44C6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45F9223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175EDA7" w14:textId="3BCD1F5A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917C6A" w:rsidRPr="005C0BB2" w14:paraId="18BC4C11" w14:textId="77777777" w:rsidTr="006511D2">
        <w:trPr>
          <w:trHeight w:val="353"/>
        </w:trPr>
        <w:tc>
          <w:tcPr>
            <w:tcW w:w="3523" w:type="dxa"/>
            <w:shd w:val="clear" w:color="auto" w:fill="auto"/>
          </w:tcPr>
          <w:p w14:paraId="256FAE44" w14:textId="5873182D" w:rsidR="00917C6A" w:rsidRPr="005C0BB2" w:rsidRDefault="00917C6A" w:rsidP="003B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07728E10" w14:textId="01848729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0C09DAE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86DF9F3" w14:textId="68DB1B98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313" w:type="dxa"/>
          </w:tcPr>
          <w:p w14:paraId="7E1A9BAB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DD2D865" w14:textId="45FE4B74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CC47C78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8E8095F" w14:textId="091584EC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917C6A" w:rsidRPr="005C0BB2" w14:paraId="5552DF07" w14:textId="77777777" w:rsidTr="006511D2">
        <w:trPr>
          <w:trHeight w:val="344"/>
        </w:trPr>
        <w:tc>
          <w:tcPr>
            <w:tcW w:w="3523" w:type="dxa"/>
            <w:shd w:val="clear" w:color="auto" w:fill="auto"/>
          </w:tcPr>
          <w:p w14:paraId="188CBE51" w14:textId="5DA72AD1" w:rsidR="00917C6A" w:rsidRPr="005C0BB2" w:rsidRDefault="00917C6A" w:rsidP="003B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73B7380" w14:textId="5441ED8F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ECAC359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23B522F9" w14:textId="47EF7E01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770B64AC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B221FDC" w14:textId="7DA13853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30" w:type="dxa"/>
          </w:tcPr>
          <w:p w14:paraId="372CFAB0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399FB84" w14:textId="1C6171B3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17C6A" w:rsidRPr="005C0BB2" w14:paraId="1E3426FB" w14:textId="77777777" w:rsidTr="006511D2">
        <w:trPr>
          <w:trHeight w:val="353"/>
        </w:trPr>
        <w:tc>
          <w:tcPr>
            <w:tcW w:w="3523" w:type="dxa"/>
            <w:shd w:val="clear" w:color="auto" w:fill="auto"/>
          </w:tcPr>
          <w:p w14:paraId="1A860849" w14:textId="2E9B5ECE" w:rsidR="00917C6A" w:rsidRPr="005C0BB2" w:rsidRDefault="00917C6A" w:rsidP="003B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3710A56D" w14:textId="389917D4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30" w:type="dxa"/>
          </w:tcPr>
          <w:p w14:paraId="14A71A72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9AE44B4" w14:textId="2C1CD650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13" w:type="dxa"/>
          </w:tcPr>
          <w:p w14:paraId="5D8E9D8F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33F4D91" w14:textId="2A1371C2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72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30" w:type="dxa"/>
          </w:tcPr>
          <w:p w14:paraId="6E8F8C9D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1412542E" w14:textId="5221C0FD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917C6A" w:rsidRPr="005C0BB2" w14:paraId="1697B778" w14:textId="77777777" w:rsidTr="006511D2">
        <w:trPr>
          <w:trHeight w:val="707"/>
        </w:trPr>
        <w:tc>
          <w:tcPr>
            <w:tcW w:w="3523" w:type="dxa"/>
            <w:shd w:val="clear" w:color="auto" w:fill="auto"/>
          </w:tcPr>
          <w:p w14:paraId="726AF235" w14:textId="0AD98142" w:rsidR="00917C6A" w:rsidRPr="005C0BB2" w:rsidRDefault="00917C6A" w:rsidP="003B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04602AD2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BDD04E" w14:textId="36FA91DA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0" w:type="dxa"/>
          </w:tcPr>
          <w:p w14:paraId="26ED31A1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785779C0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95B98A" w14:textId="1F420159" w:rsidR="00917C6A" w:rsidRPr="005C0BB2" w:rsidRDefault="00917C6A" w:rsidP="002A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313" w:type="dxa"/>
          </w:tcPr>
          <w:p w14:paraId="2EFBCAFC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EE6B52F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A6F619" w14:textId="28A6DF93" w:rsidR="00917C6A" w:rsidRPr="005C0BB2" w:rsidRDefault="00917C6A" w:rsidP="002A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330" w:type="dxa"/>
          </w:tcPr>
          <w:p w14:paraId="7C3BDAAB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3C19E6D" w14:textId="77777777" w:rsidR="00917C6A" w:rsidRPr="005C0BB2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40DE2A" w14:textId="13D64CAB" w:rsidR="00917C6A" w:rsidRPr="005C0BB2" w:rsidRDefault="00917C6A" w:rsidP="002A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</w:t>
            </w:r>
            <w:r w:rsidR="00A437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7C6A" w:rsidRPr="00E16A76" w14:paraId="4CE282DE" w14:textId="77777777" w:rsidTr="006511D2">
        <w:trPr>
          <w:trHeight w:val="363"/>
        </w:trPr>
        <w:tc>
          <w:tcPr>
            <w:tcW w:w="3523" w:type="dxa"/>
            <w:shd w:val="clear" w:color="auto" w:fill="auto"/>
          </w:tcPr>
          <w:p w14:paraId="04C86EDA" w14:textId="45907EEF" w:rsidR="00917C6A" w:rsidRPr="00E16A76" w:rsidRDefault="00917C6A" w:rsidP="003B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16A7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234FE" w14:textId="26664AC1" w:rsidR="00917C6A" w:rsidRPr="004B607B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</w:t>
            </w:r>
            <w:r w:rsidRPr="004B607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B72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49</w:t>
            </w:r>
            <w:r w:rsidR="00A437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30" w:type="dxa"/>
          </w:tcPr>
          <w:p w14:paraId="4CB798EA" w14:textId="77777777" w:rsidR="00917C6A" w:rsidRPr="004B607B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21C08" w14:textId="59A63DC6" w:rsidR="00917C6A" w:rsidRPr="004B607B" w:rsidRDefault="00917C6A" w:rsidP="002A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43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313" w:type="dxa"/>
          </w:tcPr>
          <w:p w14:paraId="46AA27BD" w14:textId="77777777" w:rsidR="00917C6A" w:rsidRPr="004B607B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3466B" w14:textId="6296E66B" w:rsidR="00917C6A" w:rsidRPr="004B607B" w:rsidRDefault="00917C6A" w:rsidP="002A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7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0" w:type="dxa"/>
          </w:tcPr>
          <w:p w14:paraId="467138A8" w14:textId="77777777" w:rsidR="00917C6A" w:rsidRPr="004B607B" w:rsidRDefault="00917C6A" w:rsidP="009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7714F" w14:textId="0C299D5A" w:rsidR="00917C6A" w:rsidRPr="004B607B" w:rsidRDefault="00917C6A" w:rsidP="002A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Pr="004B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A43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59998D58" w14:textId="77777777" w:rsidR="00E16A76" w:rsidRDefault="00E16A76" w:rsidP="00E16A76"/>
    <w:p w14:paraId="5EABC57F" w14:textId="7F8F1E2B" w:rsidR="00047389" w:rsidRPr="00D70F1D" w:rsidRDefault="007A2844" w:rsidP="00D70F1D">
      <w:r>
        <w:br w:type="page"/>
      </w:r>
    </w:p>
    <w:p w14:paraId="3A77A2E8" w14:textId="7EC493F1" w:rsidR="00047389" w:rsidRDefault="00047389" w:rsidP="00D7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047389" w:rsidSect="00331078"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7CC1D4C" w14:textId="77777777" w:rsidR="00053660" w:rsidRPr="005C0BB2" w:rsidRDefault="00053660" w:rsidP="0005366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 xml:space="preserve">2562 </w:t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การวิเคราะห์อายุลูกหนี้ตามสัญญาเช่าซื้อ แสดงได้ดังนี้</w:t>
      </w:r>
    </w:p>
    <w:p w14:paraId="0C8CB2D2" w14:textId="77777777" w:rsidR="00053660" w:rsidRPr="005C0BB2" w:rsidRDefault="00053660" w:rsidP="0005366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9"/>
          <w:szCs w:val="19"/>
          <w:lang w:bidi="th-TH"/>
        </w:rPr>
      </w:pPr>
    </w:p>
    <w:p w14:paraId="0CB4DD56" w14:textId="77777777" w:rsidR="00053660" w:rsidRPr="005C0BB2" w:rsidRDefault="00053660" w:rsidP="0005366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p w14:paraId="119BE4D1" w14:textId="77777777" w:rsidR="00053660" w:rsidRPr="005C0BB2" w:rsidRDefault="00053660" w:rsidP="0005366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cs/>
          <w:lang w:bidi="th-TH"/>
        </w:rPr>
      </w:pPr>
    </w:p>
    <w:tbl>
      <w:tblPr>
        <w:tblW w:w="15506" w:type="dxa"/>
        <w:tblInd w:w="-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4"/>
        <w:gridCol w:w="699"/>
        <w:gridCol w:w="741"/>
        <w:gridCol w:w="630"/>
        <w:gridCol w:w="810"/>
        <w:gridCol w:w="810"/>
        <w:gridCol w:w="810"/>
        <w:gridCol w:w="702"/>
        <w:gridCol w:w="1040"/>
        <w:gridCol w:w="1127"/>
        <w:gridCol w:w="716"/>
        <w:gridCol w:w="741"/>
        <w:gridCol w:w="927"/>
      </w:tblGrid>
      <w:tr w:rsidR="00053660" w:rsidRPr="005C0BB2" w14:paraId="59EDA7FB" w14:textId="77777777" w:rsidTr="00640FCA">
        <w:trPr>
          <w:cantSplit/>
        </w:trPr>
        <w:tc>
          <w:tcPr>
            <w:tcW w:w="1429" w:type="dxa"/>
          </w:tcPr>
          <w:p w14:paraId="24A5DEB9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077" w:type="dxa"/>
            <w:gridSpan w:val="18"/>
          </w:tcPr>
          <w:p w14:paraId="0A5E2CE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53660" w:rsidRPr="005C0BB2" w14:paraId="15EC6BB8" w14:textId="77777777" w:rsidTr="00640FCA">
        <w:trPr>
          <w:cantSplit/>
        </w:trPr>
        <w:tc>
          <w:tcPr>
            <w:tcW w:w="1429" w:type="dxa"/>
          </w:tcPr>
          <w:p w14:paraId="0D523103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077" w:type="dxa"/>
            <w:gridSpan w:val="18"/>
          </w:tcPr>
          <w:p w14:paraId="252EF7F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31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ธันวาคม</w:t>
            </w:r>
            <w:r w:rsidRPr="005C0BB2"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2562</w:t>
            </w:r>
          </w:p>
        </w:tc>
      </w:tr>
      <w:tr w:rsidR="00053660" w:rsidRPr="005C0BB2" w14:paraId="3210C1C4" w14:textId="77777777" w:rsidTr="00640FCA">
        <w:trPr>
          <w:cantSplit/>
        </w:trPr>
        <w:tc>
          <w:tcPr>
            <w:tcW w:w="1429" w:type="dxa"/>
          </w:tcPr>
          <w:p w14:paraId="29ED3E46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4324" w:type="dxa"/>
            <w:gridSpan w:val="6"/>
          </w:tcPr>
          <w:p w14:paraId="0D7AC166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14:paraId="395A21D9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สำรองเฉพาะราย</w:t>
            </w:r>
          </w:p>
        </w:tc>
        <w:tc>
          <w:tcPr>
            <w:tcW w:w="7386" w:type="dxa"/>
            <w:gridSpan w:val="9"/>
          </w:tcPr>
          <w:p w14:paraId="51D159B9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สำรองเพิ่มเติม</w:t>
            </w:r>
          </w:p>
        </w:tc>
        <w:tc>
          <w:tcPr>
            <w:tcW w:w="927" w:type="dxa"/>
          </w:tcPr>
          <w:p w14:paraId="676BEA84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</w:tr>
      <w:tr w:rsidR="00053660" w:rsidRPr="005C0BB2" w14:paraId="38D74EC4" w14:textId="77777777" w:rsidTr="00640FCA">
        <w:trPr>
          <w:cantSplit/>
        </w:trPr>
        <w:tc>
          <w:tcPr>
            <w:tcW w:w="1429" w:type="dxa"/>
          </w:tcPr>
          <w:p w14:paraId="47E640B0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674C7A8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C0557AB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14:paraId="7401380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6DCF369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416E14CC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724" w:type="dxa"/>
          </w:tcPr>
          <w:p w14:paraId="3720BD2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99" w:type="dxa"/>
          </w:tcPr>
          <w:p w14:paraId="7E04B82F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741" w:type="dxa"/>
          </w:tcPr>
          <w:p w14:paraId="161AE66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30" w:type="dxa"/>
          </w:tcPr>
          <w:p w14:paraId="2106A71C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1745A9E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810" w:type="dxa"/>
          </w:tcPr>
          <w:p w14:paraId="6693B66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</w:tcPr>
          <w:p w14:paraId="4BC9125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040" w:type="dxa"/>
          </w:tcPr>
          <w:p w14:paraId="7BD2532C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7" w:type="dxa"/>
          </w:tcPr>
          <w:p w14:paraId="4ECDB39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716" w:type="dxa"/>
          </w:tcPr>
          <w:p w14:paraId="446EDA28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1" w:type="dxa"/>
          </w:tcPr>
          <w:p w14:paraId="6BB3FC8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72EAE81B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</w:tr>
      <w:tr w:rsidR="00053660" w:rsidRPr="005C0BB2" w14:paraId="17C4409F" w14:textId="77777777" w:rsidTr="00640FCA">
        <w:trPr>
          <w:cantSplit/>
        </w:trPr>
        <w:tc>
          <w:tcPr>
            <w:tcW w:w="1429" w:type="dxa"/>
          </w:tcPr>
          <w:p w14:paraId="36F591E4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05EAA5C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5E5B35C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14:paraId="281E868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361B7BB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576564A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67D27630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100CF964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5CC81EA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044D0F1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1B499D9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722F32F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</w:tr>
      <w:tr w:rsidR="00053660" w:rsidRPr="005C0BB2" w14:paraId="288D2857" w14:textId="77777777" w:rsidTr="00640FCA">
        <w:trPr>
          <w:cantSplit/>
        </w:trPr>
        <w:tc>
          <w:tcPr>
            <w:tcW w:w="1429" w:type="dxa"/>
          </w:tcPr>
          <w:p w14:paraId="5EEFE176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33A9539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1F7CA81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1A206EC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6945F5A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3BEDC4BC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2BA13B90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376BFE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5DADE54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7341AA2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3928D64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6EB172C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</w:tr>
      <w:tr w:rsidR="00053660" w:rsidRPr="005C0BB2" w14:paraId="77E0EF2A" w14:textId="77777777" w:rsidTr="00640FCA">
        <w:trPr>
          <w:cantSplit/>
        </w:trPr>
        <w:tc>
          <w:tcPr>
            <w:tcW w:w="1429" w:type="dxa"/>
          </w:tcPr>
          <w:p w14:paraId="4A5168BF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302C4AB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E3C2F5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14:paraId="55F01D8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77A99B7B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40BEBCEA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706220F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7F979A4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14:paraId="76060A5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60C71A7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514E70D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494BB16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</w:tr>
      <w:tr w:rsidR="00053660" w:rsidRPr="005C0BB2" w14:paraId="0F744EDA" w14:textId="77777777" w:rsidTr="00640FCA">
        <w:trPr>
          <w:cantSplit/>
          <w:trHeight w:val="70"/>
        </w:trPr>
        <w:tc>
          <w:tcPr>
            <w:tcW w:w="1429" w:type="dxa"/>
          </w:tcPr>
          <w:p w14:paraId="0B44140C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4DC1D884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14:paraId="209C16B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14:paraId="1F2077B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44" w:type="dxa"/>
            <w:gridSpan w:val="2"/>
          </w:tcPr>
          <w:p w14:paraId="3B9DB6B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14:paraId="2C787C41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14:paraId="25438C4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14:paraId="2B6A32C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14:paraId="242AB6B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15B13E3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57" w:type="dxa"/>
            <w:gridSpan w:val="2"/>
          </w:tcPr>
          <w:p w14:paraId="4BAC776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927" w:type="dxa"/>
          </w:tcPr>
          <w:p w14:paraId="326CB54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รวมค่าเผื่อ</w:t>
            </w:r>
          </w:p>
        </w:tc>
      </w:tr>
      <w:tr w:rsidR="00053660" w:rsidRPr="005C0BB2" w14:paraId="6DDE8794" w14:textId="77777777" w:rsidTr="00640FCA">
        <w:trPr>
          <w:cantSplit/>
        </w:trPr>
        <w:tc>
          <w:tcPr>
            <w:tcW w:w="1429" w:type="dxa"/>
          </w:tcPr>
          <w:p w14:paraId="7C01A8AE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19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</w:tcPr>
          <w:p w14:paraId="66B110D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14:paraId="31E03591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14:paraId="0173C24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4" w:type="dxa"/>
            <w:gridSpan w:val="2"/>
          </w:tcPr>
          <w:p w14:paraId="50F03BDC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14:paraId="2B35579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14:paraId="386F0E88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14:paraId="178D51D9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14:paraId="2389AE8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ส่วนขาด</w:t>
            </w:r>
          </w:p>
        </w:tc>
        <w:tc>
          <w:tcPr>
            <w:tcW w:w="2167" w:type="dxa"/>
            <w:gridSpan w:val="2"/>
          </w:tcPr>
          <w:p w14:paraId="73F9297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57" w:type="dxa"/>
            <w:gridSpan w:val="2"/>
          </w:tcPr>
          <w:p w14:paraId="38B88B74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927" w:type="dxa"/>
          </w:tcPr>
          <w:p w14:paraId="1ACAB716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</w:tr>
      <w:tr w:rsidR="00053660" w:rsidRPr="005C0BB2" w14:paraId="0C14132A" w14:textId="77777777" w:rsidTr="00640FCA">
        <w:trPr>
          <w:cantSplit/>
        </w:trPr>
        <w:tc>
          <w:tcPr>
            <w:tcW w:w="1429" w:type="dxa"/>
          </w:tcPr>
          <w:p w14:paraId="0D0428A3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7397B008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D49134D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14:paraId="17763622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2D0782E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1436B05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4" w:type="dxa"/>
          </w:tcPr>
          <w:p w14:paraId="1118B9B4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99" w:type="dxa"/>
          </w:tcPr>
          <w:p w14:paraId="7C98E0AA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0FEFD565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14:paraId="7EDA2C1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810" w:type="dxa"/>
          </w:tcPr>
          <w:p w14:paraId="12D9D170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14:paraId="494464F8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14:paraId="5FE2492C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14:paraId="071DF6FA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1040" w:type="dxa"/>
          </w:tcPr>
          <w:p w14:paraId="23988E11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1127" w:type="dxa"/>
          </w:tcPr>
          <w:p w14:paraId="2E8EF35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16" w:type="dxa"/>
          </w:tcPr>
          <w:p w14:paraId="3D198621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173B64B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27" w:type="dxa"/>
          </w:tcPr>
          <w:p w14:paraId="5C92F028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</w:tr>
      <w:tr w:rsidR="00053660" w:rsidRPr="005C0BB2" w14:paraId="7C6D0E7F" w14:textId="77777777" w:rsidTr="00640FCA">
        <w:trPr>
          <w:cantSplit/>
          <w:trHeight w:val="245"/>
        </w:trPr>
        <w:tc>
          <w:tcPr>
            <w:tcW w:w="1429" w:type="dxa"/>
          </w:tcPr>
          <w:p w14:paraId="792FE38F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3D39D2B8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14:paraId="6E55BABA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14:paraId="69E96243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884" w:type="dxa"/>
            <w:gridSpan w:val="4"/>
          </w:tcPr>
          <w:p w14:paraId="396B855F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14:paraId="6CE86FF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14:paraId="2C1C4A7F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2167" w:type="dxa"/>
            <w:gridSpan w:val="2"/>
          </w:tcPr>
          <w:p w14:paraId="5462B60A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384" w:type="dxa"/>
            <w:gridSpan w:val="3"/>
          </w:tcPr>
          <w:p w14:paraId="69EE778B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</w:tr>
      <w:tr w:rsidR="00053660" w:rsidRPr="005C0BB2" w14:paraId="5AF13EA2" w14:textId="77777777" w:rsidTr="00640FCA">
        <w:trPr>
          <w:cantSplit/>
        </w:trPr>
        <w:tc>
          <w:tcPr>
            <w:tcW w:w="1429" w:type="dxa"/>
          </w:tcPr>
          <w:p w14:paraId="7ED219C4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ภายในกำหนดระยะเวลา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14:paraId="5D33695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1,733</w:t>
            </w:r>
          </w:p>
        </w:tc>
        <w:tc>
          <w:tcPr>
            <w:tcW w:w="810" w:type="dxa"/>
            <w:vAlign w:val="bottom"/>
          </w:tcPr>
          <w:p w14:paraId="185C1EAC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bidi="th-TH"/>
              </w:rPr>
              <w:t>780,222</w:t>
            </w:r>
          </w:p>
        </w:tc>
        <w:tc>
          <w:tcPr>
            <w:tcW w:w="720" w:type="dxa"/>
            <w:vAlign w:val="bottom"/>
          </w:tcPr>
          <w:p w14:paraId="21116296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0.51</w:t>
            </w:r>
          </w:p>
        </w:tc>
        <w:tc>
          <w:tcPr>
            <w:tcW w:w="720" w:type="dxa"/>
            <w:vAlign w:val="bottom"/>
          </w:tcPr>
          <w:p w14:paraId="32FFCD84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bidi="th-TH"/>
              </w:rPr>
              <w:t>4.74</w:t>
            </w:r>
          </w:p>
        </w:tc>
        <w:tc>
          <w:tcPr>
            <w:tcW w:w="720" w:type="dxa"/>
            <w:vAlign w:val="bottom"/>
          </w:tcPr>
          <w:p w14:paraId="1A7BFD33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3,058</w:t>
            </w:r>
          </w:p>
        </w:tc>
        <w:tc>
          <w:tcPr>
            <w:tcW w:w="724" w:type="dxa"/>
            <w:vAlign w:val="bottom"/>
          </w:tcPr>
          <w:p w14:paraId="21AD4281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bidi="th-TH"/>
              </w:rPr>
              <w:t>8,559</w:t>
            </w:r>
          </w:p>
        </w:tc>
        <w:tc>
          <w:tcPr>
            <w:tcW w:w="699" w:type="dxa"/>
            <w:vAlign w:val="bottom"/>
          </w:tcPr>
          <w:p w14:paraId="0EDD127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52199979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B218CA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810" w:type="dxa"/>
            <w:vAlign w:val="bottom"/>
          </w:tcPr>
          <w:p w14:paraId="111E9AE6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6,628</w:t>
            </w:r>
          </w:p>
        </w:tc>
        <w:tc>
          <w:tcPr>
            <w:tcW w:w="810" w:type="dxa"/>
            <w:vAlign w:val="bottom"/>
          </w:tcPr>
          <w:p w14:paraId="5E29190F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4,465</w:t>
            </w:r>
          </w:p>
        </w:tc>
        <w:tc>
          <w:tcPr>
            <w:tcW w:w="810" w:type="dxa"/>
            <w:vAlign w:val="bottom"/>
          </w:tcPr>
          <w:p w14:paraId="69B3346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585</w:t>
            </w:r>
          </w:p>
        </w:tc>
        <w:tc>
          <w:tcPr>
            <w:tcW w:w="702" w:type="dxa"/>
            <w:vAlign w:val="bottom"/>
          </w:tcPr>
          <w:p w14:paraId="1AEF53F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1040" w:type="dxa"/>
            <w:vAlign w:val="bottom"/>
          </w:tcPr>
          <w:p w14:paraId="6A747202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7" w:type="dxa"/>
            <w:vAlign w:val="bottom"/>
          </w:tcPr>
          <w:p w14:paraId="1046A3A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16" w:type="dxa"/>
            <w:vAlign w:val="bottom"/>
          </w:tcPr>
          <w:p w14:paraId="0101DB6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3F4995D7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05063A25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17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bidi="th-TH"/>
              </w:rPr>
              <w:t>11,617</w:t>
            </w:r>
          </w:p>
        </w:tc>
      </w:tr>
      <w:tr w:rsidR="00053660" w:rsidRPr="005C0BB2" w14:paraId="0491DB04" w14:textId="77777777" w:rsidTr="00640FCA">
        <w:trPr>
          <w:cantSplit/>
        </w:trPr>
        <w:tc>
          <w:tcPr>
            <w:tcW w:w="1429" w:type="dxa"/>
          </w:tcPr>
          <w:p w14:paraId="73FCB898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14:paraId="4142A710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50FF6CA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07B8564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B91748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0BF09B6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5BE45BD0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99" w:type="dxa"/>
          </w:tcPr>
          <w:p w14:paraId="62A32C7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1" w:type="dxa"/>
          </w:tcPr>
          <w:p w14:paraId="28ED3B9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01363A6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2E2AAB2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CBB753B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E8D615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" w:type="dxa"/>
          </w:tcPr>
          <w:p w14:paraId="50DBA7F6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15C7570B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7" w:type="dxa"/>
          </w:tcPr>
          <w:p w14:paraId="1B631033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427127C7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1" w:type="dxa"/>
          </w:tcPr>
          <w:p w14:paraId="0A0FE06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E2174FD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53660" w:rsidRPr="005C0BB2" w14:paraId="7EDCE13F" w14:textId="77777777" w:rsidTr="00640FCA">
        <w:trPr>
          <w:cantSplit/>
        </w:trPr>
        <w:tc>
          <w:tcPr>
            <w:tcW w:w="1429" w:type="dxa"/>
          </w:tcPr>
          <w:p w14:paraId="6A8BD868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ไม่เกิน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10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11F9F137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154</w:t>
            </w:r>
          </w:p>
        </w:tc>
        <w:tc>
          <w:tcPr>
            <w:tcW w:w="810" w:type="dxa"/>
          </w:tcPr>
          <w:p w14:paraId="3CA77FE1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66,196</w:t>
            </w:r>
          </w:p>
        </w:tc>
        <w:tc>
          <w:tcPr>
            <w:tcW w:w="720" w:type="dxa"/>
            <w:vAlign w:val="bottom"/>
          </w:tcPr>
          <w:p w14:paraId="00E1BDB9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0.51</w:t>
            </w:r>
          </w:p>
        </w:tc>
        <w:tc>
          <w:tcPr>
            <w:tcW w:w="720" w:type="dxa"/>
          </w:tcPr>
          <w:p w14:paraId="6F3813A8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bidi="th-TH"/>
              </w:rPr>
              <w:t>4.74</w:t>
            </w:r>
          </w:p>
        </w:tc>
        <w:tc>
          <w:tcPr>
            <w:tcW w:w="720" w:type="dxa"/>
          </w:tcPr>
          <w:p w14:paraId="55570FBD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</w:rPr>
            </w:pPr>
            <w:r w:rsidRPr="005C0BB2">
              <w:rPr>
                <w:rFonts w:asciiTheme="majorBidi" w:hAnsiTheme="majorBidi" w:cstheme="majorBidi"/>
                <w:szCs w:val="22"/>
              </w:rPr>
              <w:t>247</w:t>
            </w:r>
          </w:p>
        </w:tc>
        <w:tc>
          <w:tcPr>
            <w:tcW w:w="724" w:type="dxa"/>
          </w:tcPr>
          <w:p w14:paraId="0803A6D9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839</w:t>
            </w:r>
          </w:p>
        </w:tc>
        <w:tc>
          <w:tcPr>
            <w:tcW w:w="699" w:type="dxa"/>
            <w:vAlign w:val="bottom"/>
          </w:tcPr>
          <w:p w14:paraId="0F24768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04E2D1AA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C920CFA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5A08785C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810" w:type="dxa"/>
          </w:tcPr>
          <w:p w14:paraId="11FE3B57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1,338</w:t>
            </w:r>
          </w:p>
        </w:tc>
        <w:tc>
          <w:tcPr>
            <w:tcW w:w="810" w:type="dxa"/>
          </w:tcPr>
          <w:p w14:paraId="61372AE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702" w:type="dxa"/>
          </w:tcPr>
          <w:p w14:paraId="1C74F55F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1040" w:type="dxa"/>
          </w:tcPr>
          <w:p w14:paraId="4DF60C1C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7" w:type="dxa"/>
          </w:tcPr>
          <w:p w14:paraId="733B7CC3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16" w:type="dxa"/>
          </w:tcPr>
          <w:p w14:paraId="4C2E48F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26B10205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7" w:type="dxa"/>
          </w:tcPr>
          <w:p w14:paraId="6FA743B1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1,086</w:t>
            </w:r>
          </w:p>
        </w:tc>
      </w:tr>
      <w:tr w:rsidR="00053660" w:rsidRPr="005C0BB2" w14:paraId="49FA3854" w14:textId="77777777" w:rsidTr="00640FCA">
        <w:trPr>
          <w:cantSplit/>
        </w:trPr>
        <w:tc>
          <w:tcPr>
            <w:tcW w:w="1429" w:type="dxa"/>
          </w:tcPr>
          <w:p w14:paraId="7ABA2924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10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52C942A3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373" w:right="-1339" w:hanging="3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291</w:t>
            </w:r>
          </w:p>
        </w:tc>
        <w:tc>
          <w:tcPr>
            <w:tcW w:w="810" w:type="dxa"/>
          </w:tcPr>
          <w:p w14:paraId="0E0E4B19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145,127</w:t>
            </w:r>
          </w:p>
        </w:tc>
        <w:tc>
          <w:tcPr>
            <w:tcW w:w="720" w:type="dxa"/>
            <w:vAlign w:val="bottom"/>
          </w:tcPr>
          <w:p w14:paraId="5563B66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1.32</w:t>
            </w:r>
          </w:p>
        </w:tc>
        <w:tc>
          <w:tcPr>
            <w:tcW w:w="720" w:type="dxa"/>
          </w:tcPr>
          <w:p w14:paraId="6D5A6436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9.93</w:t>
            </w:r>
          </w:p>
        </w:tc>
        <w:tc>
          <w:tcPr>
            <w:tcW w:w="720" w:type="dxa"/>
          </w:tcPr>
          <w:p w14:paraId="3FC36C0B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</w:rPr>
            </w:pPr>
            <w:r w:rsidRPr="005C0BB2">
              <w:rPr>
                <w:rFonts w:asciiTheme="majorBidi" w:hAnsiTheme="majorBidi" w:cstheme="majorBidi"/>
                <w:szCs w:val="22"/>
              </w:rPr>
              <w:t>1,499</w:t>
            </w:r>
          </w:p>
        </w:tc>
        <w:tc>
          <w:tcPr>
            <w:tcW w:w="724" w:type="dxa"/>
          </w:tcPr>
          <w:p w14:paraId="4714C8B9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3,133</w:t>
            </w:r>
          </w:p>
        </w:tc>
        <w:tc>
          <w:tcPr>
            <w:tcW w:w="699" w:type="dxa"/>
            <w:vAlign w:val="bottom"/>
          </w:tcPr>
          <w:p w14:paraId="03653C2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5DC22B17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7CFBF9A7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69A575E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1,642</w:t>
            </w:r>
          </w:p>
        </w:tc>
        <w:tc>
          <w:tcPr>
            <w:tcW w:w="810" w:type="dxa"/>
          </w:tcPr>
          <w:p w14:paraId="0BA7F61C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2,787</w:t>
            </w:r>
          </w:p>
        </w:tc>
        <w:tc>
          <w:tcPr>
            <w:tcW w:w="810" w:type="dxa"/>
          </w:tcPr>
          <w:p w14:paraId="45993A95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02" w:type="dxa"/>
          </w:tcPr>
          <w:p w14:paraId="226938A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1040" w:type="dxa"/>
          </w:tcPr>
          <w:p w14:paraId="39AE2B7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7" w:type="dxa"/>
          </w:tcPr>
          <w:p w14:paraId="69C5554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18.59</w:t>
            </w:r>
          </w:p>
        </w:tc>
        <w:tc>
          <w:tcPr>
            <w:tcW w:w="716" w:type="dxa"/>
          </w:tcPr>
          <w:p w14:paraId="52668792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426BDE0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27" w:type="dxa"/>
          </w:tcPr>
          <w:p w14:paraId="3F30B0C4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4,663</w:t>
            </w:r>
          </w:p>
        </w:tc>
      </w:tr>
      <w:tr w:rsidR="00053660" w:rsidRPr="005C0BB2" w14:paraId="043B4F18" w14:textId="77777777" w:rsidTr="00640FCA">
        <w:trPr>
          <w:cantSplit/>
        </w:trPr>
        <w:tc>
          <w:tcPr>
            <w:tcW w:w="1429" w:type="dxa"/>
          </w:tcPr>
          <w:p w14:paraId="1F4FC24A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51DD4734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402</w:t>
            </w:r>
          </w:p>
        </w:tc>
        <w:tc>
          <w:tcPr>
            <w:tcW w:w="810" w:type="dxa"/>
          </w:tcPr>
          <w:p w14:paraId="31018A2E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181,095</w:t>
            </w:r>
          </w:p>
        </w:tc>
        <w:tc>
          <w:tcPr>
            <w:tcW w:w="720" w:type="dxa"/>
            <w:vAlign w:val="bottom"/>
          </w:tcPr>
          <w:p w14:paraId="231EDCF5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1.32</w:t>
            </w:r>
          </w:p>
        </w:tc>
        <w:tc>
          <w:tcPr>
            <w:tcW w:w="720" w:type="dxa"/>
          </w:tcPr>
          <w:p w14:paraId="720F5919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9.93</w:t>
            </w:r>
          </w:p>
        </w:tc>
        <w:tc>
          <w:tcPr>
            <w:tcW w:w="720" w:type="dxa"/>
          </w:tcPr>
          <w:p w14:paraId="51DA19D4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bidi="th-TH"/>
              </w:rPr>
              <w:t>1,741</w:t>
            </w:r>
          </w:p>
        </w:tc>
        <w:tc>
          <w:tcPr>
            <w:tcW w:w="724" w:type="dxa"/>
          </w:tcPr>
          <w:p w14:paraId="371DBCB2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4,888</w:t>
            </w:r>
          </w:p>
        </w:tc>
        <w:tc>
          <w:tcPr>
            <w:tcW w:w="699" w:type="dxa"/>
            <w:vAlign w:val="bottom"/>
          </w:tcPr>
          <w:p w14:paraId="0ADCDAF9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55C941EC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4F2CEC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11F48709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993</w:t>
            </w:r>
          </w:p>
        </w:tc>
        <w:tc>
          <w:tcPr>
            <w:tcW w:w="810" w:type="dxa"/>
          </w:tcPr>
          <w:p w14:paraId="6CED21B5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4,195</w:t>
            </w:r>
          </w:p>
        </w:tc>
        <w:tc>
          <w:tcPr>
            <w:tcW w:w="810" w:type="dxa"/>
          </w:tcPr>
          <w:p w14:paraId="60331ADB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702" w:type="dxa"/>
          </w:tcPr>
          <w:p w14:paraId="239A386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40" w:type="dxa"/>
          </w:tcPr>
          <w:p w14:paraId="6E71752B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20.11 - 24.07</w:t>
            </w:r>
          </w:p>
        </w:tc>
        <w:tc>
          <w:tcPr>
            <w:tcW w:w="1127" w:type="dxa"/>
          </w:tcPr>
          <w:p w14:paraId="11A8D89A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21.53 - 24.46</w:t>
            </w:r>
          </w:p>
        </w:tc>
        <w:tc>
          <w:tcPr>
            <w:tcW w:w="716" w:type="dxa"/>
          </w:tcPr>
          <w:p w14:paraId="158A47AB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741" w:type="dxa"/>
          </w:tcPr>
          <w:p w14:paraId="74EC15A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27" w:type="dxa"/>
          </w:tcPr>
          <w:p w14:paraId="200894A5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6,676</w:t>
            </w:r>
          </w:p>
        </w:tc>
      </w:tr>
      <w:tr w:rsidR="00053660" w:rsidRPr="005C0BB2" w14:paraId="5DA5A3AD" w14:textId="77777777" w:rsidTr="00640FCA">
        <w:trPr>
          <w:cantSplit/>
        </w:trPr>
        <w:tc>
          <w:tcPr>
            <w:tcW w:w="1429" w:type="dxa"/>
          </w:tcPr>
          <w:p w14:paraId="7255F454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180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668B2596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71</w:t>
            </w:r>
          </w:p>
        </w:tc>
        <w:tc>
          <w:tcPr>
            <w:tcW w:w="810" w:type="dxa"/>
          </w:tcPr>
          <w:p w14:paraId="032DDB10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31,174</w:t>
            </w:r>
          </w:p>
        </w:tc>
        <w:tc>
          <w:tcPr>
            <w:tcW w:w="720" w:type="dxa"/>
            <w:vAlign w:val="bottom"/>
          </w:tcPr>
          <w:p w14:paraId="1139BA0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3.00</w:t>
            </w:r>
          </w:p>
        </w:tc>
        <w:tc>
          <w:tcPr>
            <w:tcW w:w="720" w:type="dxa"/>
          </w:tcPr>
          <w:p w14:paraId="6EA331E7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15.91</w:t>
            </w:r>
          </w:p>
        </w:tc>
        <w:tc>
          <w:tcPr>
            <w:tcW w:w="720" w:type="dxa"/>
          </w:tcPr>
          <w:p w14:paraId="05BE7012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</w:rPr>
            </w:pPr>
            <w:r w:rsidRPr="005C0BB2">
              <w:rPr>
                <w:rFonts w:asciiTheme="majorBidi" w:hAnsiTheme="majorBidi" w:cstheme="majorBidi"/>
                <w:szCs w:val="22"/>
              </w:rPr>
              <w:t>636</w:t>
            </w:r>
          </w:p>
        </w:tc>
        <w:tc>
          <w:tcPr>
            <w:tcW w:w="724" w:type="dxa"/>
          </w:tcPr>
          <w:p w14:paraId="75DE0D78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1,588</w:t>
            </w:r>
          </w:p>
        </w:tc>
        <w:tc>
          <w:tcPr>
            <w:tcW w:w="699" w:type="dxa"/>
            <w:vAlign w:val="bottom"/>
          </w:tcPr>
          <w:p w14:paraId="62B7B7D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3D15A27B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2071291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645FFBE5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14F7B6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3,759</w:t>
            </w:r>
          </w:p>
        </w:tc>
        <w:tc>
          <w:tcPr>
            <w:tcW w:w="810" w:type="dxa"/>
          </w:tcPr>
          <w:p w14:paraId="713CF407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4A6AAECC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1040" w:type="dxa"/>
          </w:tcPr>
          <w:p w14:paraId="79C0A47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14:paraId="6E73748D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14:paraId="5E4B2BF3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04E1E452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927" w:type="dxa"/>
          </w:tcPr>
          <w:p w14:paraId="6900C580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2,459</w:t>
            </w:r>
          </w:p>
        </w:tc>
      </w:tr>
      <w:tr w:rsidR="00053660" w:rsidRPr="005C0BB2" w14:paraId="54D76429" w14:textId="77777777" w:rsidTr="00640FCA">
        <w:trPr>
          <w:cantSplit/>
        </w:trPr>
        <w:tc>
          <w:tcPr>
            <w:tcW w:w="1429" w:type="dxa"/>
          </w:tcPr>
          <w:p w14:paraId="36851E6E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180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270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2BED4218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810" w:type="dxa"/>
          </w:tcPr>
          <w:p w14:paraId="480D6E48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720" w:type="dxa"/>
            <w:vAlign w:val="bottom"/>
          </w:tcPr>
          <w:p w14:paraId="464C98A6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3.00</w:t>
            </w:r>
          </w:p>
        </w:tc>
        <w:tc>
          <w:tcPr>
            <w:tcW w:w="720" w:type="dxa"/>
          </w:tcPr>
          <w:p w14:paraId="0388DFA4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15.91</w:t>
            </w:r>
          </w:p>
        </w:tc>
        <w:tc>
          <w:tcPr>
            <w:tcW w:w="720" w:type="dxa"/>
          </w:tcPr>
          <w:p w14:paraId="34F8470F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Cs w:val="22"/>
              </w:rPr>
            </w:pPr>
            <w:r w:rsidRPr="005C0BB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4" w:type="dxa"/>
          </w:tcPr>
          <w:p w14:paraId="33CAD1EF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699" w:type="dxa"/>
            <w:vAlign w:val="bottom"/>
          </w:tcPr>
          <w:p w14:paraId="06E47C3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067F15C4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472BF5E" w14:textId="77777777" w:rsidR="00053660" w:rsidRPr="005C0BB2" w:rsidRDefault="00053660" w:rsidP="00640FCA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512457B5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A459D6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BB58DA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5F073F5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0" w:type="dxa"/>
          </w:tcPr>
          <w:p w14:paraId="3414DA7F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14:paraId="1F0F0C56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14:paraId="1F58FCB0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33E29D51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7" w:type="dxa"/>
          </w:tcPr>
          <w:p w14:paraId="17B9FACE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</w:tr>
      <w:tr w:rsidR="00053660" w:rsidRPr="005C0BB2" w14:paraId="079070B6" w14:textId="77777777" w:rsidTr="00640FCA">
        <w:trPr>
          <w:cantSplit/>
        </w:trPr>
        <w:tc>
          <w:tcPr>
            <w:tcW w:w="1429" w:type="dxa"/>
          </w:tcPr>
          <w:p w14:paraId="662A62FE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19"/>
                <w:szCs w:val="19"/>
              </w:rPr>
              <w:t xml:space="preserve">270 </w:t>
            </w:r>
            <w:r w:rsidRPr="005C0BB2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03248BE9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2C1810C2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74"/>
              </w:tabs>
              <w:spacing w:line="340" w:lineRule="exact"/>
              <w:ind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2,354</w:t>
            </w:r>
          </w:p>
        </w:tc>
        <w:tc>
          <w:tcPr>
            <w:tcW w:w="720" w:type="dxa"/>
            <w:vAlign w:val="bottom"/>
          </w:tcPr>
          <w:p w14:paraId="3247B547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3.00</w:t>
            </w:r>
          </w:p>
        </w:tc>
        <w:tc>
          <w:tcPr>
            <w:tcW w:w="720" w:type="dxa"/>
          </w:tcPr>
          <w:p w14:paraId="04022443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15.91</w:t>
            </w:r>
          </w:p>
        </w:tc>
        <w:tc>
          <w:tcPr>
            <w:tcW w:w="720" w:type="dxa"/>
          </w:tcPr>
          <w:p w14:paraId="6135CC0B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4"/>
              </w:tabs>
              <w:spacing w:line="340" w:lineRule="exact"/>
              <w:ind w:right="-45"/>
              <w:rPr>
                <w:rFonts w:asciiTheme="majorBidi" w:hAnsiTheme="majorBidi" w:cstheme="majorBidi"/>
                <w:szCs w:val="22"/>
              </w:rPr>
            </w:pPr>
            <w:r w:rsidRPr="005C0BB2"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724" w:type="dxa"/>
          </w:tcPr>
          <w:p w14:paraId="67E1BA8E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37"/>
              </w:tabs>
              <w:spacing w:line="34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699" w:type="dxa"/>
          </w:tcPr>
          <w:p w14:paraId="59BEBD64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  <w:tc>
          <w:tcPr>
            <w:tcW w:w="741" w:type="dxa"/>
          </w:tcPr>
          <w:p w14:paraId="05747D13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630" w:type="dxa"/>
          </w:tcPr>
          <w:p w14:paraId="60EEE9EA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810" w:type="dxa"/>
          </w:tcPr>
          <w:p w14:paraId="48908FB2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CE589C3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810" w:type="dxa"/>
          </w:tcPr>
          <w:p w14:paraId="3CE2DF79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66A3F281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40" w:type="dxa"/>
          </w:tcPr>
          <w:p w14:paraId="3A9B3EFE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14:paraId="70CC60F9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14:paraId="6BB13454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08316EBC" w14:textId="77777777" w:rsidR="00053660" w:rsidRPr="005C0BB2" w:rsidRDefault="00053660" w:rsidP="00640FCA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927" w:type="dxa"/>
          </w:tcPr>
          <w:p w14:paraId="6B71CB48" w14:textId="77777777" w:rsidR="00053660" w:rsidRPr="005C0BB2" w:rsidRDefault="00053660" w:rsidP="00640FC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340" w:lineRule="exac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Cs w:val="22"/>
                <w:lang w:val="en-US" w:bidi="th-TH"/>
              </w:rPr>
              <w:t>1,674</w:t>
            </w:r>
          </w:p>
        </w:tc>
      </w:tr>
      <w:tr w:rsidR="00053660" w:rsidRPr="005C0BB2" w14:paraId="0D015D85" w14:textId="77777777" w:rsidTr="00640FCA">
        <w:trPr>
          <w:cantSplit/>
        </w:trPr>
        <w:tc>
          <w:tcPr>
            <w:tcW w:w="1429" w:type="dxa"/>
          </w:tcPr>
          <w:p w14:paraId="4B40AACB" w14:textId="77777777" w:rsidR="00053660" w:rsidRPr="005C0BB2" w:rsidRDefault="00053660" w:rsidP="006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14:paraId="0AE4FBD3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2,664</w:t>
            </w:r>
          </w:p>
        </w:tc>
        <w:tc>
          <w:tcPr>
            <w:tcW w:w="810" w:type="dxa"/>
          </w:tcPr>
          <w:p w14:paraId="0D9D8B79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74"/>
              </w:tabs>
              <w:spacing w:line="340" w:lineRule="exact"/>
              <w:ind w:right="-9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1,206,267</w:t>
            </w:r>
          </w:p>
        </w:tc>
        <w:tc>
          <w:tcPr>
            <w:tcW w:w="720" w:type="dxa"/>
          </w:tcPr>
          <w:p w14:paraId="6FFC4ED0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D6861B2" w14:textId="77777777" w:rsidR="00053660" w:rsidRPr="005C0BB2" w:rsidRDefault="00053660" w:rsidP="00640FCA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878C54D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4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</w:rPr>
              <w:t>7,202</w:t>
            </w:r>
          </w:p>
        </w:tc>
        <w:tc>
          <w:tcPr>
            <w:tcW w:w="724" w:type="dxa"/>
          </w:tcPr>
          <w:p w14:paraId="7C35FA6E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19,036</w:t>
            </w:r>
          </w:p>
        </w:tc>
        <w:tc>
          <w:tcPr>
            <w:tcW w:w="699" w:type="dxa"/>
          </w:tcPr>
          <w:p w14:paraId="3DD53789" w14:textId="77777777" w:rsidR="00053660" w:rsidRPr="005C0BB2" w:rsidRDefault="00053660" w:rsidP="00640FCA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957</w:t>
            </w:r>
          </w:p>
        </w:tc>
        <w:tc>
          <w:tcPr>
            <w:tcW w:w="741" w:type="dxa"/>
          </w:tcPr>
          <w:p w14:paraId="37C05A10" w14:textId="77777777" w:rsidR="00053660" w:rsidRPr="005C0BB2" w:rsidRDefault="00053660" w:rsidP="00640FCA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620</w:t>
            </w:r>
          </w:p>
        </w:tc>
        <w:tc>
          <w:tcPr>
            <w:tcW w:w="630" w:type="dxa"/>
          </w:tcPr>
          <w:p w14:paraId="694BE2BD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49</w:t>
            </w:r>
          </w:p>
        </w:tc>
        <w:tc>
          <w:tcPr>
            <w:tcW w:w="810" w:type="dxa"/>
          </w:tcPr>
          <w:p w14:paraId="1F465F14" w14:textId="77777777" w:rsidR="00053660" w:rsidRPr="005C0BB2" w:rsidRDefault="00053660" w:rsidP="00640FCA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10,209</w:t>
            </w:r>
          </w:p>
        </w:tc>
        <w:tc>
          <w:tcPr>
            <w:tcW w:w="810" w:type="dxa"/>
          </w:tcPr>
          <w:p w14:paraId="69BA43C0" w14:textId="77777777" w:rsidR="00053660" w:rsidRPr="005C0BB2" w:rsidRDefault="00053660" w:rsidP="00640FCA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2"/>
                <w:szCs w:val="28"/>
              </w:rPr>
              <w:t>16,559</w:t>
            </w:r>
          </w:p>
        </w:tc>
        <w:tc>
          <w:tcPr>
            <w:tcW w:w="810" w:type="dxa"/>
          </w:tcPr>
          <w:p w14:paraId="29C61383" w14:textId="77777777" w:rsidR="00053660" w:rsidRPr="005C0BB2" w:rsidRDefault="00053660" w:rsidP="00640FCA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736</w:t>
            </w:r>
          </w:p>
        </w:tc>
        <w:tc>
          <w:tcPr>
            <w:tcW w:w="702" w:type="dxa"/>
          </w:tcPr>
          <w:p w14:paraId="2EE75E9C" w14:textId="77777777" w:rsidR="00053660" w:rsidRPr="005C0BB2" w:rsidRDefault="00053660" w:rsidP="00640FCA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934</w:t>
            </w:r>
          </w:p>
        </w:tc>
        <w:tc>
          <w:tcPr>
            <w:tcW w:w="1040" w:type="dxa"/>
          </w:tcPr>
          <w:p w14:paraId="7D254E3A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right="-3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14:paraId="1B36F2D2" w14:textId="77777777" w:rsidR="00053660" w:rsidRPr="005C0BB2" w:rsidRDefault="00053660" w:rsidP="00640F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6" w:type="dxa"/>
          </w:tcPr>
          <w:p w14:paraId="260E1D8F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</w:t>
            </w:r>
          </w:p>
        </w:tc>
        <w:tc>
          <w:tcPr>
            <w:tcW w:w="741" w:type="dxa"/>
          </w:tcPr>
          <w:p w14:paraId="0690C46E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8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</w:rPr>
              <w:t>360</w:t>
            </w:r>
          </w:p>
        </w:tc>
        <w:tc>
          <w:tcPr>
            <w:tcW w:w="927" w:type="dxa"/>
          </w:tcPr>
          <w:p w14:paraId="7ACC5C64" w14:textId="77777777" w:rsidR="00053660" w:rsidRPr="005C0BB2" w:rsidRDefault="00053660" w:rsidP="00640F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28,191</w:t>
            </w:r>
          </w:p>
        </w:tc>
      </w:tr>
    </w:tbl>
    <w:p w14:paraId="23B941B0" w14:textId="77777777" w:rsidR="00053660" w:rsidRDefault="00053660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053660" w:rsidSect="00053660">
          <w:pgSz w:w="16834" w:h="11909" w:orient="landscape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4B1A1F1" w14:textId="42E9BE32" w:rsidR="00640FCA" w:rsidRPr="00E16A76" w:rsidRDefault="00E16A76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>การวิเคราะห์อายุลูกหนี้จากการซื้อสิทธิเรียกร้อง แสดงได้ดังนี้</w:t>
      </w:r>
    </w:p>
    <w:p w14:paraId="28A4BB89" w14:textId="52BB4E23" w:rsidR="00E16A76" w:rsidRPr="00E16A76" w:rsidRDefault="00E16A76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7416"/>
        <w:gridCol w:w="1710"/>
      </w:tblGrid>
      <w:tr w:rsidR="00E16A76" w:rsidRPr="005C0BB2" w14:paraId="44FBE262" w14:textId="77777777" w:rsidTr="0098490B">
        <w:tc>
          <w:tcPr>
            <w:tcW w:w="7416" w:type="dxa"/>
          </w:tcPr>
          <w:p w14:paraId="0EBA5CF8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8D57F5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F741EE2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</w:t>
            </w:r>
          </w:p>
          <w:p w14:paraId="14D18584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16A76" w:rsidRPr="005C0BB2" w14:paraId="53CFF529" w14:textId="77777777" w:rsidTr="0098490B">
        <w:tc>
          <w:tcPr>
            <w:tcW w:w="7416" w:type="dxa"/>
          </w:tcPr>
          <w:p w14:paraId="0E28A3BE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1E7735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16A76" w:rsidRPr="005C0BB2" w14:paraId="3A694C52" w14:textId="77777777" w:rsidTr="0098490B">
        <w:tc>
          <w:tcPr>
            <w:tcW w:w="7416" w:type="dxa"/>
          </w:tcPr>
          <w:p w14:paraId="6BFCF59E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267926D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A76" w:rsidRPr="005C0BB2" w14:paraId="0589CDF7" w14:textId="77777777" w:rsidTr="0098490B">
        <w:trPr>
          <w:trHeight w:val="352"/>
        </w:trPr>
        <w:tc>
          <w:tcPr>
            <w:tcW w:w="7416" w:type="dxa"/>
          </w:tcPr>
          <w:p w14:paraId="74A1AEC4" w14:textId="77777777" w:rsidR="00E16A76" w:rsidRPr="005C0BB2" w:rsidRDefault="00E16A76" w:rsidP="0098490B">
            <w:pPr>
              <w:pStyle w:val="a1"/>
              <w:tabs>
                <w:tab w:val="clear" w:pos="1080"/>
              </w:tabs>
              <w:ind w:lef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710" w:type="dxa"/>
          </w:tcPr>
          <w:p w14:paraId="79BA9241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12,950</w:t>
            </w:r>
          </w:p>
        </w:tc>
      </w:tr>
      <w:tr w:rsidR="00E16A76" w:rsidRPr="005C0BB2" w14:paraId="0FF48534" w14:textId="77777777" w:rsidTr="0098490B">
        <w:trPr>
          <w:trHeight w:val="352"/>
        </w:trPr>
        <w:tc>
          <w:tcPr>
            <w:tcW w:w="7416" w:type="dxa"/>
          </w:tcPr>
          <w:p w14:paraId="12AF2412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เกินกำหนดรับชำระหนี้</w:t>
            </w:r>
          </w:p>
        </w:tc>
        <w:tc>
          <w:tcPr>
            <w:tcW w:w="1710" w:type="dxa"/>
          </w:tcPr>
          <w:p w14:paraId="640787E0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A76" w:rsidRPr="005C0BB2" w14:paraId="39422B3A" w14:textId="77777777" w:rsidTr="0098490B">
        <w:trPr>
          <w:trHeight w:val="352"/>
        </w:trPr>
        <w:tc>
          <w:tcPr>
            <w:tcW w:w="7416" w:type="dxa"/>
          </w:tcPr>
          <w:p w14:paraId="32A6D3CA" w14:textId="77777777" w:rsidR="00E16A76" w:rsidRPr="005C0BB2" w:rsidRDefault="00E16A76" w:rsidP="0098490B">
            <w:pPr>
              <w:pStyle w:val="a1"/>
              <w:tabs>
                <w:tab w:val="clear" w:pos="1080"/>
              </w:tabs>
              <w:ind w:left="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17B331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9,156</w:t>
            </w:r>
          </w:p>
        </w:tc>
      </w:tr>
      <w:tr w:rsidR="00E16A76" w:rsidRPr="005C0BB2" w14:paraId="41886282" w14:textId="77777777" w:rsidTr="0098490B">
        <w:trPr>
          <w:trHeight w:val="352"/>
        </w:trPr>
        <w:tc>
          <w:tcPr>
            <w:tcW w:w="7416" w:type="dxa"/>
          </w:tcPr>
          <w:p w14:paraId="3A813466" w14:textId="77777777" w:rsidR="00E16A76" w:rsidRPr="005C0BB2" w:rsidRDefault="00E16A76" w:rsidP="0098490B">
            <w:pPr>
              <w:pStyle w:val="a1"/>
              <w:tabs>
                <w:tab w:val="clear" w:pos="1080"/>
              </w:tabs>
              <w:ind w:left="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C40F37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22,106</w:t>
            </w:r>
          </w:p>
        </w:tc>
      </w:tr>
      <w:tr w:rsidR="00E16A76" w:rsidRPr="005C0BB2" w14:paraId="1F01749E" w14:textId="77777777" w:rsidTr="0098490B">
        <w:trPr>
          <w:trHeight w:val="352"/>
        </w:trPr>
        <w:tc>
          <w:tcPr>
            <w:tcW w:w="7416" w:type="dxa"/>
          </w:tcPr>
          <w:p w14:paraId="2837F18A" w14:textId="77777777" w:rsidR="00E16A76" w:rsidRPr="005C0BB2" w:rsidRDefault="00E16A76" w:rsidP="0098490B">
            <w:pPr>
              <w:pStyle w:val="a1"/>
              <w:tabs>
                <w:tab w:val="clear" w:pos="1080"/>
              </w:tabs>
              <w:ind w:left="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1710" w:type="dxa"/>
          </w:tcPr>
          <w:p w14:paraId="053A0C95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E16A76" w:rsidRPr="005C0BB2" w14:paraId="507163A8" w14:textId="77777777" w:rsidTr="0098490B">
        <w:trPr>
          <w:trHeight w:val="352"/>
        </w:trPr>
        <w:tc>
          <w:tcPr>
            <w:tcW w:w="7416" w:type="dxa"/>
          </w:tcPr>
          <w:p w14:paraId="15E385A0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48A15C1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</w:tr>
      <w:tr w:rsidR="00E16A76" w:rsidRPr="005C0BB2" w14:paraId="3AD11572" w14:textId="77777777" w:rsidTr="0098490B">
        <w:trPr>
          <w:trHeight w:val="352"/>
        </w:trPr>
        <w:tc>
          <w:tcPr>
            <w:tcW w:w="7416" w:type="dxa"/>
          </w:tcPr>
          <w:p w14:paraId="2908F601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7D25343" w14:textId="77777777" w:rsidR="00E16A76" w:rsidRPr="005C0BB2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22,224</w:t>
            </w:r>
          </w:p>
        </w:tc>
      </w:tr>
    </w:tbl>
    <w:p w14:paraId="3281B4BF" w14:textId="77777777" w:rsidR="00EC79A7" w:rsidRPr="00E03A0F" w:rsidRDefault="00EC79A7" w:rsidP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Angsana New" w:hAnsi="Angsana New"/>
          <w:b/>
          <w:bCs/>
          <w:sz w:val="16"/>
          <w:szCs w:val="16"/>
        </w:rPr>
      </w:pPr>
      <w:r w:rsidRPr="00E03A0F">
        <w:rPr>
          <w:rFonts w:ascii="Angsana New" w:hAnsi="Angsana New"/>
          <w:b/>
          <w:bCs/>
          <w:sz w:val="16"/>
          <w:szCs w:val="16"/>
        </w:rPr>
        <w:tab/>
      </w:r>
    </w:p>
    <w:p w14:paraId="34FFC061" w14:textId="77777777" w:rsidR="00EC79A7" w:rsidRPr="00FA5C51" w:rsidRDefault="00EC79A7" w:rsidP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  <w:r w:rsidRPr="00FA5C51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FA5C51">
        <w:rPr>
          <w:rFonts w:ascii="Angsana New" w:hAnsi="Angsana New"/>
          <w:sz w:val="28"/>
          <w:szCs w:val="28"/>
          <w:cs/>
        </w:rPr>
        <w:t xml:space="preserve"> </w:t>
      </w:r>
      <w:r w:rsidRPr="00FA5C51">
        <w:rPr>
          <w:rFonts w:ascii="Angsana New" w:hAnsi="Angsana New" w:hint="cs"/>
          <w:sz w:val="28"/>
          <w:szCs w:val="28"/>
          <w:cs/>
        </w:rPr>
        <w:t>ณ</w:t>
      </w:r>
      <w:r w:rsidRPr="00FA5C51">
        <w:rPr>
          <w:rFonts w:ascii="Angsana New" w:hAnsi="Angsana New"/>
          <w:sz w:val="28"/>
          <w:szCs w:val="28"/>
          <w:cs/>
        </w:rPr>
        <w:t xml:space="preserve"> </w:t>
      </w:r>
      <w:r w:rsidRPr="00FA5C51">
        <w:rPr>
          <w:rFonts w:ascii="Angsana New" w:hAnsi="Angsana New" w:hint="cs"/>
          <w:sz w:val="28"/>
          <w:szCs w:val="28"/>
          <w:cs/>
        </w:rPr>
        <w:t>วันที่</w:t>
      </w:r>
      <w:r w:rsidRPr="00FA5C51">
        <w:rPr>
          <w:rFonts w:ascii="Angsana New" w:hAnsi="Angsana New"/>
          <w:sz w:val="28"/>
          <w:szCs w:val="28"/>
          <w:cs/>
        </w:rPr>
        <w:t xml:space="preserve"> </w:t>
      </w:r>
      <w:r w:rsidRPr="00FA5C51">
        <w:rPr>
          <w:rFonts w:ascii="Angsana New" w:eastAsia="Cordia New" w:hAnsi="Angsana New"/>
          <w:sz w:val="28"/>
          <w:szCs w:val="28"/>
        </w:rPr>
        <w:t>31</w:t>
      </w:r>
      <w:r w:rsidRPr="00FA5C51">
        <w:rPr>
          <w:rFonts w:ascii="Angsana New" w:eastAsia="Cordia New" w:hAnsi="Angsana New" w:hint="cs"/>
          <w:sz w:val="28"/>
          <w:szCs w:val="28"/>
          <w:cs/>
        </w:rPr>
        <w:t xml:space="preserve"> ธันวาคม </w:t>
      </w:r>
      <w:r w:rsidRPr="00FA5C51">
        <w:rPr>
          <w:rFonts w:ascii="Angsana New" w:hAnsi="Angsana New"/>
          <w:sz w:val="28"/>
          <w:szCs w:val="28"/>
        </w:rPr>
        <w:t>2563</w:t>
      </w:r>
      <w:r w:rsidRPr="00FA5C51">
        <w:rPr>
          <w:rFonts w:ascii="Angsana New" w:hAnsi="Angsana New"/>
          <w:sz w:val="28"/>
          <w:szCs w:val="28"/>
          <w:cs/>
        </w:rPr>
        <w:t xml:space="preserve"> </w:t>
      </w:r>
      <w:r w:rsidRPr="00FA5C5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2841D88" w14:textId="77777777" w:rsidR="00EC79A7" w:rsidRPr="00E03A0F" w:rsidRDefault="00EC79A7" w:rsidP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EC79A7" w:rsidRPr="00FA5C51" w14:paraId="13965BFD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316DD182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D0B3FAB" w14:textId="593BBF4F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EC79A7" w:rsidRPr="00FA5C51" w14:paraId="2C9F29C5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0A53BCB9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97BC772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EC79A7" w:rsidRPr="00FA5C51" w14:paraId="48C32012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71123DBC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3D746F6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4CA3A56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2CCF74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B1F89A7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3F0B6E4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4A51FF9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3DC85073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EC79A7" w:rsidRPr="00FA5C51" w14:paraId="4406E08D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7A65870E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3FB21BE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44A4C90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6828A5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73EC375A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81469BC" w14:textId="6BA6888B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293CD1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0F10DE" w14:textId="77777777" w:rsidR="00EC79A7" w:rsidRPr="00E16A76" w:rsidRDefault="00EC79A7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A76" w:rsidRPr="00FA5C51" w14:paraId="67876F48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56E15B23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E72265B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C364654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34D31D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A93EE22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345BA" w14:textId="4405849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C36ACF6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9642A4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A76" w:rsidRPr="00FA5C51" w14:paraId="69143645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51C517F7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1352D69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01BBDFB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541FCD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D54B83D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62CE1EA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2E3B21D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34CFCA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A76" w:rsidRPr="00FA5C51" w14:paraId="32CE652E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4772F69E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06BE76A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6998314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469199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704C73AB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FFE6633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DA38EC4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8BFAF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16A76" w:rsidRPr="00FA5C51" w14:paraId="3B864D09" w14:textId="77777777" w:rsidTr="00626C18">
        <w:trPr>
          <w:trHeight w:val="360"/>
          <w:tblHeader/>
        </w:trPr>
        <w:tc>
          <w:tcPr>
            <w:tcW w:w="3492" w:type="dxa"/>
            <w:vAlign w:val="bottom"/>
          </w:tcPr>
          <w:p w14:paraId="330C6FED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F2EA53F" w14:textId="77777777" w:rsidR="00E16A76" w:rsidRPr="00E16A76" w:rsidRDefault="00E16A76" w:rsidP="00E16A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16A76" w:rsidRPr="00FA5C51" w14:paraId="1BC55C07" w14:textId="77777777" w:rsidTr="00626C18">
        <w:trPr>
          <w:trHeight w:val="360"/>
        </w:trPr>
        <w:tc>
          <w:tcPr>
            <w:tcW w:w="3492" w:type="dxa"/>
            <w:vAlign w:val="bottom"/>
          </w:tcPr>
          <w:p w14:paraId="475AABF8" w14:textId="64B3E15A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94" w:type="dxa"/>
            <w:vAlign w:val="bottom"/>
          </w:tcPr>
          <w:p w14:paraId="7C841E82" w14:textId="393967E1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25,261</w:t>
            </w:r>
          </w:p>
        </w:tc>
        <w:tc>
          <w:tcPr>
            <w:tcW w:w="136" w:type="dxa"/>
            <w:vAlign w:val="bottom"/>
          </w:tcPr>
          <w:p w14:paraId="73936420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5060D" w14:textId="7D8FFA97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4,451</w:t>
            </w:r>
          </w:p>
        </w:tc>
        <w:tc>
          <w:tcPr>
            <w:tcW w:w="136" w:type="dxa"/>
            <w:vAlign w:val="bottom"/>
          </w:tcPr>
          <w:p w14:paraId="3C760640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6DAA3E3" w14:textId="21777282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3,003</w:t>
            </w:r>
          </w:p>
        </w:tc>
        <w:tc>
          <w:tcPr>
            <w:tcW w:w="180" w:type="dxa"/>
            <w:vAlign w:val="bottom"/>
          </w:tcPr>
          <w:p w14:paraId="5CCDFEC0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B2E9EF" w14:textId="554EF79A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32,715</w:t>
            </w:r>
          </w:p>
        </w:tc>
      </w:tr>
      <w:tr w:rsidR="00E16A76" w:rsidRPr="00FA5C51" w14:paraId="7A8258E8" w14:textId="77777777" w:rsidTr="00626C18">
        <w:trPr>
          <w:trHeight w:val="360"/>
        </w:trPr>
        <w:tc>
          <w:tcPr>
            <w:tcW w:w="3492" w:type="dxa"/>
            <w:vAlign w:val="bottom"/>
          </w:tcPr>
          <w:p w14:paraId="6AC9C46B" w14:textId="69716103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394" w:type="dxa"/>
            <w:vAlign w:val="bottom"/>
          </w:tcPr>
          <w:p w14:paraId="59813C66" w14:textId="517DBB97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6" w:type="dxa"/>
            <w:vAlign w:val="bottom"/>
          </w:tcPr>
          <w:p w14:paraId="4DF6F4E3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1D8E85" w14:textId="5F92783B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06F146EE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13ADE4B" w14:textId="111B4A40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6EC82C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02339A" w14:textId="5EFC326B" w:rsidR="00E16A76" w:rsidRPr="00E16A76" w:rsidRDefault="004C0FE2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16A76" w:rsidRPr="00FA5C51" w14:paraId="06FAE2D4" w14:textId="77777777" w:rsidTr="0098490B">
        <w:trPr>
          <w:trHeight w:val="360"/>
        </w:trPr>
        <w:tc>
          <w:tcPr>
            <w:tcW w:w="3492" w:type="dxa"/>
            <w:vAlign w:val="bottom"/>
          </w:tcPr>
          <w:p w14:paraId="2AEF5BCE" w14:textId="77777777" w:rsidR="00E16A76" w:rsidRPr="00E16A76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394" w:type="dxa"/>
            <w:vAlign w:val="bottom"/>
          </w:tcPr>
          <w:p w14:paraId="3BA1BEAF" w14:textId="44013AA5" w:rsidR="00E16A76" w:rsidRPr="00E16A76" w:rsidRDefault="004C0FE2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36" w:type="dxa"/>
            <w:vAlign w:val="bottom"/>
          </w:tcPr>
          <w:p w14:paraId="471D190A" w14:textId="77777777" w:rsidR="00E16A76" w:rsidRPr="00E16A76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5669D4" w14:textId="1C71D218" w:rsidR="00E16A76" w:rsidRPr="00E16A76" w:rsidRDefault="004C0FE2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6" w:type="dxa"/>
            <w:vAlign w:val="bottom"/>
          </w:tcPr>
          <w:p w14:paraId="0826B1A7" w14:textId="77777777" w:rsidR="00E16A76" w:rsidRPr="00E16A76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F79F9A8" w14:textId="1B2AE1D2" w:rsidR="00E16A76" w:rsidRPr="00E16A76" w:rsidRDefault="004C0FE2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156B7F65" w14:textId="77777777" w:rsidR="00E16A76" w:rsidRPr="00E16A76" w:rsidRDefault="00E16A76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03059B" w14:textId="065B222A" w:rsidR="00E16A76" w:rsidRPr="00E16A76" w:rsidRDefault="004C0FE2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E16A76" w:rsidRPr="00FA5C51" w14:paraId="47F00ACE" w14:textId="77777777" w:rsidTr="00626C18">
        <w:trPr>
          <w:trHeight w:val="360"/>
        </w:trPr>
        <w:tc>
          <w:tcPr>
            <w:tcW w:w="3492" w:type="dxa"/>
            <w:vAlign w:val="bottom"/>
          </w:tcPr>
          <w:p w14:paraId="491DB4DE" w14:textId="272F3B4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94" w:type="dxa"/>
            <w:vAlign w:val="bottom"/>
          </w:tcPr>
          <w:p w14:paraId="13B09154" w14:textId="1B4E9BDC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11537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6" w:type="dxa"/>
            <w:vAlign w:val="bottom"/>
          </w:tcPr>
          <w:p w14:paraId="77C3ED79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7A305F" w14:textId="2F6DEC9B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6" w:type="dxa"/>
            <w:vAlign w:val="bottom"/>
          </w:tcPr>
          <w:p w14:paraId="149E7844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E7894AF" w14:textId="271ACCA1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2ECB819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F453E" w14:textId="64DC3771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1537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16A76" w:rsidRPr="00FA5C51" w14:paraId="18211748" w14:textId="77777777" w:rsidTr="00626C18">
        <w:trPr>
          <w:trHeight w:val="360"/>
        </w:trPr>
        <w:tc>
          <w:tcPr>
            <w:tcW w:w="3492" w:type="dxa"/>
            <w:vAlign w:val="bottom"/>
          </w:tcPr>
          <w:p w14:paraId="116FB448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3DBF1" w14:textId="037CC984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26,33</w:t>
            </w:r>
            <w:r w:rsidR="00115378"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</w:p>
        </w:tc>
        <w:tc>
          <w:tcPr>
            <w:tcW w:w="136" w:type="dxa"/>
            <w:vAlign w:val="bottom"/>
          </w:tcPr>
          <w:p w14:paraId="62F95F5A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BDF62" w14:textId="3881701C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4,662</w:t>
            </w:r>
          </w:p>
        </w:tc>
        <w:tc>
          <w:tcPr>
            <w:tcW w:w="136" w:type="dxa"/>
            <w:vAlign w:val="bottom"/>
          </w:tcPr>
          <w:p w14:paraId="0F45645B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C1E9" w14:textId="427F6DEB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3,249</w:t>
            </w:r>
          </w:p>
        </w:tc>
        <w:tc>
          <w:tcPr>
            <w:tcW w:w="180" w:type="dxa"/>
            <w:vAlign w:val="bottom"/>
          </w:tcPr>
          <w:p w14:paraId="3446F318" w14:textId="77777777" w:rsidR="00E16A76" w:rsidRPr="00E16A76" w:rsidRDefault="00E16A76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8A57B" w14:textId="3365E322" w:rsidR="00E16A76" w:rsidRPr="00E16A76" w:rsidRDefault="008F05C8" w:rsidP="00E16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34,24</w:t>
            </w:r>
            <w:r w:rsidR="00115378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</w:p>
        </w:tc>
      </w:tr>
    </w:tbl>
    <w:p w14:paraId="4886F674" w14:textId="77777777" w:rsidR="00EC79A7" w:rsidRPr="00E03A0F" w:rsidRDefault="00EC79A7" w:rsidP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83E6F5F" w14:textId="66F00068" w:rsidR="004C0065" w:rsidRDefault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4C0065" w:rsidRPr="00E16A76" w14:paraId="3B2D345C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093A4F34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CFD442D" w14:textId="008CAB60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4C0065" w:rsidRPr="00E16A76" w14:paraId="5459980F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503E883C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9FD4556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4C0065" w:rsidRPr="00E16A76" w14:paraId="1256CD25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0C2B4A8C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3D7A131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324FC7D1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B16FDF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71D9AC5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5C772D2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F8CDAC5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59B1BAC4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4C0065" w:rsidRPr="00E16A76" w14:paraId="0BD15E5D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2708B30C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C9AC74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AE9907E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590E03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4C7B5391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241D0A5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EE2428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EDE0AE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065" w:rsidRPr="00E16A76" w14:paraId="1627A625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7A1DBF84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24931D3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D0943B2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76C78C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2D2356F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5588232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F878BB6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07A3E7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065" w:rsidRPr="00E16A76" w14:paraId="395AFEBB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0A1D8906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A1E6BC5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C192E12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0949A6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85B285F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C28676E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514B32A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2A21AF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065" w:rsidRPr="00E16A76" w14:paraId="4BD68864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72EB22B3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19F13E7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ECB6DE5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43B007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8C4BB1C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E4AEE59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BA6A99F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5F1B5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0065" w:rsidRPr="00E16A76" w14:paraId="48F42170" w14:textId="77777777" w:rsidTr="0098490B">
        <w:trPr>
          <w:trHeight w:val="360"/>
          <w:tblHeader/>
        </w:trPr>
        <w:tc>
          <w:tcPr>
            <w:tcW w:w="3492" w:type="dxa"/>
            <w:vAlign w:val="bottom"/>
          </w:tcPr>
          <w:p w14:paraId="003B43CA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A45F97" w14:textId="77777777" w:rsidR="004C0065" w:rsidRPr="00E16A76" w:rsidRDefault="004C0065" w:rsidP="0098490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4B9D" w:rsidRPr="00E16A76" w14:paraId="58A77F73" w14:textId="77777777" w:rsidTr="0098490B">
        <w:trPr>
          <w:trHeight w:val="360"/>
        </w:trPr>
        <w:tc>
          <w:tcPr>
            <w:tcW w:w="3492" w:type="dxa"/>
            <w:vAlign w:val="bottom"/>
          </w:tcPr>
          <w:p w14:paraId="58B39808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94" w:type="dxa"/>
            <w:vAlign w:val="bottom"/>
          </w:tcPr>
          <w:p w14:paraId="7CDC5CA5" w14:textId="14B6E4CB" w:rsidR="00B94B9D" w:rsidRPr="00E16A76" w:rsidRDefault="00B94B9D" w:rsidP="005F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25,261</w:t>
            </w:r>
          </w:p>
        </w:tc>
        <w:tc>
          <w:tcPr>
            <w:tcW w:w="136" w:type="dxa"/>
            <w:vAlign w:val="bottom"/>
          </w:tcPr>
          <w:p w14:paraId="2CDB1BCE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C67D08" w14:textId="47740AD3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4,451</w:t>
            </w:r>
          </w:p>
        </w:tc>
        <w:tc>
          <w:tcPr>
            <w:tcW w:w="136" w:type="dxa"/>
            <w:vAlign w:val="bottom"/>
          </w:tcPr>
          <w:p w14:paraId="15B79BE3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FE4103B" w14:textId="49D01AA4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3,003</w:t>
            </w:r>
          </w:p>
        </w:tc>
        <w:tc>
          <w:tcPr>
            <w:tcW w:w="180" w:type="dxa"/>
            <w:vAlign w:val="bottom"/>
          </w:tcPr>
          <w:p w14:paraId="2B4F8D30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E8378A" w14:textId="4F9AE530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32,715</w:t>
            </w:r>
          </w:p>
        </w:tc>
      </w:tr>
      <w:tr w:rsidR="00B94B9D" w:rsidRPr="00E16A76" w14:paraId="73CCB030" w14:textId="77777777" w:rsidTr="0098490B">
        <w:trPr>
          <w:trHeight w:val="360"/>
        </w:trPr>
        <w:tc>
          <w:tcPr>
            <w:tcW w:w="3492" w:type="dxa"/>
            <w:vAlign w:val="bottom"/>
          </w:tcPr>
          <w:p w14:paraId="2CD14235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394" w:type="dxa"/>
            <w:vAlign w:val="bottom"/>
          </w:tcPr>
          <w:p w14:paraId="72E5C684" w14:textId="04573397" w:rsidR="00B94B9D" w:rsidRPr="00E16A76" w:rsidRDefault="00B94B9D" w:rsidP="005F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6" w:type="dxa"/>
            <w:vAlign w:val="bottom"/>
          </w:tcPr>
          <w:p w14:paraId="73FD98EE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E0E0B7" w14:textId="2062D078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6819A8DD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B702510" w14:textId="09E4504E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4ABD8A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63218" w14:textId="16E98978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94B9D" w:rsidRPr="00E16A76" w14:paraId="6559B2DF" w14:textId="77777777" w:rsidTr="0098490B">
        <w:trPr>
          <w:trHeight w:val="360"/>
        </w:trPr>
        <w:tc>
          <w:tcPr>
            <w:tcW w:w="3492" w:type="dxa"/>
            <w:vAlign w:val="bottom"/>
          </w:tcPr>
          <w:p w14:paraId="0E9009BE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E16A7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394" w:type="dxa"/>
            <w:vAlign w:val="bottom"/>
          </w:tcPr>
          <w:p w14:paraId="46D26B81" w14:textId="184B7EDD" w:rsidR="00B94B9D" w:rsidRPr="00E16A76" w:rsidRDefault="00B94B9D" w:rsidP="005F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36" w:type="dxa"/>
            <w:vAlign w:val="bottom"/>
          </w:tcPr>
          <w:p w14:paraId="11731785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5A1320" w14:textId="234E959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6" w:type="dxa"/>
            <w:vAlign w:val="bottom"/>
          </w:tcPr>
          <w:p w14:paraId="259C62E1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B8A2AAD" w14:textId="18CD8944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7E941FFC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9C118B" w14:textId="2017AD2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B94B9D" w:rsidRPr="00E16A76" w14:paraId="60E87FDD" w14:textId="77777777" w:rsidTr="0098490B">
        <w:trPr>
          <w:trHeight w:val="360"/>
        </w:trPr>
        <w:tc>
          <w:tcPr>
            <w:tcW w:w="3492" w:type="dxa"/>
            <w:vAlign w:val="bottom"/>
          </w:tcPr>
          <w:p w14:paraId="3E712F42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16A7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ECDD2" w14:textId="7E101FD0" w:rsidR="00B94B9D" w:rsidRPr="00E16A76" w:rsidRDefault="00B94B9D" w:rsidP="005F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25,748</w:t>
            </w:r>
          </w:p>
        </w:tc>
        <w:tc>
          <w:tcPr>
            <w:tcW w:w="136" w:type="dxa"/>
            <w:vAlign w:val="bottom"/>
          </w:tcPr>
          <w:p w14:paraId="799AB8C4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F4258" w14:textId="6B653424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4,512</w:t>
            </w:r>
          </w:p>
        </w:tc>
        <w:tc>
          <w:tcPr>
            <w:tcW w:w="136" w:type="dxa"/>
            <w:vAlign w:val="bottom"/>
          </w:tcPr>
          <w:p w14:paraId="41910FA6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2196F" w14:textId="72EF3E29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3,241</w:t>
            </w:r>
          </w:p>
        </w:tc>
        <w:tc>
          <w:tcPr>
            <w:tcW w:w="180" w:type="dxa"/>
            <w:vAlign w:val="bottom"/>
          </w:tcPr>
          <w:p w14:paraId="5266B820" w14:textId="77777777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286C1" w14:textId="4C169AEB" w:rsidR="00B94B9D" w:rsidRPr="00E16A76" w:rsidRDefault="00B94B9D" w:rsidP="00B9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33,501</w:t>
            </w:r>
          </w:p>
        </w:tc>
      </w:tr>
    </w:tbl>
    <w:p w14:paraId="1CA88D1D" w14:textId="77777777" w:rsidR="00EC79A7" w:rsidRDefault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7CA99D0C" w14:textId="2E823D51" w:rsidR="00EC79A7" w:rsidRPr="00FA5C51" w:rsidRDefault="00EC79A7" w:rsidP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A5C51">
        <w:rPr>
          <w:rFonts w:ascii="Angsana New" w:hAnsi="Angsana New"/>
          <w:sz w:val="28"/>
          <w:szCs w:val="28"/>
          <w:cs/>
        </w:rPr>
        <w:t>รายการเคลื่อนไหวของค่าเผื่อ</w:t>
      </w:r>
      <w:r w:rsidRPr="00FA5C51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FA5C51">
        <w:rPr>
          <w:rFonts w:ascii="Angsana New" w:hAnsi="Angsana New"/>
          <w:sz w:val="28"/>
          <w:szCs w:val="28"/>
          <w:cs/>
        </w:rPr>
        <w:t>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FA5C51">
        <w:rPr>
          <w:rFonts w:ascii="Angsana New" w:hAnsi="Angsana New" w:hint="cs"/>
          <w:sz w:val="28"/>
          <w:szCs w:val="28"/>
          <w:cs/>
        </w:rPr>
        <w:t>สำหรับสินทรัพย์ทางการเงิน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และลูกหนี้ตามสัญญาเช่าซื้อ</w:t>
      </w:r>
      <w:r w:rsidRPr="00FA5C51">
        <w:rPr>
          <w:rFonts w:ascii="Angsana New" w:hAnsi="Angsana New" w:hint="cs"/>
          <w:sz w:val="28"/>
          <w:szCs w:val="28"/>
          <w:cs/>
        </w:rPr>
        <w:t xml:space="preserve"> </w:t>
      </w:r>
      <w:r w:rsidRPr="00FA5C51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1FADE8E" w14:textId="77777777" w:rsidR="00EC79A7" w:rsidRPr="00E03A0F" w:rsidRDefault="00EC79A7" w:rsidP="00EC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C79A7" w:rsidRPr="00FA5C51" w14:paraId="66A7E9A2" w14:textId="77777777" w:rsidTr="006B0F61">
        <w:trPr>
          <w:tblHeader/>
        </w:trPr>
        <w:tc>
          <w:tcPr>
            <w:tcW w:w="3672" w:type="dxa"/>
          </w:tcPr>
          <w:p w14:paraId="6038B78A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7AE60DAF" w14:textId="29931360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GB" w:eastAsia="th-TH"/>
              </w:rPr>
            </w:pPr>
            <w:r w:rsidRPr="00A41A34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  <w:r w:rsidR="00286D20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EC79A7" w:rsidRPr="00FA5C51" w14:paraId="570DA2A4" w14:textId="77777777" w:rsidTr="006B0F61">
        <w:trPr>
          <w:tblHeader/>
        </w:trPr>
        <w:tc>
          <w:tcPr>
            <w:tcW w:w="3672" w:type="dxa"/>
          </w:tcPr>
          <w:p w14:paraId="52BADDD1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A41A3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A41A34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A41A3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A41A3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A41A34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</w:tcPr>
          <w:p w14:paraId="65DC7F54" w14:textId="77777777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GB" w:eastAsia="th-TH"/>
              </w:rPr>
            </w:pPr>
            <w:r w:rsidRPr="002001D1"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</w:tr>
      <w:tr w:rsidR="00EC79A7" w:rsidRPr="00FA5C51" w14:paraId="5AB35B83" w14:textId="77777777" w:rsidTr="006B0F61">
        <w:trPr>
          <w:tblHeader/>
        </w:trPr>
        <w:tc>
          <w:tcPr>
            <w:tcW w:w="3672" w:type="dxa"/>
          </w:tcPr>
          <w:p w14:paraId="41254159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4D48D005" w14:textId="1939F644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ที่ไม่มีการเพิ่มขึ้น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อย่างมีนัยสำคัญ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7D611DBD" w14:textId="5FA93EEB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ที่มีการเพิ่มขึ้น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อย่างมีนัยสำคัญ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11BED845" w14:textId="7ADFA601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617B853D" w14:textId="77777777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EC79A7" w:rsidRPr="00FA5C51" w14:paraId="752E1876" w14:textId="77777777" w:rsidTr="006B0F61">
        <w:trPr>
          <w:tblHeader/>
        </w:trPr>
        <w:tc>
          <w:tcPr>
            <w:tcW w:w="3672" w:type="dxa"/>
          </w:tcPr>
          <w:p w14:paraId="2DCA8F13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EDFA79D" w14:textId="77777777" w:rsidR="00EC79A7" w:rsidRPr="00A41A34" w:rsidRDefault="00EC79A7" w:rsidP="00626C1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A41A34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</w:t>
            </w:r>
            <w:r w:rsidRPr="00A41A3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EC79A7" w:rsidRPr="00FA5C51" w14:paraId="61C4CDBD" w14:textId="77777777" w:rsidTr="006B0F61">
        <w:tc>
          <w:tcPr>
            <w:tcW w:w="3672" w:type="dxa"/>
            <w:vAlign w:val="bottom"/>
          </w:tcPr>
          <w:p w14:paraId="046D4C53" w14:textId="2F973F78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ลูก</w:t>
            </w:r>
            <w:r w:rsidR="004C0065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</w:t>
            </w: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7015BD87" w14:textId="77777777" w:rsidR="00EC79A7" w:rsidRPr="00A41A34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D14D8C9" w14:textId="77777777" w:rsidR="00EC79A7" w:rsidRPr="00A41A34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3CD4A7E" w14:textId="77777777" w:rsidR="00EC79A7" w:rsidRPr="00A41A34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5AFBBCF" w14:textId="77777777" w:rsidR="00EC79A7" w:rsidRPr="00A41A34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EC79A7" w:rsidRPr="00FA5C51" w14:paraId="3652469B" w14:textId="77777777" w:rsidTr="006B0F61">
        <w:tc>
          <w:tcPr>
            <w:tcW w:w="3672" w:type="dxa"/>
          </w:tcPr>
          <w:p w14:paraId="5615A7D2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A41A34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A41A34">
              <w:rPr>
                <w:rFonts w:ascii="Angsana New" w:eastAsia="AngsanaNew" w:hAnsi="Angsana New"/>
                <w:sz w:val="26"/>
                <w:szCs w:val="26"/>
                <w:lang w:eastAsia="en-GB"/>
              </w:rPr>
              <w:t>1</w:t>
            </w:r>
            <w:r w:rsidRPr="00A41A34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มกราคม</w:t>
            </w:r>
            <w:r w:rsidRPr="00A41A34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 xml:space="preserve"> - ปรับปรุงใหม่ </w:t>
            </w:r>
            <w:r w:rsidRPr="00A41A34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 xml:space="preserve">(ดูหมายเหตุ </w:t>
            </w:r>
            <w:r w:rsidRPr="00A41A34">
              <w:rPr>
                <w:rFonts w:ascii="Angsana New" w:eastAsia="AngsanaNew" w:hAnsi="Angsana New"/>
                <w:i/>
                <w:iCs/>
                <w:sz w:val="26"/>
                <w:szCs w:val="26"/>
                <w:lang w:eastAsia="en-GB"/>
              </w:rPr>
              <w:t>3</w:t>
            </w:r>
            <w:r w:rsidRPr="00A41A34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2" w:type="dxa"/>
            <w:vAlign w:val="bottom"/>
          </w:tcPr>
          <w:p w14:paraId="17D40D2A" w14:textId="33BEE967" w:rsidR="00EC79A7" w:rsidRPr="00B25DC8" w:rsidRDefault="00B25DC8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  <w:t>2</w:t>
            </w:r>
            <w:r w:rsidR="004D41FE"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  <w:t>6</w:t>
            </w:r>
            <w:r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  <w:t>,816</w:t>
            </w:r>
          </w:p>
        </w:tc>
        <w:tc>
          <w:tcPr>
            <w:tcW w:w="1440" w:type="dxa"/>
          </w:tcPr>
          <w:p w14:paraId="3D09D0FC" w14:textId="59D9F5E4" w:rsidR="00EC79A7" w:rsidRPr="00A41A34" w:rsidRDefault="00B25DC8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4,800</w:t>
            </w:r>
          </w:p>
        </w:tc>
        <w:tc>
          <w:tcPr>
            <w:tcW w:w="1440" w:type="dxa"/>
          </w:tcPr>
          <w:p w14:paraId="3CA32D63" w14:textId="5669EDA7" w:rsidR="00EC79A7" w:rsidRPr="00A41A34" w:rsidRDefault="00B25DC8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4,197</w:t>
            </w:r>
          </w:p>
        </w:tc>
        <w:tc>
          <w:tcPr>
            <w:tcW w:w="1440" w:type="dxa"/>
            <w:vAlign w:val="bottom"/>
          </w:tcPr>
          <w:p w14:paraId="5B1100A3" w14:textId="5FE4E9AD" w:rsidR="00EC79A7" w:rsidRPr="00A41A34" w:rsidRDefault="00B25DC8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35,813</w:t>
            </w:r>
          </w:p>
        </w:tc>
      </w:tr>
      <w:tr w:rsidR="00EC79A7" w:rsidRPr="00FA5C51" w14:paraId="5FEDAB77" w14:textId="77777777" w:rsidTr="006B0F61">
        <w:tc>
          <w:tcPr>
            <w:tcW w:w="3672" w:type="dxa"/>
          </w:tcPr>
          <w:p w14:paraId="0D6B768A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A41A34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การเปลี่ยนแปลง</w:t>
            </w:r>
            <w:r w:rsidRPr="00A41A34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6EAF3185" w14:textId="4AA6DD2C" w:rsidR="00EC79A7" w:rsidRPr="00A41A34" w:rsidRDefault="00D31397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</w:t>
            </w:r>
            <w:r w:rsidR="00524C49">
              <w:rPr>
                <w:rFonts w:ascii="Angsana New" w:hAnsi="Angsana New"/>
                <w:sz w:val="26"/>
                <w:szCs w:val="26"/>
              </w:rPr>
              <w:t>776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20BADA8" w14:textId="3E5DEBDC" w:rsidR="00EC79A7" w:rsidRPr="00A41A34" w:rsidRDefault="00524C49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2,353</w:t>
            </w:r>
          </w:p>
        </w:tc>
        <w:tc>
          <w:tcPr>
            <w:tcW w:w="1440" w:type="dxa"/>
          </w:tcPr>
          <w:p w14:paraId="2511E711" w14:textId="3AB93529" w:rsidR="00EC79A7" w:rsidRPr="00A41A34" w:rsidRDefault="00524C49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1440" w:type="dxa"/>
            <w:vAlign w:val="bottom"/>
          </w:tcPr>
          <w:p w14:paraId="3ADA3345" w14:textId="3A1FE46F" w:rsidR="00EC79A7" w:rsidRPr="00A41A34" w:rsidRDefault="000003FA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79A7" w:rsidRPr="00FA5C51" w14:paraId="4B89E443" w14:textId="77777777" w:rsidTr="006B0F61">
        <w:tc>
          <w:tcPr>
            <w:tcW w:w="3672" w:type="dxa"/>
            <w:vAlign w:val="bottom"/>
          </w:tcPr>
          <w:p w14:paraId="3BD7E66C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A41A34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การเปลี่ยนแปลง</w:t>
            </w:r>
            <w:r w:rsidRPr="00A41A34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ที่เกิดจากการวัดมูลค่าใหม่ของ</w:t>
            </w:r>
            <w:r w:rsidRPr="00A41A34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br/>
            </w:r>
            <w:r w:rsidRPr="00A41A34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A41A34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64AF902E" w14:textId="3A14A770" w:rsidR="00EC79A7" w:rsidRPr="00A41A34" w:rsidRDefault="00635A90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524C49">
              <w:rPr>
                <w:rFonts w:ascii="Angsana New" w:hAnsi="Angsana New"/>
                <w:sz w:val="26"/>
                <w:szCs w:val="26"/>
                <w:lang w:val="en-US" w:bidi="th-TH"/>
              </w:rPr>
              <w:t>860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E3B1179" w14:textId="1C9AB7F3" w:rsidR="00EC79A7" w:rsidRPr="00A41A34" w:rsidRDefault="00D31397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524C49">
              <w:rPr>
                <w:rFonts w:ascii="Angsana New" w:hAnsi="Angsana New"/>
                <w:sz w:val="26"/>
                <w:szCs w:val="26"/>
                <w:lang w:val="en-US" w:bidi="th-TH"/>
              </w:rPr>
              <w:t>1,520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1A23D9" w14:textId="102D4E09" w:rsidR="00EC79A7" w:rsidRPr="00A41A34" w:rsidRDefault="00524C49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507</w:t>
            </w:r>
          </w:p>
        </w:tc>
        <w:tc>
          <w:tcPr>
            <w:tcW w:w="1440" w:type="dxa"/>
            <w:vAlign w:val="bottom"/>
          </w:tcPr>
          <w:p w14:paraId="34DE3451" w14:textId="2F691CDF" w:rsidR="00EC79A7" w:rsidRPr="00A41A34" w:rsidRDefault="00635A90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D31397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524C49">
              <w:rPr>
                <w:rFonts w:ascii="Angsana New" w:hAnsi="Angsana New"/>
                <w:sz w:val="26"/>
                <w:szCs w:val="26"/>
                <w:lang w:val="en-US" w:bidi="th-TH"/>
              </w:rPr>
              <w:t>873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C79A7" w:rsidRPr="00FA5C51" w14:paraId="0BC63315" w14:textId="77777777" w:rsidTr="006B0F61">
        <w:tc>
          <w:tcPr>
            <w:tcW w:w="3672" w:type="dxa"/>
            <w:vAlign w:val="bottom"/>
          </w:tcPr>
          <w:p w14:paraId="7CC595D6" w14:textId="06C5FF01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43122109" w14:textId="6EC79C4B" w:rsidR="00EC79A7" w:rsidRPr="00A41A34" w:rsidRDefault="00635A90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23,789</w:t>
            </w:r>
          </w:p>
        </w:tc>
        <w:tc>
          <w:tcPr>
            <w:tcW w:w="1440" w:type="dxa"/>
            <w:vAlign w:val="bottom"/>
          </w:tcPr>
          <w:p w14:paraId="298A3E7F" w14:textId="0A2981FC" w:rsidR="00EC79A7" w:rsidRPr="00A41A34" w:rsidRDefault="00635A90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3,308</w:t>
            </w:r>
          </w:p>
        </w:tc>
        <w:tc>
          <w:tcPr>
            <w:tcW w:w="1440" w:type="dxa"/>
            <w:vAlign w:val="bottom"/>
          </w:tcPr>
          <w:p w14:paraId="378C5B04" w14:textId="77B3F7D0" w:rsidR="00EC79A7" w:rsidRPr="00A41A34" w:rsidRDefault="00635A90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1,903</w:t>
            </w:r>
          </w:p>
        </w:tc>
        <w:tc>
          <w:tcPr>
            <w:tcW w:w="1440" w:type="dxa"/>
            <w:vAlign w:val="bottom"/>
          </w:tcPr>
          <w:p w14:paraId="1E8C69DE" w14:textId="502F7A90" w:rsidR="00EC79A7" w:rsidRPr="00A41A34" w:rsidRDefault="00635A90" w:rsidP="008D4C2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29,000</w:t>
            </w:r>
          </w:p>
        </w:tc>
      </w:tr>
      <w:tr w:rsidR="00EC79A7" w:rsidRPr="00FA5C51" w14:paraId="0E5ACF5B" w14:textId="77777777" w:rsidTr="006B0F61">
        <w:tc>
          <w:tcPr>
            <w:tcW w:w="3672" w:type="dxa"/>
            <w:vAlign w:val="bottom"/>
          </w:tcPr>
          <w:p w14:paraId="3C949897" w14:textId="4E52A73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2BAEA489" w14:textId="746125B2" w:rsidR="00EC79A7" w:rsidRPr="00A41A34" w:rsidRDefault="00635A90" w:rsidP="008D4C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(21,708)</w:t>
            </w:r>
          </w:p>
        </w:tc>
        <w:tc>
          <w:tcPr>
            <w:tcW w:w="1440" w:type="dxa"/>
            <w:vAlign w:val="bottom"/>
          </w:tcPr>
          <w:p w14:paraId="65EAE0C7" w14:textId="583804D0" w:rsidR="00EC79A7" w:rsidRPr="00A41A34" w:rsidRDefault="00635A90" w:rsidP="008D4C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(4,490)</w:t>
            </w:r>
          </w:p>
        </w:tc>
        <w:tc>
          <w:tcPr>
            <w:tcW w:w="1440" w:type="dxa"/>
            <w:vAlign w:val="bottom"/>
          </w:tcPr>
          <w:p w14:paraId="7EBE174B" w14:textId="58D32096" w:rsidR="00EC79A7" w:rsidRPr="00A41A34" w:rsidRDefault="00635A90" w:rsidP="008D4C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(4,027)</w:t>
            </w:r>
          </w:p>
        </w:tc>
        <w:tc>
          <w:tcPr>
            <w:tcW w:w="1440" w:type="dxa"/>
            <w:vAlign w:val="bottom"/>
          </w:tcPr>
          <w:p w14:paraId="5D9092C1" w14:textId="17DFB303" w:rsidR="00EC79A7" w:rsidRPr="00A41A34" w:rsidRDefault="00635A90" w:rsidP="008D4C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(30,225)</w:t>
            </w:r>
          </w:p>
        </w:tc>
      </w:tr>
      <w:tr w:rsidR="00EC79A7" w:rsidRPr="00FA5C51" w14:paraId="06E34E38" w14:textId="77777777" w:rsidTr="006B0F61">
        <w:tc>
          <w:tcPr>
            <w:tcW w:w="3672" w:type="dxa"/>
            <w:vAlign w:val="bottom"/>
          </w:tcPr>
          <w:p w14:paraId="0406BA35" w14:textId="77777777" w:rsidR="00EC79A7" w:rsidRPr="00A41A34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A41A34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A41A34"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A41A34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11222AE5" w14:textId="3AE2336E" w:rsidR="00EC79A7" w:rsidRPr="00A41A34" w:rsidRDefault="00635A90" w:rsidP="008D4C2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25,261</w:t>
            </w:r>
          </w:p>
        </w:tc>
        <w:tc>
          <w:tcPr>
            <w:tcW w:w="1440" w:type="dxa"/>
          </w:tcPr>
          <w:p w14:paraId="66D44A09" w14:textId="0256CDDB" w:rsidR="00EC79A7" w:rsidRPr="00A41A34" w:rsidRDefault="00635A90" w:rsidP="008D4C2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4,451</w:t>
            </w:r>
          </w:p>
        </w:tc>
        <w:tc>
          <w:tcPr>
            <w:tcW w:w="1440" w:type="dxa"/>
          </w:tcPr>
          <w:p w14:paraId="792939F8" w14:textId="37D30F29" w:rsidR="00EC79A7" w:rsidRPr="00A41A34" w:rsidRDefault="00635A90" w:rsidP="008D4C2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3,003</w:t>
            </w:r>
          </w:p>
        </w:tc>
        <w:tc>
          <w:tcPr>
            <w:tcW w:w="1440" w:type="dxa"/>
            <w:vAlign w:val="bottom"/>
          </w:tcPr>
          <w:p w14:paraId="3DA1E537" w14:textId="6A3BD0A6" w:rsidR="00EC79A7" w:rsidRPr="00A41A34" w:rsidRDefault="00635A90" w:rsidP="008D4C2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32,715</w:t>
            </w:r>
          </w:p>
        </w:tc>
      </w:tr>
      <w:tr w:rsidR="00EC79A7" w:rsidRPr="004C0065" w14:paraId="4E1FCFE0" w14:textId="77777777" w:rsidTr="006B0F61">
        <w:tc>
          <w:tcPr>
            <w:tcW w:w="3672" w:type="dxa"/>
            <w:vAlign w:val="bottom"/>
          </w:tcPr>
          <w:p w14:paraId="593C68A6" w14:textId="77777777" w:rsidR="00EC79A7" w:rsidRPr="004C0065" w:rsidRDefault="00EC79A7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7D878BE2" w14:textId="77777777" w:rsidR="00EC79A7" w:rsidRPr="004C006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40E464D" w14:textId="77777777" w:rsidR="00EC79A7" w:rsidRPr="004C006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2ABD2B6" w14:textId="77777777" w:rsidR="00EC79A7" w:rsidRPr="004C006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4BF68AE" w14:textId="77777777" w:rsidR="00EC79A7" w:rsidRPr="004C006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54A345C3" w14:textId="16B83477" w:rsidR="007A2844" w:rsidRDefault="007A2844">
      <w: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7A2844" w:rsidRPr="00FA5C51" w14:paraId="102B2ED6" w14:textId="77777777" w:rsidTr="00733CA2">
        <w:trPr>
          <w:tblHeader/>
        </w:trPr>
        <w:tc>
          <w:tcPr>
            <w:tcW w:w="3672" w:type="dxa"/>
          </w:tcPr>
          <w:p w14:paraId="22768C78" w14:textId="77777777" w:rsidR="007A2844" w:rsidRPr="00A41A34" w:rsidRDefault="007A2844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8F7A96B" w14:textId="42F14091" w:rsidR="007A2844" w:rsidRPr="00A41A34" w:rsidRDefault="007A2844" w:rsidP="00733CA2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GB" w:eastAsia="th-TH"/>
              </w:rPr>
            </w:pPr>
            <w:r w:rsidRPr="00A41A34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  <w:r w:rsidR="006E50AE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7A2844" w:rsidRPr="00FA5C51" w14:paraId="5315CED6" w14:textId="77777777" w:rsidTr="00733CA2">
        <w:trPr>
          <w:tblHeader/>
        </w:trPr>
        <w:tc>
          <w:tcPr>
            <w:tcW w:w="3672" w:type="dxa"/>
          </w:tcPr>
          <w:p w14:paraId="63B08DB9" w14:textId="77777777" w:rsidR="007A2844" w:rsidRPr="00A41A34" w:rsidRDefault="007A2844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A41A3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A41A34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A41A3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A41A3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A41A34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</w:tcPr>
          <w:p w14:paraId="0739E513" w14:textId="77777777" w:rsidR="007A2844" w:rsidRPr="00A41A34" w:rsidRDefault="007A2844" w:rsidP="00733CA2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GB" w:eastAsia="th-TH"/>
              </w:rPr>
            </w:pPr>
            <w:r w:rsidRPr="002001D1"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</w:tr>
      <w:tr w:rsidR="007A2844" w:rsidRPr="00FA5C51" w14:paraId="28193AB5" w14:textId="77777777" w:rsidTr="00733CA2">
        <w:trPr>
          <w:tblHeader/>
        </w:trPr>
        <w:tc>
          <w:tcPr>
            <w:tcW w:w="3672" w:type="dxa"/>
          </w:tcPr>
          <w:p w14:paraId="06ACC5C8" w14:textId="77777777" w:rsidR="007A2844" w:rsidRPr="00A41A34" w:rsidRDefault="007A2844" w:rsidP="0054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2D2C3B8F" w14:textId="77777777" w:rsidR="007A2844" w:rsidRPr="00A41A34" w:rsidRDefault="007A2844" w:rsidP="00544962">
            <w:pPr>
              <w:pStyle w:val="a"/>
              <w:tabs>
                <w:tab w:val="left" w:pos="540"/>
              </w:tabs>
              <w:spacing w:line="204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ที่ไม่มีการเพิ่มขึ้น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อย่างมีนัยสำคัญ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14F5B5BE" w14:textId="77777777" w:rsidR="007A2844" w:rsidRPr="00A41A34" w:rsidRDefault="007A2844" w:rsidP="00544962">
            <w:pPr>
              <w:pStyle w:val="a"/>
              <w:tabs>
                <w:tab w:val="left" w:pos="540"/>
              </w:tabs>
              <w:spacing w:line="204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ที่มีการเพิ่มขึ้น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อย่างมีนัยสำคัญ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3149F6DE" w14:textId="77777777" w:rsidR="007A2844" w:rsidRPr="00A41A34" w:rsidRDefault="007A2844" w:rsidP="00544962">
            <w:pPr>
              <w:pStyle w:val="a"/>
              <w:tabs>
                <w:tab w:val="left" w:pos="540"/>
              </w:tabs>
              <w:spacing w:line="204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  <w:r w:rsidRPr="00A41A34">
              <w:rPr>
                <w:rFonts w:ascii="Angsana New" w:eastAsia="MS Mincho" w:hAnsi="Angsana New" w:cs="Angsana New"/>
                <w:sz w:val="26"/>
                <w:szCs w:val="26"/>
                <w:cs/>
                <w:lang w:val="en-US" w:eastAsia="th-TH"/>
              </w:rPr>
              <w:br/>
            </w: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7D906901" w14:textId="77777777" w:rsidR="007A2844" w:rsidRPr="00A41A34" w:rsidRDefault="007A2844" w:rsidP="00544962">
            <w:pPr>
              <w:pStyle w:val="a"/>
              <w:tabs>
                <w:tab w:val="left" w:pos="540"/>
              </w:tabs>
              <w:spacing w:line="204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eastAsia="MS Mincho" w:hAnsi="Angsana New" w:cs="Angsana New" w:hint="cs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7A2844" w:rsidRPr="00FA5C51" w14:paraId="6CB253BD" w14:textId="77777777" w:rsidTr="00733CA2">
        <w:trPr>
          <w:tblHeader/>
        </w:trPr>
        <w:tc>
          <w:tcPr>
            <w:tcW w:w="3672" w:type="dxa"/>
          </w:tcPr>
          <w:p w14:paraId="6AEE0898" w14:textId="77777777" w:rsidR="007A2844" w:rsidRPr="00A41A34" w:rsidRDefault="007A2844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8CC9D10" w14:textId="77777777" w:rsidR="007A2844" w:rsidRPr="00A41A34" w:rsidRDefault="007A2844" w:rsidP="00733CA2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lang w:val="en-GB" w:eastAsia="th-TH"/>
              </w:rPr>
            </w:pPr>
            <w:r w:rsidRPr="00A41A3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A41A34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</w:t>
            </w:r>
            <w:r w:rsidRPr="00A41A34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EC79A7" w:rsidRPr="00FA5C51" w14:paraId="178E0E19" w14:textId="77777777" w:rsidTr="006B0F61">
        <w:tc>
          <w:tcPr>
            <w:tcW w:w="3672" w:type="dxa"/>
            <w:vAlign w:val="bottom"/>
          </w:tcPr>
          <w:p w14:paraId="19F21C51" w14:textId="70F07AC8" w:rsidR="00EC79A7" w:rsidRPr="000265A5" w:rsidRDefault="004C0065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442" w:type="dxa"/>
            <w:vAlign w:val="bottom"/>
          </w:tcPr>
          <w:p w14:paraId="783521C5" w14:textId="77777777" w:rsidR="00EC79A7" w:rsidRPr="000265A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95D744F" w14:textId="77777777" w:rsidR="00EC79A7" w:rsidRPr="000265A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143CA5A" w14:textId="77777777" w:rsidR="00EC79A7" w:rsidRPr="000265A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0B69565" w14:textId="77777777" w:rsidR="00EC79A7" w:rsidRPr="000265A5" w:rsidRDefault="00EC79A7" w:rsidP="00626C1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1B73C0" w:rsidRPr="00FA5C51" w14:paraId="489F27F4" w14:textId="77777777" w:rsidTr="006B0F61">
        <w:tc>
          <w:tcPr>
            <w:tcW w:w="3672" w:type="dxa"/>
          </w:tcPr>
          <w:p w14:paraId="3FBFA239" w14:textId="77777777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265A5">
              <w:rPr>
                <w:rFonts w:ascii="Angsana New" w:eastAsia="AngsanaNew" w:hAnsi="Angsana New"/>
                <w:sz w:val="26"/>
                <w:szCs w:val="26"/>
                <w:lang w:eastAsia="en-GB"/>
              </w:rPr>
              <w:t>1</w:t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มกราคม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 xml:space="preserve"> - ปรับปรุงใหม่ 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 xml:space="preserve">(ดูหมายเหตุ 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lang w:eastAsia="en-GB"/>
              </w:rPr>
              <w:t>3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2" w:type="dxa"/>
            <w:vAlign w:val="bottom"/>
          </w:tcPr>
          <w:p w14:paraId="35BF2B54" w14:textId="31043627" w:rsidR="001B73C0" w:rsidRPr="001B73C0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</w:pPr>
            <w:r>
              <w:rPr>
                <w:rFonts w:ascii="Angsana New" w:hAnsi="Angsana New" w:cstheme="minorBidi" w:hint="cs"/>
                <w:sz w:val="26"/>
                <w:szCs w:val="33"/>
                <w:cs/>
                <w:lang w:bidi="th-TH"/>
              </w:rPr>
              <w:t xml:space="preserve"> </w:t>
            </w:r>
            <w:r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  <w:t>146</w:t>
            </w:r>
          </w:p>
        </w:tc>
        <w:tc>
          <w:tcPr>
            <w:tcW w:w="1440" w:type="dxa"/>
          </w:tcPr>
          <w:p w14:paraId="01EE03BF" w14:textId="101F839E" w:rsidR="001B73C0" w:rsidRPr="000265A5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125BC7" w14:textId="2408F50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57AD47" w14:textId="0F2F5716" w:rsidR="001B73C0" w:rsidRPr="000265A5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sz w:val="26"/>
                <w:szCs w:val="33"/>
                <w:cs/>
                <w:lang w:bidi="th-TH"/>
              </w:rPr>
              <w:t xml:space="preserve"> </w:t>
            </w:r>
            <w:r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  <w:t>146</w:t>
            </w:r>
          </w:p>
        </w:tc>
      </w:tr>
      <w:tr w:rsidR="001B73C0" w:rsidRPr="006B0F61" w14:paraId="6AC4C097" w14:textId="77777777" w:rsidTr="006B0F61">
        <w:tc>
          <w:tcPr>
            <w:tcW w:w="3672" w:type="dxa"/>
            <w:vAlign w:val="bottom"/>
          </w:tcPr>
          <w:p w14:paraId="1954A786" w14:textId="54A74B68" w:rsidR="001B73C0" w:rsidRPr="006B0F61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B0F61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5FAB8476" w14:textId="191152AB" w:rsidR="001B73C0" w:rsidRPr="006B0F61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52059954" w14:textId="11839B89" w:rsidR="001B73C0" w:rsidRPr="006B0F61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D80C06" w14:textId="3ED6F7B4" w:rsidR="001B73C0" w:rsidRPr="006B0F61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521A38" w14:textId="295DB09F" w:rsidR="001B73C0" w:rsidRPr="006B0F61" w:rsidRDefault="001B73C0" w:rsidP="001B73C0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B73C0" w:rsidRPr="006B0F61" w14:paraId="509435E3" w14:textId="77777777" w:rsidTr="006B0F61">
        <w:tc>
          <w:tcPr>
            <w:tcW w:w="3672" w:type="dxa"/>
            <w:vAlign w:val="bottom"/>
          </w:tcPr>
          <w:p w14:paraId="167326DD" w14:textId="7FCFDA50" w:rsidR="001B73C0" w:rsidRPr="006B0F61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6B0F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5AA69E56" w14:textId="08A7B35A" w:rsidR="001B73C0" w:rsidRPr="006B0F61" w:rsidRDefault="001B73C0" w:rsidP="001B7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(146)</w:t>
            </w:r>
          </w:p>
        </w:tc>
        <w:tc>
          <w:tcPr>
            <w:tcW w:w="1440" w:type="dxa"/>
          </w:tcPr>
          <w:p w14:paraId="45152FF8" w14:textId="27235514" w:rsidR="001B73C0" w:rsidRPr="006B0F61" w:rsidRDefault="001B73C0" w:rsidP="001B7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8DE180E" w14:textId="57E98C21" w:rsidR="001B73C0" w:rsidRPr="006B0F61" w:rsidRDefault="001B73C0" w:rsidP="001B7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4DBE8E" w14:textId="0A4D8328" w:rsidR="001B73C0" w:rsidRPr="006B0F61" w:rsidRDefault="001B73C0" w:rsidP="001B7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(146)</w:t>
            </w:r>
          </w:p>
        </w:tc>
      </w:tr>
      <w:tr w:rsidR="001B73C0" w:rsidRPr="006B0F61" w14:paraId="18F36BAB" w14:textId="77777777" w:rsidTr="006B0F61">
        <w:tc>
          <w:tcPr>
            <w:tcW w:w="3672" w:type="dxa"/>
            <w:vAlign w:val="bottom"/>
          </w:tcPr>
          <w:p w14:paraId="193EA3A5" w14:textId="107D228F" w:rsidR="001B73C0" w:rsidRPr="006B0F61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0F61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B0F61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6B0F61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1318BD85" w14:textId="629E3665" w:rsidR="001B73C0" w:rsidRPr="0055088E" w:rsidRDefault="001B73C0" w:rsidP="001B73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8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372B6338" w14:textId="7F883342" w:rsidR="001B73C0" w:rsidRPr="0055088E" w:rsidRDefault="001B73C0" w:rsidP="001B73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8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8A3543" w14:textId="35B1C2BA" w:rsidR="001B73C0" w:rsidRPr="0055088E" w:rsidRDefault="001B73C0" w:rsidP="001B73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8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29FD9E" w14:textId="5AAD3C45" w:rsidR="001B73C0" w:rsidRPr="0055088E" w:rsidRDefault="001B73C0" w:rsidP="001B73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8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1B73C0" w:rsidRPr="006B0F61" w14:paraId="4052C806" w14:textId="77777777" w:rsidTr="006B0F61">
        <w:tc>
          <w:tcPr>
            <w:tcW w:w="3672" w:type="dxa"/>
            <w:vAlign w:val="bottom"/>
          </w:tcPr>
          <w:p w14:paraId="422C9CFA" w14:textId="77777777" w:rsidR="001B73C0" w:rsidRPr="006B0F61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448EF398" w14:textId="77777777" w:rsidR="001B73C0" w:rsidRPr="006B0F61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</w:tcPr>
          <w:p w14:paraId="3B23E0B7" w14:textId="77777777" w:rsidR="001B73C0" w:rsidRPr="006B0F61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</w:tcPr>
          <w:p w14:paraId="6A70A5CB" w14:textId="77777777" w:rsidR="001B73C0" w:rsidRPr="006B0F61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E954A5D" w14:textId="77777777" w:rsidR="001B73C0" w:rsidRPr="006B0F61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B73C0" w:rsidRPr="00FA5C51" w14:paraId="11FCCB3A" w14:textId="77777777" w:rsidTr="006B0F61">
        <w:tc>
          <w:tcPr>
            <w:tcW w:w="3672" w:type="dxa"/>
            <w:vAlign w:val="bottom"/>
          </w:tcPr>
          <w:p w14:paraId="42D059EF" w14:textId="4E5F9228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442" w:type="dxa"/>
            <w:vAlign w:val="bottom"/>
          </w:tcPr>
          <w:p w14:paraId="4E16F1CD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147265A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1974595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3551469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1B73C0" w:rsidRPr="00FA5C51" w14:paraId="58098682" w14:textId="77777777" w:rsidTr="006B0F61">
        <w:tc>
          <w:tcPr>
            <w:tcW w:w="3672" w:type="dxa"/>
          </w:tcPr>
          <w:p w14:paraId="2A0D2F33" w14:textId="77777777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265A5">
              <w:rPr>
                <w:rFonts w:ascii="Angsana New" w:eastAsia="AngsanaNew" w:hAnsi="Angsana New"/>
                <w:sz w:val="26"/>
                <w:szCs w:val="26"/>
                <w:lang w:eastAsia="en-GB"/>
              </w:rPr>
              <w:t xml:space="preserve">1 </w:t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มกราคม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 xml:space="preserve"> - ปรับปรุงใหม่ 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 xml:space="preserve">(ดูหมายเหตุ 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lang w:eastAsia="en-GB"/>
              </w:rPr>
              <w:t>3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2" w:type="dxa"/>
            <w:vAlign w:val="bottom"/>
          </w:tcPr>
          <w:p w14:paraId="56D87F6C" w14:textId="107B24D3" w:rsidR="001B73C0" w:rsidRPr="00300D23" w:rsidRDefault="00EE02EC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532</w:t>
            </w:r>
          </w:p>
        </w:tc>
        <w:tc>
          <w:tcPr>
            <w:tcW w:w="1440" w:type="dxa"/>
          </w:tcPr>
          <w:p w14:paraId="4A9D23CB" w14:textId="71733C70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42</w:t>
            </w:r>
          </w:p>
        </w:tc>
        <w:tc>
          <w:tcPr>
            <w:tcW w:w="1440" w:type="dxa"/>
          </w:tcPr>
          <w:p w14:paraId="097304E8" w14:textId="498308C5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34</w:t>
            </w:r>
          </w:p>
        </w:tc>
        <w:tc>
          <w:tcPr>
            <w:tcW w:w="1440" w:type="dxa"/>
            <w:vAlign w:val="bottom"/>
          </w:tcPr>
          <w:p w14:paraId="1C8FE9D0" w14:textId="39D2FE2F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608</w:t>
            </w:r>
          </w:p>
        </w:tc>
      </w:tr>
      <w:tr w:rsidR="001B73C0" w:rsidRPr="00FA5C51" w14:paraId="56FD1B97" w14:textId="77777777" w:rsidTr="006B0F61">
        <w:tc>
          <w:tcPr>
            <w:tcW w:w="3672" w:type="dxa"/>
          </w:tcPr>
          <w:p w14:paraId="007A210B" w14:textId="77777777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การเปลี่ยนแปลง</w:t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6852411D" w14:textId="249436BD" w:rsidR="001B73C0" w:rsidRPr="00300D23" w:rsidRDefault="00EE02EC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</w:t>
            </w:r>
            <w:r w:rsidR="00D54B79">
              <w:rPr>
                <w:rFonts w:ascii="Angsana New" w:hAnsi="Angsana New" w:cstheme="minorBidi"/>
                <w:sz w:val="26"/>
                <w:szCs w:val="33"/>
                <w:lang w:bidi="th-TH"/>
              </w:rPr>
              <w:t>80</w:t>
            </w: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)</w:t>
            </w:r>
          </w:p>
        </w:tc>
        <w:tc>
          <w:tcPr>
            <w:tcW w:w="1440" w:type="dxa"/>
          </w:tcPr>
          <w:p w14:paraId="3698F67D" w14:textId="6DFEFD6F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</w:t>
            </w:r>
            <w:r w:rsidR="00D54B79">
              <w:rPr>
                <w:rFonts w:ascii="Angsana New" w:hAnsi="Angsana New" w:cstheme="minorBidi"/>
                <w:sz w:val="26"/>
                <w:szCs w:val="33"/>
                <w:lang w:bidi="th-TH"/>
              </w:rPr>
              <w:t>12</w:t>
            </w: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)</w:t>
            </w:r>
          </w:p>
        </w:tc>
        <w:tc>
          <w:tcPr>
            <w:tcW w:w="1440" w:type="dxa"/>
          </w:tcPr>
          <w:p w14:paraId="2534EF81" w14:textId="74F20DF0" w:rsidR="001B73C0" w:rsidRPr="00300D23" w:rsidRDefault="00D54B79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bidi="th-TH"/>
              </w:rPr>
              <w:t>92</w:t>
            </w:r>
          </w:p>
        </w:tc>
        <w:tc>
          <w:tcPr>
            <w:tcW w:w="1440" w:type="dxa"/>
            <w:vAlign w:val="bottom"/>
          </w:tcPr>
          <w:p w14:paraId="7AD4F663" w14:textId="223ED13C" w:rsidR="001B73C0" w:rsidRPr="00300D23" w:rsidRDefault="00D54B79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</w:tr>
      <w:tr w:rsidR="001B73C0" w:rsidRPr="00FA5C51" w14:paraId="591720B0" w14:textId="77777777" w:rsidTr="006B0F61">
        <w:tc>
          <w:tcPr>
            <w:tcW w:w="3672" w:type="dxa"/>
            <w:vAlign w:val="bottom"/>
          </w:tcPr>
          <w:p w14:paraId="471851C9" w14:textId="77777777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การเปลี่ยนแปลง</w:t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ที่เกิดจากการวัดมูลค่าใหม่ของ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br/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0B06755F" w14:textId="06F7A03B" w:rsidR="001B73C0" w:rsidRPr="00300D23" w:rsidRDefault="00D54B79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11D17FD4" w14:textId="6A4D7E90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(1)</w:t>
            </w:r>
          </w:p>
        </w:tc>
        <w:tc>
          <w:tcPr>
            <w:tcW w:w="1440" w:type="dxa"/>
            <w:vAlign w:val="bottom"/>
          </w:tcPr>
          <w:p w14:paraId="2D2191FA" w14:textId="259E0EBA" w:rsidR="001B73C0" w:rsidRPr="00300D23" w:rsidRDefault="00D54B79" w:rsidP="00D54B79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bidi="th-TH"/>
              </w:rPr>
              <w:t>(36)</w:t>
            </w:r>
          </w:p>
        </w:tc>
        <w:tc>
          <w:tcPr>
            <w:tcW w:w="1440" w:type="dxa"/>
            <w:vAlign w:val="bottom"/>
          </w:tcPr>
          <w:p w14:paraId="7BE9F2DE" w14:textId="51440D52" w:rsidR="001B73C0" w:rsidRPr="00300D23" w:rsidRDefault="00D54B79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bidi="th-TH"/>
              </w:rPr>
              <w:t>(36)</w:t>
            </w:r>
          </w:p>
        </w:tc>
      </w:tr>
      <w:tr w:rsidR="001B73C0" w:rsidRPr="00FA5C51" w14:paraId="76E46427" w14:textId="77777777" w:rsidTr="006B0F61">
        <w:tc>
          <w:tcPr>
            <w:tcW w:w="3672" w:type="dxa"/>
            <w:vAlign w:val="bottom"/>
          </w:tcPr>
          <w:p w14:paraId="674DEB75" w14:textId="4376F6C0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334EDA72" w14:textId="3F40644C" w:rsidR="001B73C0" w:rsidRPr="00300D23" w:rsidRDefault="00EE02EC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479</w:t>
            </w:r>
          </w:p>
        </w:tc>
        <w:tc>
          <w:tcPr>
            <w:tcW w:w="1440" w:type="dxa"/>
          </w:tcPr>
          <w:p w14:paraId="731F1350" w14:textId="5D76B99C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61</w:t>
            </w:r>
          </w:p>
        </w:tc>
        <w:tc>
          <w:tcPr>
            <w:tcW w:w="1440" w:type="dxa"/>
          </w:tcPr>
          <w:p w14:paraId="0A34E458" w14:textId="00CA1693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173</w:t>
            </w:r>
          </w:p>
        </w:tc>
        <w:tc>
          <w:tcPr>
            <w:tcW w:w="1440" w:type="dxa"/>
            <w:vAlign w:val="bottom"/>
          </w:tcPr>
          <w:p w14:paraId="2A28B63F" w14:textId="78ABFDED" w:rsidR="001B73C0" w:rsidRPr="00300D23" w:rsidRDefault="00300D23" w:rsidP="00300D23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713</w:t>
            </w:r>
          </w:p>
        </w:tc>
      </w:tr>
      <w:tr w:rsidR="001B73C0" w:rsidRPr="00FA5C51" w14:paraId="3089705C" w14:textId="77777777" w:rsidTr="006B0F61">
        <w:tc>
          <w:tcPr>
            <w:tcW w:w="3672" w:type="dxa"/>
          </w:tcPr>
          <w:p w14:paraId="32E32122" w14:textId="45E50502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0265A5">
              <w:rPr>
                <w:rFonts w:hint="cs"/>
                <w:sz w:val="26"/>
                <w:szCs w:val="26"/>
                <w:cs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4E7ADDA8" w14:textId="666F624B" w:rsidR="001B73C0" w:rsidRPr="00300D23" w:rsidRDefault="00EE02EC" w:rsidP="00300D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(453)</w:t>
            </w:r>
          </w:p>
        </w:tc>
        <w:tc>
          <w:tcPr>
            <w:tcW w:w="1440" w:type="dxa"/>
          </w:tcPr>
          <w:p w14:paraId="5A965ABC" w14:textId="22CBAF5B" w:rsidR="001B73C0" w:rsidRPr="00300D23" w:rsidRDefault="00300D23" w:rsidP="00300D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(29)</w:t>
            </w:r>
          </w:p>
        </w:tc>
        <w:tc>
          <w:tcPr>
            <w:tcW w:w="1440" w:type="dxa"/>
          </w:tcPr>
          <w:p w14:paraId="5523BCEE" w14:textId="4ED3D4B4" w:rsidR="001B73C0" w:rsidRPr="00300D23" w:rsidRDefault="00300D23" w:rsidP="00300D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(25)</w:t>
            </w:r>
          </w:p>
        </w:tc>
        <w:tc>
          <w:tcPr>
            <w:tcW w:w="1440" w:type="dxa"/>
            <w:vAlign w:val="bottom"/>
          </w:tcPr>
          <w:p w14:paraId="5713E01C" w14:textId="20125C52" w:rsidR="001B73C0" w:rsidRPr="00300D23" w:rsidRDefault="00300D23" w:rsidP="00300D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sz w:val="26"/>
                <w:szCs w:val="33"/>
                <w:lang w:bidi="th-TH"/>
              </w:rPr>
              <w:t>(507)</w:t>
            </w:r>
          </w:p>
        </w:tc>
      </w:tr>
      <w:tr w:rsidR="001B73C0" w:rsidRPr="00FA5C51" w14:paraId="75438D7E" w14:textId="77777777" w:rsidTr="006B0F61">
        <w:tc>
          <w:tcPr>
            <w:tcW w:w="3672" w:type="dxa"/>
            <w:vAlign w:val="bottom"/>
          </w:tcPr>
          <w:p w14:paraId="23A83943" w14:textId="77777777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0265A5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265A5"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0265A5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07A98FE4" w14:textId="50BFB487" w:rsidR="001B73C0" w:rsidRPr="00300D23" w:rsidRDefault="00EE02EC" w:rsidP="00300D2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479</w:t>
            </w:r>
          </w:p>
        </w:tc>
        <w:tc>
          <w:tcPr>
            <w:tcW w:w="1440" w:type="dxa"/>
          </w:tcPr>
          <w:p w14:paraId="0F01DB6C" w14:textId="20C6B0BC" w:rsidR="001B73C0" w:rsidRPr="00300D23" w:rsidRDefault="00300D23" w:rsidP="00300D2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61</w:t>
            </w:r>
          </w:p>
        </w:tc>
        <w:tc>
          <w:tcPr>
            <w:tcW w:w="1440" w:type="dxa"/>
          </w:tcPr>
          <w:p w14:paraId="554B7D8C" w14:textId="0671D7F7" w:rsidR="001B73C0" w:rsidRPr="00300D23" w:rsidRDefault="00300D23" w:rsidP="00300D2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238</w:t>
            </w:r>
          </w:p>
        </w:tc>
        <w:tc>
          <w:tcPr>
            <w:tcW w:w="1440" w:type="dxa"/>
            <w:vAlign w:val="bottom"/>
          </w:tcPr>
          <w:p w14:paraId="4C1C505B" w14:textId="1D10285F" w:rsidR="001B73C0" w:rsidRPr="00300D23" w:rsidRDefault="00300D23" w:rsidP="00300D2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300D23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778</w:t>
            </w:r>
          </w:p>
        </w:tc>
      </w:tr>
      <w:tr w:rsidR="001B73C0" w:rsidRPr="00FA5C51" w14:paraId="364E6ADC" w14:textId="77777777" w:rsidTr="006B0F61">
        <w:tc>
          <w:tcPr>
            <w:tcW w:w="3672" w:type="dxa"/>
          </w:tcPr>
          <w:p w14:paraId="033FA38D" w14:textId="3E1BCBD2" w:rsidR="001B73C0" w:rsidRPr="000265A5" w:rsidRDefault="001B73C0" w:rsidP="001B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3B71FFA3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68D886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476207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8855C0" w14:textId="77777777" w:rsidR="001B73C0" w:rsidRPr="000265A5" w:rsidRDefault="001B73C0" w:rsidP="001B73C0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41E" w:rsidRPr="00FA5C51" w14:paraId="3D445FEA" w14:textId="77777777" w:rsidTr="00E62FA0">
        <w:tc>
          <w:tcPr>
            <w:tcW w:w="3672" w:type="dxa"/>
          </w:tcPr>
          <w:p w14:paraId="776A2F10" w14:textId="77777777" w:rsidR="0080441E" w:rsidRPr="0080441E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BDD20EA" w14:textId="1DA7472B" w:rsidR="0080441E" w:rsidRPr="0080441E" w:rsidRDefault="0080441E" w:rsidP="0080441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jc w:val="center"/>
              <w:rPr>
                <w:rFonts w:ascii="Angsana New" w:eastAsia="Angsana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 w:rsidRPr="0080441E">
              <w:rPr>
                <w:rFonts w:ascii="Angsana New" w:eastAsia="Angsana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งบการเงิน</w:t>
            </w:r>
            <w:r w:rsidR="005455B4">
              <w:rPr>
                <w:rFonts w:ascii="Angsana New" w:eastAsia="AngsanaNew" w:hAnsi="Angsana New" w:cs="Angsana New" w:hint="cs"/>
                <w:b/>
                <w:bCs/>
                <w:sz w:val="26"/>
                <w:szCs w:val="26"/>
                <w:cs/>
                <w:lang w:val="en-US" w:eastAsia="en-GB" w:bidi="th-TH"/>
              </w:rPr>
              <w:t>รวม</w:t>
            </w:r>
          </w:p>
        </w:tc>
      </w:tr>
      <w:tr w:rsidR="00E0248B" w:rsidRPr="00FA5C51" w14:paraId="1A46EA2F" w14:textId="77777777" w:rsidTr="00E62FA0">
        <w:tc>
          <w:tcPr>
            <w:tcW w:w="3672" w:type="dxa"/>
          </w:tcPr>
          <w:p w14:paraId="0320629D" w14:textId="48C8451A" w:rsidR="00E0248B" w:rsidRPr="00E0248B" w:rsidRDefault="00E0248B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E0248B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E0248B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</w:tcPr>
          <w:p w14:paraId="5AD436CB" w14:textId="1E3D9F6B" w:rsidR="00E0248B" w:rsidRPr="00E0248B" w:rsidRDefault="00E0248B" w:rsidP="00E0248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jc w:val="center"/>
              <w:rPr>
                <w:rFonts w:ascii="Angsana New" w:eastAsia="AngsanaNew" w:hAnsi="Angsana New" w:cs="Angsana New"/>
                <w:sz w:val="26"/>
                <w:szCs w:val="26"/>
                <w:lang w:val="en-US" w:eastAsia="en-GB" w:bidi="th-TH"/>
              </w:rPr>
            </w:pPr>
            <w:r w:rsidRPr="00E0248B">
              <w:rPr>
                <w:rFonts w:ascii="Angsana New" w:eastAsia="AngsanaNew" w:hAnsi="Angsana New" w:cs="Angsana New"/>
                <w:sz w:val="26"/>
                <w:szCs w:val="26"/>
                <w:lang w:val="en-US" w:eastAsia="en-GB" w:bidi="th-TH"/>
              </w:rPr>
              <w:t>2563</w:t>
            </w:r>
          </w:p>
        </w:tc>
      </w:tr>
      <w:tr w:rsidR="0080441E" w:rsidRPr="00FA5C51" w14:paraId="2AA1D5A8" w14:textId="77777777" w:rsidTr="00E62FA0">
        <w:tc>
          <w:tcPr>
            <w:tcW w:w="3672" w:type="dxa"/>
          </w:tcPr>
          <w:p w14:paraId="2D92CECA" w14:textId="77777777" w:rsidR="0080441E" w:rsidRPr="0080441E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7413DA52" w14:textId="68CA45C6" w:rsidR="0080441E" w:rsidRPr="00E0248B" w:rsidRDefault="0080441E" w:rsidP="00E0248B">
            <w:pPr>
              <w:pStyle w:val="acctfourfigures"/>
              <w:tabs>
                <w:tab w:val="clear" w:pos="765"/>
              </w:tabs>
              <w:spacing w:line="240" w:lineRule="auto"/>
              <w:ind w:left="90" w:right="126"/>
              <w:jc w:val="center"/>
              <w:rPr>
                <w:rFonts w:ascii="Angsana New" w:eastAsia="AngsanaNew" w:hAnsi="Angsana New" w:cs="Angsana New"/>
                <w:sz w:val="26"/>
                <w:szCs w:val="26"/>
                <w:lang w:val="en-US" w:eastAsia="en-GB" w:bidi="th-TH"/>
              </w:rPr>
            </w:pP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สินทรัพย์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ที่ไม่มีการเพิ่มขึ้น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อย่างมีนัยสำคัญ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ของความเสี่ยง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ด้านเครดิต</w:t>
            </w:r>
          </w:p>
        </w:tc>
        <w:tc>
          <w:tcPr>
            <w:tcW w:w="1440" w:type="dxa"/>
          </w:tcPr>
          <w:p w14:paraId="38AB6BCF" w14:textId="32E3B0B2" w:rsidR="0080441E" w:rsidRPr="00E0248B" w:rsidRDefault="0080441E" w:rsidP="00E0248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90" w:right="126"/>
              <w:jc w:val="center"/>
              <w:rPr>
                <w:rFonts w:ascii="Angsana New" w:eastAsia="AngsanaNew" w:hAnsi="Angsana New" w:cs="Angsana New"/>
                <w:sz w:val="26"/>
                <w:szCs w:val="26"/>
                <w:lang w:val="en-US" w:eastAsia="en-GB" w:bidi="th-TH"/>
              </w:rPr>
            </w:pP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สินทรัพย์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ที่มีการเพิ่มขึ้น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อย่างมีนัยสำคัญ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ของความเสี่ยง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353ACF5" w14:textId="63FE687D" w:rsidR="0080441E" w:rsidRPr="00E0248B" w:rsidRDefault="0080441E" w:rsidP="00E024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90" w:right="126"/>
              <w:jc w:val="center"/>
              <w:rPr>
                <w:rFonts w:ascii="Angsana New" w:eastAsia="AngsanaNew" w:hAnsi="Angsana New" w:cs="Angsana New"/>
                <w:sz w:val="26"/>
                <w:szCs w:val="26"/>
                <w:lang w:val="en-US" w:eastAsia="en-GB" w:bidi="th-TH"/>
              </w:rPr>
            </w:pP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สินทรัพย์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ที่มีการด้อยค่า</w:t>
            </w:r>
            <w:r w:rsidRPr="00E0248B">
              <w:rPr>
                <w:rFonts w:ascii="Angsana New" w:eastAsia="AngsanaNew" w:hAnsi="Angsana New" w:cs="Angsana New"/>
                <w:sz w:val="26"/>
                <w:szCs w:val="26"/>
                <w:cs/>
                <w:lang w:val="en-US" w:eastAsia="en-GB"/>
              </w:rPr>
              <w:br/>
            </w: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5C1EF4CA" w14:textId="31FB7CB8" w:rsidR="0080441E" w:rsidRPr="00E0248B" w:rsidRDefault="0080441E" w:rsidP="00E0248B">
            <w:pPr>
              <w:pStyle w:val="acctfourfigures"/>
              <w:tabs>
                <w:tab w:val="clear" w:pos="765"/>
              </w:tabs>
              <w:spacing w:line="240" w:lineRule="auto"/>
              <w:ind w:left="90"/>
              <w:jc w:val="center"/>
              <w:rPr>
                <w:rFonts w:ascii="Angsana New" w:eastAsia="AngsanaNew" w:hAnsi="Angsana New" w:cs="Angsana New"/>
                <w:sz w:val="26"/>
                <w:szCs w:val="26"/>
                <w:lang w:val="en-US" w:eastAsia="en-GB" w:bidi="th-TH"/>
              </w:rPr>
            </w:pPr>
            <w:r w:rsidRPr="00E0248B">
              <w:rPr>
                <w:rFonts w:ascii="Angsana New" w:eastAsia="AngsanaNew" w:hAnsi="Angsana New" w:cs="Angsana New" w:hint="cs"/>
                <w:sz w:val="26"/>
                <w:szCs w:val="26"/>
                <w:cs/>
                <w:lang w:val="en-US" w:eastAsia="en-GB"/>
              </w:rPr>
              <w:t>รวม</w:t>
            </w:r>
          </w:p>
        </w:tc>
      </w:tr>
      <w:tr w:rsidR="00E0248B" w:rsidRPr="00FA5C51" w14:paraId="3F57E297" w14:textId="77777777" w:rsidTr="00E62FA0">
        <w:tc>
          <w:tcPr>
            <w:tcW w:w="3672" w:type="dxa"/>
          </w:tcPr>
          <w:p w14:paraId="1D8E5391" w14:textId="77777777" w:rsidR="00E0248B" w:rsidRPr="0080441E" w:rsidRDefault="00E0248B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C839780" w14:textId="7CF99252" w:rsidR="00E0248B" w:rsidRPr="00E0248B" w:rsidRDefault="00E0248B" w:rsidP="00E0248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jc w:val="center"/>
              <w:rPr>
                <w:rFonts w:ascii="Angsana New" w:eastAsia="AngsanaNew" w:hAnsi="Angsana New" w:cs="Angsana New"/>
                <w:i/>
                <w:iCs/>
                <w:sz w:val="26"/>
                <w:szCs w:val="26"/>
                <w:lang w:val="en-US" w:eastAsia="en-GB" w:bidi="th-TH"/>
              </w:rPr>
            </w:pPr>
            <w:r w:rsidRPr="00E0248B">
              <w:rPr>
                <w:rFonts w:ascii="Angsana New" w:eastAsia="AngsanaNew" w:hAnsi="Angsana New" w:cs="Angsana New"/>
                <w:i/>
                <w:iCs/>
                <w:sz w:val="26"/>
                <w:szCs w:val="26"/>
                <w:cs/>
                <w:lang w:val="en-US" w:eastAsia="en-GB"/>
              </w:rPr>
              <w:t>(</w:t>
            </w:r>
            <w:r w:rsidRPr="00E0248B">
              <w:rPr>
                <w:rFonts w:ascii="Angsana New" w:eastAsia="AngsanaNew" w:hAnsi="Angsana New" w:cs="Angsana New" w:hint="cs"/>
                <w:i/>
                <w:iCs/>
                <w:sz w:val="26"/>
                <w:szCs w:val="26"/>
                <w:cs/>
                <w:lang w:val="en-US" w:eastAsia="en-GB"/>
              </w:rPr>
              <w:t>พั</w:t>
            </w:r>
            <w:r w:rsidRPr="00E0248B">
              <w:rPr>
                <w:rFonts w:ascii="Angsana New" w:eastAsia="AngsanaNew" w:hAnsi="Angsana New" w:cs="Angsana New"/>
                <w:i/>
                <w:iCs/>
                <w:sz w:val="26"/>
                <w:szCs w:val="26"/>
                <w:cs/>
                <w:lang w:val="en-US" w:eastAsia="en-GB"/>
              </w:rPr>
              <w:t>นบาท)</w:t>
            </w:r>
          </w:p>
        </w:tc>
      </w:tr>
      <w:tr w:rsidR="0080441E" w:rsidRPr="00FA5C51" w14:paraId="32A78081" w14:textId="77777777" w:rsidTr="006B0F61">
        <w:tc>
          <w:tcPr>
            <w:tcW w:w="3672" w:type="dxa"/>
          </w:tcPr>
          <w:p w14:paraId="39B98B06" w14:textId="62148F40" w:rsidR="0080441E" w:rsidRPr="000265A5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ลูกหนี้อื่น - ลูกหนี้เงินให้สินเชื่อ</w:t>
            </w:r>
          </w:p>
        </w:tc>
        <w:tc>
          <w:tcPr>
            <w:tcW w:w="1442" w:type="dxa"/>
            <w:vAlign w:val="bottom"/>
          </w:tcPr>
          <w:p w14:paraId="1E17471D" w14:textId="77777777" w:rsidR="0080441E" w:rsidRPr="000265A5" w:rsidRDefault="0080441E" w:rsidP="0080441E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0FE685" w14:textId="77777777" w:rsidR="0080441E" w:rsidRPr="000265A5" w:rsidRDefault="0080441E" w:rsidP="0080441E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0B64FE" w14:textId="77777777" w:rsidR="0080441E" w:rsidRPr="000265A5" w:rsidRDefault="0080441E" w:rsidP="0080441E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2E34AC" w14:textId="77777777" w:rsidR="0080441E" w:rsidRPr="000265A5" w:rsidRDefault="0080441E" w:rsidP="0080441E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41E" w:rsidRPr="00FA5C51" w14:paraId="5C03E9A0" w14:textId="77777777" w:rsidTr="006B0F61">
        <w:tc>
          <w:tcPr>
            <w:tcW w:w="3672" w:type="dxa"/>
          </w:tcPr>
          <w:p w14:paraId="016E4677" w14:textId="77777777" w:rsidR="0080441E" w:rsidRPr="000265A5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265A5">
              <w:rPr>
                <w:rFonts w:ascii="Angsana New" w:eastAsia="AngsanaNew" w:hAnsi="Angsana New"/>
                <w:sz w:val="26"/>
                <w:szCs w:val="26"/>
                <w:lang w:eastAsia="en-GB"/>
              </w:rPr>
              <w:t xml:space="preserve">1 </w:t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มกราคม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 xml:space="preserve"> - ปรับปรุงใหม่ 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 xml:space="preserve">(ดูหมายเหตุ 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lang w:eastAsia="en-GB"/>
              </w:rPr>
              <w:t>3</w:t>
            </w:r>
            <w:r w:rsidRPr="000265A5">
              <w:rPr>
                <w:rFonts w:ascii="Angsana New" w:eastAsia="AngsanaNew" w:hAnsi="Angsana New"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2" w:type="dxa"/>
            <w:vAlign w:val="bottom"/>
          </w:tcPr>
          <w:p w14:paraId="7E91FCFF" w14:textId="0E1A6508" w:rsidR="0080441E" w:rsidRPr="00931DBC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3</w:t>
            </w:r>
            <w:r w:rsidR="00931DBC">
              <w:rPr>
                <w:rFonts w:ascii="Angsana New" w:hAnsi="Angsana New" w:cstheme="minorBidi"/>
                <w:sz w:val="26"/>
                <w:szCs w:val="33"/>
                <w:lang w:val="en-US" w:bidi="th-TH"/>
              </w:rPr>
              <w:t>6</w:t>
            </w:r>
          </w:p>
        </w:tc>
        <w:tc>
          <w:tcPr>
            <w:tcW w:w="1440" w:type="dxa"/>
          </w:tcPr>
          <w:p w14:paraId="41A3C490" w14:textId="58F8AD09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  <w:tc>
          <w:tcPr>
            <w:tcW w:w="1440" w:type="dxa"/>
          </w:tcPr>
          <w:p w14:paraId="42B8AC58" w14:textId="20161982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1B87240" w14:textId="695CDEDC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3</w:t>
            </w:r>
            <w:r w:rsidR="00931DBC">
              <w:rPr>
                <w:rFonts w:ascii="Angsana New" w:hAnsi="Angsana New" w:cstheme="minorBidi"/>
                <w:sz w:val="26"/>
                <w:szCs w:val="33"/>
                <w:lang w:bidi="th-TH"/>
              </w:rPr>
              <w:t>6</w:t>
            </w:r>
          </w:p>
        </w:tc>
      </w:tr>
      <w:tr w:rsidR="0080441E" w:rsidRPr="00FA5C51" w14:paraId="36E2BB75" w14:textId="77777777" w:rsidTr="00813A66">
        <w:trPr>
          <w:trHeight w:val="380"/>
        </w:trPr>
        <w:tc>
          <w:tcPr>
            <w:tcW w:w="3672" w:type="dxa"/>
            <w:vAlign w:val="bottom"/>
          </w:tcPr>
          <w:p w14:paraId="1D2679F1" w14:textId="77777777" w:rsidR="0080441E" w:rsidRPr="000265A5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การเปลี่ยนแปลง</w:t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ที่เกิดจากการวัดมูลค่าใหม่ของ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br/>
            </w:r>
            <w:r w:rsidRPr="000265A5"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0265A5"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6820CBB8" w14:textId="26784440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(2)</w:t>
            </w:r>
          </w:p>
        </w:tc>
        <w:tc>
          <w:tcPr>
            <w:tcW w:w="1440" w:type="dxa"/>
            <w:vAlign w:val="bottom"/>
          </w:tcPr>
          <w:p w14:paraId="4D344263" w14:textId="1359821A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8E3A30F" w14:textId="6707D037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FF36125" w14:textId="0FE29376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(2)</w:t>
            </w:r>
          </w:p>
        </w:tc>
      </w:tr>
      <w:tr w:rsidR="0080441E" w:rsidRPr="00FA5C51" w14:paraId="207E34E9" w14:textId="77777777" w:rsidTr="006B0F61">
        <w:tc>
          <w:tcPr>
            <w:tcW w:w="3672" w:type="dxa"/>
            <w:vAlign w:val="bottom"/>
          </w:tcPr>
          <w:p w14:paraId="4E2AB7F0" w14:textId="3173333D" w:rsidR="0080441E" w:rsidRPr="000265A5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สินทรัพย์ที่ซื้อหรือได้มา</w:t>
            </w:r>
          </w:p>
        </w:tc>
        <w:tc>
          <w:tcPr>
            <w:tcW w:w="1442" w:type="dxa"/>
            <w:vAlign w:val="bottom"/>
          </w:tcPr>
          <w:p w14:paraId="57DF4129" w14:textId="0E46B19A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631</w:t>
            </w:r>
          </w:p>
        </w:tc>
        <w:tc>
          <w:tcPr>
            <w:tcW w:w="1440" w:type="dxa"/>
            <w:vAlign w:val="bottom"/>
          </w:tcPr>
          <w:p w14:paraId="2AD3ACF8" w14:textId="06C1F494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150</w:t>
            </w:r>
          </w:p>
        </w:tc>
        <w:tc>
          <w:tcPr>
            <w:tcW w:w="1440" w:type="dxa"/>
            <w:vAlign w:val="bottom"/>
          </w:tcPr>
          <w:p w14:paraId="159F6F3A" w14:textId="31CBAE1D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207AC257" w14:textId="3F3B6C5B" w:rsidR="0080441E" w:rsidRPr="00813A66" w:rsidRDefault="0080441E" w:rsidP="0080441E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789</w:t>
            </w:r>
          </w:p>
        </w:tc>
      </w:tr>
      <w:tr w:rsidR="0080441E" w:rsidRPr="00FA5C51" w14:paraId="017ADB6E" w14:textId="77777777" w:rsidTr="006B0F61">
        <w:tc>
          <w:tcPr>
            <w:tcW w:w="3672" w:type="dxa"/>
            <w:vAlign w:val="bottom"/>
          </w:tcPr>
          <w:p w14:paraId="14311CAE" w14:textId="26B1F548" w:rsidR="0080441E" w:rsidRPr="000265A5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sz w:val="26"/>
                <w:szCs w:val="26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3B25FEAD" w14:textId="2EA374C5" w:rsidR="0080441E" w:rsidRPr="00813A66" w:rsidRDefault="0080441E" w:rsidP="008044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(79)</w:t>
            </w:r>
          </w:p>
        </w:tc>
        <w:tc>
          <w:tcPr>
            <w:tcW w:w="1440" w:type="dxa"/>
            <w:vAlign w:val="bottom"/>
          </w:tcPr>
          <w:p w14:paraId="3BA806EB" w14:textId="59D09726" w:rsidR="0080441E" w:rsidRPr="00813A66" w:rsidRDefault="0080441E" w:rsidP="008044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81E3791" w14:textId="6DE36A18" w:rsidR="0080441E" w:rsidRPr="00813A66" w:rsidRDefault="0080441E" w:rsidP="008044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A46997A" w14:textId="05938B6A" w:rsidR="0080441E" w:rsidRPr="00813A66" w:rsidRDefault="0080441E" w:rsidP="008044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813A66">
              <w:rPr>
                <w:rFonts w:ascii="Angsana New" w:hAnsi="Angsana New" w:cstheme="minorBidi"/>
                <w:sz w:val="26"/>
                <w:szCs w:val="33"/>
                <w:lang w:bidi="th-TH"/>
              </w:rPr>
              <w:t>(79)</w:t>
            </w:r>
          </w:p>
        </w:tc>
      </w:tr>
      <w:tr w:rsidR="0080441E" w:rsidRPr="00FA5C51" w14:paraId="1D2041FA" w14:textId="77777777" w:rsidTr="006B0F61">
        <w:tc>
          <w:tcPr>
            <w:tcW w:w="3672" w:type="dxa"/>
            <w:vAlign w:val="bottom"/>
          </w:tcPr>
          <w:p w14:paraId="333E4A73" w14:textId="77777777" w:rsidR="0080441E" w:rsidRPr="000265A5" w:rsidRDefault="0080441E" w:rsidP="008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0265A5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0265A5">
              <w:rPr>
                <w:rFonts w:ascii="Angsana New" w:eastAsia="AngsanaNew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0265A5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77BAFA89" w14:textId="54E9895B" w:rsidR="0080441E" w:rsidRPr="009C4EA7" w:rsidRDefault="0080441E" w:rsidP="008044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9C4EA7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58</w:t>
            </w:r>
            <w:r w:rsidR="009B58B7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6</w:t>
            </w:r>
          </w:p>
        </w:tc>
        <w:tc>
          <w:tcPr>
            <w:tcW w:w="1440" w:type="dxa"/>
          </w:tcPr>
          <w:p w14:paraId="5B2A5506" w14:textId="4DB12646" w:rsidR="0080441E" w:rsidRPr="009C4EA7" w:rsidRDefault="0080441E" w:rsidP="008044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9C4EA7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150</w:t>
            </w:r>
          </w:p>
        </w:tc>
        <w:tc>
          <w:tcPr>
            <w:tcW w:w="1440" w:type="dxa"/>
          </w:tcPr>
          <w:p w14:paraId="020CBFBE" w14:textId="486A1992" w:rsidR="0080441E" w:rsidRPr="009C4EA7" w:rsidRDefault="0080441E" w:rsidP="008044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9C4EA7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3E249977" w14:textId="3110AB33" w:rsidR="0080441E" w:rsidRPr="009C4EA7" w:rsidRDefault="0080441E" w:rsidP="008044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78"/>
              </w:tabs>
              <w:spacing w:line="240" w:lineRule="auto"/>
              <w:ind w:left="90" w:right="126"/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</w:pPr>
            <w:r w:rsidRPr="009C4EA7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74</w:t>
            </w:r>
            <w:r w:rsidR="009B58B7">
              <w:rPr>
                <w:rFonts w:ascii="Angsana New" w:hAnsi="Angsana New" w:cstheme="minorBidi"/>
                <w:b/>
                <w:bCs/>
                <w:sz w:val="26"/>
                <w:szCs w:val="33"/>
                <w:lang w:bidi="th-TH"/>
              </w:rPr>
              <w:t>4</w:t>
            </w:r>
          </w:p>
        </w:tc>
      </w:tr>
    </w:tbl>
    <w:p w14:paraId="4D0545B2" w14:textId="2082D64A" w:rsidR="00EC79A7" w:rsidRPr="001A7D35" w:rsidRDefault="007A2844" w:rsidP="0050112A">
      <w:pPr>
        <w:ind w:left="227" w:firstLine="313"/>
      </w:pPr>
      <w:r>
        <w:br w:type="page"/>
      </w:r>
      <w:r w:rsidR="00EC79A7" w:rsidRPr="000867B7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เงินสดและรายก</w:t>
      </w:r>
      <w:r w:rsidR="000867B7">
        <w:rPr>
          <w:rFonts w:asciiTheme="majorBidi" w:hAnsiTheme="majorBidi" w:cstheme="majorBidi" w:hint="cs"/>
          <w:i/>
          <w:iCs/>
          <w:sz w:val="28"/>
          <w:szCs w:val="28"/>
          <w:cs/>
        </w:rPr>
        <w:t>าร</w:t>
      </w:r>
      <w:r w:rsidR="00EC79A7" w:rsidRPr="000867B7">
        <w:rPr>
          <w:rFonts w:asciiTheme="majorBidi" w:hAnsiTheme="majorBidi" w:cstheme="majorBidi" w:hint="cs"/>
          <w:i/>
          <w:iCs/>
          <w:sz w:val="28"/>
          <w:szCs w:val="28"/>
          <w:cs/>
        </w:rPr>
        <w:t>เทียบเท่าเงินสด</w:t>
      </w:r>
    </w:p>
    <w:p w14:paraId="60CE46C4" w14:textId="647DC935" w:rsidR="00EC79A7" w:rsidRDefault="00EC79A7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A3EC2" w14:textId="5668C8D0" w:rsidR="00B77F32" w:rsidRPr="00B77F32" w:rsidRDefault="00B77F32" w:rsidP="0050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eastAsia="Times New Roman" w:hAnsi="Times New Roman" w:cs="Times New Roman"/>
          <w:sz w:val="22"/>
          <w:szCs w:val="22"/>
        </w:rPr>
      </w:pPr>
      <w:r w:rsidRPr="00B77F32">
        <w:rPr>
          <w:rFonts w:ascii="Angsana New" w:eastAsia="Times New Roman" w:hAnsi="Angsana New" w:hint="cs"/>
          <w:sz w:val="28"/>
          <w:szCs w:val="28"/>
          <w:cs/>
        </w:rPr>
        <w:t>ฐานะเปิดต่อความเสี่ยงด้านเครดิตของบริษัทที่เกิดจากเงินสดและรายการเทียบเท่าเงินสด</w:t>
      </w:r>
      <w:r w:rsidR="006A22BB">
        <w:rPr>
          <w:rFonts w:ascii="Angsana New" w:eastAsia="Times New Roman" w:hAnsi="Angsana New" w:hint="cs"/>
          <w:sz w:val="28"/>
          <w:szCs w:val="28"/>
          <w:cs/>
        </w:rPr>
        <w:t>ประเภทเงินฝากธนาคาร</w:t>
      </w:r>
      <w:r w:rsidRPr="00B77F32">
        <w:rPr>
          <w:rFonts w:ascii="Angsana New" w:eastAsia="Times New Roman" w:hAnsi="Angsana New" w:hint="cs"/>
          <w:sz w:val="28"/>
          <w:szCs w:val="28"/>
          <w:cs/>
        </w:rPr>
        <w:t>ถูกจำกัดเนื่องจากคู่สัญญาเป็นธนาคาร ซึ่งบริษัทพิจารณา</w:t>
      </w:r>
      <w:r w:rsidR="0097703D">
        <w:rPr>
          <w:rFonts w:ascii="Angsana New" w:eastAsia="Times New Roman" w:hAnsi="Angsana New" w:hint="cs"/>
          <w:sz w:val="28"/>
          <w:szCs w:val="28"/>
          <w:cs/>
        </w:rPr>
        <w:t>ว่ามี</w:t>
      </w:r>
      <w:r w:rsidRPr="00B77F32">
        <w:rPr>
          <w:rFonts w:ascii="Angsana New" w:eastAsia="Times New Roman" w:hAnsi="Angsana New" w:hint="cs"/>
          <w:sz w:val="28"/>
          <w:szCs w:val="28"/>
          <w:cs/>
        </w:rPr>
        <w:t>ความเสี่ยงด้านเครดิต</w:t>
      </w:r>
      <w:r w:rsidR="0097703D">
        <w:rPr>
          <w:rFonts w:ascii="Angsana New" w:eastAsia="Times New Roman" w:hAnsi="Angsana New" w:hint="cs"/>
          <w:sz w:val="28"/>
          <w:szCs w:val="28"/>
          <w:cs/>
        </w:rPr>
        <w:t>ต่ำ</w:t>
      </w:r>
    </w:p>
    <w:p w14:paraId="65C77727" w14:textId="77777777" w:rsidR="00EC79A7" w:rsidRPr="005C0BB2" w:rsidRDefault="00EC79A7" w:rsidP="006F3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A38B99" w14:textId="130D0407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1E10BB96" w14:textId="77777777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2F1B1C" w14:textId="5DBD6F66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 w:rsidR="000867B7"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 w:rsidR="00EC79A7"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 </w:t>
      </w:r>
    </w:p>
    <w:p w14:paraId="3C0525FF" w14:textId="77777777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2FF9A8" w14:textId="777BA7D1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="00EC79A7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ลูกหนี้ </w:t>
      </w:r>
    </w:p>
    <w:p w14:paraId="14C960A3" w14:textId="77777777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21C076" w14:textId="7D1504BE" w:rsidR="00FD3D9C" w:rsidRPr="005C0BB2" w:rsidRDefault="0021777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ตารางต่อไปนี้แสดงหลักประกันและส่วนปรับปรุงด้านเครดิตอื่นของแต่ละสินทรัพย์ทางการเงิน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2563</w:t>
      </w:r>
    </w:p>
    <w:p w14:paraId="3AD2A0B7" w14:textId="76B70A0B" w:rsidR="000E3FD0" w:rsidRPr="005C0BB2" w:rsidRDefault="000E3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24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184"/>
        <w:gridCol w:w="1710"/>
        <w:gridCol w:w="1980"/>
        <w:gridCol w:w="270"/>
        <w:gridCol w:w="1980"/>
      </w:tblGrid>
      <w:tr w:rsidR="009A21FB" w:rsidRPr="007B1ABD" w14:paraId="3D1AC1F1" w14:textId="77777777" w:rsidTr="007539CB">
        <w:trPr>
          <w:tblHeader/>
        </w:trPr>
        <w:tc>
          <w:tcPr>
            <w:tcW w:w="3184" w:type="dxa"/>
            <w:shd w:val="clear" w:color="auto" w:fill="auto"/>
            <w:vAlign w:val="center"/>
          </w:tcPr>
          <w:p w14:paraId="00393BFE" w14:textId="77777777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center"/>
          </w:tcPr>
          <w:p w14:paraId="41D2552F" w14:textId="34BE3C46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D236B" w:rsidRPr="007B1ABD" w14:paraId="36DA5A4E" w14:textId="77777777" w:rsidTr="00B233E6">
        <w:trPr>
          <w:tblHeader/>
        </w:trPr>
        <w:tc>
          <w:tcPr>
            <w:tcW w:w="3184" w:type="dxa"/>
            <w:shd w:val="clear" w:color="auto" w:fill="auto"/>
            <w:vAlign w:val="center"/>
            <w:hideMark/>
          </w:tcPr>
          <w:p w14:paraId="5FAF8CC5" w14:textId="77777777" w:rsidR="007D236B" w:rsidRPr="007B1ABD" w:rsidRDefault="007D236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CB8430C" w14:textId="77777777" w:rsidR="007D236B" w:rsidRPr="007B1ABD" w:rsidRDefault="007D236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018407EA" w14:textId="77777777" w:rsidR="007D236B" w:rsidRPr="007B1ABD" w:rsidRDefault="007D236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B4F9964" w14:textId="443F5F96" w:rsidR="007D236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ฐานะเปิดด้านเครดิต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7BC561E" w14:textId="2C513FE9" w:rsidR="007D236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ร้อยละของมูลค่าหลักประกัน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5F407222" w14:textId="77777777" w:rsidR="007D236B" w:rsidRPr="007B1ABD" w:rsidRDefault="007D236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6677182" w14:textId="77777777" w:rsidR="007D236B" w:rsidRPr="007B1ABD" w:rsidRDefault="007D236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97A60A5" w14:textId="77777777" w:rsidR="007D236B" w:rsidRPr="007B1ABD" w:rsidRDefault="007D236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</w:t>
            </w:r>
          </w:p>
        </w:tc>
      </w:tr>
      <w:tr w:rsidR="009A21FB" w:rsidRPr="007B1ABD" w14:paraId="3214876B" w14:textId="77777777" w:rsidTr="00B233E6">
        <w:trPr>
          <w:tblHeader/>
        </w:trPr>
        <w:tc>
          <w:tcPr>
            <w:tcW w:w="3184" w:type="dxa"/>
            <w:shd w:val="clear" w:color="auto" w:fill="auto"/>
            <w:vAlign w:val="center"/>
          </w:tcPr>
          <w:p w14:paraId="75E57CAC" w14:textId="77777777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FECC4D2" w14:textId="1F723D66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947B3AF" w14:textId="6E59D5C8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C5231C" w14:textId="77777777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BE0972E" w14:textId="77777777" w:rsidR="009A21FB" w:rsidRPr="007B1ABD" w:rsidRDefault="009A21FB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D236B" w:rsidRPr="007B1ABD" w14:paraId="582C0D1A" w14:textId="77777777" w:rsidTr="00B233E6">
        <w:tc>
          <w:tcPr>
            <w:tcW w:w="3184" w:type="dxa"/>
            <w:shd w:val="clear" w:color="auto" w:fill="auto"/>
            <w:vAlign w:val="center"/>
          </w:tcPr>
          <w:p w14:paraId="05659254" w14:textId="4653ACA1" w:rsidR="007D236B" w:rsidRPr="007B1ABD" w:rsidRDefault="007D236B" w:rsidP="00D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="00E62FA0"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7A44FB" w:rsidRPr="007B1ABD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E48CBD8" w14:textId="47463F55" w:rsidR="007D236B" w:rsidRPr="007B1ABD" w:rsidRDefault="002F20DC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1,255,488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9C116B4" w14:textId="3FEAB8EB" w:rsidR="007D236B" w:rsidRPr="007B1ABD" w:rsidRDefault="007D236B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0CD2E" w14:textId="4EF3BDF9" w:rsidR="007D236B" w:rsidRPr="007B1ABD" w:rsidRDefault="007D236B" w:rsidP="00D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11C5D17" w14:textId="3B1D36FB" w:rsidR="007D236B" w:rsidRPr="007B1ABD" w:rsidRDefault="007D236B" w:rsidP="00D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ยานพาหนะ </w:t>
            </w:r>
          </w:p>
        </w:tc>
      </w:tr>
      <w:tr w:rsidR="007D236B" w:rsidRPr="007B1ABD" w14:paraId="0EC4AEA7" w14:textId="77777777" w:rsidTr="00B233E6">
        <w:tc>
          <w:tcPr>
            <w:tcW w:w="3184" w:type="dxa"/>
            <w:shd w:val="clear" w:color="auto" w:fill="auto"/>
          </w:tcPr>
          <w:p w14:paraId="2CFF7ECE" w14:textId="034C197C" w:rsidR="007D236B" w:rsidRPr="007B1ABD" w:rsidRDefault="007D236B" w:rsidP="00D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6B9CDFAD" w14:textId="038F48FB" w:rsidR="007D236B" w:rsidRPr="007B1ABD" w:rsidRDefault="002F20DC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980" w:type="dxa"/>
            <w:shd w:val="clear" w:color="auto" w:fill="auto"/>
          </w:tcPr>
          <w:p w14:paraId="7C3DDEAA" w14:textId="328AF63D" w:rsidR="007D236B" w:rsidRPr="007B1ABD" w:rsidRDefault="007D236B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518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941278" w14:textId="77777777" w:rsidR="007D236B" w:rsidRPr="007B1ABD" w:rsidRDefault="007D236B" w:rsidP="00D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7958965" w14:textId="3E045559" w:rsidR="007D236B" w:rsidRPr="007B1ABD" w:rsidRDefault="007D236B" w:rsidP="00D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B233E6" w:rsidRPr="007B1ABD" w14:paraId="4E823C38" w14:textId="77777777" w:rsidTr="00B233E6">
        <w:tc>
          <w:tcPr>
            <w:tcW w:w="3184" w:type="dxa"/>
            <w:shd w:val="clear" w:color="auto" w:fill="auto"/>
            <w:vAlign w:val="center"/>
          </w:tcPr>
          <w:p w14:paraId="2856A95D" w14:textId="1DD8BCEA" w:rsidR="00B233E6" w:rsidRPr="007B1ABD" w:rsidRDefault="00B233E6" w:rsidP="00B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FAC1A19" w14:textId="249F29A7" w:rsidR="00B233E6" w:rsidRPr="007B1ABD" w:rsidRDefault="002F20DC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6,359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71E53C" w14:textId="6B5A2A82" w:rsidR="00B233E6" w:rsidRPr="007B1ABD" w:rsidRDefault="00B233E6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5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73F275" w14:textId="77777777" w:rsidR="00B233E6" w:rsidRPr="007B1ABD" w:rsidRDefault="00B233E6" w:rsidP="00B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F294D2A" w14:textId="7D1DB75B" w:rsidR="00B233E6" w:rsidRPr="007B1ABD" w:rsidRDefault="00B233E6" w:rsidP="00B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ไม่มี</w:t>
            </w:r>
          </w:p>
        </w:tc>
      </w:tr>
      <w:tr w:rsidR="00B233E6" w:rsidRPr="007B1ABD" w14:paraId="5EA536D4" w14:textId="77777777" w:rsidTr="00B233E6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2A6CF0AB" w14:textId="43D5FC64" w:rsidR="00B233E6" w:rsidRPr="007B1ABD" w:rsidRDefault="00B233E6" w:rsidP="00B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ลูกหนี้อื่น - </w:t>
            </w:r>
            <w:r w:rsidRPr="007B1AB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ลูกหนี้เงินให้สินเชื่อ</w:t>
            </w:r>
            <w:r w:rsidR="00E62FA0" w:rsidRPr="007B1AB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7B1AB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B305028" w14:textId="7AE56AF5" w:rsidR="00B233E6" w:rsidRPr="007B1ABD" w:rsidRDefault="002F20DC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62,889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78005BF" w14:textId="074E565E" w:rsidR="00B233E6" w:rsidRPr="007B1ABD" w:rsidRDefault="00026DC7" w:rsidP="002F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5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692390" w14:textId="77777777" w:rsidR="00B233E6" w:rsidRPr="007B1ABD" w:rsidRDefault="00B233E6" w:rsidP="00B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D86277A" w14:textId="5845EB40" w:rsidR="00B233E6" w:rsidRPr="007B1ABD" w:rsidRDefault="00B233E6" w:rsidP="00B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 และยานพาหนะ</w:t>
            </w:r>
          </w:p>
        </w:tc>
      </w:tr>
    </w:tbl>
    <w:p w14:paraId="0E67E492" w14:textId="017DE0E9" w:rsidR="009A21FB" w:rsidRDefault="009A21FB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vertAlign w:val="superscript"/>
        </w:rPr>
      </w:pPr>
    </w:p>
    <w:tbl>
      <w:tblPr>
        <w:tblW w:w="9124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184"/>
        <w:gridCol w:w="1710"/>
        <w:gridCol w:w="1980"/>
        <w:gridCol w:w="270"/>
        <w:gridCol w:w="1980"/>
      </w:tblGrid>
      <w:tr w:rsidR="00894495" w:rsidRPr="007B1ABD" w14:paraId="75D5F25C" w14:textId="77777777" w:rsidTr="007539CB">
        <w:trPr>
          <w:tblHeader/>
        </w:trPr>
        <w:tc>
          <w:tcPr>
            <w:tcW w:w="3184" w:type="dxa"/>
            <w:shd w:val="clear" w:color="auto" w:fill="auto"/>
            <w:vAlign w:val="center"/>
          </w:tcPr>
          <w:p w14:paraId="46CD3F85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center"/>
          </w:tcPr>
          <w:p w14:paraId="4B0ABBDD" w14:textId="69909FA9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4495" w:rsidRPr="007B1ABD" w14:paraId="32C1846D" w14:textId="77777777" w:rsidTr="007539CB">
        <w:trPr>
          <w:tblHeader/>
        </w:trPr>
        <w:tc>
          <w:tcPr>
            <w:tcW w:w="3184" w:type="dxa"/>
            <w:shd w:val="clear" w:color="auto" w:fill="auto"/>
            <w:vAlign w:val="center"/>
            <w:hideMark/>
          </w:tcPr>
          <w:p w14:paraId="2BBFB4E6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748BB098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2E02BDA4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3A321153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ฐานะเปิดด้านเครดิต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DCF6157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ร้อยละของมูลค่าหลักประกัน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07D60553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896F5E7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126473F7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</w:t>
            </w:r>
          </w:p>
        </w:tc>
      </w:tr>
      <w:tr w:rsidR="00894495" w:rsidRPr="007B1ABD" w14:paraId="7ACD2221" w14:textId="77777777" w:rsidTr="007539CB">
        <w:trPr>
          <w:tblHeader/>
        </w:trPr>
        <w:tc>
          <w:tcPr>
            <w:tcW w:w="3184" w:type="dxa"/>
            <w:shd w:val="clear" w:color="auto" w:fill="auto"/>
            <w:vAlign w:val="center"/>
          </w:tcPr>
          <w:p w14:paraId="45021E31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D4D1A69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1FB1B78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597EAB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95D492E" w14:textId="77777777" w:rsidR="00894495" w:rsidRPr="007B1ABD" w:rsidRDefault="0089449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52C41" w:rsidRPr="007B1ABD" w14:paraId="76DB6C20" w14:textId="77777777" w:rsidTr="007539CB">
        <w:tc>
          <w:tcPr>
            <w:tcW w:w="3184" w:type="dxa"/>
            <w:shd w:val="clear" w:color="auto" w:fill="auto"/>
            <w:vAlign w:val="center"/>
          </w:tcPr>
          <w:p w14:paraId="2AA34393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B1ABD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4643458" w14:textId="23EC146C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1,255,488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38FAEC" w14:textId="12E9300E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FEF93D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FAC7A44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ยานพาหนะ </w:t>
            </w:r>
          </w:p>
        </w:tc>
      </w:tr>
      <w:tr w:rsidR="00352C41" w:rsidRPr="007B1ABD" w14:paraId="4551AFF8" w14:textId="77777777" w:rsidTr="007539CB">
        <w:tc>
          <w:tcPr>
            <w:tcW w:w="3184" w:type="dxa"/>
            <w:shd w:val="clear" w:color="auto" w:fill="auto"/>
          </w:tcPr>
          <w:p w14:paraId="5ACFF744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774DDE6A" w14:textId="32D82E6E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980" w:type="dxa"/>
            <w:shd w:val="clear" w:color="auto" w:fill="auto"/>
          </w:tcPr>
          <w:p w14:paraId="015A8C3C" w14:textId="76538F52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C299DD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9957261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352C41" w:rsidRPr="007B1ABD" w14:paraId="16864783" w14:textId="77777777" w:rsidTr="007539CB">
        <w:tc>
          <w:tcPr>
            <w:tcW w:w="3184" w:type="dxa"/>
            <w:shd w:val="clear" w:color="auto" w:fill="auto"/>
            <w:vAlign w:val="center"/>
          </w:tcPr>
          <w:p w14:paraId="69D88C2E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386A305" w14:textId="2A79F878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6,359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F28B648" w14:textId="7E8BE0D3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B1ABD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5BC39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372CF44" w14:textId="77777777" w:rsidR="00352C41" w:rsidRPr="007B1ABD" w:rsidRDefault="00352C41" w:rsidP="0035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7B1AB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ไม่มี</w:t>
            </w:r>
          </w:p>
        </w:tc>
      </w:tr>
    </w:tbl>
    <w:p w14:paraId="407DF896" w14:textId="58C2B372" w:rsidR="00015E76" w:rsidRPr="00E62FA0" w:rsidRDefault="007A44FB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="00E62FA0" w:rsidRPr="00E62FA0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E62FA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มูลค่าหลักประกันตามการประเมินครั้งล่าสุด</w:t>
      </w:r>
    </w:p>
    <w:p w14:paraId="772F1DFB" w14:textId="3DA754C5" w:rsidR="007A2844" w:rsidRPr="00E62FA0" w:rsidRDefault="007A44FB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 xml:space="preserve">** </w:t>
      </w:r>
      <w:r w:rsidR="00E62FA0" w:rsidRPr="00E62FA0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E62FA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 ณ วันเริ่มต้นสัญญา</w:t>
      </w:r>
      <w:r w:rsidR="007A2844" w:rsidRPr="00E62FA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191ACCFA" w14:textId="4129AF19" w:rsidR="002345D2" w:rsidRPr="005C0BB2" w:rsidRDefault="002345D2" w:rsidP="0023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35951703" w14:textId="77777777" w:rsidR="002345D2" w:rsidRPr="00CA2736" w:rsidRDefault="002345D2" w:rsidP="0023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4364D7D" w14:textId="3B2EBDAE" w:rsidR="002345D2" w:rsidRPr="005C0BB2" w:rsidRDefault="002345D2" w:rsidP="0023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กลุ่มบริษัทมีการติดตามการกระจุกตัวของความเสี่ยงด้านเครดิตตามประเภทของการให้</w:t>
      </w:r>
      <w:r w:rsidR="006B0F61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การวิเคราะห์การกระจุกตัวของความเสี่ยงด้านเครดิตสรุปได้ดังนี้</w:t>
      </w:r>
    </w:p>
    <w:p w14:paraId="5DF9E67C" w14:textId="570C043A" w:rsidR="00015E76" w:rsidRPr="00CA2736" w:rsidRDefault="00015E76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350"/>
        <w:gridCol w:w="1440"/>
        <w:gridCol w:w="1440"/>
        <w:gridCol w:w="1440"/>
      </w:tblGrid>
      <w:tr w:rsidR="00004BF1" w:rsidRPr="001917B4" w14:paraId="74925241" w14:textId="74E121D9" w:rsidTr="0098490B">
        <w:trPr>
          <w:trHeight w:val="64"/>
          <w:tblHeader/>
        </w:trPr>
        <w:tc>
          <w:tcPr>
            <w:tcW w:w="3420" w:type="dxa"/>
            <w:shd w:val="clear" w:color="auto" w:fill="auto"/>
            <w:hideMark/>
          </w:tcPr>
          <w:p w14:paraId="455FF495" w14:textId="77777777" w:rsidR="00004BF1" w:rsidRPr="001917B4" w:rsidRDefault="00004BF1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17B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4"/>
          </w:tcPr>
          <w:p w14:paraId="7BDC7033" w14:textId="19EF3D43" w:rsidR="00004BF1" w:rsidRPr="001917B4" w:rsidRDefault="00004BF1" w:rsidP="002824E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351F" w:rsidRPr="001917B4" w14:paraId="66D66F32" w14:textId="77777777" w:rsidTr="006B0F61">
        <w:trPr>
          <w:trHeight w:val="64"/>
          <w:tblHeader/>
        </w:trPr>
        <w:tc>
          <w:tcPr>
            <w:tcW w:w="3420" w:type="dxa"/>
            <w:shd w:val="clear" w:color="auto" w:fill="auto"/>
          </w:tcPr>
          <w:p w14:paraId="12828436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6E550B" w14:textId="77777777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416C04B" w14:textId="07C143C4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vAlign w:val="bottom"/>
          </w:tcPr>
          <w:p w14:paraId="67DBCB52" w14:textId="1C517598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78FB19C9" w14:textId="77777777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ลูกหนี้อื่น -</w:t>
            </w:r>
          </w:p>
          <w:p w14:paraId="7613ECF7" w14:textId="54192B91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ผ่อน</w:t>
            </w: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ชำระค่าเบี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้</w:t>
            </w: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ยประกัน</w:t>
            </w:r>
          </w:p>
        </w:tc>
        <w:tc>
          <w:tcPr>
            <w:tcW w:w="1440" w:type="dxa"/>
          </w:tcPr>
          <w:p w14:paraId="0BF665C5" w14:textId="77777777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ลูกหนี้อื่น -</w:t>
            </w:r>
          </w:p>
          <w:p w14:paraId="7576BA4F" w14:textId="06AAE16E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A6351F" w:rsidRPr="001917B4" w14:paraId="7788EB99" w14:textId="52C943CC" w:rsidTr="0098490B">
        <w:trPr>
          <w:trHeight w:val="359"/>
          <w:tblHeader/>
        </w:trPr>
        <w:tc>
          <w:tcPr>
            <w:tcW w:w="3420" w:type="dxa"/>
            <w:shd w:val="clear" w:color="auto" w:fill="auto"/>
            <w:vAlign w:val="center"/>
          </w:tcPr>
          <w:p w14:paraId="2C6A6EB7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E3AB8E9" w14:textId="7DCC5B6C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351F" w:rsidRPr="001917B4" w14:paraId="09DFD784" w14:textId="7DD4874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  <w:hideMark/>
          </w:tcPr>
          <w:p w14:paraId="5AC336C1" w14:textId="14127D7F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E1872CB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F87FB4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FA250F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569751" w14:textId="11E226E0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03653D00" w14:textId="5DF7E740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  <w:hideMark/>
          </w:tcPr>
          <w:p w14:paraId="6B5BA7F6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</w:tcPr>
          <w:p w14:paraId="36476D5F" w14:textId="1979930C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1,255,488</w:t>
            </w:r>
          </w:p>
        </w:tc>
        <w:tc>
          <w:tcPr>
            <w:tcW w:w="1440" w:type="dxa"/>
            <w:vAlign w:val="center"/>
          </w:tcPr>
          <w:p w14:paraId="6D3BA9A7" w14:textId="4B7A15FF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7C94CF77" w14:textId="5D159A8F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1440" w:type="dxa"/>
          </w:tcPr>
          <w:p w14:paraId="0A6F6083" w14:textId="051B8E2F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62,8</w:t>
            </w:r>
            <w:r w:rsidR="00964380">
              <w:rPr>
                <w:rFonts w:asciiTheme="majorBidi" w:eastAsia="Times New Roman" w:hAnsiTheme="majorBidi" w:cstheme="majorBidi"/>
                <w:sz w:val="28"/>
                <w:szCs w:val="28"/>
              </w:rPr>
              <w:t>89</w:t>
            </w:r>
          </w:p>
        </w:tc>
      </w:tr>
      <w:tr w:rsidR="00A6351F" w:rsidRPr="001917B4" w14:paraId="1A178573" w14:textId="6DD64865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  <w:hideMark/>
          </w:tcPr>
          <w:p w14:paraId="5DE1E8B0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A890EA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3CC26D7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FFD76B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A43D7B" w14:textId="73E80B21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74037D9B" w14:textId="47D77C03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136743B4" w14:textId="62001944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การกระจุกตัว</w:t>
            </w:r>
          </w:p>
        </w:tc>
        <w:tc>
          <w:tcPr>
            <w:tcW w:w="1350" w:type="dxa"/>
          </w:tcPr>
          <w:p w14:paraId="7B9D0955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27C03E1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CDAED4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D613F" w14:textId="1CF7E30A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5F5BC960" w14:textId="6C4885C6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44F69CEB" w14:textId="5559FC2E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วิสาหกิจขนาดกลางและย่อม</w:t>
            </w:r>
          </w:p>
        </w:tc>
        <w:tc>
          <w:tcPr>
            <w:tcW w:w="1350" w:type="dxa"/>
          </w:tcPr>
          <w:p w14:paraId="43EEB5B8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BE1F39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DD80C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40FF9B" w14:textId="29B8DDB3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44B1D" w:rsidRPr="001917B4" w14:paraId="26A89EAA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677AB561" w14:textId="2B7F4C9F" w:rsidR="00044B1D" w:rsidRPr="001917B4" w:rsidRDefault="00044B1D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350" w:type="dxa"/>
          </w:tcPr>
          <w:p w14:paraId="698D2BB8" w14:textId="4BC54E39" w:rsidR="00044B1D" w:rsidRPr="001917B4" w:rsidRDefault="00044B1D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40,792</w:t>
            </w:r>
          </w:p>
        </w:tc>
        <w:tc>
          <w:tcPr>
            <w:tcW w:w="1440" w:type="dxa"/>
            <w:vAlign w:val="center"/>
          </w:tcPr>
          <w:p w14:paraId="67D317BE" w14:textId="4CA2595D" w:rsidR="00044B1D" w:rsidRPr="001917B4" w:rsidRDefault="00044B1D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2842D56D" w14:textId="0B4B1A48" w:rsidR="00044B1D" w:rsidRPr="001917B4" w:rsidRDefault="00044B1D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0284AD" w14:textId="05F9A68F" w:rsidR="00044B1D" w:rsidRPr="001917B4" w:rsidRDefault="00044B1D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3,715</w:t>
            </w:r>
          </w:p>
        </w:tc>
      </w:tr>
      <w:tr w:rsidR="00A6351F" w:rsidRPr="001917B4" w14:paraId="26C2FB84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3591A7BD" w14:textId="6DB2D5C0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</w:t>
            </w:r>
          </w:p>
        </w:tc>
        <w:tc>
          <w:tcPr>
            <w:tcW w:w="1350" w:type="dxa"/>
          </w:tcPr>
          <w:p w14:paraId="2FDCDE78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74F6F25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67B834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1293F6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5B86A813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484FC55D" w14:textId="3C1A343A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  <w:t>ผู้ประกอบการรถแท็กซี่</w:t>
            </w:r>
          </w:p>
        </w:tc>
        <w:tc>
          <w:tcPr>
            <w:tcW w:w="1350" w:type="dxa"/>
          </w:tcPr>
          <w:p w14:paraId="37536A36" w14:textId="5F4174F9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</w:t>
            </w:r>
            <w:r w:rsidR="001859ED">
              <w:rPr>
                <w:rFonts w:asciiTheme="majorBidi" w:eastAsia="Times New Roman" w:hAnsiTheme="majorBidi" w:cstheme="majorBidi"/>
                <w:sz w:val="28"/>
                <w:szCs w:val="28"/>
              </w:rPr>
              <w:t>131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859ED">
              <w:rPr>
                <w:rFonts w:asciiTheme="majorBidi" w:eastAsia="Times New Roman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40" w:type="dxa"/>
            <w:vAlign w:val="center"/>
          </w:tcPr>
          <w:p w14:paraId="161E62E6" w14:textId="3B769743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4DDC2" w14:textId="6D388C98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1440" w:type="dxa"/>
          </w:tcPr>
          <w:p w14:paraId="697C2AE6" w14:textId="76544D09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A6351F" w:rsidRPr="001917B4" w14:paraId="64518F9A" w14:textId="199AAEC2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5F4960E2" w14:textId="00BF2B61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ลูกหนี้รายย่อยอื่น ๆ</w:t>
            </w:r>
          </w:p>
        </w:tc>
        <w:tc>
          <w:tcPr>
            <w:tcW w:w="1350" w:type="dxa"/>
          </w:tcPr>
          <w:p w14:paraId="1D16A55B" w14:textId="49BCBA5A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83,421</w:t>
            </w:r>
          </w:p>
        </w:tc>
        <w:tc>
          <w:tcPr>
            <w:tcW w:w="1440" w:type="dxa"/>
            <w:vAlign w:val="center"/>
          </w:tcPr>
          <w:p w14:paraId="08D25314" w14:textId="4F95AA20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08DDB2" w14:textId="2D76A3CC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2F0CF6" w14:textId="2EA977FD" w:rsidR="00A6351F" w:rsidRPr="001917B4" w:rsidRDefault="00015294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59,17</w:t>
            </w:r>
            <w:r w:rsidR="00964380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</w:tbl>
    <w:p w14:paraId="57F7AE88" w14:textId="01A6CA3B" w:rsidR="001917B4" w:rsidRPr="00CA2736" w:rsidRDefault="00191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i/>
          <w:iCs/>
          <w:spacing w:val="-2"/>
          <w:sz w:val="20"/>
          <w:szCs w:val="20"/>
          <w:cs/>
          <w:lang w:eastAsia="en-GB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54"/>
        <w:gridCol w:w="1347"/>
        <w:gridCol w:w="1549"/>
        <w:gridCol w:w="1440"/>
      </w:tblGrid>
      <w:tr w:rsidR="001917B4" w:rsidRPr="001917B4" w14:paraId="12F2CD6E" w14:textId="77777777" w:rsidTr="008F5F29">
        <w:trPr>
          <w:trHeight w:val="64"/>
          <w:tblHeader/>
        </w:trPr>
        <w:tc>
          <w:tcPr>
            <w:tcW w:w="4754" w:type="dxa"/>
            <w:shd w:val="clear" w:color="auto" w:fill="auto"/>
            <w:hideMark/>
          </w:tcPr>
          <w:p w14:paraId="6AE74772" w14:textId="77777777" w:rsidR="001917B4" w:rsidRPr="001917B4" w:rsidRDefault="001917B4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17B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36" w:type="dxa"/>
            <w:gridSpan w:val="3"/>
          </w:tcPr>
          <w:p w14:paraId="45ACD84D" w14:textId="2D87A1BF" w:rsidR="001917B4" w:rsidRPr="001917B4" w:rsidRDefault="001917B4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6351F" w:rsidRPr="001917B4" w14:paraId="5A4DCDF5" w14:textId="77777777" w:rsidTr="008F5F29">
        <w:trPr>
          <w:trHeight w:val="64"/>
          <w:tblHeader/>
        </w:trPr>
        <w:tc>
          <w:tcPr>
            <w:tcW w:w="4754" w:type="dxa"/>
            <w:shd w:val="clear" w:color="auto" w:fill="auto"/>
          </w:tcPr>
          <w:p w14:paraId="07BFA512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E2C482D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3D9DFBB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49" w:type="dxa"/>
            <w:vAlign w:val="bottom"/>
          </w:tcPr>
          <w:p w14:paraId="3868ECAA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2C4C0688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ลูกหนี้อื่น -</w:t>
            </w:r>
          </w:p>
          <w:p w14:paraId="7BA361E6" w14:textId="040997C1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ผ่อนชำระค่าเบี้ยประกัน</w:t>
            </w:r>
          </w:p>
        </w:tc>
      </w:tr>
      <w:tr w:rsidR="001917B4" w:rsidRPr="001917B4" w14:paraId="4814F043" w14:textId="77777777" w:rsidTr="008F5F29">
        <w:trPr>
          <w:trHeight w:val="359"/>
          <w:tblHeader/>
        </w:trPr>
        <w:tc>
          <w:tcPr>
            <w:tcW w:w="4754" w:type="dxa"/>
            <w:shd w:val="clear" w:color="auto" w:fill="auto"/>
            <w:vAlign w:val="center"/>
          </w:tcPr>
          <w:p w14:paraId="75E321F8" w14:textId="77777777" w:rsidR="001917B4" w:rsidRPr="001917B4" w:rsidRDefault="001917B4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36" w:type="dxa"/>
            <w:gridSpan w:val="3"/>
          </w:tcPr>
          <w:p w14:paraId="259B0B80" w14:textId="77777777" w:rsidR="001917B4" w:rsidRPr="001917B4" w:rsidRDefault="001917B4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351F" w:rsidRPr="001917B4" w14:paraId="5B13402B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  <w:hideMark/>
          </w:tcPr>
          <w:p w14:paraId="66520E1C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47" w:type="dxa"/>
          </w:tcPr>
          <w:p w14:paraId="74F424DB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5536D9D9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503013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6C5D" w:rsidRPr="001917B4" w14:paraId="2C579395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  <w:hideMark/>
          </w:tcPr>
          <w:p w14:paraId="0C91943C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47" w:type="dxa"/>
          </w:tcPr>
          <w:p w14:paraId="47F06769" w14:textId="22723BF5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1,255,488</w:t>
            </w:r>
          </w:p>
        </w:tc>
        <w:tc>
          <w:tcPr>
            <w:tcW w:w="1549" w:type="dxa"/>
            <w:vAlign w:val="center"/>
          </w:tcPr>
          <w:p w14:paraId="6CBC0806" w14:textId="1372F72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048CC911" w14:textId="3C806225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</w:tr>
      <w:tr w:rsidR="00266C5D" w:rsidRPr="001917B4" w14:paraId="75098469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  <w:hideMark/>
          </w:tcPr>
          <w:p w14:paraId="36C5951E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4F67F82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0F866F61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6B84DA" w14:textId="77777777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6C5D" w:rsidRPr="001917B4" w14:paraId="5F943D32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092994C7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การกระจุกตัว</w:t>
            </w:r>
          </w:p>
        </w:tc>
        <w:tc>
          <w:tcPr>
            <w:tcW w:w="1347" w:type="dxa"/>
          </w:tcPr>
          <w:p w14:paraId="1B3D47AC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18F35FDD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B1549C" w14:textId="77777777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6C5D" w:rsidRPr="001917B4" w14:paraId="42D37C43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54FC9B14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วิสาหกิจขนาดกลางและย่อม</w:t>
            </w:r>
          </w:p>
        </w:tc>
        <w:tc>
          <w:tcPr>
            <w:tcW w:w="1347" w:type="dxa"/>
          </w:tcPr>
          <w:p w14:paraId="79D62807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27CA859D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748F42" w14:textId="77777777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F5F29" w:rsidRPr="001917B4" w14:paraId="2BBCEBB4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1FC1D616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127" w:left="431" w:hangingChars="72" w:hanging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อุต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สาหกรรมการผลิตและการพาณิชย์</w:t>
            </w:r>
          </w:p>
          <w:p w14:paraId="4652F74C" w14:textId="6A3EBC31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127" w:left="431" w:hangingChars="72" w:hanging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347" w:type="dxa"/>
          </w:tcPr>
          <w:p w14:paraId="4EA2E38F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7E5FA18" w14:textId="5A00C023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40,792</w:t>
            </w:r>
          </w:p>
        </w:tc>
        <w:tc>
          <w:tcPr>
            <w:tcW w:w="1549" w:type="dxa"/>
            <w:vAlign w:val="center"/>
          </w:tcPr>
          <w:p w14:paraId="6C457F3C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CB8629B" w14:textId="412F1ED4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47BE7292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8AB9FC3" w14:textId="703E36C9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F5F29" w:rsidRPr="001917B4" w14:paraId="6C7D0123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09AB2B6A" w14:textId="3070A306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</w:t>
            </w:r>
          </w:p>
        </w:tc>
        <w:tc>
          <w:tcPr>
            <w:tcW w:w="1347" w:type="dxa"/>
          </w:tcPr>
          <w:p w14:paraId="06AD3EE1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3F51E826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43CC4D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F5F29" w:rsidRPr="001917B4" w14:paraId="221A3949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12A19208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  <w:t>ผู้ประกอบการรถแท็กซี่</w:t>
            </w:r>
          </w:p>
        </w:tc>
        <w:tc>
          <w:tcPr>
            <w:tcW w:w="1347" w:type="dxa"/>
          </w:tcPr>
          <w:p w14:paraId="5B6BE930" w14:textId="18EEED83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1,131,275</w:t>
            </w:r>
          </w:p>
        </w:tc>
        <w:tc>
          <w:tcPr>
            <w:tcW w:w="1549" w:type="dxa"/>
            <w:vAlign w:val="center"/>
          </w:tcPr>
          <w:p w14:paraId="55DDBDB0" w14:textId="34757A7A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C2EE51" w14:textId="19E87C54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</w:tr>
      <w:tr w:rsidR="008F5F29" w:rsidRPr="001917B4" w14:paraId="2E6ACB5A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631460C9" w14:textId="20D5DBF4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ลูกหนี้รายย่อยอื่น ๆ</w:t>
            </w:r>
          </w:p>
        </w:tc>
        <w:tc>
          <w:tcPr>
            <w:tcW w:w="1347" w:type="dxa"/>
          </w:tcPr>
          <w:p w14:paraId="1FD1F2DC" w14:textId="0D427C42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83,421</w:t>
            </w:r>
          </w:p>
        </w:tc>
        <w:tc>
          <w:tcPr>
            <w:tcW w:w="1549" w:type="dxa"/>
            <w:vAlign w:val="center"/>
          </w:tcPr>
          <w:p w14:paraId="545EB4B7" w14:textId="36AC1C26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047C5AB" w14:textId="03C0AE82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</w:tbl>
    <w:p w14:paraId="424A8990" w14:textId="2BA0EED8" w:rsidR="009A79B7" w:rsidRPr="001917B4" w:rsidRDefault="009A79B7" w:rsidP="00CA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lastRenderedPageBreak/>
        <w:t>ข้อมูลเกี่ยวกับผลขาดทุนด้านเครดิตที่คาดว่าจะเกิดขึ้น</w:t>
      </w:r>
    </w:p>
    <w:p w14:paraId="5F145F82" w14:textId="77777777" w:rsidR="009A79B7" w:rsidRPr="005C0BB2" w:rsidRDefault="009A79B7" w:rsidP="009A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3E684672" w14:textId="2368CD6A" w:rsidR="006B0F61" w:rsidRPr="005C0BB2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41634CC5" w14:textId="77777777" w:rsidR="006B0F61" w:rsidRPr="005C0BB2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984F4BD" w14:textId="4740864C" w:rsidR="006B0F61" w:rsidRPr="006B0F61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>ม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เชิงคุณภาพและเชิงปริมาณ ตลอดจนการวิเคราะห์โดยใช้ประสบการณ์ในอดีตของกลุ่มบริษัทรวมถึงข้อม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>ู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ลการคาดการณ์ไปในอนาคต</w:t>
      </w:r>
    </w:p>
    <w:p w14:paraId="425B190B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3BDC9489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183B27EF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077BF56" w14:textId="4D22B91B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7CF412F7" w14:textId="16E3FE05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</w:t>
      </w:r>
      <w:r w:rsidR="000D43CB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</w:t>
      </w:r>
      <w:r w:rsidR="000D43CB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เพื่อดำเนินการ</w:t>
      </w:r>
    </w:p>
    <w:p w14:paraId="3A888DEF" w14:textId="116CE336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ผู้กู้ค้างชำระภาระผูกพันด้านเครดิตที่มีสาระสำคัญ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เท่ากับหรือมาก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>ก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ว่า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90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วันกับกลุ่ม</w:t>
      </w:r>
      <w:r w:rsidR="000D43CB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หรือ </w:t>
      </w:r>
    </w:p>
    <w:p w14:paraId="23B9DB93" w14:textId="19553AAD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ล้มละลาย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ทำให้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4E3E368B" w14:textId="4DE35BAE" w:rsidR="001917B4" w:rsidRDefault="00191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47FE2329" w14:textId="75B8D131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</w:t>
      </w:r>
      <w:r w:rsidR="009477A6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7B97A805" w14:textId="77777777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0415B6A4" w14:textId="03F09570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</w:t>
      </w:r>
      <w:r w:rsidR="00AE1DC9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</w:p>
    <w:p w14:paraId="500C5791" w14:textId="77777777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0488330A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81AC68B" w14:textId="00609EE0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63FC060" w14:textId="77777777" w:rsidR="00634637" w:rsidRPr="005C0BB2" w:rsidRDefault="00634637" w:rsidP="00634637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46C402B5" w14:textId="77777777" w:rsidR="00634637" w:rsidRPr="005C0BB2" w:rsidRDefault="00634637" w:rsidP="00634637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68A8BFCE" w14:textId="77777777" w:rsidR="00634637" w:rsidRPr="005C0BB2" w:rsidRDefault="00634637" w:rsidP="00634637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0E65510" w14:textId="3BC811F7" w:rsidR="00634637" w:rsidRPr="005C0BB2" w:rsidRDefault="00634637" w:rsidP="00253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</w:t>
      </w:r>
      <w:r w:rsidR="00C22879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แบบจำลอง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175B8AF0" w14:textId="2DEDE11F" w:rsidR="003827FA" w:rsidRPr="005C0BB2" w:rsidRDefault="003827FA" w:rsidP="00253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E036DD0" w14:textId="2F2D524A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lastRenderedPageBreak/>
        <w:t>การนำข้อมูลที่คาดการณ์ในอนาคตมาใช้</w:t>
      </w:r>
    </w:p>
    <w:p w14:paraId="6498C13E" w14:textId="77777777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cs/>
          <w:lang w:eastAsia="en-GB"/>
        </w:rPr>
      </w:pPr>
    </w:p>
    <w:p w14:paraId="533A4AF4" w14:textId="398599A2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</w:t>
      </w:r>
    </w:p>
    <w:p w14:paraId="7E5A4DE6" w14:textId="77777777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</w:rPr>
      </w:pPr>
    </w:p>
    <w:p w14:paraId="696B79E5" w14:textId="50B53243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</w:t>
      </w:r>
      <w:r w:rsidR="00675054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บริษัทใช้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ในการวัดมูลค่าผลขาดทุนด้านเครดิตที่คาดว่าจะเกิดขึ้นมีดังนี้</w:t>
      </w:r>
    </w:p>
    <w:p w14:paraId="5B304472" w14:textId="77777777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5130"/>
        <w:gridCol w:w="2250"/>
        <w:gridCol w:w="2070"/>
      </w:tblGrid>
      <w:tr w:rsidR="003827FA" w:rsidRPr="005C0BB2" w14:paraId="409C5E4D" w14:textId="77777777" w:rsidTr="007A4B5D">
        <w:tc>
          <w:tcPr>
            <w:tcW w:w="5130" w:type="dxa"/>
          </w:tcPr>
          <w:p w14:paraId="65BEA5B9" w14:textId="77777777" w:rsidR="003827FA" w:rsidRPr="005C0BB2" w:rsidRDefault="003827FA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hideMark/>
          </w:tcPr>
          <w:p w14:paraId="5DE8A204" w14:textId="6763375B" w:rsidR="003827FA" w:rsidRPr="005C0BB2" w:rsidRDefault="003827FA" w:rsidP="002824E7">
            <w:pPr>
              <w:tabs>
                <w:tab w:val="clear" w:pos="454"/>
              </w:tabs>
              <w:spacing w:line="360" w:lineRule="exact"/>
              <w:ind w:lef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</w:t>
            </w:r>
            <w:r w:rsidR="004421A0"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A4B5D" w:rsidRPr="005C0BB2" w14:paraId="3D79EB33" w14:textId="77777777" w:rsidTr="007A4B5D">
        <w:tc>
          <w:tcPr>
            <w:tcW w:w="5130" w:type="dxa"/>
            <w:hideMark/>
          </w:tcPr>
          <w:p w14:paraId="49DA8A90" w14:textId="320DECA3" w:rsidR="007A4B5D" w:rsidRPr="005C0BB2" w:rsidRDefault="007A4B5D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250" w:type="dxa"/>
            <w:hideMark/>
          </w:tcPr>
          <w:p w14:paraId="5B197417" w14:textId="02B7A57C" w:rsidR="007A4B5D" w:rsidRPr="005C0BB2" w:rsidRDefault="007A4B5D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สถานการณ์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2070" w:type="dxa"/>
            <w:hideMark/>
          </w:tcPr>
          <w:p w14:paraId="7A878EB0" w14:textId="3047D918" w:rsidR="007A4B5D" w:rsidRPr="005C0BB2" w:rsidRDefault="007A4B5D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สถานการณ์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แย่ลง</w:t>
            </w:r>
          </w:p>
        </w:tc>
      </w:tr>
      <w:tr w:rsidR="008023AE" w:rsidRPr="005C0BB2" w14:paraId="04CDF384" w14:textId="77777777" w:rsidTr="00E62FA0">
        <w:tc>
          <w:tcPr>
            <w:tcW w:w="5130" w:type="dxa"/>
          </w:tcPr>
          <w:p w14:paraId="0940E7B6" w14:textId="77777777" w:rsidR="008023AE" w:rsidRPr="005C0BB2" w:rsidRDefault="008023AE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2"/>
          </w:tcPr>
          <w:p w14:paraId="55003A6B" w14:textId="4015CD76" w:rsidR="008023AE" w:rsidRPr="005C0BB2" w:rsidRDefault="008023AE" w:rsidP="006F0450">
            <w:pPr>
              <w:tabs>
                <w:tab w:val="clear" w:pos="454"/>
                <w:tab w:val="left" w:pos="567"/>
              </w:tabs>
              <w:spacing w:line="360" w:lineRule="exact"/>
              <w:ind w:left="567" w:hanging="49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7A4B5D" w:rsidRPr="005C0BB2" w14:paraId="015364E3" w14:textId="77777777" w:rsidTr="007A4B5D">
        <w:tc>
          <w:tcPr>
            <w:tcW w:w="5130" w:type="dxa"/>
            <w:hideMark/>
          </w:tcPr>
          <w:p w14:paraId="6C03BDDB" w14:textId="77777777" w:rsidR="007A4B5D" w:rsidRPr="005C0BB2" w:rsidRDefault="007A4B5D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การถัวเฉลี่ยถ่วงน้ำหนักสถานการณ์</w:t>
            </w:r>
          </w:p>
        </w:tc>
        <w:tc>
          <w:tcPr>
            <w:tcW w:w="2250" w:type="dxa"/>
          </w:tcPr>
          <w:p w14:paraId="5A9E2FFC" w14:textId="73734B15" w:rsidR="007A4B5D" w:rsidRPr="005C0BB2" w:rsidRDefault="007A4B5D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070" w:type="dxa"/>
          </w:tcPr>
          <w:p w14:paraId="01A3BB41" w14:textId="0E2AF407" w:rsidR="007A4B5D" w:rsidRPr="005C0BB2" w:rsidRDefault="007A4B5D" w:rsidP="004813EC">
            <w:pPr>
              <w:spacing w:line="360" w:lineRule="exact"/>
              <w:ind w:right="-22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</w:tr>
    </w:tbl>
    <w:p w14:paraId="77521BC0" w14:textId="77777777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19E22420" w14:textId="1B596281" w:rsidR="003827FA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 w:rsidR="009A79B7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="009A79B7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</w:t>
      </w:r>
      <w:r w:rsidR="00C84B4A"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ยังมีแนวทางในการพิจารณาเพิ่มเติมจากการบริหารจัดการ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(Management Overlay)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503BD10D" w14:textId="77777777" w:rsidR="009A79B7" w:rsidRPr="005C0BB2" w:rsidRDefault="009A79B7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4FABDCE" w14:textId="76D0BA0A" w:rsidR="007A750B" w:rsidRPr="005C0BB2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22502ECD" w14:textId="77777777" w:rsidR="007A750B" w:rsidRPr="005C0BB2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03354" w14:textId="1A079432" w:rsidR="007A750B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</w:t>
      </w:r>
      <w:r w:rsidR="0035793F">
        <w:rPr>
          <w:rFonts w:asciiTheme="majorBidi" w:hAnsiTheme="majorBidi" w:cstheme="majorBidi" w:hint="cs"/>
          <w:sz w:val="28"/>
          <w:szCs w:val="28"/>
          <w:cs/>
        </w:rPr>
        <w:t xml:space="preserve">ลูกหนี้ตามสัญญาเช่าซื้อ </w:t>
      </w:r>
      <w:r w:rsidR="004A75D9" w:rsidRPr="005C0BB2">
        <w:rPr>
          <w:rFonts w:asciiTheme="majorBidi" w:hAnsiTheme="majorBidi" w:cstheme="majorBidi"/>
          <w:sz w:val="28"/>
          <w:szCs w:val="28"/>
          <w:cs/>
        </w:rPr>
        <w:t>เงินให้กู้ยืมและ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4A75D9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กลุ่มบริษัทได้ลดความเสี่ยงดังกล่าวโดยทำให้แน่ใจว่าดอกเบี้ยที่เกิดจาก</w:t>
      </w:r>
      <w:r w:rsidR="00BA4691">
        <w:rPr>
          <w:rFonts w:asciiTheme="majorBidi" w:hAnsiTheme="majorBidi" w:cstheme="majorBidi"/>
          <w:sz w:val="28"/>
          <w:szCs w:val="28"/>
        </w:rPr>
        <w:br/>
      </w:r>
      <w:r w:rsidR="0059740B">
        <w:rPr>
          <w:rFonts w:asciiTheme="majorBidi" w:hAnsiTheme="majorBidi" w:cstheme="majorBidi" w:hint="cs"/>
          <w:sz w:val="28"/>
          <w:szCs w:val="28"/>
          <w:cs/>
        </w:rPr>
        <w:t xml:space="preserve">ลูกหนี้ตามสัญญาเช่าซื้อ </w:t>
      </w:r>
      <w:r w:rsidR="008D7399" w:rsidRPr="005C0BB2">
        <w:rPr>
          <w:rFonts w:asciiTheme="majorBidi" w:hAnsiTheme="majorBidi" w:cstheme="majorBidi"/>
          <w:sz w:val="28"/>
          <w:szCs w:val="28"/>
          <w:cs/>
        </w:rPr>
        <w:t>เงินให้กู้ยืมและ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เงินกู้ยืมส่วนใหญ่มีอัตราคงที่</w:t>
      </w:r>
    </w:p>
    <w:p w14:paraId="36B8F453" w14:textId="7081E12D" w:rsidR="009A79B7" w:rsidRPr="009A79B7" w:rsidRDefault="009A79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94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4"/>
        <w:gridCol w:w="1238"/>
        <w:gridCol w:w="265"/>
        <w:gridCol w:w="1239"/>
        <w:gridCol w:w="265"/>
        <w:gridCol w:w="1238"/>
        <w:gridCol w:w="265"/>
        <w:gridCol w:w="1240"/>
      </w:tblGrid>
      <w:tr w:rsidR="001917B4" w:rsidRPr="008B7B1A" w14:paraId="3758D28D" w14:textId="77777777" w:rsidTr="00D01A4C">
        <w:trPr>
          <w:trHeight w:val="216"/>
          <w:tblHeader/>
        </w:trPr>
        <w:tc>
          <w:tcPr>
            <w:tcW w:w="3644" w:type="dxa"/>
          </w:tcPr>
          <w:p w14:paraId="2436C324" w14:textId="4199A1F5" w:rsidR="001917B4" w:rsidRPr="009A79B7" w:rsidRDefault="001917B4" w:rsidP="001917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42" w:type="dxa"/>
            <w:gridSpan w:val="3"/>
          </w:tcPr>
          <w:p w14:paraId="7C8704FD" w14:textId="012B7603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2D7618F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14:paraId="79CC8D62" w14:textId="69172212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7B4" w:rsidRPr="008B7B1A" w14:paraId="5B2032C1" w14:textId="77777777" w:rsidTr="00D01A4C">
        <w:trPr>
          <w:trHeight w:val="216"/>
          <w:tblHeader/>
        </w:trPr>
        <w:tc>
          <w:tcPr>
            <w:tcW w:w="3644" w:type="dxa"/>
          </w:tcPr>
          <w:p w14:paraId="0C5DEECF" w14:textId="4763D5BD" w:rsidR="001917B4" w:rsidRPr="008B7B1A" w:rsidRDefault="001917B4" w:rsidP="001917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ั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นที่ </w:t>
            </w:r>
            <w:r w:rsidRPr="009A79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8" w:type="dxa"/>
          </w:tcPr>
          <w:p w14:paraId="0A9F3B31" w14:textId="32F994C3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5" w:type="dxa"/>
          </w:tcPr>
          <w:p w14:paraId="19AE7EED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647FF72" w14:textId="3B8F9CE8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</w:tcPr>
          <w:p w14:paraId="231F9ED8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F1D8390" w14:textId="566FF7D9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5" w:type="dxa"/>
          </w:tcPr>
          <w:p w14:paraId="7A4CDC8A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1B580EF" w14:textId="31E44FDE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917B4" w:rsidRPr="008B7B1A" w14:paraId="10AF263C" w14:textId="77777777" w:rsidTr="00D01A4C">
        <w:trPr>
          <w:trHeight w:val="216"/>
          <w:tblHeader/>
        </w:trPr>
        <w:tc>
          <w:tcPr>
            <w:tcW w:w="3644" w:type="dxa"/>
          </w:tcPr>
          <w:p w14:paraId="4205B448" w14:textId="77777777" w:rsidR="001917B4" w:rsidRPr="008B7B1A" w:rsidRDefault="001917B4" w:rsidP="001917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50" w:type="dxa"/>
            <w:gridSpan w:val="7"/>
          </w:tcPr>
          <w:p w14:paraId="1CE823B9" w14:textId="3FA4FBE0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17B4" w:rsidRPr="008B7B1A" w14:paraId="58DB7CB0" w14:textId="77777777" w:rsidTr="00D01A4C">
        <w:trPr>
          <w:trHeight w:val="216"/>
        </w:trPr>
        <w:tc>
          <w:tcPr>
            <w:tcW w:w="3644" w:type="dxa"/>
          </w:tcPr>
          <w:p w14:paraId="088EC35F" w14:textId="40EDB8B6" w:rsidR="001917B4" w:rsidRPr="001917B4" w:rsidRDefault="001917B4" w:rsidP="001917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17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38" w:type="dxa"/>
          </w:tcPr>
          <w:p w14:paraId="67E9CD94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F809E34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1F8E5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1F65864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2A996B8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F07F900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FE82B8D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7B4" w:rsidRPr="008B7B1A" w14:paraId="7EA8066A" w14:textId="77777777" w:rsidTr="00D01A4C">
        <w:trPr>
          <w:trHeight w:val="216"/>
        </w:trPr>
        <w:tc>
          <w:tcPr>
            <w:tcW w:w="3644" w:type="dxa"/>
          </w:tcPr>
          <w:p w14:paraId="5E347777" w14:textId="71B054F5" w:rsidR="001917B4" w:rsidRPr="008B7B1A" w:rsidRDefault="001917B4" w:rsidP="001917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38" w:type="dxa"/>
          </w:tcPr>
          <w:p w14:paraId="1DD804F9" w14:textId="43393C17" w:rsidR="001917B4" w:rsidRPr="008B7B1A" w:rsidRDefault="00E40EAE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1,357,</w:t>
            </w:r>
            <w:r w:rsidR="00012E40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65" w:type="dxa"/>
          </w:tcPr>
          <w:p w14:paraId="034377C9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571DC1" w14:textId="3313D201" w:rsidR="001917B4" w:rsidRPr="008B7B1A" w:rsidRDefault="00E40EAE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1,260,</w:t>
            </w:r>
            <w:r w:rsidR="00012E40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65" w:type="dxa"/>
          </w:tcPr>
          <w:p w14:paraId="7F1D56BE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395C1DE" w14:textId="15FA66FF" w:rsidR="001917B4" w:rsidRPr="008B7B1A" w:rsidRDefault="00E40EAE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1,289,</w:t>
            </w:r>
            <w:r w:rsidR="00012E40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65" w:type="dxa"/>
          </w:tcPr>
          <w:p w14:paraId="433B2B74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FFED7C2" w14:textId="02A95C2C" w:rsidR="001917B4" w:rsidRPr="008B7B1A" w:rsidRDefault="00E40EAE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1,252,</w:t>
            </w:r>
            <w:r w:rsidR="00012E4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1917B4" w:rsidRPr="008B7B1A" w14:paraId="5B0A22E0" w14:textId="77777777" w:rsidTr="00D01A4C">
        <w:trPr>
          <w:trHeight w:val="216"/>
        </w:trPr>
        <w:tc>
          <w:tcPr>
            <w:tcW w:w="3644" w:type="dxa"/>
          </w:tcPr>
          <w:p w14:paraId="6D019D06" w14:textId="044337FA" w:rsidR="001917B4" w:rsidRPr="008B7B1A" w:rsidRDefault="001917B4" w:rsidP="001917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1F1DE98" w14:textId="6EE9667C" w:rsidR="001917B4" w:rsidRPr="008B7B1A" w:rsidRDefault="0098748B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0EAE">
              <w:rPr>
                <w:rFonts w:asciiTheme="majorBidi" w:hAnsiTheme="majorBidi" w:cstheme="majorBidi"/>
                <w:sz w:val="28"/>
                <w:szCs w:val="28"/>
              </w:rPr>
              <w:t>265,76</w:t>
            </w:r>
            <w:r w:rsidR="000F2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66F57151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1091341" w14:textId="3CA2BB8A" w:rsidR="001917B4" w:rsidRPr="008B7B1A" w:rsidRDefault="0098748B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0EAE">
              <w:rPr>
                <w:rFonts w:asciiTheme="majorBidi" w:hAnsiTheme="majorBidi" w:cstheme="majorBidi"/>
                <w:sz w:val="28"/>
                <w:szCs w:val="28"/>
              </w:rPr>
              <w:t>412,250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043494DC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03F734B" w14:textId="2D6BBEF5" w:rsidR="001917B4" w:rsidRPr="008B7B1A" w:rsidRDefault="0098748B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0EAE">
              <w:rPr>
                <w:rFonts w:asciiTheme="majorBidi" w:hAnsiTheme="majorBidi" w:cstheme="majorBidi"/>
                <w:sz w:val="28"/>
                <w:szCs w:val="28"/>
              </w:rPr>
              <w:t>269,76</w:t>
            </w:r>
            <w:r w:rsidR="000F2E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4D36E700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E48D46C" w14:textId="0FE03C91" w:rsidR="001917B4" w:rsidRPr="008B7B1A" w:rsidRDefault="0098748B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0EAE">
              <w:rPr>
                <w:rFonts w:asciiTheme="majorBidi" w:hAnsiTheme="majorBidi" w:cstheme="majorBidi"/>
                <w:sz w:val="28"/>
                <w:szCs w:val="28"/>
              </w:rPr>
              <w:t>461,750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17B4" w:rsidRPr="008B7B1A" w14:paraId="7CF169F3" w14:textId="77777777" w:rsidTr="00D01A4C">
        <w:trPr>
          <w:trHeight w:val="216"/>
        </w:trPr>
        <w:tc>
          <w:tcPr>
            <w:tcW w:w="3644" w:type="dxa"/>
          </w:tcPr>
          <w:p w14:paraId="3723AA68" w14:textId="77777777" w:rsidR="001917B4" w:rsidRPr="008B7B1A" w:rsidRDefault="001917B4" w:rsidP="001917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E4D2E05" w14:textId="206E575A" w:rsidR="001917B4" w:rsidRPr="00DB4333" w:rsidRDefault="00E40EAE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2E2E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091,</w:t>
            </w:r>
            <w:r w:rsidR="00012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0F2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5" w:type="dxa"/>
          </w:tcPr>
          <w:p w14:paraId="21EB78A5" w14:textId="77777777" w:rsidR="001917B4" w:rsidRPr="00DB4333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1800B1C" w14:textId="71665CB9" w:rsidR="001917B4" w:rsidRPr="00DB4333" w:rsidRDefault="002E2EE5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848,</w:t>
            </w:r>
            <w:r w:rsidR="00012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65" w:type="dxa"/>
          </w:tcPr>
          <w:p w14:paraId="083721B8" w14:textId="77777777" w:rsidR="001917B4" w:rsidRPr="00DB4333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6153C93" w14:textId="4E0812AB" w:rsidR="001917B4" w:rsidRPr="00DB4333" w:rsidRDefault="002E2EE5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1,019,</w:t>
            </w:r>
            <w:r w:rsidR="00012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0F2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5" w:type="dxa"/>
          </w:tcPr>
          <w:p w14:paraId="37C1BE1A" w14:textId="77777777" w:rsidR="001917B4" w:rsidRPr="00DB4333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1EA6B819" w14:textId="4E044642" w:rsidR="001917B4" w:rsidRPr="00DB4333" w:rsidRDefault="002E2EE5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790,</w:t>
            </w:r>
            <w:r w:rsidR="00012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</w:tr>
    </w:tbl>
    <w:p w14:paraId="32C5C87A" w14:textId="77777777" w:rsidR="00626C18" w:rsidRDefault="00626C18"/>
    <w:tbl>
      <w:tblPr>
        <w:tblStyle w:val="TableGrid"/>
        <w:tblW w:w="9419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1241"/>
        <w:gridCol w:w="266"/>
        <w:gridCol w:w="1242"/>
        <w:gridCol w:w="266"/>
        <w:gridCol w:w="1241"/>
        <w:gridCol w:w="266"/>
        <w:gridCol w:w="1243"/>
      </w:tblGrid>
      <w:tr w:rsidR="001917B4" w:rsidRPr="008B7B1A" w14:paraId="0966074E" w14:textId="77777777" w:rsidTr="00262761">
        <w:trPr>
          <w:trHeight w:val="213"/>
          <w:tblHeader/>
        </w:trPr>
        <w:tc>
          <w:tcPr>
            <w:tcW w:w="3654" w:type="dxa"/>
          </w:tcPr>
          <w:p w14:paraId="70224A30" w14:textId="5571D1D6" w:rsidR="001917B4" w:rsidRPr="009A79B7" w:rsidRDefault="001917B4" w:rsidP="001917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749" w:type="dxa"/>
            <w:gridSpan w:val="3"/>
          </w:tcPr>
          <w:p w14:paraId="6E8509F9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0DC7D16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</w:tcPr>
          <w:p w14:paraId="25B77090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7B4" w:rsidRPr="008B7B1A" w14:paraId="4E3DC70B" w14:textId="77777777" w:rsidTr="00262761">
        <w:trPr>
          <w:trHeight w:val="213"/>
          <w:tblHeader/>
        </w:trPr>
        <w:tc>
          <w:tcPr>
            <w:tcW w:w="3654" w:type="dxa"/>
          </w:tcPr>
          <w:p w14:paraId="2A32E2CA" w14:textId="2A874B95" w:rsidR="001917B4" w:rsidRPr="008B7B1A" w:rsidRDefault="001917B4" w:rsidP="001917B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ั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นที่ </w:t>
            </w:r>
            <w:r w:rsidRPr="009A79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1" w:type="dxa"/>
          </w:tcPr>
          <w:p w14:paraId="7D3317FD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2C2C3ABD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7D61D3B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6" w:type="dxa"/>
          </w:tcPr>
          <w:p w14:paraId="2C2C3F98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89077EC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19555A13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A6D4D5C" w14:textId="77777777" w:rsidR="001917B4" w:rsidRPr="008B7B1A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26C18" w:rsidRPr="008B7B1A" w14:paraId="26725879" w14:textId="77777777" w:rsidTr="00D01A4C">
        <w:trPr>
          <w:trHeight w:val="213"/>
          <w:tblHeader/>
        </w:trPr>
        <w:tc>
          <w:tcPr>
            <w:tcW w:w="3654" w:type="dxa"/>
          </w:tcPr>
          <w:p w14:paraId="3309DE51" w14:textId="77777777" w:rsidR="00626C18" w:rsidRPr="008B7B1A" w:rsidRDefault="00626C18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</w:tcPr>
          <w:p w14:paraId="1CA2A3CB" w14:textId="77777777" w:rsidR="00626C18" w:rsidRPr="009A79B7" w:rsidRDefault="00626C1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79B7" w:rsidRPr="008B7B1A" w14:paraId="3A9C2800" w14:textId="77777777" w:rsidTr="00262761">
        <w:trPr>
          <w:trHeight w:val="213"/>
        </w:trPr>
        <w:tc>
          <w:tcPr>
            <w:tcW w:w="3654" w:type="dxa"/>
          </w:tcPr>
          <w:p w14:paraId="23A76853" w14:textId="1D56AE26" w:rsidR="009A79B7" w:rsidRPr="009A79B7" w:rsidRDefault="009A79B7" w:rsidP="009A79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1" w:type="dxa"/>
          </w:tcPr>
          <w:p w14:paraId="6859EE2C" w14:textId="7D6DF4FD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D130CC3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DD7B91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1DA44A3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880EB0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A837E0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B746037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9B7" w:rsidRPr="008B7B1A" w14:paraId="7909CD4C" w14:textId="77777777" w:rsidTr="00262761">
        <w:trPr>
          <w:trHeight w:val="213"/>
        </w:trPr>
        <w:tc>
          <w:tcPr>
            <w:tcW w:w="3654" w:type="dxa"/>
          </w:tcPr>
          <w:p w14:paraId="44844E8D" w14:textId="1BF27B41" w:rsidR="009A79B7" w:rsidRPr="008B7B1A" w:rsidRDefault="009A79B7" w:rsidP="009A79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2C63FAE" w14:textId="544EF6B9" w:rsidR="009A79B7" w:rsidRPr="008B7B1A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0EAE">
              <w:rPr>
                <w:rFonts w:asciiTheme="majorBidi" w:hAnsiTheme="majorBidi" w:cstheme="majorBidi"/>
                <w:sz w:val="28"/>
                <w:szCs w:val="28"/>
              </w:rPr>
              <w:t>418,88</w:t>
            </w:r>
            <w:r w:rsidR="000F2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A85C27D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8830BCD" w14:textId="3AC0CC99" w:rsidR="009A79B7" w:rsidRPr="008B7B1A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4333">
              <w:rPr>
                <w:rFonts w:asciiTheme="majorBidi" w:hAnsiTheme="majorBidi" w:cstheme="majorBidi"/>
                <w:sz w:val="28"/>
                <w:szCs w:val="28"/>
              </w:rPr>
              <w:t>162,875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0668A1E0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716BF26" w14:textId="28A470B0" w:rsidR="009A79B7" w:rsidRPr="008B7B1A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4333">
              <w:rPr>
                <w:rFonts w:asciiTheme="majorBidi" w:hAnsiTheme="majorBidi" w:cstheme="majorBidi"/>
                <w:sz w:val="28"/>
                <w:szCs w:val="28"/>
              </w:rPr>
              <w:t>418,88</w:t>
            </w:r>
            <w:r w:rsidR="000F2E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3EB01E86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58FCF21" w14:textId="3C2504A3" w:rsidR="009A79B7" w:rsidRPr="008B7B1A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4333">
              <w:rPr>
                <w:rFonts w:asciiTheme="majorBidi" w:hAnsiTheme="majorBidi" w:cstheme="majorBidi"/>
                <w:sz w:val="28"/>
                <w:szCs w:val="28"/>
              </w:rPr>
              <w:t>162,875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79B7" w:rsidRPr="008B7B1A" w14:paraId="1D6FDCDE" w14:textId="77777777" w:rsidTr="00262761">
        <w:trPr>
          <w:trHeight w:val="213"/>
        </w:trPr>
        <w:tc>
          <w:tcPr>
            <w:tcW w:w="3654" w:type="dxa"/>
          </w:tcPr>
          <w:p w14:paraId="0FECF105" w14:textId="77777777" w:rsidR="009A79B7" w:rsidRPr="008B7B1A" w:rsidRDefault="009A79B7" w:rsidP="009A79B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FE6FF06" w14:textId="05581540" w:rsidR="009A79B7" w:rsidRPr="00DB4333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4333"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418,88</w:t>
            </w:r>
            <w:r w:rsidR="000F2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BD2311E" w14:textId="77777777" w:rsidR="009A79B7" w:rsidRPr="00DB433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9B31E9F" w14:textId="244E21BC" w:rsidR="009A79B7" w:rsidRPr="00DB4333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4333"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162,875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7AA819F" w14:textId="77777777" w:rsidR="009A79B7" w:rsidRPr="00DB433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33B6BA8" w14:textId="296497B6" w:rsidR="009A79B7" w:rsidRPr="00DB4333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4333"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418,88</w:t>
            </w:r>
            <w:r w:rsidR="000F2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99DDD08" w14:textId="77777777" w:rsidR="009A79B7" w:rsidRPr="00DB4333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353CF2" w14:textId="1DABB9D9" w:rsidR="009A79B7" w:rsidRPr="00DB4333" w:rsidRDefault="00262761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B4333"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162,875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1A8710F" w14:textId="77777777" w:rsidR="009A79B7" w:rsidRPr="00EE1135" w:rsidRDefault="009A79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F2BB81" w14:textId="3DBF3F3B" w:rsidR="00626C18" w:rsidRPr="00D87304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8730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2A1037C7" w14:textId="77777777" w:rsidR="00626C18" w:rsidRPr="00EE1135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38A722" w14:textId="5C0B930B" w:rsidR="00626C18" w:rsidRPr="00D87304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</w:t>
      </w:r>
      <w:r w:rsidR="001917B4" w:rsidRPr="00D87304">
        <w:rPr>
          <w:rFonts w:asciiTheme="majorBidi" w:eastAsia="AngsanaNew" w:hAnsiTheme="majorBidi" w:cstheme="majorBidi"/>
          <w:sz w:val="28"/>
          <w:szCs w:val="28"/>
          <w:cs/>
        </w:rPr>
        <w:br/>
      </w: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>ความเสี่ยงตามการบัญชีการป้องกันความเสี่ยงในมูลค่ายุติธรรม ดังนั้น การเปลี่ย</w:t>
      </w:r>
      <w:r w:rsidR="00A6351F" w:rsidRPr="00D87304">
        <w:rPr>
          <w:rFonts w:asciiTheme="majorBidi" w:eastAsia="AngsanaNew" w:hAnsiTheme="majorBidi" w:cstheme="majorBidi" w:hint="cs"/>
          <w:sz w:val="28"/>
          <w:szCs w:val="28"/>
          <w:cs/>
        </w:rPr>
        <w:t>น</w:t>
      </w: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>แปลงในอัตราดอกเบี้ย ณ วันที่รายงาน</w:t>
      </w:r>
      <w:r w:rsidR="001917B4" w:rsidRPr="00D87304">
        <w:rPr>
          <w:rFonts w:asciiTheme="majorBidi" w:eastAsia="AngsanaNew" w:hAnsiTheme="majorBidi" w:cstheme="majorBidi"/>
          <w:sz w:val="28"/>
          <w:szCs w:val="28"/>
          <w:cs/>
        </w:rPr>
        <w:br/>
      </w: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>ไม่ส่งผลต่อกำไรหรือขาดทุน</w:t>
      </w:r>
    </w:p>
    <w:p w14:paraId="2F89A94E" w14:textId="4F30DF11" w:rsidR="00626C18" w:rsidRPr="00EE1135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0"/>
          <w:szCs w:val="20"/>
        </w:rPr>
      </w:pPr>
    </w:p>
    <w:p w14:paraId="20EA5ED4" w14:textId="603F543E" w:rsidR="00626C18" w:rsidRPr="00D87304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</w:rPr>
      </w:pP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 xml:space="preserve">การเปลี่ยนแปลงของอัตราดอกเบี้ยที่ </w:t>
      </w:r>
      <w:r w:rsidRPr="00D87304">
        <w:rPr>
          <w:rFonts w:asciiTheme="majorBidi" w:eastAsia="AngsanaNew" w:hAnsiTheme="majorBidi" w:cstheme="majorBidi"/>
          <w:sz w:val="28"/>
          <w:szCs w:val="28"/>
        </w:rPr>
        <w:t xml:space="preserve">1% </w:t>
      </w: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 xml:space="preserve">ทำให้เกิดการเพิ่มขึ้นหรือลดลงในส่วนของผู้ถือหุ้นเป็นเงิน </w:t>
      </w:r>
      <w:r w:rsidR="00042B50" w:rsidRPr="00D87304">
        <w:rPr>
          <w:rFonts w:asciiTheme="majorBidi" w:eastAsia="AngsanaNew" w:hAnsiTheme="majorBidi" w:cstheme="majorBidi"/>
          <w:sz w:val="28"/>
          <w:szCs w:val="28"/>
        </w:rPr>
        <w:t>0.36</w:t>
      </w:r>
      <w:r w:rsidRPr="00D87304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 xml:space="preserve">ล้านบาท </w:t>
      </w:r>
      <w:r w:rsidR="00042B50" w:rsidRPr="00D87304">
        <w:rPr>
          <w:rFonts w:asciiTheme="majorBidi" w:eastAsia="AngsanaNew" w:hAnsiTheme="majorBidi" w:cstheme="majorBidi"/>
          <w:sz w:val="28"/>
          <w:szCs w:val="28"/>
        </w:rPr>
        <w:br/>
      </w:r>
      <w:r w:rsidRPr="00D87304">
        <w:rPr>
          <w:rFonts w:asciiTheme="majorBidi" w:eastAsia="AngsanaNew" w:hAnsiTheme="majorBidi" w:cstheme="majorBidi" w:hint="cs"/>
          <w:sz w:val="28"/>
          <w:szCs w:val="28"/>
          <w:cs/>
        </w:rPr>
        <w:t>การวิเคราะห์ข้างต้นสมมติว่าตัวแปรอื่นให้คงที่</w:t>
      </w:r>
    </w:p>
    <w:p w14:paraId="203A6D06" w14:textId="0B8B90EB" w:rsidR="00CE5391" w:rsidRPr="00EE1135" w:rsidRDefault="00CE5391" w:rsidP="00EE1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b/>
          <w:bCs/>
          <w:i/>
          <w:iCs/>
          <w:sz w:val="20"/>
          <w:szCs w:val="20"/>
          <w:cs/>
        </w:rPr>
      </w:pPr>
    </w:p>
    <w:p w14:paraId="5332A22D" w14:textId="29E062C8" w:rsidR="001917B4" w:rsidRPr="00D87304" w:rsidRDefault="001917B4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b/>
          <w:bCs/>
          <w:i/>
          <w:iCs/>
          <w:sz w:val="28"/>
          <w:szCs w:val="28"/>
        </w:rPr>
      </w:pPr>
      <w:r w:rsidRPr="00D87304">
        <w:rPr>
          <w:rFonts w:ascii="Angsana New" w:eastAsia="AngsanaNew" w:hAnsi="Angsana New" w:hint="cs"/>
          <w:b/>
          <w:bCs/>
          <w:i/>
          <w:iCs/>
          <w:sz w:val="28"/>
          <w:szCs w:val="28"/>
          <w:cs/>
        </w:rPr>
        <w:t>การวิเคราะห์</w:t>
      </w:r>
      <w:r w:rsidR="00CE5391" w:rsidRPr="00D87304">
        <w:rPr>
          <w:rFonts w:ascii="Angsana New" w:eastAsia="AngsanaNew" w:hAnsi="Angsana New" w:hint="cs"/>
          <w:b/>
          <w:bCs/>
          <w:i/>
          <w:iCs/>
          <w:sz w:val="28"/>
          <w:szCs w:val="28"/>
          <w:cs/>
        </w:rPr>
        <w:t>ความอ่อนไหวของกระแสเงินสดของเครื่องมือที่มีอัตราดอกเบี้ยผันแปร</w:t>
      </w:r>
    </w:p>
    <w:p w14:paraId="60BC1FBE" w14:textId="2C1AA48D" w:rsidR="00626C18" w:rsidRPr="00EE1135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0"/>
          <w:szCs w:val="20"/>
        </w:rPr>
      </w:pPr>
    </w:p>
    <w:p w14:paraId="1527779D" w14:textId="19EB26A1" w:rsidR="00626C18" w:rsidRPr="00D87304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  <w:r w:rsidRPr="00D87304">
        <w:rPr>
          <w:rFonts w:ascii="Angsana New" w:eastAsia="AngsanaNew" w:hAnsi="Angsana New" w:hint="cs"/>
          <w:sz w:val="28"/>
          <w:szCs w:val="28"/>
          <w:cs/>
        </w:rPr>
        <w:t>การเปลี่ย</w:t>
      </w:r>
      <w:r w:rsidR="00A6351F" w:rsidRPr="00D87304">
        <w:rPr>
          <w:rFonts w:ascii="Angsana New" w:eastAsia="AngsanaNew" w:hAnsi="Angsana New" w:hint="cs"/>
          <w:sz w:val="28"/>
          <w:szCs w:val="28"/>
          <w:cs/>
        </w:rPr>
        <w:t>น</w:t>
      </w:r>
      <w:r w:rsidRPr="00D87304">
        <w:rPr>
          <w:rFonts w:ascii="Angsana New" w:eastAsia="AngsanaNew" w:hAnsi="Angsana New" w:hint="cs"/>
          <w:sz w:val="28"/>
          <w:szCs w:val="28"/>
          <w:cs/>
        </w:rPr>
        <w:t xml:space="preserve">แปลงของอัตราดอกเบี้ยที่ </w:t>
      </w:r>
      <w:r w:rsidRPr="00D87304">
        <w:rPr>
          <w:rFonts w:ascii="Angsana New" w:eastAsia="AngsanaNew" w:hAnsi="Angsana New" w:hint="cs"/>
          <w:sz w:val="28"/>
          <w:szCs w:val="28"/>
        </w:rPr>
        <w:t>1%</w:t>
      </w:r>
      <w:r w:rsidRPr="00D87304">
        <w:rPr>
          <w:rFonts w:ascii="Angsana New" w:eastAsia="AngsanaNew" w:hAnsi="Angsana New" w:hint="cs"/>
          <w:sz w:val="28"/>
          <w:szCs w:val="28"/>
          <w:cs/>
        </w:rPr>
        <w:t xml:space="preserve"> ซึ่งเป็นไปได้อย่างสมเหตุสมผล ณ วันที่รายงาน ทำให้เกิดการเพิ่มขึ้นหรือลดลง</w:t>
      </w:r>
      <w:r w:rsidR="00CE5391" w:rsidRPr="00D87304">
        <w:rPr>
          <w:rFonts w:ascii="Angsana New" w:eastAsia="AngsanaNew" w:hAnsi="Angsana New" w:hint="cs"/>
          <w:sz w:val="28"/>
          <w:szCs w:val="28"/>
          <w:cs/>
        </w:rPr>
        <w:br/>
      </w:r>
      <w:r w:rsidRPr="00D87304">
        <w:rPr>
          <w:rFonts w:ascii="Angsana New" w:eastAsia="AngsanaNew" w:hAnsi="Angsana New" w:hint="cs"/>
          <w:sz w:val="28"/>
          <w:szCs w:val="28"/>
          <w:cs/>
        </w:rPr>
        <w:t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</w:t>
      </w:r>
      <w:r w:rsidR="00CE5391" w:rsidRPr="00D87304">
        <w:rPr>
          <w:rFonts w:ascii="Angsana New" w:eastAsia="AngsanaNew" w:hAnsi="Angsana New" w:hint="cs"/>
          <w:sz w:val="28"/>
          <w:szCs w:val="28"/>
          <w:cs/>
        </w:rPr>
        <w:br/>
      </w:r>
      <w:r w:rsidRPr="00D87304">
        <w:rPr>
          <w:rFonts w:ascii="Angsana New" w:eastAsia="AngsanaNew" w:hAnsi="Angsana New" w:hint="cs"/>
          <w:sz w:val="28"/>
          <w:szCs w:val="28"/>
          <w:cs/>
        </w:rPr>
        <w:t>ตัวแปรอื่นมีค่าคงที่</w:t>
      </w:r>
    </w:p>
    <w:p w14:paraId="5A2CB8B2" w14:textId="00B67223" w:rsidR="00626C18" w:rsidRPr="00EE1135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0"/>
          <w:szCs w:val="20"/>
        </w:rPr>
      </w:pPr>
    </w:p>
    <w:tbl>
      <w:tblPr>
        <w:tblStyle w:val="TableGrid"/>
        <w:tblW w:w="93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4"/>
        <w:gridCol w:w="1235"/>
        <w:gridCol w:w="264"/>
        <w:gridCol w:w="1236"/>
        <w:gridCol w:w="264"/>
        <w:gridCol w:w="1235"/>
        <w:gridCol w:w="264"/>
        <w:gridCol w:w="1236"/>
      </w:tblGrid>
      <w:tr w:rsidR="00626C18" w:rsidRPr="00EE1135" w14:paraId="1EA86B09" w14:textId="77777777" w:rsidTr="00D01A4C">
        <w:trPr>
          <w:trHeight w:val="254"/>
          <w:tblHeader/>
        </w:trPr>
        <w:tc>
          <w:tcPr>
            <w:tcW w:w="3634" w:type="dxa"/>
          </w:tcPr>
          <w:p w14:paraId="67522C33" w14:textId="77777777" w:rsidR="00626C18" w:rsidRPr="00EE1135" w:rsidRDefault="00626C18" w:rsidP="00626C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734" w:type="dxa"/>
            <w:gridSpan w:val="7"/>
          </w:tcPr>
          <w:p w14:paraId="7076F52B" w14:textId="69E8F918" w:rsidR="00626C18" w:rsidRPr="00EE1135" w:rsidRDefault="00626C1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11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58265F" w:rsidRPr="00EE113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E5391" w:rsidRPr="00EE1135" w14:paraId="39EE820F" w14:textId="77777777" w:rsidTr="00D01A4C">
        <w:trPr>
          <w:trHeight w:val="254"/>
          <w:tblHeader/>
        </w:trPr>
        <w:tc>
          <w:tcPr>
            <w:tcW w:w="3634" w:type="dxa"/>
          </w:tcPr>
          <w:p w14:paraId="3E1EE7D9" w14:textId="3DAA9C23" w:rsidR="00CE5391" w:rsidRPr="00EE1135" w:rsidRDefault="00CE5391" w:rsidP="00626C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35" w:type="dxa"/>
            <w:gridSpan w:val="3"/>
          </w:tcPr>
          <w:p w14:paraId="4BE1C3C9" w14:textId="0F6261D8" w:rsidR="00CE5391" w:rsidRPr="00EE1135" w:rsidRDefault="00CE5391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64" w:type="dxa"/>
          </w:tcPr>
          <w:p w14:paraId="2F20DF72" w14:textId="77777777" w:rsidR="00CE5391" w:rsidRPr="00EE1135" w:rsidRDefault="00CE5391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5" w:type="dxa"/>
            <w:gridSpan w:val="3"/>
          </w:tcPr>
          <w:p w14:paraId="348A5513" w14:textId="526B4446" w:rsidR="00CE5391" w:rsidRPr="00EE1135" w:rsidRDefault="00CE5391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ส่วนของผู้ถือหุ้นสุทธิจากภาษี</w:t>
            </w:r>
          </w:p>
        </w:tc>
      </w:tr>
      <w:tr w:rsidR="00A6351F" w:rsidRPr="00EE1135" w14:paraId="39296663" w14:textId="77777777" w:rsidTr="00D01A4C">
        <w:trPr>
          <w:trHeight w:val="254"/>
          <w:tblHeader/>
        </w:trPr>
        <w:tc>
          <w:tcPr>
            <w:tcW w:w="3634" w:type="dxa"/>
          </w:tcPr>
          <w:p w14:paraId="2418B236" w14:textId="77777777" w:rsidR="00A6351F" w:rsidRPr="00EE1135" w:rsidRDefault="00A6351F" w:rsidP="00A6351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6B8EF7ED" w14:textId="4462F9DF" w:rsidR="00A6351F" w:rsidRPr="00EE1135" w:rsidRDefault="00A6351F" w:rsidP="00A6351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E11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E11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E11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E11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235" w:type="dxa"/>
          </w:tcPr>
          <w:p w14:paraId="66CA2526" w14:textId="5E4562B1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อัตราดอกเบี้ยเพิ่มขึ้น </w:t>
            </w:r>
            <w:r w:rsidRPr="00EE1135">
              <w:rPr>
                <w:rFonts w:ascii="Angsana New" w:hAnsi="Angsana New" w:hint="cs"/>
                <w:sz w:val="26"/>
                <w:szCs w:val="26"/>
              </w:rPr>
              <w:t>1%</w:t>
            </w:r>
          </w:p>
        </w:tc>
        <w:tc>
          <w:tcPr>
            <w:tcW w:w="264" w:type="dxa"/>
          </w:tcPr>
          <w:p w14:paraId="74000BED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0D67D3B" w14:textId="26E8133E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อัตราดอกเบี้ยลดลง </w:t>
            </w:r>
            <w:r w:rsidRPr="00EE1135">
              <w:rPr>
                <w:rFonts w:ascii="Angsana New" w:hAnsi="Angsana New" w:hint="cs"/>
                <w:sz w:val="26"/>
                <w:szCs w:val="26"/>
              </w:rPr>
              <w:t>1%</w:t>
            </w:r>
          </w:p>
        </w:tc>
        <w:tc>
          <w:tcPr>
            <w:tcW w:w="264" w:type="dxa"/>
          </w:tcPr>
          <w:p w14:paraId="7F8F1D44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062BBEE" w14:textId="3036FD6D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อัตราดอกเบี้ยเพิ่มขึ้น </w:t>
            </w:r>
            <w:r w:rsidRPr="00EE1135">
              <w:rPr>
                <w:rFonts w:ascii="Angsana New" w:hAnsi="Angsana New" w:hint="cs"/>
                <w:sz w:val="26"/>
                <w:szCs w:val="26"/>
              </w:rPr>
              <w:t>1%</w:t>
            </w:r>
          </w:p>
        </w:tc>
        <w:tc>
          <w:tcPr>
            <w:tcW w:w="264" w:type="dxa"/>
          </w:tcPr>
          <w:p w14:paraId="56D0679C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423B6D3" w14:textId="48A51883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อัตราดอกเบี้ยลดลง </w:t>
            </w:r>
            <w:r w:rsidRPr="00EE1135">
              <w:rPr>
                <w:rFonts w:ascii="Angsana New" w:hAnsi="Angsana New" w:hint="cs"/>
                <w:sz w:val="26"/>
                <w:szCs w:val="26"/>
              </w:rPr>
              <w:t>1%</w:t>
            </w:r>
          </w:p>
        </w:tc>
      </w:tr>
      <w:tr w:rsidR="00A6351F" w:rsidRPr="00EE1135" w14:paraId="7E829E74" w14:textId="77777777" w:rsidTr="00D01A4C">
        <w:trPr>
          <w:trHeight w:val="254"/>
          <w:tblHeader/>
        </w:trPr>
        <w:tc>
          <w:tcPr>
            <w:tcW w:w="3634" w:type="dxa"/>
          </w:tcPr>
          <w:p w14:paraId="0E005038" w14:textId="77777777" w:rsidR="00A6351F" w:rsidRPr="00EE1135" w:rsidRDefault="00A6351F" w:rsidP="00A6351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34" w:type="dxa"/>
            <w:gridSpan w:val="7"/>
          </w:tcPr>
          <w:p w14:paraId="3D1234DC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E113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6351F" w:rsidRPr="00EE1135" w14:paraId="529CE21D" w14:textId="77777777" w:rsidTr="00D01A4C">
        <w:trPr>
          <w:trHeight w:val="254"/>
        </w:trPr>
        <w:tc>
          <w:tcPr>
            <w:tcW w:w="3634" w:type="dxa"/>
          </w:tcPr>
          <w:p w14:paraId="7405D3BB" w14:textId="3C444084" w:rsidR="00A6351F" w:rsidRPr="00EE1135" w:rsidRDefault="00A6351F" w:rsidP="00A6351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E1135">
              <w:rPr>
                <w:rFonts w:ascii="Angsana New" w:hAnsi="Angsana New" w:hint="cs"/>
                <w:sz w:val="26"/>
                <w:szCs w:val="26"/>
                <w:cs/>
              </w:rPr>
              <w:t>ความอ่อนไหวของกระแสเงินสด</w:t>
            </w:r>
            <w:r w:rsidR="00342F3A" w:rsidRPr="00EE113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35" w:type="dxa"/>
          </w:tcPr>
          <w:p w14:paraId="1E98960F" w14:textId="443191E1" w:rsidR="00A6351F" w:rsidRPr="00EE1135" w:rsidRDefault="003D3B27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EE1135">
              <w:rPr>
                <w:rFonts w:ascii="Angsana New" w:hAnsi="Angsana New"/>
                <w:sz w:val="26"/>
                <w:szCs w:val="26"/>
              </w:rPr>
              <w:t>(</w:t>
            </w:r>
            <w:r w:rsidR="0058265F" w:rsidRPr="00EE1135">
              <w:rPr>
                <w:rFonts w:ascii="Angsana New" w:hAnsi="Angsana New"/>
                <w:sz w:val="26"/>
                <w:szCs w:val="26"/>
              </w:rPr>
              <w:t>7,112</w:t>
            </w:r>
            <w:r w:rsidRPr="00EE11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</w:tcPr>
          <w:p w14:paraId="5EC1914B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2EFCDE7" w14:textId="382F328F" w:rsidR="00A6351F" w:rsidRPr="00EE1135" w:rsidRDefault="0058265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EE1135">
              <w:rPr>
                <w:rFonts w:ascii="Angsana New" w:hAnsi="Angsana New"/>
                <w:sz w:val="26"/>
                <w:szCs w:val="26"/>
              </w:rPr>
              <w:t>7,096</w:t>
            </w:r>
          </w:p>
        </w:tc>
        <w:tc>
          <w:tcPr>
            <w:tcW w:w="264" w:type="dxa"/>
          </w:tcPr>
          <w:p w14:paraId="04BAE0BA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04BEFD4" w14:textId="4C21D218" w:rsidR="00A6351F" w:rsidRPr="00EE1135" w:rsidRDefault="003D3B27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EE1135">
              <w:rPr>
                <w:rFonts w:ascii="Angsana New" w:hAnsi="Angsana New"/>
                <w:sz w:val="26"/>
                <w:szCs w:val="26"/>
              </w:rPr>
              <w:t>(</w:t>
            </w:r>
            <w:r w:rsidR="0058265F" w:rsidRPr="00EE1135">
              <w:rPr>
                <w:rFonts w:ascii="Angsana New" w:hAnsi="Angsana New"/>
                <w:sz w:val="26"/>
                <w:szCs w:val="26"/>
              </w:rPr>
              <w:t>5,689</w:t>
            </w:r>
            <w:r w:rsidRPr="00EE11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</w:tcPr>
          <w:p w14:paraId="4C3C4A98" w14:textId="77777777" w:rsidR="00A6351F" w:rsidRPr="00EE1135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00673FF" w14:textId="4EF2BC5C" w:rsidR="00A6351F" w:rsidRPr="00EE1135" w:rsidRDefault="0058265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EE1135">
              <w:rPr>
                <w:rFonts w:ascii="Angsana New" w:hAnsi="Angsana New"/>
                <w:sz w:val="26"/>
                <w:szCs w:val="26"/>
              </w:rPr>
              <w:t>5,677</w:t>
            </w:r>
          </w:p>
        </w:tc>
      </w:tr>
    </w:tbl>
    <w:p w14:paraId="5EFF1742" w14:textId="77777777" w:rsidR="00F415D8" w:rsidRPr="00EE1135" w:rsidRDefault="00F415D8" w:rsidP="00F41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0"/>
          <w:szCs w:val="20"/>
        </w:rPr>
      </w:pPr>
    </w:p>
    <w:p w14:paraId="68C44E5C" w14:textId="05B1B983" w:rsidR="00120752" w:rsidRDefault="00F415D8" w:rsidP="00F41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  <w:r w:rsidRPr="00D87304">
        <w:rPr>
          <w:rFonts w:ascii="Angsana New" w:eastAsia="AngsanaNew" w:hAnsi="Angsana New" w:hint="cs"/>
          <w:sz w:val="28"/>
          <w:szCs w:val="28"/>
          <w:cs/>
        </w:rPr>
        <w:t>กลุ่มบริษัทคาดว่า ผลกระทบจากความอ่อนไหวของกระแสเงินสดรับไม่มีสาระสำคัญ</w:t>
      </w:r>
    </w:p>
    <w:p w14:paraId="0E269934" w14:textId="77777777" w:rsidR="00EE1135" w:rsidRPr="00EE1135" w:rsidRDefault="00EE1135" w:rsidP="00F41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0"/>
          <w:szCs w:val="20"/>
          <w:cs/>
        </w:rPr>
      </w:pPr>
    </w:p>
    <w:p w14:paraId="6615B816" w14:textId="461EE024" w:rsidR="00C56ADE" w:rsidRPr="00CE5391" w:rsidRDefault="00C56ADE" w:rsidP="00C5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E539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6A43FEBA" w14:textId="06E1BEB6" w:rsidR="00C56ADE" w:rsidRPr="00D87304" w:rsidRDefault="00C56ADE" w:rsidP="00C5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CE6DE32" w14:textId="664E3293" w:rsidR="008633AC" w:rsidRPr="00CE5391" w:rsidRDefault="008633AC" w:rsidP="00863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  <w:r w:rsidRPr="00CE5391">
        <w:rPr>
          <w:rFonts w:ascii="Angsana New" w:eastAsia="AngsanaNew" w:hAnsi="Angsana New" w:hint="cs"/>
          <w:sz w:val="28"/>
          <w:szCs w:val="28"/>
          <w:cs/>
        </w:rPr>
        <w:t>ความเสี่ยงด้านสภาพคล่อง คือ ความเสี่ยงที่</w:t>
      </w:r>
      <w:r w:rsidR="00995EAC" w:rsidRPr="00CE5391">
        <w:rPr>
          <w:rFonts w:ascii="Angsana New" w:eastAsia="AngsanaNew" w:hAnsi="Angsana New" w:hint="cs"/>
          <w:sz w:val="28"/>
          <w:szCs w:val="28"/>
          <w:cs/>
        </w:rPr>
        <w:t>กลุ่ม</w:t>
      </w:r>
      <w:r w:rsidRPr="00CE5391">
        <w:rPr>
          <w:rFonts w:ascii="Angsana New" w:eastAsia="AngsanaNew" w:hAnsi="Angsana New" w:hint="cs"/>
          <w:sz w:val="28"/>
          <w:szCs w:val="28"/>
          <w:cs/>
        </w:rPr>
        <w:t>บริษัทไม่สามารถปฏิบัติตามภาระผูกพันเมื่อครบกำหนด เนื่องจาก</w:t>
      </w:r>
      <w:r w:rsidRPr="00CE5391">
        <w:rPr>
          <w:rFonts w:ascii="Angsana New" w:eastAsia="AngsanaNew" w:hAnsi="Angsana New" w:hint="cs"/>
          <w:sz w:val="28"/>
          <w:szCs w:val="28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="00995EAC" w:rsidRPr="00CE5391">
        <w:rPr>
          <w:rFonts w:ascii="Angsana New" w:eastAsia="AngsanaNew" w:hAnsi="Angsana New" w:hint="cs"/>
          <w:sz w:val="28"/>
          <w:szCs w:val="28"/>
          <w:cs/>
        </w:rPr>
        <w:t>กลุ่มบริษัท</w:t>
      </w:r>
    </w:p>
    <w:p w14:paraId="7CB1A50E" w14:textId="77777777" w:rsidR="00626C18" w:rsidRPr="00CE5391" w:rsidRDefault="00C56ADE" w:rsidP="009A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CE5391">
        <w:rPr>
          <w:rFonts w:ascii="Angsana New" w:hAnsi="Angsana New" w:hint="cs"/>
          <w:sz w:val="28"/>
          <w:szCs w:val="28"/>
          <w:cs/>
        </w:rPr>
        <w:lastRenderedPageBreak/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290447C" w14:textId="4DFF1788" w:rsidR="00CE5391" w:rsidRPr="00D87304" w:rsidRDefault="00CE5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66E30A4" w14:textId="6C21AA54" w:rsidR="00536FB9" w:rsidRPr="00CE5391" w:rsidRDefault="009243C3" w:rsidP="0092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CE539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E5391">
        <w:rPr>
          <w:rFonts w:ascii="Angsana New" w:hAnsi="Angsana New" w:hint="cs"/>
          <w:sz w:val="28"/>
          <w:szCs w:val="28"/>
        </w:rPr>
        <w:t>31</w:t>
      </w:r>
      <w:r w:rsidRPr="00CE539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CE5391">
        <w:rPr>
          <w:rFonts w:ascii="Angsana New" w:hAnsi="Angsana New" w:hint="cs"/>
          <w:sz w:val="28"/>
          <w:szCs w:val="28"/>
        </w:rPr>
        <w:t xml:space="preserve">2563 </w:t>
      </w:r>
      <w:r w:rsidRPr="00CE5391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สินทรัพย์และหนี้สินทางการเงินของกลุ่มบริษัทได้ถูกจำแนกตามระยะเวลา</w:t>
      </w:r>
      <w:r w:rsidR="00626C18" w:rsidRPr="00CE5391">
        <w:rPr>
          <w:rFonts w:ascii="Angsana New" w:hAnsi="Angsana New" w:hint="cs"/>
          <w:sz w:val="28"/>
          <w:szCs w:val="28"/>
          <w:cs/>
        </w:rPr>
        <w:t>การ</w:t>
      </w:r>
      <w:r w:rsidRPr="00CE5391">
        <w:rPr>
          <w:rFonts w:ascii="Angsana New" w:hAnsi="Angsana New" w:hint="cs"/>
          <w:sz w:val="28"/>
          <w:szCs w:val="28"/>
          <w:cs/>
        </w:rPr>
        <w:t>ครบกำหนด</w:t>
      </w:r>
      <w:r w:rsidR="00626C18" w:rsidRPr="00CE5391">
        <w:rPr>
          <w:rFonts w:ascii="Angsana New" w:hAnsi="Angsana New" w:hint="cs"/>
          <w:sz w:val="28"/>
          <w:szCs w:val="28"/>
          <w:cs/>
        </w:rPr>
        <w:t>คงเหลือตาม</w:t>
      </w:r>
      <w:r w:rsidRPr="00CE5391">
        <w:rPr>
          <w:rFonts w:ascii="Angsana New" w:hAnsi="Angsana New" w:hint="cs"/>
          <w:sz w:val="28"/>
          <w:szCs w:val="28"/>
          <w:cs/>
        </w:rPr>
        <w:t>สัญญา</w:t>
      </w:r>
      <w:r w:rsidR="00626C18" w:rsidRPr="00CE5391">
        <w:rPr>
          <w:rFonts w:ascii="Angsana New" w:hAnsi="Angsana New" w:hint="cs"/>
          <w:sz w:val="28"/>
          <w:szCs w:val="28"/>
          <w:cs/>
        </w:rPr>
        <w:t xml:space="preserve"> โดยจำนวนเงินเป็นจำนวนขั้นต้นซึ่งไม่ได้คิดลด</w:t>
      </w:r>
      <w:r w:rsidRPr="00CE5391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p w14:paraId="7746BA62" w14:textId="77777777" w:rsidR="000E3FD0" w:rsidRPr="007F7476" w:rsidRDefault="000E3FD0" w:rsidP="0092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407" w:type="dxa"/>
        <w:tblInd w:w="369" w:type="dxa"/>
        <w:tblLook w:val="04A0" w:firstRow="1" w:lastRow="0" w:firstColumn="1" w:lastColumn="0" w:noHBand="0" w:noVBand="1"/>
      </w:tblPr>
      <w:tblGrid>
        <w:gridCol w:w="3177"/>
        <w:gridCol w:w="1042"/>
        <w:gridCol w:w="1042"/>
        <w:gridCol w:w="1095"/>
        <w:gridCol w:w="1042"/>
        <w:gridCol w:w="959"/>
        <w:gridCol w:w="1050"/>
      </w:tblGrid>
      <w:tr w:rsidR="005555B3" w:rsidRPr="005C0BB2" w14:paraId="4ADD588C" w14:textId="77777777" w:rsidTr="00EE1135">
        <w:trPr>
          <w:trHeight w:val="218"/>
          <w:tblHeader/>
        </w:trPr>
        <w:tc>
          <w:tcPr>
            <w:tcW w:w="3177" w:type="dxa"/>
            <w:shd w:val="clear" w:color="auto" w:fill="auto"/>
          </w:tcPr>
          <w:p w14:paraId="0A060FA8" w14:textId="5FB7DAA4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0" w:type="dxa"/>
            <w:gridSpan w:val="6"/>
          </w:tcPr>
          <w:p w14:paraId="3423576A" w14:textId="2B4B9D78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55B3" w:rsidRPr="005C0BB2" w14:paraId="0D5B3261" w14:textId="77777777" w:rsidTr="005555B3">
        <w:trPr>
          <w:trHeight w:val="315"/>
          <w:tblHeader/>
        </w:trPr>
        <w:tc>
          <w:tcPr>
            <w:tcW w:w="3177" w:type="dxa"/>
            <w:shd w:val="clear" w:color="auto" w:fill="auto"/>
          </w:tcPr>
          <w:p w14:paraId="51233324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0" w:type="dxa"/>
            <w:gridSpan w:val="6"/>
            <w:tcBorders>
              <w:bottom w:val="single" w:sz="4" w:space="0" w:color="auto"/>
            </w:tcBorders>
          </w:tcPr>
          <w:p w14:paraId="08DFD0D5" w14:textId="5341886D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5555B3" w:rsidRPr="005C0BB2" w14:paraId="14C05A38" w14:textId="77777777" w:rsidTr="000A6CE8">
        <w:trPr>
          <w:trHeight w:val="42"/>
          <w:tblHeader/>
        </w:trPr>
        <w:tc>
          <w:tcPr>
            <w:tcW w:w="3177" w:type="dxa"/>
            <w:shd w:val="clear" w:color="auto" w:fill="auto"/>
            <w:vAlign w:val="bottom"/>
          </w:tcPr>
          <w:p w14:paraId="69E46EFA" w14:textId="046AD22B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77149E2D" w14:textId="48A7F605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5274B" w14:textId="71482086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2E9F8" w14:textId="390E7B8A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FD6C6AD" w14:textId="31C309B3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DA31" w14:textId="070736F1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80B7" w14:textId="2998D2B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A13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55B3" w:rsidRPr="005C0BB2" w14:paraId="26AB9224" w14:textId="77777777" w:rsidTr="00EE1135">
        <w:trPr>
          <w:trHeight w:val="200"/>
          <w:tblHeader/>
        </w:trPr>
        <w:tc>
          <w:tcPr>
            <w:tcW w:w="3177" w:type="dxa"/>
            <w:shd w:val="clear" w:color="auto" w:fill="auto"/>
          </w:tcPr>
          <w:p w14:paraId="5FF5C16E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0" w:type="dxa"/>
            <w:gridSpan w:val="6"/>
          </w:tcPr>
          <w:p w14:paraId="62B3CC25" w14:textId="78DA9C92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555B3" w:rsidRPr="005C0BB2" w14:paraId="41DFEC29" w14:textId="77777777" w:rsidTr="000A6CE8">
        <w:trPr>
          <w:trHeight w:val="327"/>
        </w:trPr>
        <w:tc>
          <w:tcPr>
            <w:tcW w:w="3177" w:type="dxa"/>
            <w:shd w:val="clear" w:color="auto" w:fill="auto"/>
          </w:tcPr>
          <w:p w14:paraId="6D7D181F" w14:textId="4E733A55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42" w:type="dxa"/>
          </w:tcPr>
          <w:p w14:paraId="7BDE74FA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02724F8" w14:textId="6485CB8B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4204CC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8974200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DCBB14B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A5D8C66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55B3" w:rsidRPr="005C0BB2" w14:paraId="6DB17034" w14:textId="77777777" w:rsidTr="000A6CE8">
        <w:trPr>
          <w:trHeight w:val="315"/>
        </w:trPr>
        <w:tc>
          <w:tcPr>
            <w:tcW w:w="3177" w:type="dxa"/>
            <w:shd w:val="clear" w:color="auto" w:fill="auto"/>
          </w:tcPr>
          <w:p w14:paraId="4673C932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42" w:type="dxa"/>
          </w:tcPr>
          <w:p w14:paraId="0190FB6B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14:paraId="55CF3868" w14:textId="203A8F1C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5" w:type="dxa"/>
            <w:shd w:val="clear" w:color="auto" w:fill="auto"/>
          </w:tcPr>
          <w:p w14:paraId="508255FE" w14:textId="5F344386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DFE0FC" w14:textId="5FABDC6E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6FC713A3" w14:textId="77777777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43494A3A" w14:textId="4EC110BC" w:rsidR="005555B3" w:rsidRPr="005C0BB2" w:rsidRDefault="005555B3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6CE8" w:rsidRPr="005C0BB2" w14:paraId="45DEA71E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2124936B" w14:textId="368D4521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2" w:type="dxa"/>
          </w:tcPr>
          <w:p w14:paraId="41FB227B" w14:textId="27736605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30,83</w:t>
            </w:r>
            <w:r w:rsidR="002459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14:paraId="14BD291F" w14:textId="582E0619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ADA4721" w14:textId="39DE8AA2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DB2207" w14:textId="29794DDB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1BB522B7" w14:textId="10F37F46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050" w:type="dxa"/>
            <w:shd w:val="clear" w:color="auto" w:fill="auto"/>
          </w:tcPr>
          <w:p w14:paraId="0F01747D" w14:textId="66DA3F29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30,96</w:t>
            </w:r>
            <w:r w:rsidR="002459B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A6CE8" w:rsidRPr="005C0BB2" w14:paraId="244A2836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4B2A72A0" w14:textId="53A287C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2" w:type="dxa"/>
          </w:tcPr>
          <w:p w14:paraId="2BBF8F8C" w14:textId="3CF2FCDD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AD1CFEF" w14:textId="63EA714D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340,793</w:t>
            </w:r>
          </w:p>
        </w:tc>
        <w:tc>
          <w:tcPr>
            <w:tcW w:w="1095" w:type="dxa"/>
            <w:shd w:val="clear" w:color="auto" w:fill="auto"/>
          </w:tcPr>
          <w:p w14:paraId="0083B08A" w14:textId="2624D1A8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867,660</w:t>
            </w:r>
          </w:p>
        </w:tc>
        <w:tc>
          <w:tcPr>
            <w:tcW w:w="1042" w:type="dxa"/>
            <w:shd w:val="clear" w:color="auto" w:fill="auto"/>
          </w:tcPr>
          <w:p w14:paraId="58A6DA5F" w14:textId="2544561E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47,035</w:t>
            </w:r>
          </w:p>
        </w:tc>
        <w:tc>
          <w:tcPr>
            <w:tcW w:w="959" w:type="dxa"/>
            <w:shd w:val="clear" w:color="auto" w:fill="auto"/>
          </w:tcPr>
          <w:p w14:paraId="141464AD" w14:textId="49A87279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D67057B" w14:textId="051F9B2A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1,255,488</w:t>
            </w:r>
          </w:p>
        </w:tc>
      </w:tr>
      <w:tr w:rsidR="000A6CE8" w:rsidRPr="005C0BB2" w14:paraId="03CC011E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4BF56214" w14:textId="78AAFEC8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2" w:type="dxa"/>
          </w:tcPr>
          <w:p w14:paraId="71F83A4D" w14:textId="28903D53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B4943A0" w14:textId="0656BF8B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095" w:type="dxa"/>
            <w:shd w:val="clear" w:color="auto" w:fill="auto"/>
          </w:tcPr>
          <w:p w14:paraId="7AB3C782" w14:textId="48FEFDC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1F37F12" w14:textId="795AA3AA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055EADF5" w14:textId="2545B1F0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C44505F" w14:textId="53CA8A2F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</w:tr>
      <w:tr w:rsidR="000A6CE8" w:rsidRPr="005C0BB2" w14:paraId="5F5BBE47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235D9D67" w14:textId="1856101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3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42" w:type="dxa"/>
          </w:tcPr>
          <w:p w14:paraId="1B06498C" w14:textId="17B2F3CD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0A601F2" w14:textId="5AE19462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11F3A2E0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C60353C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1E6FB91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54DA911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CE8" w:rsidRPr="005C0BB2" w14:paraId="2CDC592E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44537CA4" w14:textId="52FD3139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2" w:type="dxa"/>
          </w:tcPr>
          <w:p w14:paraId="4AF54548" w14:textId="4D182A36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676BB5C8" w14:textId="1CF6F85C" w:rsidR="000A6CE8" w:rsidRPr="005C0BB2" w:rsidRDefault="00A61A6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1D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D6E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095" w:type="dxa"/>
            <w:shd w:val="clear" w:color="auto" w:fill="auto"/>
          </w:tcPr>
          <w:p w14:paraId="1B64DA46" w14:textId="3AF2BDCE" w:rsidR="000A6CE8" w:rsidRPr="005C0BB2" w:rsidRDefault="00A61A6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15,042</w:t>
            </w:r>
          </w:p>
        </w:tc>
        <w:tc>
          <w:tcPr>
            <w:tcW w:w="1042" w:type="dxa"/>
            <w:shd w:val="clear" w:color="auto" w:fill="auto"/>
          </w:tcPr>
          <w:p w14:paraId="00BAB182" w14:textId="0D685431" w:rsidR="000A6CE8" w:rsidRPr="005C0BB2" w:rsidRDefault="00A61A6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15388658" w14:textId="767292CC" w:rsidR="000A6CE8" w:rsidRPr="005C0BB2" w:rsidRDefault="00A61A6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486A7B3" w14:textId="108303D5" w:rsidR="000A6CE8" w:rsidRPr="005C0BB2" w:rsidRDefault="00A61A6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1D6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D6E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0A6CE8" w:rsidRPr="005C0BB2" w14:paraId="392CFB40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1C55FF0F" w14:textId="7A5575C2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1042" w:type="dxa"/>
          </w:tcPr>
          <w:p w14:paraId="5F963FC3" w14:textId="1C23FC93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65115E6" w14:textId="2B9D628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CFD1FA2" w14:textId="251AFDB1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42" w:type="dxa"/>
            <w:shd w:val="clear" w:color="auto" w:fill="auto"/>
          </w:tcPr>
          <w:p w14:paraId="274A7C71" w14:textId="178342B3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6F94BB56" w14:textId="21A286E0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7E3CC9A" w14:textId="565AB342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0A6CE8" w:rsidRPr="005C0BB2" w14:paraId="413C4B68" w14:textId="77777777" w:rsidTr="000A6CE8">
        <w:trPr>
          <w:trHeight w:val="337"/>
        </w:trPr>
        <w:tc>
          <w:tcPr>
            <w:tcW w:w="3177" w:type="dxa"/>
            <w:shd w:val="clear" w:color="auto" w:fill="auto"/>
          </w:tcPr>
          <w:p w14:paraId="0761050B" w14:textId="09985E7C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42" w:type="dxa"/>
          </w:tcPr>
          <w:p w14:paraId="361604E4" w14:textId="709BDDE0" w:rsidR="000A6CE8" w:rsidRPr="005C0BB2" w:rsidRDefault="000A6CE8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5C66BC9" w14:textId="2CC5C916" w:rsidR="000A6CE8" w:rsidRPr="005C0BB2" w:rsidRDefault="00FD6174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  <w:tc>
          <w:tcPr>
            <w:tcW w:w="1095" w:type="dxa"/>
            <w:shd w:val="clear" w:color="auto" w:fill="auto"/>
          </w:tcPr>
          <w:p w14:paraId="2821A00A" w14:textId="286C879D" w:rsidR="000A6CE8" w:rsidRPr="005C0BB2" w:rsidRDefault="00FD6174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D0564F1" w14:textId="492E29F5" w:rsidR="000A6CE8" w:rsidRPr="005C0BB2" w:rsidRDefault="000A6CE8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42FE4C10" w14:textId="0B0C777F" w:rsidR="000A6CE8" w:rsidRPr="005C0BB2" w:rsidRDefault="000A6CE8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0B8EBD6" w14:textId="41C5396A" w:rsidR="000A6CE8" w:rsidRPr="005C0BB2" w:rsidRDefault="00FD6174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</w:tr>
      <w:tr w:rsidR="000A6CE8" w:rsidRPr="005C0BB2" w14:paraId="4DF478DA" w14:textId="77777777" w:rsidTr="000A6CE8">
        <w:trPr>
          <w:trHeight w:val="359"/>
        </w:trPr>
        <w:tc>
          <w:tcPr>
            <w:tcW w:w="3177" w:type="dxa"/>
            <w:shd w:val="clear" w:color="auto" w:fill="auto"/>
          </w:tcPr>
          <w:p w14:paraId="0DAF8EC9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42" w:type="dxa"/>
          </w:tcPr>
          <w:p w14:paraId="35DA6040" w14:textId="3754451F" w:rsidR="000A6CE8" w:rsidRPr="00F76F72" w:rsidRDefault="000A6CE8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6F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30,83</w:t>
            </w:r>
            <w:r w:rsidR="002459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14:paraId="5CC5F535" w14:textId="4DBA4B4F" w:rsidR="000A6CE8" w:rsidRPr="00F76F72" w:rsidRDefault="00FD6174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B11D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11D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9839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14:paraId="54DFAEE9" w14:textId="34FF8731" w:rsidR="000A6CE8" w:rsidRPr="00F76F72" w:rsidRDefault="00FD6174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883,702</w:t>
            </w:r>
          </w:p>
        </w:tc>
        <w:tc>
          <w:tcPr>
            <w:tcW w:w="1042" w:type="dxa"/>
            <w:shd w:val="clear" w:color="auto" w:fill="auto"/>
          </w:tcPr>
          <w:p w14:paraId="2B1A5F0F" w14:textId="6659AE49" w:rsidR="000A6CE8" w:rsidRPr="00F76F72" w:rsidRDefault="000A6CE8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6F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47,035</w:t>
            </w:r>
          </w:p>
        </w:tc>
        <w:tc>
          <w:tcPr>
            <w:tcW w:w="959" w:type="dxa"/>
            <w:shd w:val="clear" w:color="auto" w:fill="auto"/>
          </w:tcPr>
          <w:p w14:paraId="2DBD7F98" w14:textId="5BD0DC5B" w:rsidR="000A6CE8" w:rsidRPr="00F76F72" w:rsidRDefault="000A6CE8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6F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1050" w:type="dxa"/>
            <w:shd w:val="clear" w:color="auto" w:fill="auto"/>
          </w:tcPr>
          <w:p w14:paraId="59D4A616" w14:textId="6A232CBC" w:rsidR="000A6CE8" w:rsidRPr="00F76F72" w:rsidRDefault="00B80B78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</w:t>
            </w:r>
            <w:r w:rsidR="00FD6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102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D6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B1A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057</w:t>
            </w:r>
          </w:p>
        </w:tc>
      </w:tr>
      <w:tr w:rsidR="000A6CE8" w:rsidRPr="007F7476" w14:paraId="2251C551" w14:textId="77777777" w:rsidTr="000A6CE8">
        <w:trPr>
          <w:trHeight w:val="206"/>
        </w:trPr>
        <w:tc>
          <w:tcPr>
            <w:tcW w:w="3177" w:type="dxa"/>
            <w:shd w:val="clear" w:color="auto" w:fill="auto"/>
          </w:tcPr>
          <w:p w14:paraId="36CD1B63" w14:textId="77777777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66C32300" w14:textId="77777777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14:paraId="38B9F064" w14:textId="15AB46AD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</w:tcPr>
          <w:p w14:paraId="752D1C48" w14:textId="77777777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14:paraId="2D815135" w14:textId="77777777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</w:tcPr>
          <w:p w14:paraId="55152270" w14:textId="77777777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0" w:type="dxa"/>
            <w:shd w:val="clear" w:color="auto" w:fill="auto"/>
          </w:tcPr>
          <w:p w14:paraId="26D707C5" w14:textId="77777777" w:rsidR="000A6CE8" w:rsidRPr="00EE1135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A6CE8" w:rsidRPr="005C0BB2" w14:paraId="12049D43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360B8978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42" w:type="dxa"/>
          </w:tcPr>
          <w:p w14:paraId="39653CDE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A841608" w14:textId="6722B421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2D7649D6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27F7147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E296D0A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6648CD9B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6CE8" w:rsidRPr="005C0BB2" w14:paraId="082E267A" w14:textId="77777777" w:rsidTr="000A6CE8">
        <w:trPr>
          <w:trHeight w:val="545"/>
        </w:trPr>
        <w:tc>
          <w:tcPr>
            <w:tcW w:w="3177" w:type="dxa"/>
            <w:shd w:val="clear" w:color="auto" w:fill="auto"/>
          </w:tcPr>
          <w:p w14:paraId="5611C0AC" w14:textId="287A692A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42" w:type="dxa"/>
          </w:tcPr>
          <w:p w14:paraId="4F8D6E54" w14:textId="7777777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9E974D" w14:textId="7FCE7171" w:rsidR="00A367D5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60E514A" w14:textId="7777777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AAB510" w14:textId="28F8F4C8" w:rsidR="00A367D5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  <w:tc>
          <w:tcPr>
            <w:tcW w:w="1095" w:type="dxa"/>
            <w:shd w:val="clear" w:color="auto" w:fill="auto"/>
          </w:tcPr>
          <w:p w14:paraId="570E67F9" w14:textId="7777777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918A77" w14:textId="5EB7A554" w:rsidR="00A367D5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BC26626" w14:textId="7777777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BEC61B" w14:textId="7BD59179" w:rsidR="00A367D5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2A18EA6B" w14:textId="7777777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2D0BA" w14:textId="18E5DD98" w:rsidR="00A367D5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F19553A" w14:textId="7777777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E3E05" w14:textId="0AA654D2" w:rsidR="00A367D5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</w:tr>
      <w:tr w:rsidR="000A6CE8" w:rsidRPr="005C0BB2" w14:paraId="782D8BF8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33E5F640" w14:textId="111269E2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42" w:type="dxa"/>
          </w:tcPr>
          <w:p w14:paraId="5346E3C6" w14:textId="2A10A4AD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19D02C3" w14:textId="2F185B87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  <w:tc>
          <w:tcPr>
            <w:tcW w:w="1095" w:type="dxa"/>
            <w:shd w:val="clear" w:color="auto" w:fill="auto"/>
          </w:tcPr>
          <w:p w14:paraId="5F7FD8E4" w14:textId="547C1BF0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6B08BCD" w14:textId="3848B47C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7DF023AA" w14:textId="5840BAE8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0953C0E" w14:textId="0F7EDEFE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</w:tr>
      <w:tr w:rsidR="000A6CE8" w:rsidRPr="005C0BB2" w14:paraId="2E1714E4" w14:textId="77777777" w:rsidTr="000A6CE8">
        <w:trPr>
          <w:trHeight w:val="261"/>
        </w:trPr>
        <w:tc>
          <w:tcPr>
            <w:tcW w:w="3177" w:type="dxa"/>
            <w:shd w:val="clear" w:color="auto" w:fill="auto"/>
          </w:tcPr>
          <w:p w14:paraId="6D86D5EF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42" w:type="dxa"/>
          </w:tcPr>
          <w:p w14:paraId="721BDF19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0E54D6F" w14:textId="4908CFE2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04B4EDB6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0301CB0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0C938F8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529B624D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CE8" w:rsidRPr="005C0BB2" w14:paraId="02F9C823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46893E67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42" w:type="dxa"/>
          </w:tcPr>
          <w:p w14:paraId="798D965E" w14:textId="6879832B" w:rsidR="000A6CE8" w:rsidRPr="005C0BB2" w:rsidRDefault="00F855D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042" w:type="dxa"/>
            <w:shd w:val="clear" w:color="auto" w:fill="auto"/>
          </w:tcPr>
          <w:p w14:paraId="1CBB532A" w14:textId="28071DD6" w:rsidR="000A6CE8" w:rsidRPr="005C0BB2" w:rsidRDefault="00606BE7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C520122" w14:textId="4F99AF47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DBC5DF9" w14:textId="55E61594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0E6DC5AB" w14:textId="76D69FFC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44EB0B" w14:textId="089CF4FE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0A6CE8" w:rsidRPr="005C0BB2" w14:paraId="65831E8E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437F909A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42" w:type="dxa"/>
          </w:tcPr>
          <w:p w14:paraId="5C01284D" w14:textId="5E9A23B2" w:rsidR="000A6CE8" w:rsidRPr="005C0BB2" w:rsidRDefault="00F855D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1042" w:type="dxa"/>
            <w:shd w:val="clear" w:color="auto" w:fill="auto"/>
          </w:tcPr>
          <w:p w14:paraId="17CEE4E7" w14:textId="4CCD302D" w:rsidR="000A6CE8" w:rsidRPr="005C0BB2" w:rsidRDefault="00F855D0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367D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095" w:type="dxa"/>
            <w:shd w:val="clear" w:color="auto" w:fill="auto"/>
          </w:tcPr>
          <w:p w14:paraId="0F6A6A99" w14:textId="61B748DA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04B986C" w14:textId="4F72B820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6F23086D" w14:textId="7F0E70CC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E0734D8" w14:textId="32ABB5F6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</w:tr>
      <w:tr w:rsidR="000A6CE8" w:rsidRPr="005C0BB2" w14:paraId="231A31C0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7238107D" w14:textId="33F9BC34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2" w:type="dxa"/>
          </w:tcPr>
          <w:p w14:paraId="00640529" w14:textId="007070CB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0FE5136" w14:textId="2AEA8519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83,166</w:t>
            </w:r>
          </w:p>
        </w:tc>
        <w:tc>
          <w:tcPr>
            <w:tcW w:w="1095" w:type="dxa"/>
            <w:shd w:val="clear" w:color="auto" w:fill="auto"/>
          </w:tcPr>
          <w:p w14:paraId="23AD3AB1" w14:textId="28742D49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7658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447F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042" w:type="dxa"/>
            <w:shd w:val="clear" w:color="auto" w:fill="auto"/>
          </w:tcPr>
          <w:p w14:paraId="77C34251" w14:textId="617DE80B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18D40893" w14:textId="363BE761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959BFA7" w14:textId="43F5D4EC" w:rsidR="000A6CE8" w:rsidRPr="005C0BB2" w:rsidRDefault="00A367D5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627A5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27A57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</w:tr>
      <w:tr w:rsidR="000A6CE8" w:rsidRPr="005C0BB2" w14:paraId="2753E2B8" w14:textId="77777777" w:rsidTr="000A6CE8">
        <w:trPr>
          <w:trHeight w:val="261"/>
        </w:trPr>
        <w:tc>
          <w:tcPr>
            <w:tcW w:w="3177" w:type="dxa"/>
            <w:shd w:val="clear" w:color="auto" w:fill="auto"/>
          </w:tcPr>
          <w:p w14:paraId="154B96FA" w14:textId="1F37CC7D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042" w:type="dxa"/>
          </w:tcPr>
          <w:p w14:paraId="5F36D6AF" w14:textId="4E3327B6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5D6E4F8" w14:textId="6332BA7A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3,407</w:t>
            </w:r>
          </w:p>
        </w:tc>
        <w:tc>
          <w:tcPr>
            <w:tcW w:w="1095" w:type="dxa"/>
            <w:shd w:val="clear" w:color="auto" w:fill="auto"/>
          </w:tcPr>
          <w:p w14:paraId="301ADF6D" w14:textId="39EA0804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88447F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1042" w:type="dxa"/>
            <w:shd w:val="clear" w:color="auto" w:fill="auto"/>
          </w:tcPr>
          <w:p w14:paraId="11FA3091" w14:textId="57C580B8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4625E798" w14:textId="4EE7FC31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7327F8C" w14:textId="5BDD40FA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627A57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0A6CE8" w:rsidRPr="005C0BB2" w14:paraId="1BFE82FF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574DF4A7" w14:textId="7AF1F7F7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42" w:type="dxa"/>
          </w:tcPr>
          <w:p w14:paraId="3E769A09" w14:textId="752D6BD7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0022B5" w14:textId="201F1375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E0529B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095" w:type="dxa"/>
            <w:shd w:val="clear" w:color="auto" w:fill="auto"/>
          </w:tcPr>
          <w:p w14:paraId="0B4078FC" w14:textId="60FDC3C2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36E1F5B" w14:textId="024BD02B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72B5CEA8" w14:textId="317DC5F5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3C5F2C0" w14:textId="63DAEA45" w:rsidR="000A6CE8" w:rsidRPr="005C0BB2" w:rsidRDefault="00043A49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E0529B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0A6CE8" w:rsidRPr="005C0BB2" w14:paraId="2653BD16" w14:textId="77777777" w:rsidTr="000A6CE8">
        <w:trPr>
          <w:trHeight w:val="293"/>
        </w:trPr>
        <w:tc>
          <w:tcPr>
            <w:tcW w:w="3177" w:type="dxa"/>
            <w:shd w:val="clear" w:color="auto" w:fill="auto"/>
          </w:tcPr>
          <w:p w14:paraId="45BEA583" w14:textId="5FE1966E" w:rsidR="000A6CE8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42" w:type="dxa"/>
          </w:tcPr>
          <w:p w14:paraId="6384A276" w14:textId="6A8F16A2" w:rsidR="000A6CE8" w:rsidRPr="005C0BB2" w:rsidRDefault="00043A49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2597A3B" w14:textId="01197B3E" w:rsidR="000A6CE8" w:rsidRPr="005C0BB2" w:rsidRDefault="002928F0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095" w:type="dxa"/>
            <w:shd w:val="clear" w:color="auto" w:fill="auto"/>
          </w:tcPr>
          <w:p w14:paraId="6DB322D1" w14:textId="7EE80B03" w:rsidR="000A6CE8" w:rsidRPr="005C0BB2" w:rsidRDefault="002928F0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C4B8FA9" w14:textId="62CA233C" w:rsidR="000A6CE8" w:rsidRPr="005C0BB2" w:rsidRDefault="007F3FFE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49D2F0E1" w14:textId="7FB694C7" w:rsidR="000A6CE8" w:rsidRPr="005C0BB2" w:rsidRDefault="007F3FFE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C6FC134" w14:textId="7DE8E7CB" w:rsidR="000A6CE8" w:rsidRPr="005C0BB2" w:rsidRDefault="002928F0" w:rsidP="00036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</w:tr>
      <w:tr w:rsidR="000A6CE8" w:rsidRPr="005C0BB2" w14:paraId="00E266BC" w14:textId="77777777" w:rsidTr="000A6CE8">
        <w:trPr>
          <w:trHeight w:val="315"/>
        </w:trPr>
        <w:tc>
          <w:tcPr>
            <w:tcW w:w="3177" w:type="dxa"/>
            <w:shd w:val="clear" w:color="auto" w:fill="auto"/>
          </w:tcPr>
          <w:p w14:paraId="3EF3628D" w14:textId="77777777" w:rsidR="000A6CE8" w:rsidRPr="005C0BB2" w:rsidRDefault="000A6CE8" w:rsidP="0003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42" w:type="dxa"/>
          </w:tcPr>
          <w:p w14:paraId="2089B8AD" w14:textId="7AAF095D" w:rsidR="000A6CE8" w:rsidRPr="005C0BB2" w:rsidRDefault="00606BE7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160,000</w:t>
            </w:r>
          </w:p>
        </w:tc>
        <w:tc>
          <w:tcPr>
            <w:tcW w:w="1042" w:type="dxa"/>
            <w:shd w:val="clear" w:color="auto" w:fill="auto"/>
          </w:tcPr>
          <w:p w14:paraId="18475762" w14:textId="1BEBD654" w:rsidR="000A6CE8" w:rsidRPr="005C0BB2" w:rsidRDefault="002928F0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194,8</w:t>
            </w:r>
            <w:r w:rsidR="00E052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1095" w:type="dxa"/>
            <w:shd w:val="clear" w:color="auto" w:fill="auto"/>
          </w:tcPr>
          <w:p w14:paraId="28915B56" w14:textId="7D63D9BE" w:rsidR="000A6CE8" w:rsidRPr="005C0BB2" w:rsidRDefault="00B02251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2928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9B09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1042" w:type="dxa"/>
            <w:shd w:val="clear" w:color="auto" w:fill="auto"/>
          </w:tcPr>
          <w:p w14:paraId="52B62B19" w14:textId="65275307" w:rsidR="000A6CE8" w:rsidRPr="005C0BB2" w:rsidRDefault="007F3FFE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31A02EA2" w14:textId="36F80D69" w:rsidR="000A6CE8" w:rsidRPr="005C0BB2" w:rsidRDefault="007F3FFE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929BA71" w14:textId="5695DEA1" w:rsidR="000A6CE8" w:rsidRPr="005C0BB2" w:rsidRDefault="00B02251" w:rsidP="00036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="002928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0,</w:t>
            </w:r>
            <w:r w:rsidR="00627A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E052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</w:p>
        </w:tc>
      </w:tr>
    </w:tbl>
    <w:p w14:paraId="4B4A8785" w14:textId="259F2D6A" w:rsidR="003C4AE4" w:rsidRPr="005C0BB2" w:rsidRDefault="003C4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38460DA8" w14:textId="233DE913" w:rsidR="000E73BC" w:rsidRPr="005C0BB2" w:rsidRDefault="000E73BC" w:rsidP="005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D7B5BAF" w14:textId="77777777" w:rsidR="00C06487" w:rsidRDefault="00C06487">
      <w:r>
        <w:br w:type="page"/>
      </w: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3156"/>
        <w:gridCol w:w="1045"/>
        <w:gridCol w:w="1043"/>
        <w:gridCol w:w="1043"/>
        <w:gridCol w:w="1074"/>
        <w:gridCol w:w="1043"/>
        <w:gridCol w:w="1046"/>
      </w:tblGrid>
      <w:tr w:rsidR="005555B3" w:rsidRPr="005C0BB2" w14:paraId="1DAA3121" w14:textId="77777777" w:rsidTr="005555B3">
        <w:trPr>
          <w:trHeight w:val="297"/>
          <w:tblHeader/>
        </w:trPr>
        <w:tc>
          <w:tcPr>
            <w:tcW w:w="3156" w:type="dxa"/>
            <w:shd w:val="clear" w:color="auto" w:fill="auto"/>
          </w:tcPr>
          <w:p w14:paraId="4CD646ED" w14:textId="0A74CA23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94" w:type="dxa"/>
            <w:gridSpan w:val="6"/>
            <w:shd w:val="clear" w:color="auto" w:fill="auto"/>
          </w:tcPr>
          <w:p w14:paraId="48FC99EF" w14:textId="458055E5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55B3" w:rsidRPr="005C0BB2" w14:paraId="1B751361" w14:textId="77777777" w:rsidTr="005555B3">
        <w:trPr>
          <w:trHeight w:val="297"/>
          <w:tblHeader/>
        </w:trPr>
        <w:tc>
          <w:tcPr>
            <w:tcW w:w="3156" w:type="dxa"/>
            <w:shd w:val="clear" w:color="auto" w:fill="auto"/>
          </w:tcPr>
          <w:p w14:paraId="581FE6A0" w14:textId="77777777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4C24245" w14:textId="7B46F619" w:rsidR="005555B3" w:rsidRPr="005C0BB2" w:rsidRDefault="005555B3" w:rsidP="00027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5555B3" w:rsidRPr="005C0BB2" w14:paraId="30E31ED4" w14:textId="77777777" w:rsidTr="003F2C60">
        <w:trPr>
          <w:trHeight w:val="583"/>
          <w:tblHeader/>
        </w:trPr>
        <w:tc>
          <w:tcPr>
            <w:tcW w:w="3156" w:type="dxa"/>
            <w:shd w:val="clear" w:color="auto" w:fill="auto"/>
            <w:vAlign w:val="bottom"/>
          </w:tcPr>
          <w:p w14:paraId="640ADF1D" w14:textId="36D19347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7359C561" w14:textId="7A38B359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60995" w14:textId="3BFFA412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9E9A" w14:textId="10DEBFA5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6415DF7" w14:textId="3AC173E9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C4C68" w14:textId="68D672EA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C1058" w14:textId="06037286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3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BC4A" w14:textId="77777777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55B3" w:rsidRPr="005C0BB2" w14:paraId="09C3AF35" w14:textId="77777777" w:rsidTr="005555B3">
        <w:trPr>
          <w:trHeight w:val="297"/>
          <w:tblHeader/>
        </w:trPr>
        <w:tc>
          <w:tcPr>
            <w:tcW w:w="3156" w:type="dxa"/>
            <w:shd w:val="clear" w:color="auto" w:fill="auto"/>
          </w:tcPr>
          <w:p w14:paraId="390149DE" w14:textId="2FE640EB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94" w:type="dxa"/>
            <w:gridSpan w:val="6"/>
            <w:shd w:val="clear" w:color="auto" w:fill="auto"/>
          </w:tcPr>
          <w:p w14:paraId="1096F1B7" w14:textId="2F55326A" w:rsidR="005555B3" w:rsidRPr="005C0BB2" w:rsidRDefault="005555B3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555B3" w:rsidRPr="005C0BB2" w14:paraId="6B34347C" w14:textId="77777777" w:rsidTr="003F2C60">
        <w:trPr>
          <w:trHeight w:val="285"/>
        </w:trPr>
        <w:tc>
          <w:tcPr>
            <w:tcW w:w="3156" w:type="dxa"/>
            <w:shd w:val="clear" w:color="auto" w:fill="auto"/>
          </w:tcPr>
          <w:p w14:paraId="361FC8C2" w14:textId="62247436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045" w:type="dxa"/>
            <w:shd w:val="clear" w:color="auto" w:fill="auto"/>
          </w:tcPr>
          <w:p w14:paraId="60FD4D54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08C7198" w14:textId="040225DF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201F44C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B567995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F8311F5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54D31F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555B3" w:rsidRPr="005C0BB2" w14:paraId="626F390C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4CCE6C49" w14:textId="138926BF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45" w:type="dxa"/>
            <w:shd w:val="clear" w:color="auto" w:fill="auto"/>
          </w:tcPr>
          <w:p w14:paraId="44A630C8" w14:textId="38535BA1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</w:tcPr>
          <w:p w14:paraId="36AA3A8E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6333AD2D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7ADC8444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8CB147E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</w:tcPr>
          <w:p w14:paraId="21DE2647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55B3" w:rsidRPr="005C0BB2" w14:paraId="78EB4CBC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7968C77C" w14:textId="0D308EED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5" w:type="dxa"/>
            <w:shd w:val="clear" w:color="auto" w:fill="auto"/>
          </w:tcPr>
          <w:p w14:paraId="4D24A5B0" w14:textId="2324C4DB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10" w:lineRule="exact"/>
              <w:ind w:right="-161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22,432</w:t>
            </w:r>
          </w:p>
        </w:tc>
        <w:tc>
          <w:tcPr>
            <w:tcW w:w="1043" w:type="dxa"/>
            <w:shd w:val="clear" w:color="auto" w:fill="auto"/>
          </w:tcPr>
          <w:p w14:paraId="11F53665" w14:textId="383479EC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73471EC" w14:textId="45EEFC64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02032B2D" w14:textId="7098B4D4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E9C18EA" w14:textId="0DB9B99D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046" w:type="dxa"/>
            <w:shd w:val="clear" w:color="auto" w:fill="auto"/>
          </w:tcPr>
          <w:p w14:paraId="5574B25C" w14:textId="464C43BB" w:rsidR="005555B3" w:rsidRPr="005C0BB2" w:rsidRDefault="005555B3" w:rsidP="0052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22,559</w:t>
            </w:r>
          </w:p>
        </w:tc>
      </w:tr>
      <w:tr w:rsidR="005555B3" w:rsidRPr="005C0BB2" w14:paraId="2E87A13D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5FEC7798" w14:textId="0838674D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5" w:type="dxa"/>
            <w:shd w:val="clear" w:color="auto" w:fill="auto"/>
          </w:tcPr>
          <w:p w14:paraId="7208937A" w14:textId="72082AA3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E0E9872" w14:textId="69B91FED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408,074</w:t>
            </w:r>
          </w:p>
        </w:tc>
        <w:tc>
          <w:tcPr>
            <w:tcW w:w="1043" w:type="dxa"/>
            <w:shd w:val="clear" w:color="auto" w:fill="auto"/>
          </w:tcPr>
          <w:p w14:paraId="5D37C4A1" w14:textId="7BA9E7E1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796,814</w:t>
            </w:r>
          </w:p>
        </w:tc>
        <w:tc>
          <w:tcPr>
            <w:tcW w:w="1074" w:type="dxa"/>
            <w:shd w:val="clear" w:color="auto" w:fill="auto"/>
          </w:tcPr>
          <w:p w14:paraId="1079B7A7" w14:textId="48F4A3F0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043" w:type="dxa"/>
            <w:shd w:val="clear" w:color="auto" w:fill="auto"/>
          </w:tcPr>
          <w:p w14:paraId="2887343F" w14:textId="3DF2926E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65EC1FAA" w14:textId="7420AAA1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1,206,267</w:t>
            </w:r>
          </w:p>
        </w:tc>
      </w:tr>
      <w:tr w:rsidR="005555B3" w:rsidRPr="005C0BB2" w14:paraId="0385C142" w14:textId="77777777" w:rsidTr="003F2C60">
        <w:trPr>
          <w:trHeight w:val="285"/>
        </w:trPr>
        <w:tc>
          <w:tcPr>
            <w:tcW w:w="3156" w:type="dxa"/>
            <w:shd w:val="clear" w:color="auto" w:fill="auto"/>
          </w:tcPr>
          <w:p w14:paraId="24416AE4" w14:textId="113D23F6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5" w:type="dxa"/>
            <w:shd w:val="clear" w:color="auto" w:fill="auto"/>
          </w:tcPr>
          <w:p w14:paraId="4CEA3161" w14:textId="6BBB211F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F754728" w14:textId="331E7C85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DF4AE9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043" w:type="dxa"/>
            <w:shd w:val="clear" w:color="auto" w:fill="auto"/>
          </w:tcPr>
          <w:p w14:paraId="2CF976E7" w14:textId="2A544689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0B5BB8AE" w14:textId="164FFEB2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58C8A6C7" w14:textId="663981A5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24B309A5" w14:textId="46CC81AA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DF4AE9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5555B3" w:rsidRPr="005C0BB2" w14:paraId="5A2445B2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3D53AAF0" w14:textId="53A87A16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159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45" w:type="dxa"/>
            <w:shd w:val="clear" w:color="auto" w:fill="auto"/>
          </w:tcPr>
          <w:p w14:paraId="7A6457D6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</w:tcPr>
          <w:p w14:paraId="768A981D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4C7EE339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3949B7C8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5C1C48A0" w14:textId="01608579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</w:tcPr>
          <w:p w14:paraId="441AFB37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55B3" w:rsidRPr="005C0BB2" w14:paraId="6C9601F1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3C9299E7" w14:textId="719960B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5" w:type="dxa"/>
            <w:shd w:val="clear" w:color="auto" w:fill="auto"/>
          </w:tcPr>
          <w:p w14:paraId="75D3FAA8" w14:textId="2D39F796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043FF9B" w14:textId="42DAA8BE" w:rsidR="005555B3" w:rsidRPr="005C0BB2" w:rsidRDefault="00DF4AE9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7,761</w:t>
            </w:r>
          </w:p>
        </w:tc>
        <w:tc>
          <w:tcPr>
            <w:tcW w:w="1043" w:type="dxa"/>
            <w:shd w:val="clear" w:color="auto" w:fill="auto"/>
          </w:tcPr>
          <w:p w14:paraId="5FCB506F" w14:textId="618769EF" w:rsidR="005555B3" w:rsidRPr="005C0BB2" w:rsidRDefault="00DF4AE9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074" w:type="dxa"/>
            <w:shd w:val="clear" w:color="auto" w:fill="auto"/>
          </w:tcPr>
          <w:p w14:paraId="5A2D0787" w14:textId="5017A404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C869E16" w14:textId="24487089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236B75E1" w14:textId="700138F3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8,564</w:t>
            </w:r>
          </w:p>
        </w:tc>
      </w:tr>
      <w:tr w:rsidR="005555B3" w:rsidRPr="005C0BB2" w14:paraId="6809A9B9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51D56626" w14:textId="6CD76B92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1045" w:type="dxa"/>
            <w:shd w:val="clear" w:color="auto" w:fill="auto"/>
          </w:tcPr>
          <w:p w14:paraId="176DAB7B" w14:textId="3CA018D6" w:rsidR="005555B3" w:rsidRPr="005C0BB2" w:rsidRDefault="00375CAE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558419C" w14:textId="64E59D5C" w:rsidR="005555B3" w:rsidRPr="005C0BB2" w:rsidRDefault="00375CAE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13EAEEB6" w14:textId="05B8836C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74" w:type="dxa"/>
            <w:shd w:val="clear" w:color="auto" w:fill="auto"/>
          </w:tcPr>
          <w:p w14:paraId="0D823AA3" w14:textId="32E49FFD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58103BAE" w14:textId="61B8D03A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01CE7275" w14:textId="034C2A3D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5555B3" w:rsidRPr="005C0BB2" w14:paraId="2486CD40" w14:textId="77777777" w:rsidTr="003F2C60">
        <w:trPr>
          <w:trHeight w:val="320"/>
        </w:trPr>
        <w:tc>
          <w:tcPr>
            <w:tcW w:w="3156" w:type="dxa"/>
            <w:shd w:val="clear" w:color="auto" w:fill="auto"/>
          </w:tcPr>
          <w:p w14:paraId="775F6D58" w14:textId="2ACF6A11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45" w:type="dxa"/>
            <w:shd w:val="clear" w:color="auto" w:fill="auto"/>
          </w:tcPr>
          <w:p w14:paraId="581F2317" w14:textId="35E8D080" w:rsidR="005555B3" w:rsidRPr="005C0BB2" w:rsidRDefault="00522EB4" w:rsidP="007F74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3D921674" w14:textId="42236D26" w:rsidR="005555B3" w:rsidRPr="005C0BB2" w:rsidRDefault="009231A6" w:rsidP="007F74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043" w:type="dxa"/>
            <w:shd w:val="clear" w:color="auto" w:fill="auto"/>
          </w:tcPr>
          <w:p w14:paraId="2874259A" w14:textId="668D461B" w:rsidR="005555B3" w:rsidRPr="005C0BB2" w:rsidRDefault="009231A6" w:rsidP="007F74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0AD34709" w14:textId="3255B8AD" w:rsidR="005555B3" w:rsidRPr="005C0BB2" w:rsidRDefault="00522EB4" w:rsidP="007F74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658DFB0" w14:textId="1D9A95C6" w:rsidR="005555B3" w:rsidRPr="005C0BB2" w:rsidRDefault="00522EB4" w:rsidP="007F74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7A8A3E59" w14:textId="115FC945" w:rsidR="005555B3" w:rsidRPr="005C0BB2" w:rsidRDefault="009231A6" w:rsidP="007F74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</w:tr>
      <w:tr w:rsidR="005555B3" w:rsidRPr="005C0BB2" w14:paraId="7F44065D" w14:textId="77777777" w:rsidTr="003F2C60">
        <w:trPr>
          <w:trHeight w:val="344"/>
        </w:trPr>
        <w:tc>
          <w:tcPr>
            <w:tcW w:w="3156" w:type="dxa"/>
            <w:shd w:val="clear" w:color="auto" w:fill="auto"/>
          </w:tcPr>
          <w:p w14:paraId="55C11964" w14:textId="57E732B9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45" w:type="dxa"/>
            <w:shd w:val="clear" w:color="auto" w:fill="auto"/>
          </w:tcPr>
          <w:p w14:paraId="2244B3F1" w14:textId="04A05DE9" w:rsidR="005555B3" w:rsidRPr="005C0BB2" w:rsidRDefault="005555B3" w:rsidP="00FE1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22,432</w:t>
            </w:r>
          </w:p>
        </w:tc>
        <w:tc>
          <w:tcPr>
            <w:tcW w:w="1043" w:type="dxa"/>
            <w:shd w:val="clear" w:color="auto" w:fill="auto"/>
          </w:tcPr>
          <w:p w14:paraId="40B7DA93" w14:textId="385A115B" w:rsidR="005555B3" w:rsidRPr="005C0BB2" w:rsidRDefault="00601C91" w:rsidP="00FE1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231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</w:t>
            </w:r>
            <w:r w:rsidR="00DF4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038</w:t>
            </w:r>
          </w:p>
        </w:tc>
        <w:tc>
          <w:tcPr>
            <w:tcW w:w="1043" w:type="dxa"/>
            <w:shd w:val="clear" w:color="auto" w:fill="auto"/>
          </w:tcPr>
          <w:p w14:paraId="563D65A7" w14:textId="2E66E2C2" w:rsidR="005555B3" w:rsidRPr="005C0BB2" w:rsidRDefault="00601C91" w:rsidP="00FE1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="00DF4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9231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F4A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1074" w:type="dxa"/>
            <w:shd w:val="clear" w:color="auto" w:fill="auto"/>
          </w:tcPr>
          <w:p w14:paraId="7C1317F5" w14:textId="73FA9AD3" w:rsidR="005555B3" w:rsidRPr="005C0BB2" w:rsidRDefault="005555B3" w:rsidP="00FE1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1,379</w:t>
            </w:r>
          </w:p>
        </w:tc>
        <w:tc>
          <w:tcPr>
            <w:tcW w:w="1043" w:type="dxa"/>
            <w:shd w:val="clear" w:color="auto" w:fill="auto"/>
          </w:tcPr>
          <w:p w14:paraId="038AFA4F" w14:textId="12B39A3D" w:rsidR="005555B3" w:rsidRPr="005C0BB2" w:rsidRDefault="005555B3" w:rsidP="00FE1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1046" w:type="dxa"/>
            <w:shd w:val="clear" w:color="auto" w:fill="auto"/>
          </w:tcPr>
          <w:p w14:paraId="05B1562F" w14:textId="678F09B7" w:rsidR="005555B3" w:rsidRPr="005C0BB2" w:rsidRDefault="00601C91" w:rsidP="00FE1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</w:t>
            </w:r>
            <w:r w:rsidR="009231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E25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593</w:t>
            </w:r>
          </w:p>
        </w:tc>
      </w:tr>
      <w:tr w:rsidR="005555B3" w:rsidRPr="005C0BB2" w14:paraId="3D3459D8" w14:textId="77777777" w:rsidTr="003F2C60">
        <w:trPr>
          <w:trHeight w:val="166"/>
        </w:trPr>
        <w:tc>
          <w:tcPr>
            <w:tcW w:w="3156" w:type="dxa"/>
            <w:shd w:val="clear" w:color="auto" w:fill="auto"/>
          </w:tcPr>
          <w:p w14:paraId="6FB50DF3" w14:textId="642908A6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" w:type="dxa"/>
            <w:shd w:val="clear" w:color="auto" w:fill="auto"/>
          </w:tcPr>
          <w:p w14:paraId="64163CDC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429B7E9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D75BDD1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FED2BC0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8B44CBF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7F14016" w14:textId="77777777" w:rsidR="005555B3" w:rsidRPr="005C0BB2" w:rsidRDefault="005555B3" w:rsidP="00FE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55B3" w:rsidRPr="005C0BB2" w14:paraId="16DE3773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1C6782BF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45" w:type="dxa"/>
            <w:shd w:val="clear" w:color="auto" w:fill="auto"/>
          </w:tcPr>
          <w:p w14:paraId="529E8051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</w:tcPr>
          <w:p w14:paraId="25AD898E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6F5EF155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19E7E7BB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0B1B99D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</w:tcPr>
          <w:p w14:paraId="6D2A9D37" w14:textId="77777777" w:rsidR="005555B3" w:rsidRPr="005C0BB2" w:rsidRDefault="005555B3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55B3" w:rsidRPr="005C0BB2" w14:paraId="65A07B72" w14:textId="77777777" w:rsidTr="003F2C60">
        <w:trPr>
          <w:trHeight w:val="583"/>
        </w:trPr>
        <w:tc>
          <w:tcPr>
            <w:tcW w:w="3156" w:type="dxa"/>
            <w:shd w:val="clear" w:color="auto" w:fill="auto"/>
          </w:tcPr>
          <w:p w14:paraId="660202FA" w14:textId="6C5C1DBB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45" w:type="dxa"/>
            <w:shd w:val="clear" w:color="auto" w:fill="auto"/>
          </w:tcPr>
          <w:p w14:paraId="3B9C6904" w14:textId="77777777" w:rsidR="00A35AC5" w:rsidRDefault="00A35AC5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8AF6D5" w14:textId="47CDC21B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974E88C" w14:textId="77777777" w:rsidR="00A35AC5" w:rsidRDefault="00A35AC5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2BF9DC" w14:textId="7A7584CF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362,250</w:t>
            </w:r>
          </w:p>
        </w:tc>
        <w:tc>
          <w:tcPr>
            <w:tcW w:w="1043" w:type="dxa"/>
            <w:shd w:val="clear" w:color="auto" w:fill="auto"/>
          </w:tcPr>
          <w:p w14:paraId="49C91816" w14:textId="77777777" w:rsidR="00A35AC5" w:rsidRDefault="00A35AC5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703833" w14:textId="6509F356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2CF5B65E" w14:textId="77777777" w:rsidR="00A35AC5" w:rsidRDefault="00A35AC5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B833BC" w14:textId="1C315E2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D52E789" w14:textId="77777777" w:rsidR="00A35AC5" w:rsidRDefault="00A35AC5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A56B7F" w14:textId="6961F0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5018B9BA" w14:textId="77777777" w:rsidR="00A35AC5" w:rsidRDefault="00A35AC5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9A375" w14:textId="20895899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362,250</w:t>
            </w:r>
          </w:p>
        </w:tc>
      </w:tr>
      <w:tr w:rsidR="005555B3" w:rsidRPr="005C0BB2" w14:paraId="136DDD1B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4902B7D7" w14:textId="2896F363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45" w:type="dxa"/>
            <w:shd w:val="clear" w:color="auto" w:fill="auto"/>
          </w:tcPr>
          <w:p w14:paraId="079DD9BD" w14:textId="42C3323F" w:rsidR="005555B3" w:rsidRPr="005C0BB2" w:rsidRDefault="00B85392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DB6D1C5" w14:textId="050D04B1" w:rsidR="005555B3" w:rsidRPr="005C0BB2" w:rsidRDefault="00B85392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20,301</w:t>
            </w:r>
          </w:p>
        </w:tc>
        <w:tc>
          <w:tcPr>
            <w:tcW w:w="1043" w:type="dxa"/>
            <w:shd w:val="clear" w:color="auto" w:fill="auto"/>
          </w:tcPr>
          <w:p w14:paraId="799A4F8D" w14:textId="5F79BDF6" w:rsidR="005555B3" w:rsidRPr="005C0BB2" w:rsidRDefault="00B85392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2FEABE06" w14:textId="5C796107" w:rsidR="005555B3" w:rsidRPr="005C0BB2" w:rsidRDefault="00B85392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5B88B1F0" w14:textId="378C4181" w:rsidR="005555B3" w:rsidRPr="005C0BB2" w:rsidRDefault="00B85392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261F2226" w14:textId="35C1DAE9" w:rsidR="005555B3" w:rsidRPr="005C0BB2" w:rsidRDefault="00B85392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20,301</w:t>
            </w:r>
          </w:p>
        </w:tc>
      </w:tr>
      <w:tr w:rsidR="005555B3" w:rsidRPr="005C0BB2" w14:paraId="54FFD4CF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58ACAA3E" w14:textId="777777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45" w:type="dxa"/>
            <w:shd w:val="clear" w:color="auto" w:fill="auto"/>
          </w:tcPr>
          <w:p w14:paraId="29B3F96B" w14:textId="777777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shd w:val="clear" w:color="auto" w:fill="auto"/>
          </w:tcPr>
          <w:p w14:paraId="78743B62" w14:textId="3AD1C0D5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8C06E19" w14:textId="1ADD6754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5EDC22F4" w14:textId="1775BCEC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E35C59B" w14:textId="777777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</w:tcPr>
          <w:p w14:paraId="2FEA926B" w14:textId="30F739EB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55B3" w:rsidRPr="005C0BB2" w14:paraId="5195635A" w14:textId="77777777" w:rsidTr="003F2C60">
        <w:trPr>
          <w:trHeight w:val="285"/>
        </w:trPr>
        <w:tc>
          <w:tcPr>
            <w:tcW w:w="3156" w:type="dxa"/>
            <w:shd w:val="clear" w:color="auto" w:fill="auto"/>
          </w:tcPr>
          <w:p w14:paraId="7593DD0B" w14:textId="777777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45" w:type="dxa"/>
            <w:shd w:val="clear" w:color="auto" w:fill="auto"/>
          </w:tcPr>
          <w:p w14:paraId="76051A9F" w14:textId="7154CE8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043" w:type="dxa"/>
            <w:shd w:val="clear" w:color="auto" w:fill="auto"/>
          </w:tcPr>
          <w:p w14:paraId="3CDB2A51" w14:textId="2EAA8ECE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1375F4E6" w14:textId="75CACF0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63A0FF98" w14:textId="2D29B36A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327A5CEF" w14:textId="012F4EDA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1B4C1A30" w14:textId="40C20994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5555B3" w:rsidRPr="005C0BB2" w14:paraId="081E91EB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6B114B36" w14:textId="777777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45" w:type="dxa"/>
            <w:shd w:val="clear" w:color="auto" w:fill="auto"/>
          </w:tcPr>
          <w:p w14:paraId="5858BFE7" w14:textId="5330E9F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5FC6F0DC" w14:textId="2734EFD1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043" w:type="dxa"/>
            <w:shd w:val="clear" w:color="auto" w:fill="auto"/>
          </w:tcPr>
          <w:p w14:paraId="6C598EF0" w14:textId="341C5396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60492302" w14:textId="74F9C869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70D0EBE0" w14:textId="3149BB4E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19F5DCA6" w14:textId="3BB20472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5555B3" w:rsidRPr="005C0BB2" w14:paraId="59E60209" w14:textId="77777777" w:rsidTr="003F2C60">
        <w:trPr>
          <w:trHeight w:val="297"/>
        </w:trPr>
        <w:tc>
          <w:tcPr>
            <w:tcW w:w="3156" w:type="dxa"/>
            <w:shd w:val="clear" w:color="auto" w:fill="auto"/>
          </w:tcPr>
          <w:p w14:paraId="17D08E09" w14:textId="605E7826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5" w:type="dxa"/>
            <w:shd w:val="clear" w:color="auto" w:fill="auto"/>
          </w:tcPr>
          <w:p w14:paraId="2295CB94" w14:textId="7980FD99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67AFB046" w14:textId="31C31FC4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50,630</w:t>
            </w:r>
          </w:p>
        </w:tc>
        <w:tc>
          <w:tcPr>
            <w:tcW w:w="1043" w:type="dxa"/>
            <w:shd w:val="clear" w:color="auto" w:fill="auto"/>
          </w:tcPr>
          <w:p w14:paraId="5B25A827" w14:textId="7D4536EF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112,245</w:t>
            </w:r>
          </w:p>
        </w:tc>
        <w:tc>
          <w:tcPr>
            <w:tcW w:w="1074" w:type="dxa"/>
            <w:shd w:val="clear" w:color="auto" w:fill="auto"/>
          </w:tcPr>
          <w:p w14:paraId="71631C47" w14:textId="78FC919A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240C463" w14:textId="7289EE47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09BAAF5C" w14:textId="45CCEDB2" w:rsidR="005555B3" w:rsidRPr="005C0BB2" w:rsidRDefault="005555B3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162,875</w:t>
            </w:r>
          </w:p>
        </w:tc>
      </w:tr>
      <w:tr w:rsidR="005555B3" w:rsidRPr="005C0BB2" w14:paraId="429A109A" w14:textId="77777777" w:rsidTr="003F2C60">
        <w:trPr>
          <w:trHeight w:val="285"/>
        </w:trPr>
        <w:tc>
          <w:tcPr>
            <w:tcW w:w="3156" w:type="dxa"/>
            <w:shd w:val="clear" w:color="auto" w:fill="auto"/>
          </w:tcPr>
          <w:p w14:paraId="4CF30A39" w14:textId="2310AB61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45" w:type="dxa"/>
            <w:shd w:val="clear" w:color="auto" w:fill="auto"/>
          </w:tcPr>
          <w:p w14:paraId="6E7B1473" w14:textId="174152A5" w:rsidR="005555B3" w:rsidRPr="005C0BB2" w:rsidRDefault="007740E5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2CC7DA9" w14:textId="14B0985A" w:rsidR="005555B3" w:rsidRPr="005C0BB2" w:rsidRDefault="007740E5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7,902</w:t>
            </w:r>
          </w:p>
        </w:tc>
        <w:tc>
          <w:tcPr>
            <w:tcW w:w="1043" w:type="dxa"/>
            <w:shd w:val="clear" w:color="auto" w:fill="auto"/>
          </w:tcPr>
          <w:p w14:paraId="79FD75DC" w14:textId="55D169BE" w:rsidR="005555B3" w:rsidRPr="005C0BB2" w:rsidRDefault="007740E5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0B9F8558" w14:textId="5DD28EF0" w:rsidR="005555B3" w:rsidRPr="005C0BB2" w:rsidRDefault="007740E5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1CB344C" w14:textId="71C2831F" w:rsidR="005555B3" w:rsidRPr="005C0BB2" w:rsidRDefault="007740E5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6BA20B58" w14:textId="50D8CC9B" w:rsidR="005555B3" w:rsidRPr="005C0BB2" w:rsidRDefault="007740E5" w:rsidP="007F7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7,902</w:t>
            </w:r>
          </w:p>
        </w:tc>
      </w:tr>
      <w:tr w:rsidR="005555B3" w:rsidRPr="005C0BB2" w14:paraId="570971CC" w14:textId="77777777" w:rsidTr="003F2C60">
        <w:trPr>
          <w:trHeight w:val="333"/>
        </w:trPr>
        <w:tc>
          <w:tcPr>
            <w:tcW w:w="3156" w:type="dxa"/>
            <w:shd w:val="clear" w:color="auto" w:fill="auto"/>
          </w:tcPr>
          <w:p w14:paraId="7717CA9D" w14:textId="69778659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45" w:type="dxa"/>
            <w:shd w:val="clear" w:color="auto" w:fill="auto"/>
          </w:tcPr>
          <w:p w14:paraId="2C067165" w14:textId="414892D8" w:rsidR="005555B3" w:rsidRPr="005C0BB2" w:rsidRDefault="00785BDF" w:rsidP="00B2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0E38E8CA" w14:textId="074F869C" w:rsidR="005555B3" w:rsidRPr="005C0BB2" w:rsidRDefault="009231A6" w:rsidP="00B2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1,020</w:t>
            </w:r>
          </w:p>
        </w:tc>
        <w:tc>
          <w:tcPr>
            <w:tcW w:w="1043" w:type="dxa"/>
            <w:shd w:val="clear" w:color="auto" w:fill="auto"/>
          </w:tcPr>
          <w:p w14:paraId="38475098" w14:textId="1F9F517E" w:rsidR="005555B3" w:rsidRPr="005C0BB2" w:rsidRDefault="009231A6" w:rsidP="00B2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22EBAE70" w14:textId="3424366C" w:rsidR="005555B3" w:rsidRPr="005C0BB2" w:rsidRDefault="00785BDF" w:rsidP="00B2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68FC2A6" w14:textId="6C48AFC3" w:rsidR="005555B3" w:rsidRPr="005C0BB2" w:rsidRDefault="00785BDF" w:rsidP="00B2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142B2A7B" w14:textId="5BBFC75A" w:rsidR="005555B3" w:rsidRPr="005C0BB2" w:rsidRDefault="009231A6" w:rsidP="00B2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1,020</w:t>
            </w:r>
          </w:p>
        </w:tc>
      </w:tr>
      <w:tr w:rsidR="005555B3" w:rsidRPr="005C0BB2" w14:paraId="5C130CD3" w14:textId="77777777" w:rsidTr="003F2C60">
        <w:trPr>
          <w:trHeight w:val="333"/>
        </w:trPr>
        <w:tc>
          <w:tcPr>
            <w:tcW w:w="3156" w:type="dxa"/>
            <w:shd w:val="clear" w:color="auto" w:fill="auto"/>
          </w:tcPr>
          <w:p w14:paraId="67E90B25" w14:textId="77777777" w:rsidR="005555B3" w:rsidRPr="005C0BB2" w:rsidRDefault="005555B3" w:rsidP="00B2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45" w:type="dxa"/>
            <w:shd w:val="clear" w:color="auto" w:fill="auto"/>
          </w:tcPr>
          <w:p w14:paraId="052A60D5" w14:textId="44A8EDBB" w:rsidR="005555B3" w:rsidRPr="005C0BB2" w:rsidRDefault="005555B3" w:rsidP="00B23B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1043" w:type="dxa"/>
            <w:shd w:val="clear" w:color="auto" w:fill="auto"/>
          </w:tcPr>
          <w:p w14:paraId="45D16CDF" w14:textId="3EC134A3" w:rsidR="005555B3" w:rsidRPr="005C0BB2" w:rsidRDefault="00111F76" w:rsidP="00B23B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="009231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1043" w:type="dxa"/>
            <w:shd w:val="clear" w:color="auto" w:fill="auto"/>
          </w:tcPr>
          <w:p w14:paraId="5C5A9010" w14:textId="3F4BF2B4" w:rsidR="005555B3" w:rsidRPr="005C0BB2" w:rsidRDefault="00111F76" w:rsidP="00B23B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231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12,245</w:t>
            </w:r>
          </w:p>
        </w:tc>
        <w:tc>
          <w:tcPr>
            <w:tcW w:w="1074" w:type="dxa"/>
            <w:shd w:val="clear" w:color="auto" w:fill="auto"/>
          </w:tcPr>
          <w:p w14:paraId="047D13F0" w14:textId="49C02063" w:rsidR="005555B3" w:rsidRPr="005C0BB2" w:rsidRDefault="005555B3" w:rsidP="00B23B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3" w:type="dxa"/>
            <w:shd w:val="clear" w:color="auto" w:fill="auto"/>
          </w:tcPr>
          <w:p w14:paraId="4D728034" w14:textId="2F00EB45" w:rsidR="005555B3" w:rsidRPr="005C0BB2" w:rsidRDefault="005555B3" w:rsidP="00B23B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3CAD3690" w14:textId="404A5ECC" w:rsidR="005555B3" w:rsidRPr="005C0BB2" w:rsidRDefault="00111F76" w:rsidP="00B23B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="009231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4,348</w:t>
            </w:r>
          </w:p>
        </w:tc>
      </w:tr>
    </w:tbl>
    <w:p w14:paraId="7FCE5C80" w14:textId="1381FE6F" w:rsidR="002D7E86" w:rsidRPr="00E62FA0" w:rsidRDefault="000E73BC" w:rsidP="002D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4"/>
        </w:tabs>
        <w:spacing w:before="120" w:line="240" w:lineRule="auto"/>
        <w:ind w:left="547"/>
        <w:rPr>
          <w:rFonts w:asciiTheme="majorBidi" w:hAnsiTheme="majorBidi" w:cstheme="majorBidi"/>
          <w:i/>
          <w:iCs/>
          <w:sz w:val="24"/>
          <w:szCs w:val="24"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E62FA0">
        <w:rPr>
          <w:rFonts w:asciiTheme="majorBidi" w:hAnsiTheme="majorBidi" w:cstheme="majorBidi"/>
          <w:sz w:val="24"/>
          <w:szCs w:val="24"/>
        </w:rPr>
        <w:t xml:space="preserve">  </w:t>
      </w:r>
      <w:r w:rsidR="002D7E86" w:rsidRPr="00E62FA0">
        <w:rPr>
          <w:rFonts w:asciiTheme="majorBidi" w:hAnsiTheme="majorBidi" w:cstheme="majorBidi"/>
          <w:sz w:val="24"/>
          <w:szCs w:val="24"/>
          <w:cs/>
        </w:rPr>
        <w:tab/>
      </w:r>
      <w:r w:rsidRPr="00E62FA0">
        <w:rPr>
          <w:rFonts w:asciiTheme="majorBidi" w:hAnsiTheme="majorBidi" w:cstheme="majorBidi"/>
          <w:sz w:val="24"/>
          <w:szCs w:val="24"/>
          <w:cs/>
        </w:rPr>
        <w:t>ไม่รวมค่าเผื่อ</w:t>
      </w:r>
      <w:r w:rsidR="00C06487" w:rsidRPr="00E62FA0">
        <w:rPr>
          <w:rFonts w:asciiTheme="majorBidi" w:hAnsiTheme="majorBidi" w:cstheme="majorBidi"/>
          <w:sz w:val="24"/>
          <w:szCs w:val="24"/>
          <w:cs/>
        </w:rPr>
        <w:t xml:space="preserve">ผลขาดทุนด้านเครดิตที่คาดว่าจะเกิดขึ้น </w:t>
      </w:r>
      <w:r w:rsidR="00C06487" w:rsidRPr="00E62FA0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C06487" w:rsidRPr="00E62FA0">
        <w:rPr>
          <w:rFonts w:asciiTheme="majorBidi" w:hAnsiTheme="majorBidi" w:cstheme="majorBidi"/>
          <w:i/>
          <w:iCs/>
          <w:sz w:val="24"/>
          <w:szCs w:val="24"/>
        </w:rPr>
        <w:t xml:space="preserve">2562: </w:t>
      </w:r>
      <w:r w:rsidR="00C06487" w:rsidRPr="00E62FA0">
        <w:rPr>
          <w:rFonts w:asciiTheme="majorBidi" w:hAnsiTheme="majorBidi" w:cstheme="majorBidi"/>
          <w:i/>
          <w:iCs/>
          <w:sz w:val="24"/>
          <w:szCs w:val="24"/>
          <w:cs/>
        </w:rPr>
        <w:t>ค่าเผื่อหนี้สงสัยจะสูญ)</w:t>
      </w:r>
    </w:p>
    <w:p w14:paraId="09C4B04E" w14:textId="6B8D9604" w:rsidR="000E73BC" w:rsidRPr="005C0BB2" w:rsidRDefault="000E73BC" w:rsidP="00E25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cs/>
        </w:rPr>
      </w:pPr>
    </w:p>
    <w:p w14:paraId="59AC62F2" w14:textId="77777777" w:rsidR="000E73BC" w:rsidRPr="005C0BB2" w:rsidRDefault="000E73BC" w:rsidP="000E73B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3C2791A" w14:textId="47365F15" w:rsidR="000E73BC" w:rsidRPr="005C0BB2" w:rsidRDefault="000E73BC" w:rsidP="00DD3C5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969F361" w14:textId="60AA8B0E" w:rsidR="007F7476" w:rsidRDefault="007F7476"/>
    <w:p w14:paraId="09A5887B" w14:textId="2E719BD8" w:rsidR="007F7476" w:rsidRDefault="007F7476"/>
    <w:p w14:paraId="57747A0B" w14:textId="514D946B" w:rsidR="0087277D" w:rsidRDefault="0087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37" w:type="dxa"/>
        <w:tblInd w:w="360" w:type="dxa"/>
        <w:tblLook w:val="04A0" w:firstRow="1" w:lastRow="0" w:firstColumn="1" w:lastColumn="0" w:noHBand="0" w:noVBand="1"/>
      </w:tblPr>
      <w:tblGrid>
        <w:gridCol w:w="3235"/>
        <w:gridCol w:w="951"/>
        <w:gridCol w:w="1036"/>
        <w:gridCol w:w="1101"/>
        <w:gridCol w:w="1036"/>
        <w:gridCol w:w="1036"/>
        <w:gridCol w:w="1042"/>
      </w:tblGrid>
      <w:tr w:rsidR="00921CCF" w:rsidRPr="005C0BB2" w14:paraId="10F2CFAC" w14:textId="77777777" w:rsidTr="00921CCF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1A4038DE" w14:textId="67A47EFE" w:rsidR="00921CCF" w:rsidRPr="005C0BB2" w:rsidRDefault="00921CCF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00D54633" w14:textId="2CA8C013" w:rsidR="00921CCF" w:rsidRPr="005C0BB2" w:rsidRDefault="00921CCF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1CCF" w:rsidRPr="005C0BB2" w14:paraId="39AA7368" w14:textId="77777777" w:rsidTr="00921CCF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42DAF2F8" w14:textId="77777777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B8ABFB" w14:textId="2ACC8077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921CCF" w:rsidRPr="005C0BB2" w14:paraId="51031AA3" w14:textId="77777777" w:rsidTr="00D24087">
        <w:trPr>
          <w:trHeight w:val="694"/>
          <w:tblHeader/>
        </w:trPr>
        <w:tc>
          <w:tcPr>
            <w:tcW w:w="3235" w:type="dxa"/>
            <w:shd w:val="clear" w:color="auto" w:fill="auto"/>
            <w:vAlign w:val="bottom"/>
          </w:tcPr>
          <w:p w14:paraId="3E5029C9" w14:textId="3743ED08" w:rsidR="00921CCF" w:rsidRPr="005C0BB2" w:rsidRDefault="00921CCF" w:rsidP="005E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0A95EC34" w14:textId="1A959FC5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34442" w14:textId="36BD6C64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E40D" w14:textId="06CB541E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97A2A34" w14:textId="1E57FC90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485AF" w14:textId="7A353FBA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92FF7" w14:textId="67DAC52B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1E2B6" w14:textId="77777777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21CCF" w:rsidRPr="005C0BB2" w14:paraId="312F7C1B" w14:textId="77777777" w:rsidTr="00921CCF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27B5958D" w14:textId="4AC1564E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216EC2AF" w14:textId="7618D12A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21CCF" w:rsidRPr="005C0BB2" w14:paraId="0B0C1BF3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17EE50E4" w14:textId="703CBCA8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51" w:type="dxa"/>
            <w:shd w:val="clear" w:color="auto" w:fill="auto"/>
          </w:tcPr>
          <w:p w14:paraId="5A2364CF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ADF4AF1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7F5F4D8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6C27592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D2564B7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9591EE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5C0BB2" w14:paraId="41166AA1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A98ED80" w14:textId="5F8A01E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26701051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42EC566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AF97CBF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01A7F4F9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236DB7F8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33771D2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5C0BB2" w14:paraId="7F656E8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12A7DB32" w14:textId="4C77F48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  <w:shd w:val="clear" w:color="auto" w:fill="auto"/>
          </w:tcPr>
          <w:p w14:paraId="69747727" w14:textId="510DC36C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25,610</w:t>
            </w:r>
          </w:p>
        </w:tc>
        <w:tc>
          <w:tcPr>
            <w:tcW w:w="1036" w:type="dxa"/>
            <w:shd w:val="clear" w:color="auto" w:fill="auto"/>
          </w:tcPr>
          <w:p w14:paraId="340BF7B9" w14:textId="457A5710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78FF43CE" w14:textId="503608AF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F84E92B" w14:textId="7DF26B3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8F2176C" w14:textId="3B70951C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042" w:type="dxa"/>
            <w:shd w:val="clear" w:color="auto" w:fill="auto"/>
          </w:tcPr>
          <w:p w14:paraId="5A796D5D" w14:textId="0C2BC95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25,699</w:t>
            </w:r>
          </w:p>
        </w:tc>
      </w:tr>
      <w:tr w:rsidR="00921CCF" w:rsidRPr="005C0BB2" w14:paraId="67D3333A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140582D9" w14:textId="30ECB151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7B872B50" w14:textId="180EE073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B958AE3" w14:textId="3186A6A2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340,793</w:t>
            </w:r>
          </w:p>
        </w:tc>
        <w:tc>
          <w:tcPr>
            <w:tcW w:w="1101" w:type="dxa"/>
            <w:shd w:val="clear" w:color="auto" w:fill="auto"/>
          </w:tcPr>
          <w:p w14:paraId="5D995B80" w14:textId="7E93BF9F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867,660</w:t>
            </w:r>
          </w:p>
        </w:tc>
        <w:tc>
          <w:tcPr>
            <w:tcW w:w="1036" w:type="dxa"/>
            <w:shd w:val="clear" w:color="auto" w:fill="auto"/>
          </w:tcPr>
          <w:p w14:paraId="536177D0" w14:textId="0B89B4C1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47,035</w:t>
            </w:r>
          </w:p>
        </w:tc>
        <w:tc>
          <w:tcPr>
            <w:tcW w:w="1036" w:type="dxa"/>
            <w:shd w:val="clear" w:color="auto" w:fill="auto"/>
          </w:tcPr>
          <w:p w14:paraId="5D3E3D54" w14:textId="6915284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7C3A665" w14:textId="20302664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1,255,488</w:t>
            </w:r>
          </w:p>
        </w:tc>
      </w:tr>
      <w:tr w:rsidR="00921CCF" w:rsidRPr="005C0BB2" w14:paraId="2C48A757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2C611D4D" w14:textId="619FC99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3BEA8132" w14:textId="0DC569EE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E6B3BF9" w14:textId="27544130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101" w:type="dxa"/>
            <w:shd w:val="clear" w:color="auto" w:fill="auto"/>
          </w:tcPr>
          <w:p w14:paraId="0E765F7E" w14:textId="052B3DDD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93C38D5" w14:textId="5598C6FE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65D113B" w14:textId="6BB785E8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B6AD3B5" w14:textId="228D65A5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</w:tr>
      <w:tr w:rsidR="00921CCF" w:rsidRPr="005C0BB2" w14:paraId="6E7A7A77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A486D3F" w14:textId="6AFB4403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ลูกหนี้อื่น </w:t>
            </w:r>
            <w:r w:rsidR="00C7460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ลูกหนี้ผ่อนชำระค่าเบี้ยประกัน</w:t>
            </w:r>
            <w:r w:rsidR="00C7460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74605"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72B50E5" w14:textId="11AD04FD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CB29DE" w14:textId="3370F42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36F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95E10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101" w:type="dxa"/>
            <w:shd w:val="clear" w:color="auto" w:fill="auto"/>
          </w:tcPr>
          <w:p w14:paraId="58F61544" w14:textId="66F0E794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3657A9F" w14:textId="6116E141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71DF21D" w14:textId="7A990C1D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2DE1FE6" w14:textId="7A78C329" w:rsidR="00921CCF" w:rsidRPr="005C0BB2" w:rsidRDefault="00636F6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FD5547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921CCF" w:rsidRPr="005C0BB2" w14:paraId="681009F9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6BB9251C" w14:textId="6FC534EF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951" w:type="dxa"/>
            <w:shd w:val="clear" w:color="auto" w:fill="auto"/>
          </w:tcPr>
          <w:p w14:paraId="589BA37D" w14:textId="35A5180E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5DBE25A" w14:textId="037CFD5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4C1730DE" w14:textId="2FE2677C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36" w:type="dxa"/>
            <w:shd w:val="clear" w:color="auto" w:fill="auto"/>
          </w:tcPr>
          <w:p w14:paraId="034BFCCE" w14:textId="45CC526E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52E25A8" w14:textId="5C72B808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6676811" w14:textId="305E10E9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921CCF" w:rsidRPr="005C0BB2" w14:paraId="4AD511BA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5640141D" w14:textId="43CA98BF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51" w:type="dxa"/>
            <w:shd w:val="clear" w:color="auto" w:fill="auto"/>
          </w:tcPr>
          <w:p w14:paraId="6FF6FCC3" w14:textId="1998A921" w:rsidR="00921CCF" w:rsidRPr="005C0BB2" w:rsidRDefault="00921CC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14BB0F5" w14:textId="281CF763" w:rsidR="00921CCF" w:rsidRPr="005C0BB2" w:rsidRDefault="00EF7339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  <w:tc>
          <w:tcPr>
            <w:tcW w:w="1101" w:type="dxa"/>
            <w:shd w:val="clear" w:color="auto" w:fill="auto"/>
          </w:tcPr>
          <w:p w14:paraId="7FD0AB66" w14:textId="34CDE216" w:rsidR="00921CCF" w:rsidRPr="005C0BB2" w:rsidRDefault="00EF7339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34C66C3" w14:textId="4A831B4E" w:rsidR="00921CCF" w:rsidRPr="005C0BB2" w:rsidRDefault="00921CC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50F0050" w14:textId="380B02B8" w:rsidR="00921CCF" w:rsidRPr="005C0BB2" w:rsidRDefault="00921CCF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B8BBCC1" w14:textId="3B612498" w:rsidR="00921CCF" w:rsidRPr="005C0BB2" w:rsidRDefault="00EF7339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</w:tr>
      <w:tr w:rsidR="00921CCF" w:rsidRPr="005C0BB2" w14:paraId="4AFEFCA2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4A5B7F55" w14:textId="7B8CB0AD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6D5A9025" w14:textId="2DF5B054" w:rsidR="00921CCF" w:rsidRPr="005C0BB2" w:rsidRDefault="00921CC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25,610</w:t>
            </w:r>
          </w:p>
        </w:tc>
        <w:tc>
          <w:tcPr>
            <w:tcW w:w="1036" w:type="dxa"/>
            <w:shd w:val="clear" w:color="auto" w:fill="auto"/>
          </w:tcPr>
          <w:p w14:paraId="4658D37A" w14:textId="219DA5F5" w:rsidR="00921CCF" w:rsidRPr="005C0BB2" w:rsidRDefault="00DC1F06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F73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</w:t>
            </w:r>
            <w:r w:rsidR="00095E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</w:t>
            </w:r>
          </w:p>
        </w:tc>
        <w:tc>
          <w:tcPr>
            <w:tcW w:w="1101" w:type="dxa"/>
            <w:shd w:val="clear" w:color="auto" w:fill="auto"/>
          </w:tcPr>
          <w:p w14:paraId="50E77C15" w14:textId="7EFADE0C" w:rsidR="00921CCF" w:rsidRPr="005C0BB2" w:rsidRDefault="00DC1F06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EF73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68,660</w:t>
            </w:r>
          </w:p>
        </w:tc>
        <w:tc>
          <w:tcPr>
            <w:tcW w:w="1036" w:type="dxa"/>
            <w:shd w:val="clear" w:color="auto" w:fill="auto"/>
          </w:tcPr>
          <w:p w14:paraId="427BF097" w14:textId="100C93A5" w:rsidR="00921CCF" w:rsidRPr="00D66C18" w:rsidRDefault="00921CC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6C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47,035</w:t>
            </w:r>
          </w:p>
        </w:tc>
        <w:tc>
          <w:tcPr>
            <w:tcW w:w="1036" w:type="dxa"/>
            <w:shd w:val="clear" w:color="auto" w:fill="auto"/>
          </w:tcPr>
          <w:p w14:paraId="27C9AAB2" w14:textId="19741155" w:rsidR="00921CCF" w:rsidRPr="00D66C18" w:rsidRDefault="00921CCF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6C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042" w:type="dxa"/>
            <w:shd w:val="clear" w:color="auto" w:fill="auto"/>
          </w:tcPr>
          <w:p w14:paraId="7EA64055" w14:textId="1AA231A7" w:rsidR="00921CCF" w:rsidRPr="00D66C18" w:rsidRDefault="00DC1F06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</w:t>
            </w:r>
            <w:r w:rsidR="00EF73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0,</w:t>
            </w:r>
            <w:r w:rsidR="00FD5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</w:p>
        </w:tc>
      </w:tr>
      <w:tr w:rsidR="00921CCF" w:rsidRPr="005C0BB2" w14:paraId="62785AB4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332EA127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71AC1DAF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2FBA3D4" w14:textId="3E5C6BD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4A335118" w14:textId="522707A0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2FFFB10" w14:textId="5746CCAE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14F79D0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1011B12" w14:textId="2ACEB6C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0F9A0F85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3E3C8B13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092EFAAC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A535D91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57D0355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14B0040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5555AC4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3687B791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2A6E0AE4" w14:textId="77777777" w:rsidTr="00D24087">
        <w:trPr>
          <w:trHeight w:val="694"/>
        </w:trPr>
        <w:tc>
          <w:tcPr>
            <w:tcW w:w="3235" w:type="dxa"/>
            <w:shd w:val="clear" w:color="auto" w:fill="auto"/>
          </w:tcPr>
          <w:p w14:paraId="24520CA1" w14:textId="143A0284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</w:t>
            </w:r>
            <w:r w:rsidR="00D73263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 และ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5EE34741" w14:textId="77777777" w:rsidR="00921CCF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1AA92D" w14:textId="50318225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EDB246A" w14:textId="7777777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D91576" w14:textId="5B34BD7B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136DC"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  <w:tc>
          <w:tcPr>
            <w:tcW w:w="1101" w:type="dxa"/>
            <w:shd w:val="clear" w:color="auto" w:fill="auto"/>
          </w:tcPr>
          <w:p w14:paraId="09269093" w14:textId="77777777" w:rsidR="00921CCF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0AC16" w14:textId="278518F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D73172A" w14:textId="77777777" w:rsidR="00921CCF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7CB78A" w14:textId="134C63C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3E66D34" w14:textId="77777777" w:rsidR="00921CCF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99E801" w14:textId="29F83ABC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A121529" w14:textId="77777777" w:rsidR="00921CCF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661631" w14:textId="33C3EDF1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</w:tr>
      <w:tr w:rsidR="00921CCF" w:rsidRPr="005C0BB2" w14:paraId="4460BA98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74ABB8F" w14:textId="1C2CE91B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shd w:val="clear" w:color="auto" w:fill="auto"/>
          </w:tcPr>
          <w:p w14:paraId="48632F5D" w14:textId="4166E8CD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01CE6AB" w14:textId="28EB5772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7339">
              <w:rPr>
                <w:rFonts w:asciiTheme="majorBidi" w:hAnsiTheme="majorBidi" w:cstheme="majorBidi"/>
                <w:sz w:val="26"/>
                <w:szCs w:val="26"/>
              </w:rPr>
              <w:t>0,639</w:t>
            </w:r>
          </w:p>
        </w:tc>
        <w:tc>
          <w:tcPr>
            <w:tcW w:w="1101" w:type="dxa"/>
            <w:shd w:val="clear" w:color="auto" w:fill="auto"/>
          </w:tcPr>
          <w:p w14:paraId="0FC9E678" w14:textId="381B9319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F9B53D9" w14:textId="749C81A3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4EC85E6" w14:textId="32F205C8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0D988C4" w14:textId="6140E5B9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7339">
              <w:rPr>
                <w:rFonts w:asciiTheme="majorBidi" w:hAnsiTheme="majorBidi" w:cstheme="majorBidi"/>
                <w:sz w:val="26"/>
                <w:szCs w:val="26"/>
              </w:rPr>
              <w:t>0,639</w:t>
            </w:r>
          </w:p>
        </w:tc>
      </w:tr>
      <w:tr w:rsidR="00921CCF" w:rsidRPr="005C0BB2" w14:paraId="41ABE693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AA487AF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951" w:type="dxa"/>
            <w:shd w:val="clear" w:color="auto" w:fill="auto"/>
          </w:tcPr>
          <w:p w14:paraId="22009E63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CC8F909" w14:textId="1A1287E6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35E2EB9A" w14:textId="7777777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7C1F02E" w14:textId="7777777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62810A4" w14:textId="7777777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A134E34" w14:textId="7777777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1CCF" w:rsidRPr="005C0BB2" w14:paraId="3AA40F58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AB96C64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51" w:type="dxa"/>
            <w:shd w:val="clear" w:color="auto" w:fill="auto"/>
          </w:tcPr>
          <w:p w14:paraId="6F5BF2B5" w14:textId="551E700C" w:rsidR="00921CCF" w:rsidRPr="005C0BB2" w:rsidRDefault="003B173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34,000</w:t>
            </w:r>
          </w:p>
        </w:tc>
        <w:tc>
          <w:tcPr>
            <w:tcW w:w="1036" w:type="dxa"/>
            <w:shd w:val="clear" w:color="auto" w:fill="auto"/>
          </w:tcPr>
          <w:p w14:paraId="357AF01B" w14:textId="0BBD58C0" w:rsidR="00921CCF" w:rsidRPr="006136DC" w:rsidRDefault="003B173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43B54AB3" w14:textId="14E6F7FB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3BF64D3" w14:textId="33263AD5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08B9CD7" w14:textId="09D48813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70CA1B2" w14:textId="4E8375EB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34,000</w:t>
            </w:r>
          </w:p>
        </w:tc>
      </w:tr>
      <w:tr w:rsidR="00921CCF" w:rsidRPr="005C0BB2" w14:paraId="0F6BB510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42ED692D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04D0FF0D" w14:textId="2897346C" w:rsidR="00921CCF" w:rsidRPr="005C0BB2" w:rsidRDefault="003B173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1036" w:type="dxa"/>
            <w:shd w:val="clear" w:color="auto" w:fill="auto"/>
          </w:tcPr>
          <w:p w14:paraId="60D54E84" w14:textId="633A9366" w:rsidR="00921CCF" w:rsidRPr="006136DC" w:rsidRDefault="003B173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21CCF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101" w:type="dxa"/>
            <w:shd w:val="clear" w:color="auto" w:fill="auto"/>
          </w:tcPr>
          <w:p w14:paraId="05EA0B28" w14:textId="7BC4201D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D645188" w14:textId="5CABD784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C98BBB9" w14:textId="39750024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A66A8EF" w14:textId="75AF86D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</w:tr>
      <w:tr w:rsidR="00921CCF" w:rsidRPr="005C0BB2" w14:paraId="1FD653E4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320DF14B" w14:textId="0302184F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6A848F68" w14:textId="04C34DA4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A7E7D4B" w14:textId="4BE899EB" w:rsidR="00921CCF" w:rsidRPr="006136DC" w:rsidRDefault="009D2D7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756A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,166</w:t>
            </w:r>
          </w:p>
        </w:tc>
        <w:tc>
          <w:tcPr>
            <w:tcW w:w="1101" w:type="dxa"/>
            <w:shd w:val="clear" w:color="auto" w:fill="auto"/>
          </w:tcPr>
          <w:p w14:paraId="5B6B9FF0" w14:textId="7C3B6F84" w:rsidR="00921CCF" w:rsidRPr="006136DC" w:rsidRDefault="009D2D7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235E7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63D0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036" w:type="dxa"/>
            <w:shd w:val="clear" w:color="auto" w:fill="auto"/>
          </w:tcPr>
          <w:p w14:paraId="1AC91EA7" w14:textId="4777D080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0A9B14E" w14:textId="58934A9B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903BF7F" w14:textId="5C536AD7" w:rsidR="00921CCF" w:rsidRPr="006136DC" w:rsidRDefault="009D2D7C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22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B59F8">
              <w:rPr>
                <w:rFonts w:asciiTheme="majorBidi" w:hAnsiTheme="majorBidi" w:cstheme="majorBidi"/>
                <w:sz w:val="26"/>
                <w:szCs w:val="26"/>
              </w:rPr>
              <w:t>8,881</w:t>
            </w:r>
          </w:p>
        </w:tc>
      </w:tr>
      <w:tr w:rsidR="00921CCF" w:rsidRPr="005C0BB2" w14:paraId="4221E52A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E39FBDF" w14:textId="1A79E61D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7E35DB50" w14:textId="5386387C" w:rsidR="00921CCF" w:rsidRPr="003B173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2B81B2" w14:textId="281759C8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3,407</w:t>
            </w:r>
          </w:p>
        </w:tc>
        <w:tc>
          <w:tcPr>
            <w:tcW w:w="1101" w:type="dxa"/>
            <w:shd w:val="clear" w:color="auto" w:fill="auto"/>
          </w:tcPr>
          <w:p w14:paraId="671B90C2" w14:textId="1B86B08D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B663D0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1036" w:type="dxa"/>
            <w:shd w:val="clear" w:color="auto" w:fill="auto"/>
          </w:tcPr>
          <w:p w14:paraId="278D4F80" w14:textId="5A868767" w:rsidR="00921CCF" w:rsidRPr="003B173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2F9FFD" w14:textId="25A1FADF" w:rsidR="00921CCF" w:rsidRPr="003B173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519997C" w14:textId="61663A3E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0B59F8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921CCF" w:rsidRPr="005C0BB2" w14:paraId="3D0A162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811A0CA" w14:textId="517D9EBB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51" w:type="dxa"/>
            <w:shd w:val="clear" w:color="auto" w:fill="auto"/>
          </w:tcPr>
          <w:p w14:paraId="130967AD" w14:textId="5F31D7D1" w:rsidR="00921CCF" w:rsidRPr="003B173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ADB0CBF" w14:textId="233DFC87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7001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92211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101" w:type="dxa"/>
            <w:shd w:val="clear" w:color="auto" w:fill="auto"/>
          </w:tcPr>
          <w:p w14:paraId="7084DE5D" w14:textId="0E031D29" w:rsidR="00921CCF" w:rsidRPr="006136D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453940A" w14:textId="76057081" w:rsidR="00921CCF" w:rsidRPr="003B173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5632006" w14:textId="5221F954" w:rsidR="00921CCF" w:rsidRPr="003B173C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6D0383B" w14:textId="571C677B" w:rsidR="00921CCF" w:rsidRPr="006136DC" w:rsidRDefault="00770019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992211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921CCF" w:rsidRPr="005C0BB2" w14:paraId="4ECC9615" w14:textId="77777777" w:rsidTr="00D24087">
        <w:trPr>
          <w:trHeight w:val="384"/>
        </w:trPr>
        <w:tc>
          <w:tcPr>
            <w:tcW w:w="3235" w:type="dxa"/>
            <w:shd w:val="clear" w:color="auto" w:fill="auto"/>
          </w:tcPr>
          <w:p w14:paraId="73957924" w14:textId="5B3F4E9D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51" w:type="dxa"/>
            <w:shd w:val="clear" w:color="auto" w:fill="auto"/>
          </w:tcPr>
          <w:p w14:paraId="0D13924E" w14:textId="163166E9" w:rsidR="00921CCF" w:rsidRPr="003B173C" w:rsidRDefault="00921CCF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2E066FE" w14:textId="6D533CB3" w:rsidR="00921CCF" w:rsidRPr="006136DC" w:rsidRDefault="00EF7339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101" w:type="dxa"/>
            <w:shd w:val="clear" w:color="auto" w:fill="auto"/>
          </w:tcPr>
          <w:p w14:paraId="35DC0201" w14:textId="3C3F00AA" w:rsidR="00921CCF" w:rsidRPr="006136DC" w:rsidRDefault="00EF7339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445B123" w14:textId="49B9E8E4" w:rsidR="00921CCF" w:rsidRPr="003B173C" w:rsidRDefault="00921CCF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0A95E37" w14:textId="7C66EDD1" w:rsidR="00921CCF" w:rsidRPr="003B173C" w:rsidRDefault="00921CCF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C9016EE" w14:textId="3222F939" w:rsidR="00921CCF" w:rsidRPr="006136DC" w:rsidRDefault="00EF7339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</w:tr>
      <w:tr w:rsidR="00921CCF" w:rsidRPr="005C0BB2" w14:paraId="39FF0103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7C5D02E7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5A2D10C3" w14:textId="246950BE" w:rsidR="00921CCF" w:rsidRPr="006136DC" w:rsidRDefault="003B173C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164,000</w:t>
            </w:r>
          </w:p>
        </w:tc>
        <w:tc>
          <w:tcPr>
            <w:tcW w:w="1036" w:type="dxa"/>
            <w:shd w:val="clear" w:color="auto" w:fill="auto"/>
          </w:tcPr>
          <w:p w14:paraId="0DE8FF61" w14:textId="23109EE0" w:rsidR="00921CCF" w:rsidRPr="006136DC" w:rsidRDefault="00314A4E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F73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</w:t>
            </w:r>
            <w:r w:rsidR="009922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</w:t>
            </w:r>
          </w:p>
        </w:tc>
        <w:tc>
          <w:tcPr>
            <w:tcW w:w="1101" w:type="dxa"/>
            <w:shd w:val="clear" w:color="auto" w:fill="auto"/>
          </w:tcPr>
          <w:p w14:paraId="3233699E" w14:textId="17179043" w:rsidR="00921CCF" w:rsidRPr="006136DC" w:rsidRDefault="00314A4E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EF73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B66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1036" w:type="dxa"/>
            <w:shd w:val="clear" w:color="auto" w:fill="auto"/>
          </w:tcPr>
          <w:p w14:paraId="160B9715" w14:textId="7C285F8C" w:rsidR="00921CCF" w:rsidRPr="006136DC" w:rsidRDefault="00921CCF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36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5AFB168" w14:textId="13BE771F" w:rsidR="00921CCF" w:rsidRPr="006136DC" w:rsidRDefault="00921CCF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36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035C623" w14:textId="56065B4F" w:rsidR="00921CCF" w:rsidRPr="006136DC" w:rsidRDefault="00EF7339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701,</w:t>
            </w:r>
            <w:r w:rsidR="00522C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9922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</w:tr>
      <w:tr w:rsidR="00921CCF" w:rsidRPr="005C0BB2" w14:paraId="45DA9F9D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6D690D5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50421D5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36D897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6361547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0BDD54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5DACAC89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463DB2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275B94B5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07A0F44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03AFCDB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A736B67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8EC0F4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1408B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29F251B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5F415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7160FDC2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09402DF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4618DC7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2CF20B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F27EC7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A884F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1013CB0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78200A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620D33B6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136E65B4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7CE476B5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AB07D8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358E0A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3B04CAC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7A5E0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7693B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72BDAD45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398296D2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0A32A16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367A65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6640D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FD21FAB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B15B95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B750140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694ABDD3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474FA03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4B8819C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F523CF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0FA913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7A307D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4707071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8964E67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69F53342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521ED6F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3790248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FD6F849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FFD1CC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52071A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8B5C94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0F74A9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1C2A1258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34848A99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51DAEE71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6FA41E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9BE7D5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BDACD8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40B1E2B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991099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52B6479D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7B0BBD4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643F543B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8F38CB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D82AA0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8C17FC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24F8F5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13BEB14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19325931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F2A11F7" w14:textId="1B84B8B0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2562</w:t>
            </w:r>
          </w:p>
        </w:tc>
        <w:tc>
          <w:tcPr>
            <w:tcW w:w="951" w:type="dxa"/>
            <w:shd w:val="clear" w:color="auto" w:fill="auto"/>
          </w:tcPr>
          <w:p w14:paraId="6ACA3BF4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B6AEE62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7D144C2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31A29BF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C070E2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B7688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6412AE6A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3B946539" w14:textId="2799CBBD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4E88DC67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37C425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E0C7AA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51A3068C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763F041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6A8DFC3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5C0BB2" w14:paraId="21538A14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0C9788ED" w14:textId="28C73284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  <w:shd w:val="clear" w:color="auto" w:fill="auto"/>
          </w:tcPr>
          <w:p w14:paraId="5D3B6732" w14:textId="018A1886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17,986</w:t>
            </w:r>
          </w:p>
        </w:tc>
        <w:tc>
          <w:tcPr>
            <w:tcW w:w="1036" w:type="dxa"/>
            <w:shd w:val="clear" w:color="auto" w:fill="auto"/>
          </w:tcPr>
          <w:p w14:paraId="4AF2CBB2" w14:textId="630FE461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5F7D4008" w14:textId="23C658F0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30E60F9" w14:textId="65F380B3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9AB2A24" w14:textId="30923282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042" w:type="dxa"/>
            <w:shd w:val="clear" w:color="auto" w:fill="auto"/>
          </w:tcPr>
          <w:p w14:paraId="767C8051" w14:textId="1F9B9DD2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18,101</w:t>
            </w:r>
          </w:p>
        </w:tc>
      </w:tr>
      <w:tr w:rsidR="00921CCF" w:rsidRPr="005C0BB2" w14:paraId="6E68A58A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3BB9F4D2" w14:textId="5FFF9141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473A3025" w14:textId="7A8E0FD6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E55D608" w14:textId="741DE76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408,074</w:t>
            </w:r>
          </w:p>
        </w:tc>
        <w:tc>
          <w:tcPr>
            <w:tcW w:w="1101" w:type="dxa"/>
            <w:shd w:val="clear" w:color="auto" w:fill="auto"/>
          </w:tcPr>
          <w:p w14:paraId="5D274D4F" w14:textId="44433F95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796,814</w:t>
            </w:r>
          </w:p>
        </w:tc>
        <w:tc>
          <w:tcPr>
            <w:tcW w:w="1036" w:type="dxa"/>
            <w:shd w:val="clear" w:color="auto" w:fill="auto"/>
          </w:tcPr>
          <w:p w14:paraId="3C7FD02B" w14:textId="6D8F7BEE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036" w:type="dxa"/>
            <w:shd w:val="clear" w:color="auto" w:fill="auto"/>
          </w:tcPr>
          <w:p w14:paraId="0E61E5BB" w14:textId="6A2B2719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CB6DDD2" w14:textId="38121F4B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1,206,267</w:t>
            </w:r>
          </w:p>
        </w:tc>
      </w:tr>
      <w:tr w:rsidR="00921CCF" w:rsidRPr="005C0BB2" w14:paraId="5252DB82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3FA3A0AF" w14:textId="4822935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6A0F774C" w14:textId="50E7518A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E6095D1" w14:textId="50DAE21A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E94C28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101" w:type="dxa"/>
            <w:shd w:val="clear" w:color="auto" w:fill="auto"/>
          </w:tcPr>
          <w:p w14:paraId="311F2B75" w14:textId="36FA6731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0438604" w14:textId="5283CFF5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978FF33" w14:textId="61608CD4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1E326C4" w14:textId="7F3983AE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E94C28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921CCF" w:rsidRPr="005C0BB2" w14:paraId="2E6AD888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4FBBEDCE" w14:textId="2624B20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59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ลูกหนี้อื่น </w:t>
            </w:r>
            <w:r w:rsidR="00E22C9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ลูกหนี้ผ่อนชำระค่าเบี้ยประกัน</w:t>
            </w:r>
            <w:r w:rsidR="00E22C98"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22C98"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252BF102" w14:textId="14F481E5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1C9B25E" w14:textId="0327EC16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08CF879" w14:textId="2D98BCD1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5D1C92C" w14:textId="579079F0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1C1F7FBE" w14:textId="5CA2DF20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F745EEE" w14:textId="6F56C0E3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</w:tr>
      <w:tr w:rsidR="00921CCF" w:rsidRPr="005C0BB2" w14:paraId="2E092694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DB5BFD4" w14:textId="4F4E10ED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951" w:type="dxa"/>
            <w:shd w:val="clear" w:color="auto" w:fill="auto"/>
          </w:tcPr>
          <w:p w14:paraId="6121CB77" w14:textId="6EECA3E2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8877436" w14:textId="54F793F8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30692E0B" w14:textId="126C935F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36" w:type="dxa"/>
            <w:shd w:val="clear" w:color="auto" w:fill="auto"/>
          </w:tcPr>
          <w:p w14:paraId="0EF365A7" w14:textId="423302F3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A8F8200" w14:textId="6DAC6A06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E7AF4AB" w14:textId="79720600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921CCF" w:rsidRPr="005C0BB2" w14:paraId="57F22738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7779F514" w14:textId="68900AFC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51" w:type="dxa"/>
            <w:shd w:val="clear" w:color="auto" w:fill="auto"/>
          </w:tcPr>
          <w:p w14:paraId="748D2033" w14:textId="4765679E" w:rsidR="00921CCF" w:rsidRPr="005C0BB2" w:rsidRDefault="00921CCF" w:rsidP="002F7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5194A0C" w14:textId="27FA626E" w:rsidR="00921CCF" w:rsidRPr="005C0BB2" w:rsidRDefault="00EF7339" w:rsidP="002F7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101" w:type="dxa"/>
            <w:shd w:val="clear" w:color="auto" w:fill="auto"/>
          </w:tcPr>
          <w:p w14:paraId="163AA293" w14:textId="36AC02F0" w:rsidR="00921CCF" w:rsidRPr="005C0BB2" w:rsidRDefault="00EF7339" w:rsidP="002F7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27BB0AD" w14:textId="07313E53" w:rsidR="00921CCF" w:rsidRPr="005C0BB2" w:rsidRDefault="00921CCF" w:rsidP="002F7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E35BD6E" w14:textId="0730A6EF" w:rsidR="00921CCF" w:rsidRPr="005C0BB2" w:rsidRDefault="00921CCF" w:rsidP="002F7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EB103F9" w14:textId="7E55417F" w:rsidR="00921CCF" w:rsidRPr="005C0BB2" w:rsidRDefault="00EF7339" w:rsidP="002F7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</w:tr>
      <w:tr w:rsidR="00921CCF" w:rsidRPr="005C0BB2" w14:paraId="5606A198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3019C92B" w14:textId="60496CA2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10CD08BA" w14:textId="5E834FED" w:rsidR="00921CCF" w:rsidRPr="005C0BB2" w:rsidRDefault="00921CCF" w:rsidP="002F7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17,986</w:t>
            </w:r>
          </w:p>
        </w:tc>
        <w:tc>
          <w:tcPr>
            <w:tcW w:w="1036" w:type="dxa"/>
            <w:shd w:val="clear" w:color="auto" w:fill="auto"/>
          </w:tcPr>
          <w:p w14:paraId="24D47DF8" w14:textId="3D02B96C" w:rsidR="00921CCF" w:rsidRPr="005C0BB2" w:rsidRDefault="00EF7339" w:rsidP="002F7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  <w:r w:rsidR="00E94C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94C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063</w:t>
            </w:r>
          </w:p>
        </w:tc>
        <w:tc>
          <w:tcPr>
            <w:tcW w:w="1101" w:type="dxa"/>
            <w:shd w:val="clear" w:color="auto" w:fill="auto"/>
          </w:tcPr>
          <w:p w14:paraId="762F2707" w14:textId="13ED8DDA" w:rsidR="00921CCF" w:rsidRPr="00E511E3" w:rsidRDefault="00E511E3" w:rsidP="002F7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="007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E51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D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1036" w:type="dxa"/>
            <w:shd w:val="clear" w:color="auto" w:fill="auto"/>
          </w:tcPr>
          <w:p w14:paraId="394F66F6" w14:textId="02C35CFE" w:rsidR="00921CCF" w:rsidRPr="00E511E3" w:rsidRDefault="00921CCF" w:rsidP="002F7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1,379</w:t>
            </w:r>
          </w:p>
        </w:tc>
        <w:tc>
          <w:tcPr>
            <w:tcW w:w="1036" w:type="dxa"/>
            <w:shd w:val="clear" w:color="auto" w:fill="auto"/>
          </w:tcPr>
          <w:p w14:paraId="362DC056" w14:textId="0F0F939C" w:rsidR="00921CCF" w:rsidRPr="005C0BB2" w:rsidRDefault="00921CCF" w:rsidP="002F7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1042" w:type="dxa"/>
            <w:shd w:val="clear" w:color="auto" w:fill="auto"/>
          </w:tcPr>
          <w:p w14:paraId="14387C56" w14:textId="7533C915" w:rsidR="00921CCF" w:rsidRPr="00E511E3" w:rsidRDefault="00E511E3" w:rsidP="002F7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</w:t>
            </w:r>
            <w:r w:rsidR="00EF73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E94C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</w:t>
            </w:r>
          </w:p>
        </w:tc>
      </w:tr>
      <w:tr w:rsidR="00921CCF" w:rsidRPr="005C0BB2" w14:paraId="128EAAED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57722074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3F9D7627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6CA9062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6A0F29E5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0E0EA2EC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628CE12B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51A7199E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5C0BB2" w14:paraId="63F9615A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640087D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45BA5889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8E34BD3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5E45F87A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48E36F29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582C63A4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39F76C0F" w14:textId="77777777" w:rsidR="00921CCF" w:rsidRPr="005C0BB2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5C0BB2" w14:paraId="7E99F7EF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11894BB" w14:textId="6B426884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951" w:type="dxa"/>
            <w:shd w:val="clear" w:color="auto" w:fill="auto"/>
          </w:tcPr>
          <w:p w14:paraId="6BAA26D7" w14:textId="0F78A7AC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9A0E842" w14:textId="7357EEFF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3A95B590" w14:textId="33B64A94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22A1ED86" w14:textId="771675E8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3922019A" w14:textId="6C6B9A97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68A43534" w14:textId="32D69053" w:rsidR="00921CCF" w:rsidRPr="0098490B" w:rsidRDefault="00921CCF" w:rsidP="002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1CCF" w:rsidRPr="005C0BB2" w14:paraId="7C67E5C0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221271CF" w14:textId="01CE87F5" w:rsidR="00921CCF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25402403" w14:textId="69D58DC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8B24AFA" w14:textId="40AD007B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362,250</w:t>
            </w:r>
          </w:p>
        </w:tc>
        <w:tc>
          <w:tcPr>
            <w:tcW w:w="1101" w:type="dxa"/>
            <w:shd w:val="clear" w:color="auto" w:fill="auto"/>
          </w:tcPr>
          <w:p w14:paraId="5AF32206" w14:textId="47F84BD2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C6D2BC7" w14:textId="1B8188AA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33544D7" w14:textId="53649F46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D9EB3E2" w14:textId="563F1F23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362,250</w:t>
            </w:r>
          </w:p>
        </w:tc>
      </w:tr>
      <w:tr w:rsidR="00921CCF" w:rsidRPr="005C0BB2" w14:paraId="467B9094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5A62355" w14:textId="6AD1A7FB" w:rsidR="00921CCF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shd w:val="clear" w:color="auto" w:fill="auto"/>
          </w:tcPr>
          <w:p w14:paraId="44B8553D" w14:textId="4E9A7255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EAAE358" w14:textId="24B667F1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20,082</w:t>
            </w:r>
          </w:p>
        </w:tc>
        <w:tc>
          <w:tcPr>
            <w:tcW w:w="1101" w:type="dxa"/>
            <w:shd w:val="clear" w:color="auto" w:fill="auto"/>
          </w:tcPr>
          <w:p w14:paraId="2CE08D2C" w14:textId="04BE4493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D94A188" w14:textId="12595B7A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A05C25D" w14:textId="091700E9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9FE291A" w14:textId="7D21C1C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20,082</w:t>
            </w:r>
          </w:p>
        </w:tc>
      </w:tr>
      <w:tr w:rsidR="00921CCF" w:rsidRPr="005C0BB2" w14:paraId="39F9DAE6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3C9892D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59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951" w:type="dxa"/>
            <w:shd w:val="clear" w:color="auto" w:fill="auto"/>
          </w:tcPr>
          <w:p w14:paraId="493CD178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D3CD1CB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5048F49D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4D562AF6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7DBB0D95" w14:textId="19B4F778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C0514C1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1CCF" w:rsidRPr="005C0BB2" w14:paraId="22DBA460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414F7888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51" w:type="dxa"/>
            <w:shd w:val="clear" w:color="auto" w:fill="auto"/>
          </w:tcPr>
          <w:p w14:paraId="5CBD4E07" w14:textId="4CA977E8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79,500</w:t>
            </w:r>
          </w:p>
        </w:tc>
        <w:tc>
          <w:tcPr>
            <w:tcW w:w="1036" w:type="dxa"/>
            <w:shd w:val="clear" w:color="auto" w:fill="auto"/>
          </w:tcPr>
          <w:p w14:paraId="6567472B" w14:textId="230ED3B2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2A30E014" w14:textId="3888E50A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AA12DD8" w14:textId="60E70C51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4687642" w14:textId="4778C64E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68DA40F" w14:textId="186174B2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79,500</w:t>
            </w:r>
          </w:p>
        </w:tc>
      </w:tr>
      <w:tr w:rsidR="00921CCF" w:rsidRPr="005C0BB2" w14:paraId="6AB8304A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F3DB0F1" w14:textId="3D746394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>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675E25EA" w14:textId="12AE65A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1E17134" w14:textId="59FAC3EE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101" w:type="dxa"/>
            <w:shd w:val="clear" w:color="auto" w:fill="auto"/>
          </w:tcPr>
          <w:p w14:paraId="58DFC217" w14:textId="7397D13D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5F45E06" w14:textId="7EED31E9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AC7D53C" w14:textId="6ADF86FD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F4C3C75" w14:textId="752D5D1B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</w:tr>
      <w:tr w:rsidR="00921CCF" w:rsidRPr="005C0BB2" w14:paraId="7B13F0B8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09AE1E3C" w14:textId="5E1880A4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337E9A11" w14:textId="65DEF1B5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AE94B6E" w14:textId="34EB919C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50,630</w:t>
            </w:r>
          </w:p>
        </w:tc>
        <w:tc>
          <w:tcPr>
            <w:tcW w:w="1101" w:type="dxa"/>
            <w:shd w:val="clear" w:color="auto" w:fill="auto"/>
          </w:tcPr>
          <w:p w14:paraId="02FF78DB" w14:textId="4C3DD3E1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112,245</w:t>
            </w:r>
          </w:p>
        </w:tc>
        <w:tc>
          <w:tcPr>
            <w:tcW w:w="1036" w:type="dxa"/>
            <w:shd w:val="clear" w:color="auto" w:fill="auto"/>
          </w:tcPr>
          <w:p w14:paraId="1DCC1E63" w14:textId="7AF64024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AB6719E" w14:textId="5407AA60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43186FB" w14:textId="4520041C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 w:rsidRPr="0098490B">
              <w:rPr>
                <w:rFonts w:ascii="Angsana New" w:hAnsi="Angsana New" w:hint="cs"/>
                <w:sz w:val="26"/>
                <w:szCs w:val="26"/>
              </w:rPr>
              <w:t>162,875</w:t>
            </w:r>
          </w:p>
        </w:tc>
      </w:tr>
      <w:tr w:rsidR="00921CCF" w:rsidRPr="005C0BB2" w14:paraId="4A0F1CA0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F79C107" w14:textId="47CB4570" w:rsidR="00921CCF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51" w:type="dxa"/>
            <w:shd w:val="clear" w:color="auto" w:fill="auto"/>
          </w:tcPr>
          <w:p w14:paraId="7C6989FE" w14:textId="1A794BAB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7DFCD61" w14:textId="1648EC09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7,902</w:t>
            </w:r>
          </w:p>
        </w:tc>
        <w:tc>
          <w:tcPr>
            <w:tcW w:w="1101" w:type="dxa"/>
            <w:shd w:val="clear" w:color="auto" w:fill="auto"/>
          </w:tcPr>
          <w:p w14:paraId="5FD70908" w14:textId="6004A62F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7826F6A" w14:textId="2F0CE292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1F92AD9" w14:textId="4D9C5AED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EED8B8B" w14:textId="03452261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7,902</w:t>
            </w:r>
          </w:p>
        </w:tc>
      </w:tr>
      <w:tr w:rsidR="00921CCF" w:rsidRPr="005C0BB2" w14:paraId="4AB660AD" w14:textId="77777777" w:rsidTr="00D24087">
        <w:trPr>
          <w:trHeight w:val="384"/>
        </w:trPr>
        <w:tc>
          <w:tcPr>
            <w:tcW w:w="3235" w:type="dxa"/>
            <w:shd w:val="clear" w:color="auto" w:fill="auto"/>
          </w:tcPr>
          <w:p w14:paraId="37217447" w14:textId="2A77D6D3" w:rsidR="00921CCF" w:rsidRPr="00753223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51" w:type="dxa"/>
            <w:shd w:val="clear" w:color="auto" w:fill="auto"/>
          </w:tcPr>
          <w:p w14:paraId="78430896" w14:textId="3A5898AB" w:rsidR="00921CCF" w:rsidRPr="0098490B" w:rsidRDefault="00921CCF" w:rsidP="00733C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EAD6C23" w14:textId="28E50650" w:rsidR="00921CCF" w:rsidRPr="0098490B" w:rsidRDefault="00EF7339" w:rsidP="00733C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1101" w:type="dxa"/>
            <w:shd w:val="clear" w:color="auto" w:fill="auto"/>
          </w:tcPr>
          <w:p w14:paraId="714D72B9" w14:textId="2C44843D" w:rsidR="00921CCF" w:rsidRPr="0098490B" w:rsidRDefault="00EF7339" w:rsidP="00EF7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44DD0CA" w14:textId="1C5CC2BF" w:rsidR="00921CCF" w:rsidRPr="0098490B" w:rsidRDefault="00921CCF" w:rsidP="00733C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84FB13F" w14:textId="02590A19" w:rsidR="00921CCF" w:rsidRPr="0098490B" w:rsidRDefault="00921CCF" w:rsidP="00733C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44F8BE4" w14:textId="7EA93FDC" w:rsidR="00921CCF" w:rsidRPr="0098490B" w:rsidRDefault="00EF7339" w:rsidP="00733C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</w:tr>
      <w:tr w:rsidR="00921CCF" w:rsidRPr="005C0BB2" w14:paraId="361FA4C6" w14:textId="77777777" w:rsidTr="00D24087">
        <w:trPr>
          <w:trHeight w:val="397"/>
        </w:trPr>
        <w:tc>
          <w:tcPr>
            <w:tcW w:w="3235" w:type="dxa"/>
            <w:shd w:val="clear" w:color="auto" w:fill="auto"/>
          </w:tcPr>
          <w:p w14:paraId="51A7A530" w14:textId="77777777" w:rsidR="00921CCF" w:rsidRPr="0098490B" w:rsidRDefault="00921CCF" w:rsidP="00733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9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6856173F" w14:textId="4BF6014D" w:rsidR="00921CCF" w:rsidRPr="0098490B" w:rsidRDefault="00921CCF" w:rsidP="00733C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79,500</w:t>
            </w:r>
          </w:p>
        </w:tc>
        <w:tc>
          <w:tcPr>
            <w:tcW w:w="1036" w:type="dxa"/>
            <w:shd w:val="clear" w:color="auto" w:fill="auto"/>
          </w:tcPr>
          <w:p w14:paraId="49C6B8FB" w14:textId="1F53D0EC" w:rsidR="00921CCF" w:rsidRPr="007D340A" w:rsidRDefault="00C95178" w:rsidP="00733C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  <w:r w:rsidR="00EF7339">
              <w:rPr>
                <w:rFonts w:ascii="Angsana New" w:hAnsi="Angsana New"/>
                <w:b/>
                <w:bCs/>
                <w:sz w:val="26"/>
                <w:szCs w:val="26"/>
              </w:rPr>
              <w:t>1,884</w:t>
            </w:r>
          </w:p>
        </w:tc>
        <w:tc>
          <w:tcPr>
            <w:tcW w:w="1101" w:type="dxa"/>
            <w:shd w:val="clear" w:color="auto" w:fill="auto"/>
          </w:tcPr>
          <w:p w14:paraId="679D4BD0" w14:textId="404550E3" w:rsidR="00921CCF" w:rsidRPr="007D340A" w:rsidRDefault="00C95178" w:rsidP="00733C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F7339">
              <w:rPr>
                <w:rFonts w:ascii="Angsana New" w:hAnsi="Angsana New"/>
                <w:b/>
                <w:bCs/>
                <w:sz w:val="26"/>
                <w:szCs w:val="26"/>
              </w:rPr>
              <w:t>12,245</w:t>
            </w:r>
          </w:p>
        </w:tc>
        <w:tc>
          <w:tcPr>
            <w:tcW w:w="1036" w:type="dxa"/>
            <w:shd w:val="clear" w:color="auto" w:fill="auto"/>
          </w:tcPr>
          <w:p w14:paraId="73E7A761" w14:textId="2DA7ECB5" w:rsidR="00921CCF" w:rsidRPr="007D340A" w:rsidRDefault="00921CCF" w:rsidP="00733C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90D2528" w14:textId="2CE505F3" w:rsidR="00921CCF" w:rsidRPr="007D340A" w:rsidRDefault="00921CCF" w:rsidP="00733C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8573F2F" w14:textId="63582D75" w:rsidR="00921CCF" w:rsidRPr="007D340A" w:rsidRDefault="00C95178" w:rsidP="00733C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EF7339">
              <w:rPr>
                <w:rFonts w:ascii="Angsana New" w:hAnsi="Angsana New"/>
                <w:b/>
                <w:bCs/>
                <w:sz w:val="26"/>
                <w:szCs w:val="26"/>
              </w:rPr>
              <w:t>53,629</w:t>
            </w:r>
          </w:p>
        </w:tc>
      </w:tr>
    </w:tbl>
    <w:p w14:paraId="24469845" w14:textId="77777777" w:rsidR="00531DCA" w:rsidRPr="005C0BB2" w:rsidRDefault="00531DCA" w:rsidP="00EE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14"/>
          <w:szCs w:val="14"/>
        </w:rPr>
      </w:pPr>
    </w:p>
    <w:p w14:paraId="45E07468" w14:textId="10968F85" w:rsidR="00EE4F2B" w:rsidRPr="00E62FA0" w:rsidRDefault="00EE4F2B" w:rsidP="002D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  <w:cs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="002D7E86" w:rsidRPr="00E62FA0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E62FA0">
        <w:rPr>
          <w:rFonts w:asciiTheme="majorBidi" w:hAnsiTheme="majorBidi" w:cstheme="majorBidi"/>
          <w:sz w:val="24"/>
          <w:szCs w:val="24"/>
          <w:cs/>
        </w:rPr>
        <w:t>ไม่รวมค่าเผื่อ</w:t>
      </w:r>
      <w:r w:rsidR="0098490B" w:rsidRPr="00E62FA0">
        <w:rPr>
          <w:rFonts w:asciiTheme="majorBidi" w:hAnsiTheme="majorBidi" w:cstheme="majorBidi" w:hint="cs"/>
          <w:sz w:val="24"/>
          <w:szCs w:val="24"/>
          <w:cs/>
        </w:rPr>
        <w:t xml:space="preserve">ผลขาดทุนด้านเครดิตที่คาดว่าจะเกิดขึ้น </w:t>
      </w:r>
      <w:r w:rsidR="0098490B" w:rsidRPr="00E62FA0">
        <w:rPr>
          <w:rFonts w:asciiTheme="majorBidi" w:hAnsiTheme="majorBidi" w:cstheme="majorBidi" w:hint="cs"/>
          <w:i/>
          <w:iCs/>
          <w:sz w:val="24"/>
          <w:szCs w:val="24"/>
          <w:cs/>
        </w:rPr>
        <w:t>(</w:t>
      </w:r>
      <w:r w:rsidR="00753223" w:rsidRPr="00E62FA0">
        <w:rPr>
          <w:rFonts w:asciiTheme="majorBidi" w:hAnsiTheme="majorBidi" w:cstheme="majorBidi"/>
          <w:i/>
          <w:iCs/>
          <w:sz w:val="24"/>
          <w:szCs w:val="24"/>
        </w:rPr>
        <w:t>2562</w:t>
      </w:r>
      <w:r w:rsidR="0098490B" w:rsidRPr="00E62FA0">
        <w:rPr>
          <w:rFonts w:asciiTheme="majorBidi" w:hAnsiTheme="majorBidi" w:cstheme="majorBidi"/>
          <w:i/>
          <w:iCs/>
          <w:sz w:val="24"/>
          <w:szCs w:val="24"/>
        </w:rPr>
        <w:t xml:space="preserve">: </w:t>
      </w:r>
      <w:r w:rsidR="0098490B" w:rsidRPr="00E62FA0">
        <w:rPr>
          <w:rFonts w:asciiTheme="majorBidi" w:hAnsiTheme="majorBidi" w:cstheme="majorBidi" w:hint="cs"/>
          <w:i/>
          <w:iCs/>
          <w:sz w:val="24"/>
          <w:szCs w:val="24"/>
          <w:cs/>
        </w:rPr>
        <w:t>ค่าเผื่อหนี้สงสัยจะสูญ)</w:t>
      </w:r>
    </w:p>
    <w:p w14:paraId="4DB7D694" w14:textId="77777777" w:rsidR="00EE4F2B" w:rsidRPr="005C0BB2" w:rsidRDefault="00EE4F2B" w:rsidP="00EE4F2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34B92EC" w14:textId="77777777" w:rsidR="0098490B" w:rsidRDefault="0098490B" w:rsidP="00047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2482A0" w14:textId="77777777" w:rsidR="00046974" w:rsidRDefault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FD7F02D" w14:textId="53F9970C" w:rsidR="003E7529" w:rsidRPr="005C0BB2" w:rsidRDefault="003E7529" w:rsidP="00047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มูลค่า</w:t>
      </w:r>
      <w:r w:rsidR="0098490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4A25E6AF" w14:textId="77777777" w:rsidR="003E7529" w:rsidRPr="005C0BB2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F96A0" w14:textId="70C34BAA" w:rsidR="003E7529" w:rsidRPr="005C0BB2" w:rsidRDefault="003E7529" w:rsidP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98490B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หนี้สินทางการเงินที่วัดมูลค่าด้วย</w:t>
      </w:r>
      <w:r w:rsidR="0098490B">
        <w:rPr>
          <w:rFonts w:asciiTheme="majorBidi" w:hAnsiTheme="majorBidi" w:cstheme="majorBidi" w:hint="cs"/>
          <w:sz w:val="28"/>
          <w:szCs w:val="28"/>
          <w:cs/>
        </w:rPr>
        <w:t>ราคาทุนตัดจำหน่าย</w:t>
      </w:r>
      <w:r w:rsidRPr="005C0BB2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101243CE" w14:textId="77777777" w:rsidR="00CC3186" w:rsidRPr="005C0BB2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856" w:type="dxa"/>
        <w:tblInd w:w="270" w:type="dxa"/>
        <w:tblLook w:val="04A0" w:firstRow="1" w:lastRow="0" w:firstColumn="1" w:lastColumn="0" w:noHBand="0" w:noVBand="1"/>
      </w:tblPr>
      <w:tblGrid>
        <w:gridCol w:w="3150"/>
        <w:gridCol w:w="90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046974" w:rsidRPr="005C0BB2" w14:paraId="29CF971A" w14:textId="77777777" w:rsidTr="00046974">
        <w:trPr>
          <w:tblHeader/>
        </w:trPr>
        <w:tc>
          <w:tcPr>
            <w:tcW w:w="3150" w:type="dxa"/>
            <w:shd w:val="clear" w:color="auto" w:fill="auto"/>
          </w:tcPr>
          <w:p w14:paraId="27BFFAD9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98E479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0B07157A" w14:textId="1598FF0C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6974" w:rsidRPr="005C0BB2" w14:paraId="6C520C94" w14:textId="77777777" w:rsidTr="00046974">
        <w:trPr>
          <w:tblHeader/>
        </w:trPr>
        <w:tc>
          <w:tcPr>
            <w:tcW w:w="3150" w:type="dxa"/>
            <w:shd w:val="clear" w:color="auto" w:fill="auto"/>
          </w:tcPr>
          <w:p w14:paraId="1BE4999D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697D2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BE5D55B" w14:textId="0B81CF33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2B36DC2D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A97533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210F9" w14:textId="77777777" w:rsidR="00046974" w:rsidRPr="005C0BB2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6974" w:rsidRPr="005C0BB2" w14:paraId="65045645" w14:textId="77777777" w:rsidTr="00046974">
        <w:trPr>
          <w:tblHeader/>
        </w:trPr>
        <w:tc>
          <w:tcPr>
            <w:tcW w:w="3150" w:type="dxa"/>
            <w:shd w:val="clear" w:color="auto" w:fill="auto"/>
          </w:tcPr>
          <w:p w14:paraId="033595CE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CF28F7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9C0A9F2" w14:textId="482B00EC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2F4485E7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72D1C95B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75268B1C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62B3B678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36BF8D4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0035B1B0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EE6A28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236B435F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3BF" w:rsidRPr="005C0BB2" w14:paraId="5AABCF2A" w14:textId="77777777" w:rsidTr="00046974">
        <w:trPr>
          <w:tblHeader/>
        </w:trPr>
        <w:tc>
          <w:tcPr>
            <w:tcW w:w="3150" w:type="dxa"/>
            <w:shd w:val="clear" w:color="auto" w:fill="auto"/>
          </w:tcPr>
          <w:p w14:paraId="22B967BA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0" w:type="dxa"/>
          </w:tcPr>
          <w:p w14:paraId="1E990D9D" w14:textId="5E4FEF7B" w:rsidR="001D03BF" w:rsidRPr="00046974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DCD1C05" w14:textId="43211F7D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00B8B04E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8505490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4CC8E2F1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51B7198E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85C4CE6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07FF1E7A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140D8CE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FCA304E" w14:textId="77777777" w:rsidR="001D03BF" w:rsidRPr="005C0BB2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974" w:rsidRPr="005C0BB2" w14:paraId="60F77217" w14:textId="77777777" w:rsidTr="00046974">
        <w:trPr>
          <w:tblHeader/>
        </w:trPr>
        <w:tc>
          <w:tcPr>
            <w:tcW w:w="3150" w:type="dxa"/>
            <w:shd w:val="clear" w:color="auto" w:fill="auto"/>
          </w:tcPr>
          <w:p w14:paraId="0C376C42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438C5C2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4540C5F7" w14:textId="70AC11EE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974" w:rsidRPr="005C0BB2" w14:paraId="03BB325E" w14:textId="77777777" w:rsidTr="00046974">
        <w:tc>
          <w:tcPr>
            <w:tcW w:w="3150" w:type="dxa"/>
            <w:shd w:val="clear" w:color="auto" w:fill="auto"/>
          </w:tcPr>
          <w:p w14:paraId="0FE0C2A3" w14:textId="652AD311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73C7877B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C97985E" w14:textId="61076556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1EBD2DFC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99DC3C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BA2D2C5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07CBBC4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3C0CC5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46C2AEBE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B68C4F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7319202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5C0BB2" w14:paraId="358207B8" w14:textId="77777777" w:rsidTr="00046974">
        <w:tc>
          <w:tcPr>
            <w:tcW w:w="3150" w:type="dxa"/>
            <w:shd w:val="clear" w:color="auto" w:fill="auto"/>
          </w:tcPr>
          <w:p w14:paraId="75E92435" w14:textId="562C4D46" w:rsidR="00C654BC" w:rsidRPr="00C654BC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54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C1F0A8E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E4A275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6739372C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067691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7FF5B83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A668B55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FBEE15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4DE969EE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91A22F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407ACEF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5C0BB2" w14:paraId="00DE0EF8" w14:textId="77777777" w:rsidTr="00046974">
        <w:tc>
          <w:tcPr>
            <w:tcW w:w="3150" w:type="dxa"/>
            <w:shd w:val="clear" w:color="auto" w:fill="auto"/>
          </w:tcPr>
          <w:p w14:paraId="10F9B728" w14:textId="34443DD1" w:rsidR="00C654BC" w:rsidRPr="00C654BC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5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ูกหนี้เงินให้สินเชื่อ</w:t>
            </w:r>
            <w:r w:rsidR="00F83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56F4401D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34C766B" w14:textId="15538788" w:rsidR="00C654BC" w:rsidRPr="005C0BB2" w:rsidRDefault="00A26726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58" w:type="dxa"/>
            <w:shd w:val="clear" w:color="auto" w:fill="auto"/>
          </w:tcPr>
          <w:p w14:paraId="5767D790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C59058" w14:textId="40831757" w:rsidR="00C654BC" w:rsidRPr="005C0BB2" w:rsidRDefault="00A26726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73F626D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5AFBCFF" w14:textId="00234185" w:rsidR="00C654BC" w:rsidRPr="005C0BB2" w:rsidRDefault="00A26726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274D4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6D78BBF5" w14:textId="2135DB8A" w:rsidR="00C654BC" w:rsidRPr="005C0BB2" w:rsidRDefault="00C72EE8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A74A8">
              <w:rPr>
                <w:rFonts w:asciiTheme="majorBidi" w:hAnsiTheme="majorBidi" w:cstheme="majorBidi"/>
                <w:sz w:val="28"/>
                <w:szCs w:val="28"/>
              </w:rPr>
              <w:t>,823</w:t>
            </w:r>
          </w:p>
        </w:tc>
        <w:tc>
          <w:tcPr>
            <w:tcW w:w="236" w:type="dxa"/>
            <w:shd w:val="clear" w:color="auto" w:fill="auto"/>
          </w:tcPr>
          <w:p w14:paraId="4BCFA921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8982C07" w14:textId="17B0B905" w:rsidR="00C654BC" w:rsidRPr="005C0BB2" w:rsidRDefault="00BA74A8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</w:tr>
      <w:tr w:rsidR="00C654BC" w:rsidRPr="005C0BB2" w14:paraId="4E225EA0" w14:textId="77777777" w:rsidTr="00046974">
        <w:tc>
          <w:tcPr>
            <w:tcW w:w="3150" w:type="dxa"/>
            <w:shd w:val="clear" w:color="auto" w:fill="auto"/>
          </w:tcPr>
          <w:p w14:paraId="169FBBD9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8F630C1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B90313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FB7DB20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B5E31B2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37A52FB0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57234B5A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0EA26D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4C79E432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343FA2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E7A1FCB" w14:textId="77777777" w:rsidR="00C654BC" w:rsidRPr="005C0BB2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974" w:rsidRPr="005C0BB2" w14:paraId="68FB74AE" w14:textId="77777777" w:rsidTr="00046974">
        <w:tc>
          <w:tcPr>
            <w:tcW w:w="3150" w:type="dxa"/>
            <w:shd w:val="clear" w:color="auto" w:fill="auto"/>
          </w:tcPr>
          <w:p w14:paraId="3F87F93F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B98B560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E71A919" w14:textId="48A56176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970FB4C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657CF0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676ACFF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1D79A1C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401E74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71DD32C3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F14EF6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D6F1167" w14:textId="77777777" w:rsidR="00046974" w:rsidRPr="005C0BB2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B3D" w:rsidRPr="005C0BB2" w14:paraId="18308631" w14:textId="77777777" w:rsidTr="00046974">
        <w:tc>
          <w:tcPr>
            <w:tcW w:w="3150" w:type="dxa"/>
            <w:shd w:val="clear" w:color="auto" w:fill="auto"/>
          </w:tcPr>
          <w:p w14:paraId="319FB301" w14:textId="4D4EAF9B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73C503E5" w14:textId="77777777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A2E87B" w14:textId="06BA7EEF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126838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2BD9C96" w14:textId="77777777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F2D0187" w14:textId="6511FBA8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A08C7A" w14:textId="77777777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63A2F03" w14:textId="7F60A308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</w:t>
            </w:r>
            <w:r w:rsidR="0012683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A6851" w14:textId="77777777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F0F0A7" w14:textId="0CBB341C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CE8A4" w14:textId="77777777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185E1B4" w14:textId="1DBBC08E" w:rsidR="009B6B3D" w:rsidRPr="005C0BB2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</w:t>
            </w:r>
            <w:r w:rsidR="0012683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</w:tbl>
    <w:p w14:paraId="6B9AC839" w14:textId="77777777" w:rsidR="004B020E" w:rsidRPr="00046974" w:rsidRDefault="004B020E" w:rsidP="0010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856" w:type="dxa"/>
        <w:tblInd w:w="270" w:type="dxa"/>
        <w:tblLook w:val="04A0" w:firstRow="1" w:lastRow="0" w:firstColumn="1" w:lastColumn="0" w:noHBand="0" w:noVBand="1"/>
      </w:tblPr>
      <w:tblGrid>
        <w:gridCol w:w="3150"/>
        <w:gridCol w:w="90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472021" w:rsidRPr="005C0BB2" w14:paraId="1E259CBB" w14:textId="77777777" w:rsidTr="007539CB">
        <w:trPr>
          <w:tblHeader/>
        </w:trPr>
        <w:tc>
          <w:tcPr>
            <w:tcW w:w="3150" w:type="dxa"/>
            <w:shd w:val="clear" w:color="auto" w:fill="auto"/>
          </w:tcPr>
          <w:p w14:paraId="343C2689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9F2306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2E0F5B12" w14:textId="6E99993F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021" w:rsidRPr="005C0BB2" w14:paraId="08785345" w14:textId="77777777" w:rsidTr="007539CB">
        <w:trPr>
          <w:tblHeader/>
        </w:trPr>
        <w:tc>
          <w:tcPr>
            <w:tcW w:w="3150" w:type="dxa"/>
            <w:shd w:val="clear" w:color="auto" w:fill="auto"/>
          </w:tcPr>
          <w:p w14:paraId="23FA7E96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D7135D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50EAC93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7EFF82C7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49046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3AC3DA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2021" w:rsidRPr="005C0BB2" w14:paraId="325D2660" w14:textId="77777777" w:rsidTr="007539CB">
        <w:trPr>
          <w:tblHeader/>
        </w:trPr>
        <w:tc>
          <w:tcPr>
            <w:tcW w:w="3150" w:type="dxa"/>
            <w:shd w:val="clear" w:color="auto" w:fill="auto"/>
          </w:tcPr>
          <w:p w14:paraId="0B1F4613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9D00FBB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DF8680D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4DBCA2D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58C1314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68C830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8C7924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1037BD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60372972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3DE7C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44F2D18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021" w:rsidRPr="005C0BB2" w14:paraId="7EB9D239" w14:textId="77777777" w:rsidTr="007539CB">
        <w:trPr>
          <w:tblHeader/>
        </w:trPr>
        <w:tc>
          <w:tcPr>
            <w:tcW w:w="3150" w:type="dxa"/>
            <w:shd w:val="clear" w:color="auto" w:fill="auto"/>
          </w:tcPr>
          <w:p w14:paraId="3A95EDCB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0" w:type="dxa"/>
          </w:tcPr>
          <w:p w14:paraId="24D05213" w14:textId="12797BBA" w:rsidR="00472021" w:rsidRPr="00046974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6E967C2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233E7AE9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EFDF2AB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5F536289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CF80880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6ACB19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05FE6B8E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70E89A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2981065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2021" w:rsidRPr="005C0BB2" w14:paraId="409BC58E" w14:textId="77777777" w:rsidTr="007539CB">
        <w:trPr>
          <w:tblHeader/>
        </w:trPr>
        <w:tc>
          <w:tcPr>
            <w:tcW w:w="3150" w:type="dxa"/>
            <w:shd w:val="clear" w:color="auto" w:fill="auto"/>
          </w:tcPr>
          <w:p w14:paraId="39C2C540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15FB80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665E096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2021" w:rsidRPr="005C0BB2" w14:paraId="7B5552CA" w14:textId="77777777" w:rsidTr="007539CB">
        <w:tc>
          <w:tcPr>
            <w:tcW w:w="3150" w:type="dxa"/>
            <w:shd w:val="clear" w:color="auto" w:fill="auto"/>
          </w:tcPr>
          <w:p w14:paraId="32F6B9D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3E446477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0CF10A1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2BDE3C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9D91E37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9690FA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E8A6B2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ECB0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06FFCD66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776D37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6A5A26E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5C0BB2" w14:paraId="44243F11" w14:textId="77777777" w:rsidTr="007539CB">
        <w:tc>
          <w:tcPr>
            <w:tcW w:w="3150" w:type="dxa"/>
            <w:shd w:val="clear" w:color="auto" w:fill="auto"/>
          </w:tcPr>
          <w:p w14:paraId="6F4D682A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7A217C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078201C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B74D00D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B5E628E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EF7C7A3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2B2A131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9AA2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1BDF1DC8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64ED5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08B1EAB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5C0BB2" w14:paraId="4CAEF27E" w14:textId="77777777" w:rsidTr="007539CB">
        <w:tc>
          <w:tcPr>
            <w:tcW w:w="3150" w:type="dxa"/>
            <w:shd w:val="clear" w:color="auto" w:fill="auto"/>
          </w:tcPr>
          <w:p w14:paraId="3D944AD0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7D06ED05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BFC265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914D9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15B97B1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72D5B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F3BD8B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B7441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67DDFF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4731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E040E8D" w14:textId="77777777" w:rsidR="00472021" w:rsidRPr="005C0BB2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4210D7A9" w14:textId="77777777" w:rsidR="00472021" w:rsidRDefault="00472021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0E4E7" w14:textId="1B2E3401" w:rsidR="0048098F" w:rsidRPr="00046974" w:rsidRDefault="0048098F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46974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F830CA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ลูกหนี้เงินให้สินเชื่ออื่นและ</w:t>
      </w:r>
      <w:r w:rsidR="005D1D2A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</w:t>
      </w:r>
      <w:r w:rsidR="00E84E31" w:rsidRPr="00046974">
        <w:rPr>
          <w:rFonts w:asciiTheme="majorBidi" w:hAnsiTheme="majorBidi" w:cstheme="majorBidi"/>
          <w:sz w:val="28"/>
          <w:szCs w:val="28"/>
          <w:cs/>
        </w:rPr>
        <w:t>บุคคล</w:t>
      </w:r>
      <w:r w:rsidR="005D1D2A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046974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046974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046974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797D00A7" w14:textId="487073E8" w:rsidR="005D1D2A" w:rsidRDefault="005D1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6D6F87D" w14:textId="77777777" w:rsidR="00DE0A3D" w:rsidRDefault="00DE0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0C92ABC" w14:textId="732D2AFC" w:rsidR="007D264F" w:rsidRPr="005C0BB2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5741A4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06C96" w14:textId="1D1B6D97" w:rsidR="000C3FD4" w:rsidRDefault="000C3FD4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41A4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เงินเบิกเกินบัญชีและเงินกู้ยืมระยะสั้นจากสถาบันการเงิน เจ้าหนี้อื่น เงินกู้ยืมระยะสั้นจากบุคคลและกิจการที่เกี่ยวข้องกัน และเงินกู้ยืมระยะสั้นจากบุคคลอื่น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4047F952" w14:textId="243492DC" w:rsidR="00B356A2" w:rsidRDefault="00B356A2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F2D41F" w14:textId="0DA4AAF2" w:rsidR="00B356A2" w:rsidRPr="005741A4" w:rsidRDefault="00B356A2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71B28AEF" w14:textId="77777777" w:rsidR="000C3FD4" w:rsidRPr="005741A4" w:rsidRDefault="000C3FD4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88E7DC" w14:textId="4AF12A28" w:rsidR="000C3FD4" w:rsidRPr="005741A4" w:rsidRDefault="000C3FD4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41A4">
        <w:rPr>
          <w:rFonts w:asciiTheme="majorBidi" w:hAnsiTheme="majorBidi" w:cstheme="majorBidi"/>
          <w:sz w:val="28"/>
          <w:szCs w:val="28"/>
          <w:cs/>
        </w:rPr>
        <w:t xml:space="preserve">ไม่มีการโอนระหว่างระดับ </w:t>
      </w:r>
      <w:r w:rsidRPr="005741A4">
        <w:rPr>
          <w:rFonts w:asciiTheme="majorBidi" w:hAnsiTheme="majorBidi" w:cstheme="majorBidi"/>
          <w:sz w:val="28"/>
          <w:szCs w:val="28"/>
        </w:rPr>
        <w:t xml:space="preserve">1 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และระดับ </w:t>
      </w:r>
      <w:r w:rsidRPr="005741A4">
        <w:rPr>
          <w:rFonts w:asciiTheme="majorBidi" w:hAnsiTheme="majorBidi" w:cstheme="majorBidi"/>
          <w:sz w:val="28"/>
          <w:szCs w:val="28"/>
        </w:rPr>
        <w:t>2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06452C" w:rsidRPr="005741A4">
        <w:rPr>
          <w:rFonts w:asciiTheme="majorBidi" w:hAnsiTheme="majorBidi" w:cstheme="majorBidi"/>
          <w:sz w:val="28"/>
          <w:szCs w:val="28"/>
          <w:cs/>
        </w:rPr>
        <w:t>ปี</w:t>
      </w:r>
      <w:r w:rsidRPr="005741A4">
        <w:rPr>
          <w:rFonts w:asciiTheme="majorBidi" w:eastAsia="Times New Roman" w:hAnsiTheme="majorBidi" w:cstheme="majorBidi"/>
          <w:sz w:val="28"/>
          <w:szCs w:val="28"/>
          <w:cs/>
        </w:rPr>
        <w:t xml:space="preserve">สิ้นสุดวันที่ </w:t>
      </w:r>
      <w:r w:rsidRPr="005741A4">
        <w:rPr>
          <w:rFonts w:asciiTheme="majorBidi" w:hAnsiTheme="majorBidi" w:cstheme="majorBidi"/>
          <w:sz w:val="28"/>
          <w:szCs w:val="28"/>
        </w:rPr>
        <w:t xml:space="preserve">31 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41A4">
        <w:rPr>
          <w:rFonts w:asciiTheme="majorBidi" w:hAnsiTheme="majorBidi" w:cstheme="majorBidi"/>
          <w:sz w:val="28"/>
          <w:szCs w:val="28"/>
        </w:rPr>
        <w:t>256</w:t>
      </w:r>
      <w:r w:rsidR="0006452C" w:rsidRPr="005741A4">
        <w:rPr>
          <w:rFonts w:asciiTheme="majorBidi" w:hAnsiTheme="majorBidi" w:cstheme="majorBidi"/>
          <w:sz w:val="28"/>
          <w:szCs w:val="28"/>
        </w:rPr>
        <w:t xml:space="preserve">3 </w:t>
      </w:r>
      <w:r w:rsidR="0006452C" w:rsidRPr="005741A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6452C" w:rsidRPr="005741A4">
        <w:rPr>
          <w:rFonts w:asciiTheme="majorBidi" w:hAnsiTheme="majorBidi" w:cstheme="majorBidi"/>
          <w:sz w:val="28"/>
          <w:szCs w:val="28"/>
        </w:rPr>
        <w:t>2562</w:t>
      </w:r>
    </w:p>
    <w:p w14:paraId="42E13907" w14:textId="77777777" w:rsidR="00D02294" w:rsidRPr="005741A4" w:rsidRDefault="00D02294" w:rsidP="008E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4B04D8" w14:textId="01F79520" w:rsidR="005741A4" w:rsidRPr="005D1D2A" w:rsidRDefault="005D1D2A" w:rsidP="005D1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1D2A">
        <w:rPr>
          <w:rFonts w:asciiTheme="majorBidi" w:hAnsiTheme="majorBidi" w:cstheme="majorBidi" w:hint="cs"/>
          <w:b/>
          <w:bCs/>
          <w:sz w:val="28"/>
          <w:szCs w:val="28"/>
          <w:cs/>
        </w:rPr>
        <w:t>30</w:t>
      </w:r>
      <w:r w:rsidRPr="005D1D2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5741A4" w:rsidRPr="005D1D2A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14:paraId="1E0584BF" w14:textId="77777777" w:rsidR="005741A4" w:rsidRPr="005741A4" w:rsidRDefault="005741A4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4C268A7" w14:textId="3AA8C9A0" w:rsidR="005741A4" w:rsidRDefault="005741A4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41A4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="00FB0530">
        <w:rPr>
          <w:rFonts w:asciiTheme="majorBidi" w:hAnsiTheme="majorBidi" w:cstheme="majorBidi"/>
          <w:sz w:val="28"/>
          <w:szCs w:val="28"/>
          <w:cs/>
        </w:rPr>
        <w:br/>
      </w:r>
      <w:r w:rsidRPr="005741A4">
        <w:rPr>
          <w:rFonts w:asciiTheme="majorBidi" w:hAnsiTheme="majorBidi" w:cstheme="majorBidi"/>
          <w:sz w:val="28"/>
          <w:szCs w:val="28"/>
          <w:cs/>
        </w:rPr>
        <w:t>ตลาด</w:t>
      </w:r>
      <w:r w:rsidR="000228BE">
        <w:rPr>
          <w:rFonts w:asciiTheme="majorBidi" w:hAnsiTheme="majorBidi" w:cstheme="majorBidi" w:hint="cs"/>
          <w:sz w:val="28"/>
          <w:szCs w:val="28"/>
          <w:cs/>
        </w:rPr>
        <w:t>ทุน</w:t>
      </w:r>
      <w:r w:rsidRPr="005741A4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ซึ่งกลุ่มบริษัทพิจารณาจากสัดส่วนของผลตอบแทนจากกิจกรรมดำเนินงานต่อส่วนของผู้ถือหุ้น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9A94A56" w14:textId="77777777" w:rsidR="005D1D2A" w:rsidRPr="005741A4" w:rsidRDefault="005D1D2A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516A53C3" w:rsidR="00DE2FB0" w:rsidRPr="005C0BB2" w:rsidRDefault="005D1D2A" w:rsidP="00A54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31</w:t>
      </w:r>
      <w:r w:rsidR="00DE2FB0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41AEB26B" w14:textId="4E150F02" w:rsidR="00EE49E3" w:rsidRPr="005C0BB2" w:rsidRDefault="00EE49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350"/>
        <w:gridCol w:w="270"/>
        <w:gridCol w:w="1080"/>
        <w:gridCol w:w="270"/>
        <w:gridCol w:w="1170"/>
      </w:tblGrid>
      <w:tr w:rsidR="006E1D11" w:rsidRPr="005C0BB2" w14:paraId="1799FDF6" w14:textId="77777777" w:rsidTr="002824E7">
        <w:trPr>
          <w:tblHeader/>
        </w:trPr>
        <w:tc>
          <w:tcPr>
            <w:tcW w:w="3897" w:type="dxa"/>
          </w:tcPr>
          <w:p w14:paraId="33AF6217" w14:textId="76497B41" w:rsidR="006E1D11" w:rsidRPr="005C0BB2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22D10C99" w14:textId="072D8576" w:rsidR="006E1D11" w:rsidRPr="005C0BB2" w:rsidRDefault="006E1D11" w:rsidP="006E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5C0BB2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6E1D11" w:rsidRPr="005C0BB2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27D" w:rsidRPr="005C0BB2" w14:paraId="039C2D42" w14:textId="77777777" w:rsidTr="00213ADA">
        <w:trPr>
          <w:tblHeader/>
        </w:trPr>
        <w:tc>
          <w:tcPr>
            <w:tcW w:w="3897" w:type="dxa"/>
          </w:tcPr>
          <w:p w14:paraId="09B09186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739206A0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1D11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A6B64EA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0B5CE6" w14:textId="7937C19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1D11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FF788A5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13A913F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1D11"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BE39F25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4CC4AC8C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6E1D11"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A627D" w:rsidRPr="005C0BB2" w14:paraId="67BA2F31" w14:textId="77777777" w:rsidTr="00213ADA">
        <w:trPr>
          <w:tblHeader/>
        </w:trPr>
        <w:tc>
          <w:tcPr>
            <w:tcW w:w="3897" w:type="dxa"/>
          </w:tcPr>
          <w:p w14:paraId="1980E345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09B7A94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866" w:rsidRPr="005C0BB2" w14:paraId="40A74CC8" w14:textId="77777777" w:rsidTr="005D7CF5">
        <w:tc>
          <w:tcPr>
            <w:tcW w:w="3897" w:type="dxa"/>
          </w:tcPr>
          <w:p w14:paraId="20BA834E" w14:textId="23C4D4DE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B2D0B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982" w:rsidRPr="005C0BB2" w14:paraId="0222BA9A" w14:textId="77777777" w:rsidTr="005D7CF5">
        <w:tc>
          <w:tcPr>
            <w:tcW w:w="3897" w:type="dxa"/>
          </w:tcPr>
          <w:p w14:paraId="2AA4927F" w14:textId="60064C3C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029F9A83" w:rsidR="00B25982" w:rsidRPr="005C0BB2" w:rsidRDefault="00B70F93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2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D261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5FD77BC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E71CF2" w14:textId="2FE4FBA9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70" w:type="dxa"/>
          </w:tcPr>
          <w:p w14:paraId="384E4BDA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2A60CBB8" w:rsidR="00B25982" w:rsidRPr="005C0BB2" w:rsidRDefault="00B70F93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26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D261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3728759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1618690F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B25982" w:rsidRPr="005C0BB2" w14:paraId="57762835" w14:textId="77777777" w:rsidTr="005D7CF5">
        <w:tc>
          <w:tcPr>
            <w:tcW w:w="3897" w:type="dxa"/>
          </w:tcPr>
          <w:p w14:paraId="6D3976BC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1094A776" w:rsidR="00B25982" w:rsidRPr="005C0BB2" w:rsidRDefault="00C5287B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</w:t>
            </w:r>
            <w:r w:rsidR="008A14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829190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171262" w14:textId="107AD2CF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4,312</w:t>
            </w:r>
          </w:p>
        </w:tc>
        <w:tc>
          <w:tcPr>
            <w:tcW w:w="270" w:type="dxa"/>
          </w:tcPr>
          <w:p w14:paraId="382927F9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5420FFF0" w:rsidR="00B25982" w:rsidRPr="005C0BB2" w:rsidRDefault="00C5287B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  <w:tc>
          <w:tcPr>
            <w:tcW w:w="270" w:type="dxa"/>
          </w:tcPr>
          <w:p w14:paraId="7F1B93A2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6183BF5E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4,312</w:t>
            </w:r>
          </w:p>
        </w:tc>
      </w:tr>
      <w:tr w:rsidR="00B25982" w:rsidRPr="005C0BB2" w14:paraId="6F1373F3" w14:textId="77777777" w:rsidTr="00AF04E9">
        <w:tc>
          <w:tcPr>
            <w:tcW w:w="3897" w:type="dxa"/>
          </w:tcPr>
          <w:p w14:paraId="6AF14CB9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5888CE69" w:rsidR="00B25982" w:rsidRPr="005C0BB2" w:rsidRDefault="00B70F93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</w:t>
            </w:r>
            <w:r w:rsidR="000D2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A14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12E5A16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41A0C63A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4,599</w:t>
            </w:r>
          </w:p>
        </w:tc>
        <w:tc>
          <w:tcPr>
            <w:tcW w:w="270" w:type="dxa"/>
          </w:tcPr>
          <w:p w14:paraId="71A6B4D1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331FBD5B" w:rsidR="00B25982" w:rsidRPr="005C0BB2" w:rsidRDefault="00B70F93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4,419</w:t>
            </w:r>
          </w:p>
        </w:tc>
        <w:tc>
          <w:tcPr>
            <w:tcW w:w="270" w:type="dxa"/>
          </w:tcPr>
          <w:p w14:paraId="251F8FC7" w14:textId="77777777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48A488B0" w:rsidR="00B25982" w:rsidRPr="005C0BB2" w:rsidRDefault="00B25982" w:rsidP="00B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4,599</w:t>
            </w:r>
          </w:p>
        </w:tc>
      </w:tr>
      <w:bookmarkEnd w:id="0"/>
    </w:tbl>
    <w:p w14:paraId="2464C2D5" w14:textId="77777777" w:rsidR="00BA6281" w:rsidRPr="005C0BB2" w:rsidRDefault="00BA6281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96A5788" w14:textId="77777777" w:rsidR="00DD133D" w:rsidRDefault="00DD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66B201E" w14:textId="372534E0" w:rsidR="00EC7E59" w:rsidRDefault="005D1D2A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32</w:t>
      </w:r>
      <w:r w:rsidR="00FC2721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เหตุการณ์ภายหลังรอบระยะเวลารายงาน</w:t>
      </w:r>
    </w:p>
    <w:p w14:paraId="5E493449" w14:textId="77777777" w:rsidR="00780D74" w:rsidRPr="00780D74" w:rsidRDefault="00780D74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28BFEA7" w14:textId="281AEBDD" w:rsidR="001F1301" w:rsidRDefault="001F1301" w:rsidP="001F1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ในการประชุมคณะกรรมการเมื่อวันที่ </w:t>
      </w:r>
      <w:r w:rsidRPr="0008220B">
        <w:rPr>
          <w:rFonts w:asciiTheme="majorBidi" w:hAnsiTheme="majorBidi" w:cstheme="majorBidi"/>
          <w:sz w:val="28"/>
          <w:szCs w:val="28"/>
        </w:rPr>
        <w:t xml:space="preserve">24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08220B">
        <w:rPr>
          <w:rFonts w:asciiTheme="majorBidi" w:hAnsiTheme="majorBidi" w:cstheme="majorBidi"/>
          <w:sz w:val="28"/>
          <w:szCs w:val="28"/>
        </w:rPr>
        <w:t xml:space="preserve">2564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คณะกรรมการได้มีมติ</w:t>
      </w:r>
      <w:r>
        <w:rPr>
          <w:rFonts w:asciiTheme="majorBidi" w:hAnsiTheme="majorBidi" w:cstheme="majorBidi" w:hint="cs"/>
          <w:sz w:val="28"/>
          <w:szCs w:val="28"/>
          <w:cs/>
        </w:rPr>
        <w:t>ดังต่อไปนี้</w:t>
      </w:r>
    </w:p>
    <w:p w14:paraId="7B22C73D" w14:textId="77777777" w:rsidR="001F1301" w:rsidRDefault="001F1301" w:rsidP="001F1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3FF5D5" w14:textId="7A521454" w:rsidR="001F1301" w:rsidRDefault="001F1301" w:rsidP="001F130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8220B">
        <w:rPr>
          <w:rFonts w:asciiTheme="majorBidi" w:hAnsiTheme="majorBidi" w:cstheme="majorBidi" w:hint="cs"/>
          <w:sz w:val="28"/>
          <w:szCs w:val="28"/>
          <w:cs/>
        </w:rPr>
        <w:t>เห็นสมควรให้นำเสนอที่ประชุมผู้ถือหุ้น</w:t>
      </w:r>
      <w:r w:rsidRPr="0008220B">
        <w:rPr>
          <w:rFonts w:asciiTheme="majorBidi" w:hAnsiTheme="majorBidi" w:cstheme="majorBidi"/>
          <w:sz w:val="28"/>
          <w:szCs w:val="28"/>
        </w:rPr>
        <w:t xml:space="preserve">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>เพื่อพิจารณาอนุมัติการจ่ายปันผลเป็นหุ้น</w:t>
      </w:r>
      <w:r w:rsidR="003203E8">
        <w:rPr>
          <w:rFonts w:asciiTheme="majorBidi" w:hAnsiTheme="majorBidi" w:cstheme="majorBidi" w:hint="cs"/>
          <w:sz w:val="28"/>
          <w:szCs w:val="28"/>
          <w:cs/>
        </w:rPr>
        <w:t>สามัญ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ปันผลมูลค่าที่ตราไว้ </w:t>
      </w:r>
      <w:r w:rsidRPr="0008220B">
        <w:rPr>
          <w:rFonts w:asciiTheme="majorBidi" w:hAnsiTheme="majorBidi" w:cstheme="majorBidi"/>
          <w:sz w:val="28"/>
          <w:szCs w:val="28"/>
        </w:rPr>
        <w:t xml:space="preserve">0.50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08220B">
        <w:rPr>
          <w:rFonts w:asciiTheme="majorBidi" w:hAnsiTheme="majorBidi" w:cstheme="majorBidi"/>
          <w:sz w:val="28"/>
          <w:szCs w:val="28"/>
        </w:rPr>
        <w:t xml:space="preserve">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ให้แก่ผู้ถือหุ้นเดิมในอัตรา </w:t>
      </w:r>
      <w:r w:rsidRPr="0008220B">
        <w:rPr>
          <w:rFonts w:asciiTheme="majorBidi" w:hAnsiTheme="majorBidi" w:cstheme="majorBidi"/>
          <w:sz w:val="28"/>
          <w:szCs w:val="28"/>
        </w:rPr>
        <w:t xml:space="preserve">20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หุ้นเดิม ต่อ </w:t>
      </w:r>
      <w:r w:rsidRPr="0008220B">
        <w:rPr>
          <w:rFonts w:asciiTheme="majorBidi" w:hAnsiTheme="majorBidi" w:cstheme="majorBidi"/>
          <w:sz w:val="28"/>
          <w:szCs w:val="28"/>
        </w:rPr>
        <w:t>1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 w:rsidR="006A042B">
        <w:rPr>
          <w:rFonts w:asciiTheme="majorBidi" w:hAnsiTheme="majorBidi" w:cstheme="majorBidi" w:hint="cs"/>
          <w:sz w:val="28"/>
          <w:szCs w:val="28"/>
          <w:cs/>
        </w:rPr>
        <w:t>สามัญ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>ปันผล คิดเป็นการจ่ายหุ้น</w:t>
      </w:r>
      <w:r w:rsidR="003203E8">
        <w:rPr>
          <w:rFonts w:asciiTheme="majorBidi" w:hAnsiTheme="majorBidi" w:cstheme="majorBidi" w:hint="cs"/>
          <w:sz w:val="28"/>
          <w:szCs w:val="28"/>
          <w:cs/>
        </w:rPr>
        <w:t>สามัญปั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>นผลในอัตรา</w:t>
      </w:r>
      <w:r w:rsidR="006B565B">
        <w:rPr>
          <w:rFonts w:asciiTheme="majorBidi" w:hAnsiTheme="majorBidi" w:cstheme="majorBidi" w:hint="cs"/>
          <w:sz w:val="28"/>
          <w:szCs w:val="28"/>
          <w:cs/>
        </w:rPr>
        <w:t>หุ้นละ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8220B">
        <w:rPr>
          <w:rFonts w:asciiTheme="majorBidi" w:hAnsiTheme="majorBidi" w:cstheme="majorBidi"/>
          <w:sz w:val="28"/>
          <w:szCs w:val="28"/>
        </w:rPr>
        <w:t>0.0277</w:t>
      </w:r>
      <w:r w:rsidR="007B2201">
        <w:rPr>
          <w:rFonts w:asciiTheme="majorBidi" w:hAnsiTheme="majorBidi" w:cstheme="majorBidi"/>
          <w:sz w:val="28"/>
          <w:szCs w:val="28"/>
        </w:rPr>
        <w:t xml:space="preserve">8 </w:t>
      </w:r>
      <w:r w:rsidR="00FF55D9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คิดเป็นจำนวนเงินประมาณ </w:t>
      </w:r>
      <w:r w:rsidRPr="0008220B">
        <w:rPr>
          <w:rFonts w:asciiTheme="majorBidi" w:hAnsiTheme="majorBidi" w:cstheme="majorBidi"/>
          <w:sz w:val="28"/>
          <w:szCs w:val="28"/>
        </w:rPr>
        <w:t>19.85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 ล้านบาท รวมทั้งจ่ายปันผลเป็นเงินสดในอัตราหุ้นละ </w:t>
      </w:r>
      <w:r w:rsidRPr="0008220B">
        <w:rPr>
          <w:rFonts w:asciiTheme="majorBidi" w:hAnsiTheme="majorBidi" w:cstheme="majorBidi"/>
          <w:sz w:val="28"/>
          <w:szCs w:val="28"/>
        </w:rPr>
        <w:t>0.04616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 บาท เป็น</w:t>
      </w:r>
      <w:r w:rsidR="001A732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6A042B">
        <w:rPr>
          <w:rFonts w:asciiTheme="majorBidi" w:hAnsiTheme="majorBidi" w:cstheme="majorBidi" w:hint="cs"/>
          <w:sz w:val="28"/>
          <w:szCs w:val="28"/>
          <w:cs/>
        </w:rPr>
        <w:t>ทั้งสิ้น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8220B">
        <w:rPr>
          <w:rFonts w:asciiTheme="majorBidi" w:hAnsiTheme="majorBidi" w:cstheme="majorBidi"/>
          <w:sz w:val="28"/>
          <w:szCs w:val="28"/>
        </w:rPr>
        <w:t>32.96</w:t>
      </w:r>
      <w:r w:rsidRPr="0008220B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698D8BC5" w14:textId="77777777" w:rsidR="00197948" w:rsidRPr="001F1301" w:rsidRDefault="00197948" w:rsidP="001979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5C51D8" w14:textId="335260D7" w:rsidR="001F1301" w:rsidRDefault="001F1301" w:rsidP="0008220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เห็นสมควรให้</w:t>
      </w:r>
      <w:r w:rsidR="00936A51">
        <w:rPr>
          <w:rFonts w:asciiTheme="majorBidi" w:hAnsiTheme="majorBidi" w:cstheme="majorBidi" w:hint="cs"/>
          <w:sz w:val="28"/>
          <w:szCs w:val="28"/>
          <w:cs/>
        </w:rPr>
        <w:t>นำเสนอที่ประชุมผู้ถือหุ้น</w:t>
      </w:r>
      <w:r w:rsidR="000B1F47">
        <w:rPr>
          <w:rFonts w:asciiTheme="majorBidi" w:hAnsiTheme="majorBidi" w:cstheme="majorBidi" w:hint="cs"/>
          <w:sz w:val="28"/>
          <w:szCs w:val="28"/>
          <w:cs/>
        </w:rPr>
        <w:t xml:space="preserve"> เพื่อ</w:t>
      </w:r>
      <w:r w:rsidR="00746BE7">
        <w:rPr>
          <w:rFonts w:asciiTheme="majorBidi" w:hAnsiTheme="majorBidi" w:cstheme="majorBidi" w:hint="cs"/>
          <w:sz w:val="28"/>
          <w:szCs w:val="28"/>
          <w:cs/>
        </w:rPr>
        <w:t>พิจารณาอนุมัติการเพิ่มทุนจดทะเบียนของบริษัท เพื่อรองรับ</w:t>
      </w:r>
      <w:r w:rsidR="006E3F9B">
        <w:rPr>
          <w:rFonts w:asciiTheme="majorBidi" w:hAnsiTheme="majorBidi" w:cstheme="majorBidi" w:hint="cs"/>
          <w:sz w:val="28"/>
          <w:szCs w:val="28"/>
          <w:cs/>
        </w:rPr>
        <w:t>การจ่ายหุ้นสามัญปันผลจำนวน</w:t>
      </w:r>
      <w:r w:rsidR="00ED74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6449">
        <w:rPr>
          <w:rFonts w:asciiTheme="majorBidi" w:hAnsiTheme="majorBidi" w:cstheme="majorBidi"/>
          <w:sz w:val="28"/>
          <w:szCs w:val="28"/>
        </w:rPr>
        <w:t>17,866,063</w:t>
      </w:r>
      <w:r w:rsidR="0074470C">
        <w:rPr>
          <w:rFonts w:asciiTheme="majorBidi" w:hAnsiTheme="majorBidi" w:cstheme="majorBidi"/>
          <w:sz w:val="28"/>
          <w:szCs w:val="28"/>
        </w:rPr>
        <w:t>.00</w:t>
      </w:r>
      <w:r w:rsidR="006E3F9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3E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F44F52">
        <w:rPr>
          <w:rFonts w:asciiTheme="majorBidi" w:hAnsiTheme="majorBidi" w:cstheme="majorBidi" w:hint="cs"/>
          <w:sz w:val="28"/>
          <w:szCs w:val="28"/>
          <w:cs/>
        </w:rPr>
        <w:t xml:space="preserve"> จากทุนจดทะเบียนเดิม </w:t>
      </w:r>
      <w:r w:rsidR="008813CA">
        <w:rPr>
          <w:rFonts w:asciiTheme="majorBidi" w:hAnsiTheme="majorBidi" w:cstheme="majorBidi"/>
          <w:sz w:val="28"/>
          <w:szCs w:val="28"/>
        </w:rPr>
        <w:t>357,</w:t>
      </w:r>
      <w:r w:rsidR="00A675A8">
        <w:rPr>
          <w:rFonts w:asciiTheme="majorBidi" w:hAnsiTheme="majorBidi" w:cstheme="majorBidi"/>
          <w:sz w:val="28"/>
          <w:szCs w:val="28"/>
        </w:rPr>
        <w:t>321,25</w:t>
      </w:r>
      <w:r w:rsidR="00C068E0">
        <w:rPr>
          <w:rFonts w:asciiTheme="majorBidi" w:hAnsiTheme="majorBidi" w:cstheme="majorBidi"/>
          <w:sz w:val="28"/>
          <w:szCs w:val="28"/>
        </w:rPr>
        <w:t>1.50</w:t>
      </w:r>
      <w:r w:rsidR="00A675A8">
        <w:rPr>
          <w:rFonts w:asciiTheme="majorBidi" w:hAnsiTheme="majorBidi" w:cstheme="majorBidi"/>
          <w:sz w:val="28"/>
          <w:szCs w:val="28"/>
        </w:rPr>
        <w:t xml:space="preserve"> </w:t>
      </w:r>
      <w:r w:rsidR="00915F5F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="00A675A8">
        <w:rPr>
          <w:rFonts w:asciiTheme="majorBidi" w:hAnsiTheme="majorBidi" w:cstheme="majorBidi" w:hint="cs"/>
          <w:sz w:val="28"/>
          <w:szCs w:val="28"/>
          <w:cs/>
        </w:rPr>
        <w:t>เป็</w:t>
      </w:r>
      <w:r w:rsidR="004F4BB5">
        <w:rPr>
          <w:rFonts w:asciiTheme="majorBidi" w:hAnsiTheme="majorBidi" w:cstheme="majorBidi" w:hint="cs"/>
          <w:sz w:val="28"/>
          <w:szCs w:val="28"/>
          <w:cs/>
        </w:rPr>
        <w:t>นทุนจดทะเบียนใหม่จำนวน</w:t>
      </w:r>
      <w:r w:rsidR="00A675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E6AF4">
        <w:rPr>
          <w:rFonts w:asciiTheme="majorBidi" w:hAnsiTheme="majorBidi" w:cstheme="majorBidi"/>
          <w:sz w:val="28"/>
          <w:szCs w:val="28"/>
        </w:rPr>
        <w:t>3</w:t>
      </w:r>
      <w:r w:rsidR="00F6374E">
        <w:rPr>
          <w:rFonts w:asciiTheme="majorBidi" w:hAnsiTheme="majorBidi" w:cstheme="majorBidi"/>
          <w:sz w:val="28"/>
          <w:szCs w:val="28"/>
        </w:rPr>
        <w:t>75</w:t>
      </w:r>
      <w:r w:rsidR="00AE6AF4">
        <w:rPr>
          <w:rFonts w:asciiTheme="majorBidi" w:hAnsiTheme="majorBidi" w:cstheme="majorBidi"/>
          <w:sz w:val="28"/>
          <w:szCs w:val="28"/>
        </w:rPr>
        <w:t>,</w:t>
      </w:r>
      <w:r w:rsidR="004F4BB5">
        <w:rPr>
          <w:rFonts w:asciiTheme="majorBidi" w:hAnsiTheme="majorBidi" w:cstheme="majorBidi"/>
          <w:sz w:val="28"/>
          <w:szCs w:val="28"/>
        </w:rPr>
        <w:t>187,31</w:t>
      </w:r>
      <w:r w:rsidR="00C068E0">
        <w:rPr>
          <w:rFonts w:asciiTheme="majorBidi" w:hAnsiTheme="majorBidi" w:cstheme="majorBidi"/>
          <w:sz w:val="28"/>
          <w:szCs w:val="28"/>
        </w:rPr>
        <w:t>4.50</w:t>
      </w:r>
      <w:r w:rsidR="004F4BB5">
        <w:rPr>
          <w:rFonts w:asciiTheme="majorBidi" w:hAnsiTheme="majorBidi" w:cstheme="majorBidi"/>
          <w:sz w:val="28"/>
          <w:szCs w:val="28"/>
        </w:rPr>
        <w:t xml:space="preserve"> </w:t>
      </w:r>
      <w:r w:rsidR="004F4BB5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4D686489" w14:textId="38E5C100" w:rsidR="00A8553C" w:rsidRDefault="00A8553C" w:rsidP="00A85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321E384" w14:textId="65A5E30D" w:rsidR="00A8553C" w:rsidRDefault="00F23412" w:rsidP="00F2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33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A8553C" w:rsidRPr="00F23412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76FE4EB9" w14:textId="77777777" w:rsidR="00F23412" w:rsidRPr="00F23412" w:rsidRDefault="00F23412" w:rsidP="00F2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480AC4E" w14:textId="2A0FAA21" w:rsidR="00F23412" w:rsidRPr="00F23412" w:rsidRDefault="00F23412" w:rsidP="00F2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23412">
        <w:rPr>
          <w:rFonts w:asciiTheme="majorBidi" w:hAnsiTheme="majorBidi" w:cstheme="majorBidi"/>
          <w:sz w:val="28"/>
          <w:szCs w:val="28"/>
          <w:cs/>
        </w:rPr>
        <w:t>รายการบางรายการในงบ</w:t>
      </w:r>
      <w:r>
        <w:rPr>
          <w:rFonts w:asciiTheme="majorBidi" w:hAnsiTheme="majorBidi" w:cstheme="majorBidi" w:hint="cs"/>
          <w:sz w:val="28"/>
          <w:szCs w:val="28"/>
          <w:cs/>
        </w:rPr>
        <w:t>แสดงฐานะการเงิน</w:t>
      </w:r>
      <w:r w:rsidRPr="00F23412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F23412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2341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F2341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2562</w:t>
      </w:r>
      <w:r w:rsidRPr="00F23412">
        <w:rPr>
          <w:rFonts w:asciiTheme="majorBidi" w:hAnsiTheme="majorBidi" w:cstheme="majorBidi"/>
          <w:sz w:val="28"/>
          <w:szCs w:val="28"/>
        </w:rPr>
        <w:t xml:space="preserve"> </w:t>
      </w:r>
      <w:r w:rsidRPr="00F23412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F2341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  <w:r w:rsidRPr="00F23412">
        <w:rPr>
          <w:rFonts w:asciiTheme="majorBidi" w:hAnsiTheme="majorBidi" w:cstheme="majorBidi"/>
          <w:sz w:val="28"/>
          <w:szCs w:val="28"/>
        </w:rPr>
        <w:t xml:space="preserve"> </w:t>
      </w:r>
      <w:r w:rsidRPr="00F23412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การจัดประเภทรายการใหม่ที่มีสาระสำคัญ มีดังนี้</w:t>
      </w:r>
    </w:p>
    <w:p w14:paraId="1D6A7703" w14:textId="77777777" w:rsidR="00F23412" w:rsidRPr="00F23412" w:rsidRDefault="00F23412" w:rsidP="00F2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7862D7" w:rsidRPr="007862D7" w14:paraId="46AD1983" w14:textId="77777777" w:rsidTr="003C31DF">
        <w:trPr>
          <w:trHeight w:val="347"/>
          <w:tblHeader/>
        </w:trPr>
        <w:tc>
          <w:tcPr>
            <w:tcW w:w="3542" w:type="dxa"/>
          </w:tcPr>
          <w:p w14:paraId="0C88E037" w14:textId="77777777" w:rsidR="007862D7" w:rsidRPr="007862D7" w:rsidRDefault="007862D7" w:rsidP="007539CB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11DC2CBD" w14:textId="69C5605F" w:rsidR="007862D7" w:rsidRPr="007862D7" w:rsidRDefault="007862D7" w:rsidP="007862D7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862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862D7" w:rsidRPr="007862D7" w14:paraId="3805BEA8" w14:textId="77777777" w:rsidTr="003C31DF">
        <w:trPr>
          <w:trHeight w:val="357"/>
          <w:tblHeader/>
        </w:trPr>
        <w:tc>
          <w:tcPr>
            <w:tcW w:w="3542" w:type="dxa"/>
          </w:tcPr>
          <w:p w14:paraId="79B8A209" w14:textId="77777777" w:rsidR="007862D7" w:rsidRPr="007862D7" w:rsidRDefault="007862D7" w:rsidP="007539CB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3B2D1F3E" w14:textId="77777777" w:rsidR="007862D7" w:rsidRPr="007862D7" w:rsidRDefault="007862D7" w:rsidP="007539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4D145D9F" w14:textId="77777777" w:rsidR="007862D7" w:rsidRPr="007862D7" w:rsidRDefault="007862D7" w:rsidP="007539CB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1587D46" w14:textId="77777777" w:rsidR="007862D7" w:rsidRPr="007862D7" w:rsidRDefault="007862D7" w:rsidP="007539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5ACA981B" w14:textId="77777777" w:rsidR="007862D7" w:rsidRPr="007862D7" w:rsidRDefault="007862D7" w:rsidP="007539CB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93A2E0F" w14:textId="77777777" w:rsidR="007862D7" w:rsidRPr="007862D7" w:rsidRDefault="007862D7" w:rsidP="007539CB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862D7" w:rsidRPr="007862D7" w14:paraId="6E0C8B07" w14:textId="77777777" w:rsidTr="003C31DF">
        <w:trPr>
          <w:trHeight w:val="347"/>
          <w:tblHeader/>
        </w:trPr>
        <w:tc>
          <w:tcPr>
            <w:tcW w:w="3542" w:type="dxa"/>
          </w:tcPr>
          <w:p w14:paraId="4F6FF844" w14:textId="77777777" w:rsidR="007862D7" w:rsidRPr="007862D7" w:rsidRDefault="007862D7" w:rsidP="007539CB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15941C40" w14:textId="77777777" w:rsidR="007862D7" w:rsidRPr="007862D7" w:rsidRDefault="007862D7" w:rsidP="007539CB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862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62D7" w:rsidRPr="007862D7" w14:paraId="2538791A" w14:textId="77777777" w:rsidTr="003C31DF">
        <w:trPr>
          <w:trHeight w:val="357"/>
        </w:trPr>
        <w:tc>
          <w:tcPr>
            <w:tcW w:w="3542" w:type="dxa"/>
          </w:tcPr>
          <w:p w14:paraId="723E8C31" w14:textId="30A79507" w:rsidR="007862D7" w:rsidRPr="007D6F7C" w:rsidRDefault="007862D7" w:rsidP="007539CB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D6F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D6F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D6F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64" w:type="dxa"/>
          </w:tcPr>
          <w:p w14:paraId="64952F5B" w14:textId="77777777" w:rsidR="007862D7" w:rsidRPr="007862D7" w:rsidRDefault="007862D7" w:rsidP="007539C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4A46A421" w14:textId="77777777" w:rsidR="007862D7" w:rsidRPr="007862D7" w:rsidRDefault="007862D7" w:rsidP="007539C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3135950" w14:textId="77777777" w:rsidR="007862D7" w:rsidRPr="007862D7" w:rsidRDefault="007862D7" w:rsidP="007539C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85604F0" w14:textId="77777777" w:rsidR="007862D7" w:rsidRPr="007862D7" w:rsidRDefault="007862D7" w:rsidP="007539C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70851D7" w14:textId="77777777" w:rsidR="007862D7" w:rsidRPr="007862D7" w:rsidRDefault="007862D7" w:rsidP="007539C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2D7" w:rsidRPr="007862D7" w14:paraId="3C23B646" w14:textId="77777777" w:rsidTr="003C31DF">
        <w:trPr>
          <w:trHeight w:val="347"/>
        </w:trPr>
        <w:tc>
          <w:tcPr>
            <w:tcW w:w="3542" w:type="dxa"/>
          </w:tcPr>
          <w:p w14:paraId="786ACC69" w14:textId="69914AE0" w:rsidR="007862D7" w:rsidRPr="007862D7" w:rsidRDefault="00F405CB" w:rsidP="007539CB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3430C3D1" w14:textId="7214396A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39CB">
              <w:rPr>
                <w:rFonts w:asciiTheme="majorBidi" w:hAnsiTheme="majorBidi" w:cstheme="majorBidi"/>
                <w:sz w:val="28"/>
                <w:szCs w:val="28"/>
              </w:rPr>
              <w:t>,622</w:t>
            </w:r>
          </w:p>
        </w:tc>
        <w:tc>
          <w:tcPr>
            <w:tcW w:w="262" w:type="dxa"/>
          </w:tcPr>
          <w:p w14:paraId="4DD50383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FF4A994" w14:textId="4973D60C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7862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681A8FAB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E068B88" w14:textId="2B5133BE" w:rsidR="007862D7" w:rsidRPr="007862D7" w:rsidRDefault="007539CB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</w:tr>
      <w:tr w:rsidR="007862D7" w:rsidRPr="007862D7" w14:paraId="7B9918A5" w14:textId="77777777" w:rsidTr="003C31DF">
        <w:trPr>
          <w:trHeight w:val="347"/>
        </w:trPr>
        <w:tc>
          <w:tcPr>
            <w:tcW w:w="3542" w:type="dxa"/>
          </w:tcPr>
          <w:p w14:paraId="41147B6A" w14:textId="02873843" w:rsidR="007862D7" w:rsidRPr="007862D7" w:rsidRDefault="007862D7" w:rsidP="007539CB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ลูกหนี้ระยะยาวอื่น</w:t>
            </w:r>
          </w:p>
        </w:tc>
        <w:tc>
          <w:tcPr>
            <w:tcW w:w="1764" w:type="dxa"/>
          </w:tcPr>
          <w:p w14:paraId="49CF5F22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3817C16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9821E94" w14:textId="097F9679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262" w:type="dxa"/>
          </w:tcPr>
          <w:p w14:paraId="5FDBCB49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E12A037" w14:textId="2106F499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</w:tr>
      <w:tr w:rsidR="007862D7" w:rsidRPr="007862D7" w14:paraId="0CC56E86" w14:textId="77777777" w:rsidTr="003C31DF">
        <w:trPr>
          <w:trHeight w:val="347"/>
        </w:trPr>
        <w:tc>
          <w:tcPr>
            <w:tcW w:w="3542" w:type="dxa"/>
          </w:tcPr>
          <w:p w14:paraId="5610D856" w14:textId="77777777" w:rsidR="007862D7" w:rsidRPr="007862D7" w:rsidRDefault="007862D7" w:rsidP="007539CB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F484C28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39E9077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251921B0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02E2B89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649155E" w14:textId="77777777" w:rsidR="007862D7" w:rsidRPr="007862D7" w:rsidRDefault="007862D7" w:rsidP="00753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129DFAF" w14:textId="06220CCF" w:rsidR="00A8553C" w:rsidRPr="00780D74" w:rsidRDefault="00A8553C" w:rsidP="00EC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A8553C" w:rsidRPr="00780D74" w:rsidSect="00331078"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E291A" w14:textId="77777777" w:rsidR="00786BB9" w:rsidRDefault="00786BB9" w:rsidP="003B1575">
      <w:r>
        <w:separator/>
      </w:r>
    </w:p>
  </w:endnote>
  <w:endnote w:type="continuationSeparator" w:id="0">
    <w:p w14:paraId="10BFB483" w14:textId="77777777" w:rsidR="00786BB9" w:rsidRDefault="00786BB9" w:rsidP="003B1575">
      <w:r>
        <w:continuationSeparator/>
      </w:r>
    </w:p>
  </w:endnote>
  <w:endnote w:type="continuationNotice" w:id="1">
    <w:p w14:paraId="403B8BAA" w14:textId="77777777" w:rsidR="00786BB9" w:rsidRDefault="00786B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3FCEE" w14:textId="77777777" w:rsidR="00E62FA0" w:rsidRPr="0013720E" w:rsidRDefault="00E62FA0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AAE94" w14:textId="77777777" w:rsidR="00E62FA0" w:rsidRPr="00CE373D" w:rsidRDefault="00E62FA0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26845D9" w14:textId="77777777" w:rsidR="00E62FA0" w:rsidRPr="00DF1CB3" w:rsidRDefault="00E62FA0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5DA9" w14:textId="77777777" w:rsidR="00E62FA0" w:rsidRPr="0042515A" w:rsidRDefault="00E62FA0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6208AA" w14:textId="77777777" w:rsidR="00E62FA0" w:rsidRPr="0079184A" w:rsidRDefault="00E62FA0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89522" w14:textId="77777777" w:rsidR="00786BB9" w:rsidRDefault="00786BB9" w:rsidP="003B1575">
      <w:r>
        <w:separator/>
      </w:r>
    </w:p>
  </w:footnote>
  <w:footnote w:type="continuationSeparator" w:id="0">
    <w:p w14:paraId="7376AD1C" w14:textId="77777777" w:rsidR="00786BB9" w:rsidRDefault="00786BB9" w:rsidP="003B1575">
      <w:r>
        <w:continuationSeparator/>
      </w:r>
    </w:p>
  </w:footnote>
  <w:footnote w:type="continuationNotice" w:id="1">
    <w:p w14:paraId="55292501" w14:textId="77777777" w:rsidR="00786BB9" w:rsidRDefault="00786B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C5746" w14:textId="77777777" w:rsidR="00E62FA0" w:rsidRPr="00F66BC1" w:rsidRDefault="00E62FA0" w:rsidP="00F66B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97CF9C3" w14:textId="77777777" w:rsidR="00E62FA0" w:rsidRDefault="00E62FA0" w:rsidP="003F23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A8685CE" w14:textId="572213C6" w:rsidR="00E62FA0" w:rsidRPr="00F66BC1" w:rsidRDefault="00E62FA0" w:rsidP="003F23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3" w:name="_Hlk58336993"/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bookmarkEnd w:id="3"/>
  </w:p>
  <w:p w14:paraId="75C8131D" w14:textId="77777777" w:rsidR="00E62FA0" w:rsidRPr="005A6034" w:rsidRDefault="00E62FA0" w:rsidP="00F66BC1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3B796" w14:textId="77777777" w:rsidR="00E62FA0" w:rsidRPr="00F66BC1" w:rsidRDefault="00E62FA0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0C6F459" w14:textId="77777777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B98C1BD" w14:textId="7C013FED" w:rsidR="00E62FA0" w:rsidRPr="00B236BC" w:rsidRDefault="00E62FA0" w:rsidP="00B236B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AF006B">
      <w:rPr>
        <w:rFonts w:ascii="Angsana New" w:hAnsi="Angsana New" w:hint="cs"/>
        <w:b w:val="0"/>
        <w:bCs/>
        <w:sz w:val="32"/>
        <w:szCs w:val="32"/>
        <w:cs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</w:rPr>
      <w:t>ปี</w:t>
    </w:r>
    <w:r w:rsidRPr="00AF006B">
      <w:rPr>
        <w:rFonts w:ascii="Angsana New" w:hAnsi="Angsana New" w:hint="cs"/>
        <w:b w:val="0"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sz w:val="32"/>
        <w:szCs w:val="32"/>
      </w:rPr>
      <w:t>31</w:t>
    </w:r>
    <w:r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>
      <w:rPr>
        <w:rFonts w:ascii="Angsana New" w:hAnsi="Angsana New"/>
        <w:b w:val="0"/>
        <w:bCs/>
        <w:sz w:val="32"/>
        <w:szCs w:val="32"/>
      </w:rPr>
      <w:t xml:space="preserve"> </w:t>
    </w:r>
    <w:r w:rsidRPr="00C33312">
      <w:rPr>
        <w:rFonts w:ascii="Angsana New" w:hAnsi="Angsana New"/>
        <w:sz w:val="32"/>
        <w:szCs w:val="32"/>
      </w:rPr>
      <w:t>2563</w:t>
    </w:r>
  </w:p>
  <w:p w14:paraId="0E4D4D79" w14:textId="77777777" w:rsidR="00E62FA0" w:rsidRPr="0079184A" w:rsidRDefault="00E62FA0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EDA8C" w14:textId="77777777" w:rsidR="00E62FA0" w:rsidRPr="00F66BC1" w:rsidRDefault="00E62FA0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7E2FDEF" w14:textId="77777777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A3481D5" w14:textId="7D0212F6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33312">
      <w:rPr>
        <w:rFonts w:ascii="Angsana New" w:hAnsi="Angsana New"/>
        <w:b/>
        <w:bCs/>
        <w:sz w:val="32"/>
        <w:szCs w:val="32"/>
      </w:rPr>
      <w:t>2563</w:t>
    </w:r>
  </w:p>
  <w:p w14:paraId="3B659136" w14:textId="77777777" w:rsidR="00E62FA0" w:rsidRDefault="00E62FA0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0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2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9"/>
  </w:num>
  <w:num w:numId="14">
    <w:abstractNumId w:val="21"/>
  </w:num>
  <w:num w:numId="15">
    <w:abstractNumId w:val="25"/>
  </w:num>
  <w:num w:numId="16">
    <w:abstractNumId w:val="14"/>
  </w:num>
  <w:num w:numId="17">
    <w:abstractNumId w:val="31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28"/>
  </w:num>
  <w:num w:numId="28">
    <w:abstractNumId w:val="32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2163"/>
    <w:rsid w:val="00002367"/>
    <w:rsid w:val="000027B6"/>
    <w:rsid w:val="0000293F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8F5"/>
    <w:rsid w:val="000059EE"/>
    <w:rsid w:val="00005E1D"/>
    <w:rsid w:val="00005E3E"/>
    <w:rsid w:val="000060D2"/>
    <w:rsid w:val="000062FB"/>
    <w:rsid w:val="000063BD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8"/>
    <w:rsid w:val="00011FCD"/>
    <w:rsid w:val="00012134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714C"/>
    <w:rsid w:val="0001715C"/>
    <w:rsid w:val="000177DF"/>
    <w:rsid w:val="000178B5"/>
    <w:rsid w:val="00017A94"/>
    <w:rsid w:val="00017D85"/>
    <w:rsid w:val="00020091"/>
    <w:rsid w:val="000201B3"/>
    <w:rsid w:val="000203CD"/>
    <w:rsid w:val="00020492"/>
    <w:rsid w:val="000206D5"/>
    <w:rsid w:val="000207B2"/>
    <w:rsid w:val="00020C53"/>
    <w:rsid w:val="000210D4"/>
    <w:rsid w:val="00021189"/>
    <w:rsid w:val="000224EB"/>
    <w:rsid w:val="000228BE"/>
    <w:rsid w:val="000228C1"/>
    <w:rsid w:val="00023131"/>
    <w:rsid w:val="00023349"/>
    <w:rsid w:val="000233CF"/>
    <w:rsid w:val="000238F7"/>
    <w:rsid w:val="00023FA3"/>
    <w:rsid w:val="000242BF"/>
    <w:rsid w:val="0002436E"/>
    <w:rsid w:val="000244CC"/>
    <w:rsid w:val="000244DE"/>
    <w:rsid w:val="00024775"/>
    <w:rsid w:val="00025352"/>
    <w:rsid w:val="000253E8"/>
    <w:rsid w:val="000254E2"/>
    <w:rsid w:val="00025683"/>
    <w:rsid w:val="00025DD3"/>
    <w:rsid w:val="00025E16"/>
    <w:rsid w:val="0002687F"/>
    <w:rsid w:val="00026D65"/>
    <w:rsid w:val="00026DC7"/>
    <w:rsid w:val="00026E84"/>
    <w:rsid w:val="0002731E"/>
    <w:rsid w:val="00027D8A"/>
    <w:rsid w:val="00027EAF"/>
    <w:rsid w:val="00030525"/>
    <w:rsid w:val="000306BB"/>
    <w:rsid w:val="00030970"/>
    <w:rsid w:val="00030C2D"/>
    <w:rsid w:val="00030C88"/>
    <w:rsid w:val="00030D56"/>
    <w:rsid w:val="00031040"/>
    <w:rsid w:val="00031097"/>
    <w:rsid w:val="000314CE"/>
    <w:rsid w:val="000316E9"/>
    <w:rsid w:val="00031854"/>
    <w:rsid w:val="00031DFA"/>
    <w:rsid w:val="00031E1A"/>
    <w:rsid w:val="00032B28"/>
    <w:rsid w:val="00032FB7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34B"/>
    <w:rsid w:val="0003749B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64E0"/>
    <w:rsid w:val="000465BA"/>
    <w:rsid w:val="00046974"/>
    <w:rsid w:val="000469BF"/>
    <w:rsid w:val="000469CD"/>
    <w:rsid w:val="00047104"/>
    <w:rsid w:val="00047389"/>
    <w:rsid w:val="00047552"/>
    <w:rsid w:val="00047AF4"/>
    <w:rsid w:val="000508B1"/>
    <w:rsid w:val="00051073"/>
    <w:rsid w:val="00051741"/>
    <w:rsid w:val="0005186C"/>
    <w:rsid w:val="00051C68"/>
    <w:rsid w:val="00051D69"/>
    <w:rsid w:val="00052267"/>
    <w:rsid w:val="000525F0"/>
    <w:rsid w:val="0005285A"/>
    <w:rsid w:val="00052FCC"/>
    <w:rsid w:val="00053660"/>
    <w:rsid w:val="0005389C"/>
    <w:rsid w:val="00053A58"/>
    <w:rsid w:val="00053CE1"/>
    <w:rsid w:val="00054200"/>
    <w:rsid w:val="00054D88"/>
    <w:rsid w:val="00055482"/>
    <w:rsid w:val="00055B63"/>
    <w:rsid w:val="00055BF0"/>
    <w:rsid w:val="00055CEC"/>
    <w:rsid w:val="00055FEE"/>
    <w:rsid w:val="000567A5"/>
    <w:rsid w:val="0005702E"/>
    <w:rsid w:val="000574ED"/>
    <w:rsid w:val="000578A9"/>
    <w:rsid w:val="000602AC"/>
    <w:rsid w:val="000602DE"/>
    <w:rsid w:val="0006090B"/>
    <w:rsid w:val="000611F5"/>
    <w:rsid w:val="00061550"/>
    <w:rsid w:val="000618F5"/>
    <w:rsid w:val="00061910"/>
    <w:rsid w:val="00062200"/>
    <w:rsid w:val="000629F1"/>
    <w:rsid w:val="00062E29"/>
    <w:rsid w:val="0006336D"/>
    <w:rsid w:val="00063468"/>
    <w:rsid w:val="00063892"/>
    <w:rsid w:val="00063DA1"/>
    <w:rsid w:val="00063DA3"/>
    <w:rsid w:val="0006403D"/>
    <w:rsid w:val="0006452C"/>
    <w:rsid w:val="000649CB"/>
    <w:rsid w:val="00064C05"/>
    <w:rsid w:val="0006523A"/>
    <w:rsid w:val="000659CB"/>
    <w:rsid w:val="00065BBC"/>
    <w:rsid w:val="00065FEF"/>
    <w:rsid w:val="00066270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170"/>
    <w:rsid w:val="000745F7"/>
    <w:rsid w:val="000747F5"/>
    <w:rsid w:val="000751C6"/>
    <w:rsid w:val="00075ADF"/>
    <w:rsid w:val="00075B1B"/>
    <w:rsid w:val="00076BFD"/>
    <w:rsid w:val="00077025"/>
    <w:rsid w:val="000771F7"/>
    <w:rsid w:val="0007770C"/>
    <w:rsid w:val="00077835"/>
    <w:rsid w:val="00080157"/>
    <w:rsid w:val="0008028A"/>
    <w:rsid w:val="000804AF"/>
    <w:rsid w:val="00080555"/>
    <w:rsid w:val="00080F58"/>
    <w:rsid w:val="00081B76"/>
    <w:rsid w:val="0008220B"/>
    <w:rsid w:val="0008258E"/>
    <w:rsid w:val="00082AFC"/>
    <w:rsid w:val="00082C0D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460"/>
    <w:rsid w:val="00087ABF"/>
    <w:rsid w:val="00087F54"/>
    <w:rsid w:val="00090858"/>
    <w:rsid w:val="00090861"/>
    <w:rsid w:val="00090AE4"/>
    <w:rsid w:val="000911E9"/>
    <w:rsid w:val="00091291"/>
    <w:rsid w:val="000912E2"/>
    <w:rsid w:val="000919A0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60E"/>
    <w:rsid w:val="0009572C"/>
    <w:rsid w:val="0009577A"/>
    <w:rsid w:val="00095921"/>
    <w:rsid w:val="00095AFB"/>
    <w:rsid w:val="00095E10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04"/>
    <w:rsid w:val="000A0A67"/>
    <w:rsid w:val="000A0F89"/>
    <w:rsid w:val="000A18FA"/>
    <w:rsid w:val="000A1AED"/>
    <w:rsid w:val="000A1F9F"/>
    <w:rsid w:val="000A2393"/>
    <w:rsid w:val="000A24C2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1F47"/>
    <w:rsid w:val="000B2C06"/>
    <w:rsid w:val="000B3939"/>
    <w:rsid w:val="000B3B7A"/>
    <w:rsid w:val="000B4256"/>
    <w:rsid w:val="000B4384"/>
    <w:rsid w:val="000B4596"/>
    <w:rsid w:val="000B46DA"/>
    <w:rsid w:val="000B4EE4"/>
    <w:rsid w:val="000B532E"/>
    <w:rsid w:val="000B558E"/>
    <w:rsid w:val="000B5638"/>
    <w:rsid w:val="000B59F8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43C"/>
    <w:rsid w:val="000B7495"/>
    <w:rsid w:val="000C0032"/>
    <w:rsid w:val="000C02E2"/>
    <w:rsid w:val="000C0C03"/>
    <w:rsid w:val="000C0C3C"/>
    <w:rsid w:val="000C0CB9"/>
    <w:rsid w:val="000C0DB2"/>
    <w:rsid w:val="000C0E6F"/>
    <w:rsid w:val="000C21A0"/>
    <w:rsid w:val="000C2250"/>
    <w:rsid w:val="000C2730"/>
    <w:rsid w:val="000C2940"/>
    <w:rsid w:val="000C2B12"/>
    <w:rsid w:val="000C2F14"/>
    <w:rsid w:val="000C33F3"/>
    <w:rsid w:val="000C3C99"/>
    <w:rsid w:val="000C3E9C"/>
    <w:rsid w:val="000C3FD4"/>
    <w:rsid w:val="000C4129"/>
    <w:rsid w:val="000C4217"/>
    <w:rsid w:val="000C42D1"/>
    <w:rsid w:val="000C4996"/>
    <w:rsid w:val="000C4DA0"/>
    <w:rsid w:val="000C515C"/>
    <w:rsid w:val="000C544D"/>
    <w:rsid w:val="000C54AF"/>
    <w:rsid w:val="000C562E"/>
    <w:rsid w:val="000C578A"/>
    <w:rsid w:val="000C5BFA"/>
    <w:rsid w:val="000C5F70"/>
    <w:rsid w:val="000C60D4"/>
    <w:rsid w:val="000C6C0D"/>
    <w:rsid w:val="000C71FE"/>
    <w:rsid w:val="000C7226"/>
    <w:rsid w:val="000C7239"/>
    <w:rsid w:val="000C736D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998"/>
    <w:rsid w:val="000D4A07"/>
    <w:rsid w:val="000D4D1A"/>
    <w:rsid w:val="000D5194"/>
    <w:rsid w:val="000D5826"/>
    <w:rsid w:val="000D5987"/>
    <w:rsid w:val="000D5D0E"/>
    <w:rsid w:val="000D5D0F"/>
    <w:rsid w:val="000D5F3F"/>
    <w:rsid w:val="000D5FAD"/>
    <w:rsid w:val="000D65D5"/>
    <w:rsid w:val="000D6804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228F"/>
    <w:rsid w:val="000E24B5"/>
    <w:rsid w:val="000E2CA8"/>
    <w:rsid w:val="000E31AA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70F4"/>
    <w:rsid w:val="000E73BC"/>
    <w:rsid w:val="000E74C4"/>
    <w:rsid w:val="000E7B73"/>
    <w:rsid w:val="000E7C20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C53"/>
    <w:rsid w:val="000F1D25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5315"/>
    <w:rsid w:val="000F59F0"/>
    <w:rsid w:val="000F5AB1"/>
    <w:rsid w:val="000F5D56"/>
    <w:rsid w:val="000F5D5C"/>
    <w:rsid w:val="000F5F46"/>
    <w:rsid w:val="000F645A"/>
    <w:rsid w:val="000F67A7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2B"/>
    <w:rsid w:val="0010792B"/>
    <w:rsid w:val="001103CD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6F1"/>
    <w:rsid w:val="0012030E"/>
    <w:rsid w:val="0012039B"/>
    <w:rsid w:val="00120490"/>
    <w:rsid w:val="00120739"/>
    <w:rsid w:val="00120752"/>
    <w:rsid w:val="001210EF"/>
    <w:rsid w:val="001215D9"/>
    <w:rsid w:val="00121685"/>
    <w:rsid w:val="001216BB"/>
    <w:rsid w:val="00121CE6"/>
    <w:rsid w:val="00121D5C"/>
    <w:rsid w:val="0012255A"/>
    <w:rsid w:val="001227BE"/>
    <w:rsid w:val="00122835"/>
    <w:rsid w:val="001235A0"/>
    <w:rsid w:val="00123904"/>
    <w:rsid w:val="00123AAA"/>
    <w:rsid w:val="00123C2F"/>
    <w:rsid w:val="00123C86"/>
    <w:rsid w:val="00123FD2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EC7"/>
    <w:rsid w:val="00126F82"/>
    <w:rsid w:val="00127B47"/>
    <w:rsid w:val="00127D8F"/>
    <w:rsid w:val="0013035D"/>
    <w:rsid w:val="001305C3"/>
    <w:rsid w:val="00130860"/>
    <w:rsid w:val="00130C67"/>
    <w:rsid w:val="00130D3B"/>
    <w:rsid w:val="001311B1"/>
    <w:rsid w:val="001319A0"/>
    <w:rsid w:val="00132433"/>
    <w:rsid w:val="00132754"/>
    <w:rsid w:val="00132A08"/>
    <w:rsid w:val="00132B8A"/>
    <w:rsid w:val="00132DAE"/>
    <w:rsid w:val="00132F4B"/>
    <w:rsid w:val="00133433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6053"/>
    <w:rsid w:val="00136355"/>
    <w:rsid w:val="00136890"/>
    <w:rsid w:val="00136932"/>
    <w:rsid w:val="00136944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A11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344"/>
    <w:rsid w:val="00142B27"/>
    <w:rsid w:val="00142DCE"/>
    <w:rsid w:val="001431AB"/>
    <w:rsid w:val="001431FB"/>
    <w:rsid w:val="001438BB"/>
    <w:rsid w:val="00143942"/>
    <w:rsid w:val="0014399D"/>
    <w:rsid w:val="0014460B"/>
    <w:rsid w:val="001451D3"/>
    <w:rsid w:val="0014638A"/>
    <w:rsid w:val="0014655B"/>
    <w:rsid w:val="00146A67"/>
    <w:rsid w:val="00146B84"/>
    <w:rsid w:val="00146EE8"/>
    <w:rsid w:val="00147174"/>
    <w:rsid w:val="00147287"/>
    <w:rsid w:val="00147D09"/>
    <w:rsid w:val="001506CA"/>
    <w:rsid w:val="0015070C"/>
    <w:rsid w:val="00150DAA"/>
    <w:rsid w:val="00150E9A"/>
    <w:rsid w:val="00151918"/>
    <w:rsid w:val="001526CC"/>
    <w:rsid w:val="00153108"/>
    <w:rsid w:val="00153261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A87"/>
    <w:rsid w:val="00154C64"/>
    <w:rsid w:val="00154E8C"/>
    <w:rsid w:val="001552C2"/>
    <w:rsid w:val="001553A5"/>
    <w:rsid w:val="00155BE2"/>
    <w:rsid w:val="00155FA3"/>
    <w:rsid w:val="001560D7"/>
    <w:rsid w:val="00156531"/>
    <w:rsid w:val="0015668B"/>
    <w:rsid w:val="00156913"/>
    <w:rsid w:val="00156A37"/>
    <w:rsid w:val="00156EFE"/>
    <w:rsid w:val="00157915"/>
    <w:rsid w:val="00157A9D"/>
    <w:rsid w:val="00157BCE"/>
    <w:rsid w:val="00157EE8"/>
    <w:rsid w:val="00157F46"/>
    <w:rsid w:val="00157FA0"/>
    <w:rsid w:val="00160806"/>
    <w:rsid w:val="0016080E"/>
    <w:rsid w:val="0016132B"/>
    <w:rsid w:val="0016142C"/>
    <w:rsid w:val="00161B7B"/>
    <w:rsid w:val="00161FB0"/>
    <w:rsid w:val="001624EF"/>
    <w:rsid w:val="00162596"/>
    <w:rsid w:val="00162F56"/>
    <w:rsid w:val="001630A2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71388"/>
    <w:rsid w:val="001717B0"/>
    <w:rsid w:val="00171814"/>
    <w:rsid w:val="001718EE"/>
    <w:rsid w:val="00171A78"/>
    <w:rsid w:val="00171EAB"/>
    <w:rsid w:val="001723F7"/>
    <w:rsid w:val="00172543"/>
    <w:rsid w:val="0017280D"/>
    <w:rsid w:val="001735C0"/>
    <w:rsid w:val="00173773"/>
    <w:rsid w:val="00173CDA"/>
    <w:rsid w:val="00175452"/>
    <w:rsid w:val="001756AB"/>
    <w:rsid w:val="001759FE"/>
    <w:rsid w:val="00175B8D"/>
    <w:rsid w:val="00175BEC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907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41AA"/>
    <w:rsid w:val="00184377"/>
    <w:rsid w:val="00184ED8"/>
    <w:rsid w:val="00185177"/>
    <w:rsid w:val="001859ED"/>
    <w:rsid w:val="00185CBA"/>
    <w:rsid w:val="00185DFE"/>
    <w:rsid w:val="00185F57"/>
    <w:rsid w:val="001867B7"/>
    <w:rsid w:val="0018686B"/>
    <w:rsid w:val="00186CBE"/>
    <w:rsid w:val="00187150"/>
    <w:rsid w:val="0018779B"/>
    <w:rsid w:val="00187CFB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D36"/>
    <w:rsid w:val="0019662D"/>
    <w:rsid w:val="00196FD5"/>
    <w:rsid w:val="00197109"/>
    <w:rsid w:val="0019728D"/>
    <w:rsid w:val="00197948"/>
    <w:rsid w:val="00197EE1"/>
    <w:rsid w:val="001A02D1"/>
    <w:rsid w:val="001A1246"/>
    <w:rsid w:val="001A1778"/>
    <w:rsid w:val="001A1836"/>
    <w:rsid w:val="001A1E47"/>
    <w:rsid w:val="001A22B1"/>
    <w:rsid w:val="001A2396"/>
    <w:rsid w:val="001A290B"/>
    <w:rsid w:val="001A314E"/>
    <w:rsid w:val="001A351D"/>
    <w:rsid w:val="001A3890"/>
    <w:rsid w:val="001A3D69"/>
    <w:rsid w:val="001A3F16"/>
    <w:rsid w:val="001A4325"/>
    <w:rsid w:val="001A4565"/>
    <w:rsid w:val="001A4D0A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22E"/>
    <w:rsid w:val="001A6FD1"/>
    <w:rsid w:val="001A7327"/>
    <w:rsid w:val="001A76AC"/>
    <w:rsid w:val="001A7811"/>
    <w:rsid w:val="001A7976"/>
    <w:rsid w:val="001A7D35"/>
    <w:rsid w:val="001A7E07"/>
    <w:rsid w:val="001A7E95"/>
    <w:rsid w:val="001B048E"/>
    <w:rsid w:val="001B0969"/>
    <w:rsid w:val="001B0B7E"/>
    <w:rsid w:val="001B1001"/>
    <w:rsid w:val="001B15A0"/>
    <w:rsid w:val="001B1D63"/>
    <w:rsid w:val="001B1EB9"/>
    <w:rsid w:val="001B2418"/>
    <w:rsid w:val="001B2551"/>
    <w:rsid w:val="001B288F"/>
    <w:rsid w:val="001B2D25"/>
    <w:rsid w:val="001B34AA"/>
    <w:rsid w:val="001B3693"/>
    <w:rsid w:val="001B3AF8"/>
    <w:rsid w:val="001B3B4D"/>
    <w:rsid w:val="001B3EA1"/>
    <w:rsid w:val="001B40EA"/>
    <w:rsid w:val="001B4CD6"/>
    <w:rsid w:val="001B5137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8B4"/>
    <w:rsid w:val="001B7F22"/>
    <w:rsid w:val="001B7FD6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E6F"/>
    <w:rsid w:val="001C1FCA"/>
    <w:rsid w:val="001C282B"/>
    <w:rsid w:val="001C2A15"/>
    <w:rsid w:val="001C36A2"/>
    <w:rsid w:val="001C3F3C"/>
    <w:rsid w:val="001C430F"/>
    <w:rsid w:val="001C449F"/>
    <w:rsid w:val="001C499C"/>
    <w:rsid w:val="001C4C22"/>
    <w:rsid w:val="001C4CC3"/>
    <w:rsid w:val="001C53FE"/>
    <w:rsid w:val="001C55D2"/>
    <w:rsid w:val="001C5769"/>
    <w:rsid w:val="001C5A82"/>
    <w:rsid w:val="001C5B8C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9B"/>
    <w:rsid w:val="001D2B60"/>
    <w:rsid w:val="001D2C68"/>
    <w:rsid w:val="001D2CBB"/>
    <w:rsid w:val="001D3058"/>
    <w:rsid w:val="001D3265"/>
    <w:rsid w:val="001D33AC"/>
    <w:rsid w:val="001D3E0A"/>
    <w:rsid w:val="001D435D"/>
    <w:rsid w:val="001D4837"/>
    <w:rsid w:val="001D5539"/>
    <w:rsid w:val="001D56CE"/>
    <w:rsid w:val="001D5A13"/>
    <w:rsid w:val="001D5D2A"/>
    <w:rsid w:val="001D5E8F"/>
    <w:rsid w:val="001D5E93"/>
    <w:rsid w:val="001D5F5A"/>
    <w:rsid w:val="001E015E"/>
    <w:rsid w:val="001E029E"/>
    <w:rsid w:val="001E0701"/>
    <w:rsid w:val="001E0A83"/>
    <w:rsid w:val="001E1067"/>
    <w:rsid w:val="001E10D1"/>
    <w:rsid w:val="001E12FA"/>
    <w:rsid w:val="001E1425"/>
    <w:rsid w:val="001E1590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775"/>
    <w:rsid w:val="001F290A"/>
    <w:rsid w:val="001F2E3F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408"/>
    <w:rsid w:val="002004A9"/>
    <w:rsid w:val="002006A5"/>
    <w:rsid w:val="00200847"/>
    <w:rsid w:val="00200D3B"/>
    <w:rsid w:val="0020132F"/>
    <w:rsid w:val="00201338"/>
    <w:rsid w:val="002013DE"/>
    <w:rsid w:val="00201D56"/>
    <w:rsid w:val="00202063"/>
    <w:rsid w:val="002025FB"/>
    <w:rsid w:val="00202672"/>
    <w:rsid w:val="00202ACB"/>
    <w:rsid w:val="002033F8"/>
    <w:rsid w:val="00203511"/>
    <w:rsid w:val="00203804"/>
    <w:rsid w:val="0020382F"/>
    <w:rsid w:val="00203D01"/>
    <w:rsid w:val="0020414A"/>
    <w:rsid w:val="00204161"/>
    <w:rsid w:val="002041E0"/>
    <w:rsid w:val="00204E9D"/>
    <w:rsid w:val="00205B53"/>
    <w:rsid w:val="00205E16"/>
    <w:rsid w:val="00205FEC"/>
    <w:rsid w:val="0020707C"/>
    <w:rsid w:val="00207228"/>
    <w:rsid w:val="00207537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51"/>
    <w:rsid w:val="00211D3F"/>
    <w:rsid w:val="0021208A"/>
    <w:rsid w:val="00212286"/>
    <w:rsid w:val="0021240A"/>
    <w:rsid w:val="00213077"/>
    <w:rsid w:val="002134A0"/>
    <w:rsid w:val="00213A34"/>
    <w:rsid w:val="00213ADA"/>
    <w:rsid w:val="00213DF4"/>
    <w:rsid w:val="00213E12"/>
    <w:rsid w:val="00213F9E"/>
    <w:rsid w:val="002142EC"/>
    <w:rsid w:val="00214CAF"/>
    <w:rsid w:val="002151AB"/>
    <w:rsid w:val="002153F4"/>
    <w:rsid w:val="002158E5"/>
    <w:rsid w:val="002163BC"/>
    <w:rsid w:val="002166A6"/>
    <w:rsid w:val="00216FAC"/>
    <w:rsid w:val="00217046"/>
    <w:rsid w:val="0021715C"/>
    <w:rsid w:val="002176A2"/>
    <w:rsid w:val="00217771"/>
    <w:rsid w:val="00217A7F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3CEB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62"/>
    <w:rsid w:val="00230F33"/>
    <w:rsid w:val="00230FC1"/>
    <w:rsid w:val="0023124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44E2"/>
    <w:rsid w:val="002445AF"/>
    <w:rsid w:val="00244EFC"/>
    <w:rsid w:val="00245496"/>
    <w:rsid w:val="0024552D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A2C"/>
    <w:rsid w:val="00246AB3"/>
    <w:rsid w:val="00246BC5"/>
    <w:rsid w:val="00246C19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21DC"/>
    <w:rsid w:val="00252313"/>
    <w:rsid w:val="002523B1"/>
    <w:rsid w:val="00252593"/>
    <w:rsid w:val="0025282E"/>
    <w:rsid w:val="0025324C"/>
    <w:rsid w:val="0025331E"/>
    <w:rsid w:val="00253340"/>
    <w:rsid w:val="002535A4"/>
    <w:rsid w:val="002535E8"/>
    <w:rsid w:val="0025419F"/>
    <w:rsid w:val="00254643"/>
    <w:rsid w:val="00255216"/>
    <w:rsid w:val="002559EE"/>
    <w:rsid w:val="00255BDA"/>
    <w:rsid w:val="00255BF3"/>
    <w:rsid w:val="00255ED1"/>
    <w:rsid w:val="002561D1"/>
    <w:rsid w:val="002565D5"/>
    <w:rsid w:val="00260016"/>
    <w:rsid w:val="002600E4"/>
    <w:rsid w:val="002605EB"/>
    <w:rsid w:val="0026075B"/>
    <w:rsid w:val="00260E59"/>
    <w:rsid w:val="002613FC"/>
    <w:rsid w:val="00261AB4"/>
    <w:rsid w:val="002623EB"/>
    <w:rsid w:val="00262761"/>
    <w:rsid w:val="00262946"/>
    <w:rsid w:val="002629E8"/>
    <w:rsid w:val="002637E4"/>
    <w:rsid w:val="00263860"/>
    <w:rsid w:val="002638DF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AAB"/>
    <w:rsid w:val="00267C2D"/>
    <w:rsid w:val="00267F45"/>
    <w:rsid w:val="002700E4"/>
    <w:rsid w:val="0027046A"/>
    <w:rsid w:val="00270EE5"/>
    <w:rsid w:val="0027103F"/>
    <w:rsid w:val="00271264"/>
    <w:rsid w:val="00271287"/>
    <w:rsid w:val="00272386"/>
    <w:rsid w:val="00272610"/>
    <w:rsid w:val="00272CF4"/>
    <w:rsid w:val="00272EC4"/>
    <w:rsid w:val="00272FF2"/>
    <w:rsid w:val="002732A3"/>
    <w:rsid w:val="00273679"/>
    <w:rsid w:val="00274B92"/>
    <w:rsid w:val="00275A1B"/>
    <w:rsid w:val="00276193"/>
    <w:rsid w:val="00276474"/>
    <w:rsid w:val="00276814"/>
    <w:rsid w:val="002768FB"/>
    <w:rsid w:val="00277265"/>
    <w:rsid w:val="002774ED"/>
    <w:rsid w:val="002779C3"/>
    <w:rsid w:val="00277A6B"/>
    <w:rsid w:val="00277BA0"/>
    <w:rsid w:val="00277D1F"/>
    <w:rsid w:val="00277EF5"/>
    <w:rsid w:val="002801FF"/>
    <w:rsid w:val="002803C0"/>
    <w:rsid w:val="0028066E"/>
    <w:rsid w:val="00280911"/>
    <w:rsid w:val="00280CB1"/>
    <w:rsid w:val="00280E2E"/>
    <w:rsid w:val="002811A6"/>
    <w:rsid w:val="00281DF7"/>
    <w:rsid w:val="00282166"/>
    <w:rsid w:val="002821E3"/>
    <w:rsid w:val="002824E7"/>
    <w:rsid w:val="002828EF"/>
    <w:rsid w:val="002838C8"/>
    <w:rsid w:val="00283F3F"/>
    <w:rsid w:val="00284B49"/>
    <w:rsid w:val="00284E02"/>
    <w:rsid w:val="00284EC7"/>
    <w:rsid w:val="00284F2F"/>
    <w:rsid w:val="00285142"/>
    <w:rsid w:val="002854B9"/>
    <w:rsid w:val="00285BB5"/>
    <w:rsid w:val="00285EF9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C2"/>
    <w:rsid w:val="00291CCF"/>
    <w:rsid w:val="00291CF0"/>
    <w:rsid w:val="00291E0F"/>
    <w:rsid w:val="00291FB0"/>
    <w:rsid w:val="002928F0"/>
    <w:rsid w:val="00292BFC"/>
    <w:rsid w:val="00292C98"/>
    <w:rsid w:val="00293327"/>
    <w:rsid w:val="002939CB"/>
    <w:rsid w:val="002946A5"/>
    <w:rsid w:val="00294C0C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6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248"/>
    <w:rsid w:val="002A3529"/>
    <w:rsid w:val="002A37B5"/>
    <w:rsid w:val="002A3AA1"/>
    <w:rsid w:val="002A4621"/>
    <w:rsid w:val="002A4B3A"/>
    <w:rsid w:val="002A4E30"/>
    <w:rsid w:val="002A561E"/>
    <w:rsid w:val="002A5640"/>
    <w:rsid w:val="002A5A18"/>
    <w:rsid w:val="002A6CE6"/>
    <w:rsid w:val="002B0037"/>
    <w:rsid w:val="002B0490"/>
    <w:rsid w:val="002B0B56"/>
    <w:rsid w:val="002B0BAE"/>
    <w:rsid w:val="002B0DCF"/>
    <w:rsid w:val="002B15B8"/>
    <w:rsid w:val="002B1AC6"/>
    <w:rsid w:val="002B34A6"/>
    <w:rsid w:val="002B3BFD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38C1"/>
    <w:rsid w:val="002C3959"/>
    <w:rsid w:val="002C3A89"/>
    <w:rsid w:val="002C3DAC"/>
    <w:rsid w:val="002C4511"/>
    <w:rsid w:val="002C4BEF"/>
    <w:rsid w:val="002C51B9"/>
    <w:rsid w:val="002C5449"/>
    <w:rsid w:val="002C5536"/>
    <w:rsid w:val="002C5EBF"/>
    <w:rsid w:val="002C6119"/>
    <w:rsid w:val="002C61F9"/>
    <w:rsid w:val="002C65F7"/>
    <w:rsid w:val="002C720D"/>
    <w:rsid w:val="002C7344"/>
    <w:rsid w:val="002C77B7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41E"/>
    <w:rsid w:val="002D2A9D"/>
    <w:rsid w:val="002D2D29"/>
    <w:rsid w:val="002D2F59"/>
    <w:rsid w:val="002D3549"/>
    <w:rsid w:val="002D3C62"/>
    <w:rsid w:val="002D41D1"/>
    <w:rsid w:val="002D456E"/>
    <w:rsid w:val="002D491A"/>
    <w:rsid w:val="002D4A85"/>
    <w:rsid w:val="002D4F12"/>
    <w:rsid w:val="002D540A"/>
    <w:rsid w:val="002D5590"/>
    <w:rsid w:val="002D5622"/>
    <w:rsid w:val="002D583A"/>
    <w:rsid w:val="002D5A36"/>
    <w:rsid w:val="002D5C3D"/>
    <w:rsid w:val="002D601B"/>
    <w:rsid w:val="002D62CA"/>
    <w:rsid w:val="002D63D8"/>
    <w:rsid w:val="002D64CE"/>
    <w:rsid w:val="002D679E"/>
    <w:rsid w:val="002D6F19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71E"/>
    <w:rsid w:val="002E3C77"/>
    <w:rsid w:val="002E40FA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8F8"/>
    <w:rsid w:val="002E7A83"/>
    <w:rsid w:val="002E7C74"/>
    <w:rsid w:val="002E7E82"/>
    <w:rsid w:val="002F0875"/>
    <w:rsid w:val="002F0A58"/>
    <w:rsid w:val="002F1348"/>
    <w:rsid w:val="002F1949"/>
    <w:rsid w:val="002F1C46"/>
    <w:rsid w:val="002F20DC"/>
    <w:rsid w:val="002F243B"/>
    <w:rsid w:val="002F2ADC"/>
    <w:rsid w:val="002F2B68"/>
    <w:rsid w:val="002F3329"/>
    <w:rsid w:val="002F3341"/>
    <w:rsid w:val="002F3DDB"/>
    <w:rsid w:val="002F400D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D5B"/>
    <w:rsid w:val="0030074F"/>
    <w:rsid w:val="003008CC"/>
    <w:rsid w:val="00300AC3"/>
    <w:rsid w:val="00300ACF"/>
    <w:rsid w:val="00300D23"/>
    <w:rsid w:val="00301955"/>
    <w:rsid w:val="00301B92"/>
    <w:rsid w:val="00301CDF"/>
    <w:rsid w:val="00301E3E"/>
    <w:rsid w:val="00302B57"/>
    <w:rsid w:val="00302ECB"/>
    <w:rsid w:val="00302F00"/>
    <w:rsid w:val="0030312E"/>
    <w:rsid w:val="003034E1"/>
    <w:rsid w:val="003039A3"/>
    <w:rsid w:val="0030407B"/>
    <w:rsid w:val="00304DBE"/>
    <w:rsid w:val="0030520E"/>
    <w:rsid w:val="003052A4"/>
    <w:rsid w:val="003054D6"/>
    <w:rsid w:val="00305573"/>
    <w:rsid w:val="00305D2B"/>
    <w:rsid w:val="00305F1E"/>
    <w:rsid w:val="00306386"/>
    <w:rsid w:val="003066D4"/>
    <w:rsid w:val="003078BF"/>
    <w:rsid w:val="00307ADA"/>
    <w:rsid w:val="00307E80"/>
    <w:rsid w:val="00310131"/>
    <w:rsid w:val="00310718"/>
    <w:rsid w:val="003109C4"/>
    <w:rsid w:val="00310FC3"/>
    <w:rsid w:val="00311133"/>
    <w:rsid w:val="003115CB"/>
    <w:rsid w:val="00311700"/>
    <w:rsid w:val="0031196A"/>
    <w:rsid w:val="00311F68"/>
    <w:rsid w:val="00312505"/>
    <w:rsid w:val="003126EC"/>
    <w:rsid w:val="00312A5C"/>
    <w:rsid w:val="00312AA1"/>
    <w:rsid w:val="00312BFE"/>
    <w:rsid w:val="00312CD3"/>
    <w:rsid w:val="00313068"/>
    <w:rsid w:val="00313255"/>
    <w:rsid w:val="00313A5B"/>
    <w:rsid w:val="00313ACC"/>
    <w:rsid w:val="003140BB"/>
    <w:rsid w:val="00314338"/>
    <w:rsid w:val="0031443C"/>
    <w:rsid w:val="0031447D"/>
    <w:rsid w:val="00314A4E"/>
    <w:rsid w:val="0031504C"/>
    <w:rsid w:val="00315AC5"/>
    <w:rsid w:val="0031623A"/>
    <w:rsid w:val="003169B6"/>
    <w:rsid w:val="00316B34"/>
    <w:rsid w:val="00316D4F"/>
    <w:rsid w:val="00317336"/>
    <w:rsid w:val="003175A0"/>
    <w:rsid w:val="00317AA0"/>
    <w:rsid w:val="00317B37"/>
    <w:rsid w:val="00317B79"/>
    <w:rsid w:val="00320093"/>
    <w:rsid w:val="003201E0"/>
    <w:rsid w:val="003203E8"/>
    <w:rsid w:val="0032043D"/>
    <w:rsid w:val="0032062E"/>
    <w:rsid w:val="0032085A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F3"/>
    <w:rsid w:val="0032418B"/>
    <w:rsid w:val="0032451E"/>
    <w:rsid w:val="00324873"/>
    <w:rsid w:val="00324915"/>
    <w:rsid w:val="0032500E"/>
    <w:rsid w:val="00325AEA"/>
    <w:rsid w:val="00325AF5"/>
    <w:rsid w:val="00325EBB"/>
    <w:rsid w:val="00325FA3"/>
    <w:rsid w:val="00326264"/>
    <w:rsid w:val="0032689A"/>
    <w:rsid w:val="003271CA"/>
    <w:rsid w:val="003273C9"/>
    <w:rsid w:val="00327A2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E7D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400EA"/>
    <w:rsid w:val="00340257"/>
    <w:rsid w:val="00340835"/>
    <w:rsid w:val="00340CED"/>
    <w:rsid w:val="00340FF9"/>
    <w:rsid w:val="003419E5"/>
    <w:rsid w:val="0034282A"/>
    <w:rsid w:val="00342CB4"/>
    <w:rsid w:val="00342E70"/>
    <w:rsid w:val="00342F3A"/>
    <w:rsid w:val="003432E3"/>
    <w:rsid w:val="003432F0"/>
    <w:rsid w:val="003435A1"/>
    <w:rsid w:val="003437D7"/>
    <w:rsid w:val="00343996"/>
    <w:rsid w:val="00343B35"/>
    <w:rsid w:val="003444CB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41"/>
    <w:rsid w:val="00352C5B"/>
    <w:rsid w:val="0035395F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18D8"/>
    <w:rsid w:val="00362481"/>
    <w:rsid w:val="0036271F"/>
    <w:rsid w:val="0036296F"/>
    <w:rsid w:val="00362D68"/>
    <w:rsid w:val="00363675"/>
    <w:rsid w:val="00363869"/>
    <w:rsid w:val="0036460B"/>
    <w:rsid w:val="0036468B"/>
    <w:rsid w:val="003648DF"/>
    <w:rsid w:val="00364EEC"/>
    <w:rsid w:val="00365AA0"/>
    <w:rsid w:val="00365C79"/>
    <w:rsid w:val="00366700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408E"/>
    <w:rsid w:val="00374178"/>
    <w:rsid w:val="0037448F"/>
    <w:rsid w:val="00374771"/>
    <w:rsid w:val="003750B8"/>
    <w:rsid w:val="00375287"/>
    <w:rsid w:val="0037537B"/>
    <w:rsid w:val="0037543A"/>
    <w:rsid w:val="00375481"/>
    <w:rsid w:val="00375934"/>
    <w:rsid w:val="00375A14"/>
    <w:rsid w:val="00375CAE"/>
    <w:rsid w:val="0037601F"/>
    <w:rsid w:val="003763FF"/>
    <w:rsid w:val="00376BFD"/>
    <w:rsid w:val="00376EA6"/>
    <w:rsid w:val="0037728B"/>
    <w:rsid w:val="003776F1"/>
    <w:rsid w:val="0037778F"/>
    <w:rsid w:val="003778D9"/>
    <w:rsid w:val="0038030E"/>
    <w:rsid w:val="00380682"/>
    <w:rsid w:val="003808A6"/>
    <w:rsid w:val="003809FF"/>
    <w:rsid w:val="00381549"/>
    <w:rsid w:val="003817E5"/>
    <w:rsid w:val="00381871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5"/>
    <w:rsid w:val="00384976"/>
    <w:rsid w:val="00385B5B"/>
    <w:rsid w:val="0038654D"/>
    <w:rsid w:val="003865ED"/>
    <w:rsid w:val="00386699"/>
    <w:rsid w:val="00387331"/>
    <w:rsid w:val="00387389"/>
    <w:rsid w:val="00387615"/>
    <w:rsid w:val="003906C0"/>
    <w:rsid w:val="00390C40"/>
    <w:rsid w:val="00390DD7"/>
    <w:rsid w:val="003915FC"/>
    <w:rsid w:val="00391722"/>
    <w:rsid w:val="0039184C"/>
    <w:rsid w:val="00391E30"/>
    <w:rsid w:val="0039207A"/>
    <w:rsid w:val="00392433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50EF"/>
    <w:rsid w:val="003952C0"/>
    <w:rsid w:val="0039615F"/>
    <w:rsid w:val="003967D5"/>
    <w:rsid w:val="0039713C"/>
    <w:rsid w:val="003971E9"/>
    <w:rsid w:val="00397236"/>
    <w:rsid w:val="003979F5"/>
    <w:rsid w:val="003A0133"/>
    <w:rsid w:val="003A03C9"/>
    <w:rsid w:val="003A0A9F"/>
    <w:rsid w:val="003A0DB5"/>
    <w:rsid w:val="003A163D"/>
    <w:rsid w:val="003A19C5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F58"/>
    <w:rsid w:val="003A67A9"/>
    <w:rsid w:val="003A7677"/>
    <w:rsid w:val="003A7A3B"/>
    <w:rsid w:val="003B010E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D48"/>
    <w:rsid w:val="003B3076"/>
    <w:rsid w:val="003B3897"/>
    <w:rsid w:val="003B3E6C"/>
    <w:rsid w:val="003B4288"/>
    <w:rsid w:val="003B45AB"/>
    <w:rsid w:val="003B47B7"/>
    <w:rsid w:val="003B5223"/>
    <w:rsid w:val="003B589E"/>
    <w:rsid w:val="003B5C48"/>
    <w:rsid w:val="003B5C72"/>
    <w:rsid w:val="003B5D20"/>
    <w:rsid w:val="003B62D1"/>
    <w:rsid w:val="003B7281"/>
    <w:rsid w:val="003B785C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5101"/>
    <w:rsid w:val="003C551C"/>
    <w:rsid w:val="003C5975"/>
    <w:rsid w:val="003C5F05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E34"/>
    <w:rsid w:val="003D11FB"/>
    <w:rsid w:val="003D1DD5"/>
    <w:rsid w:val="003D1F9F"/>
    <w:rsid w:val="003D201F"/>
    <w:rsid w:val="003D2170"/>
    <w:rsid w:val="003D23F9"/>
    <w:rsid w:val="003D265C"/>
    <w:rsid w:val="003D2B4E"/>
    <w:rsid w:val="003D2CBF"/>
    <w:rsid w:val="003D2D2D"/>
    <w:rsid w:val="003D2D3C"/>
    <w:rsid w:val="003D3146"/>
    <w:rsid w:val="003D3B27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70DD"/>
    <w:rsid w:val="003D7658"/>
    <w:rsid w:val="003D7CAC"/>
    <w:rsid w:val="003D7F12"/>
    <w:rsid w:val="003E0156"/>
    <w:rsid w:val="003E026E"/>
    <w:rsid w:val="003E0537"/>
    <w:rsid w:val="003E0650"/>
    <w:rsid w:val="003E0935"/>
    <w:rsid w:val="003E0AED"/>
    <w:rsid w:val="003E131A"/>
    <w:rsid w:val="003E132E"/>
    <w:rsid w:val="003E17A4"/>
    <w:rsid w:val="003E182A"/>
    <w:rsid w:val="003E1B20"/>
    <w:rsid w:val="003E1D05"/>
    <w:rsid w:val="003E1F51"/>
    <w:rsid w:val="003E20D6"/>
    <w:rsid w:val="003E2907"/>
    <w:rsid w:val="003E2CD9"/>
    <w:rsid w:val="003E2E82"/>
    <w:rsid w:val="003E324B"/>
    <w:rsid w:val="003E35D5"/>
    <w:rsid w:val="003E3E30"/>
    <w:rsid w:val="003E40DB"/>
    <w:rsid w:val="003E40ED"/>
    <w:rsid w:val="003E4464"/>
    <w:rsid w:val="003E4967"/>
    <w:rsid w:val="003E4E25"/>
    <w:rsid w:val="003E521C"/>
    <w:rsid w:val="003E5283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7D8"/>
    <w:rsid w:val="003E6923"/>
    <w:rsid w:val="003E6B67"/>
    <w:rsid w:val="003E6CAD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C63"/>
    <w:rsid w:val="003F0E87"/>
    <w:rsid w:val="003F14C3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5F58"/>
    <w:rsid w:val="003F6549"/>
    <w:rsid w:val="003F68BD"/>
    <w:rsid w:val="003F746B"/>
    <w:rsid w:val="003F7B8F"/>
    <w:rsid w:val="003F7CF5"/>
    <w:rsid w:val="0040045D"/>
    <w:rsid w:val="00400DCE"/>
    <w:rsid w:val="004013C6"/>
    <w:rsid w:val="00401901"/>
    <w:rsid w:val="00401CDE"/>
    <w:rsid w:val="00401E53"/>
    <w:rsid w:val="0040200E"/>
    <w:rsid w:val="004024DE"/>
    <w:rsid w:val="00402927"/>
    <w:rsid w:val="00402A08"/>
    <w:rsid w:val="00402D08"/>
    <w:rsid w:val="00402F4C"/>
    <w:rsid w:val="0040300E"/>
    <w:rsid w:val="00403746"/>
    <w:rsid w:val="00403A2A"/>
    <w:rsid w:val="00404249"/>
    <w:rsid w:val="004043D3"/>
    <w:rsid w:val="00404E17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1584"/>
    <w:rsid w:val="00411771"/>
    <w:rsid w:val="00411AD0"/>
    <w:rsid w:val="004120AB"/>
    <w:rsid w:val="00412A5A"/>
    <w:rsid w:val="00412A6A"/>
    <w:rsid w:val="00412B62"/>
    <w:rsid w:val="00412B82"/>
    <w:rsid w:val="004130B3"/>
    <w:rsid w:val="00413556"/>
    <w:rsid w:val="00413ABF"/>
    <w:rsid w:val="00414A79"/>
    <w:rsid w:val="00414FDE"/>
    <w:rsid w:val="0041531C"/>
    <w:rsid w:val="0041532F"/>
    <w:rsid w:val="004153DC"/>
    <w:rsid w:val="00415CAE"/>
    <w:rsid w:val="00415DF5"/>
    <w:rsid w:val="00415E5D"/>
    <w:rsid w:val="00415F2D"/>
    <w:rsid w:val="00416088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F1"/>
    <w:rsid w:val="00417909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740"/>
    <w:rsid w:val="0042198A"/>
    <w:rsid w:val="00421CDC"/>
    <w:rsid w:val="00421FF8"/>
    <w:rsid w:val="0042210D"/>
    <w:rsid w:val="00423735"/>
    <w:rsid w:val="00423BAE"/>
    <w:rsid w:val="00424202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6400"/>
    <w:rsid w:val="004268A4"/>
    <w:rsid w:val="00427AB9"/>
    <w:rsid w:val="00427D96"/>
    <w:rsid w:val="004302B9"/>
    <w:rsid w:val="0043110D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836"/>
    <w:rsid w:val="00433B57"/>
    <w:rsid w:val="004340B7"/>
    <w:rsid w:val="00434642"/>
    <w:rsid w:val="00434728"/>
    <w:rsid w:val="00434798"/>
    <w:rsid w:val="0043493E"/>
    <w:rsid w:val="00434A7D"/>
    <w:rsid w:val="00434F72"/>
    <w:rsid w:val="00434F9F"/>
    <w:rsid w:val="00435637"/>
    <w:rsid w:val="00435A1C"/>
    <w:rsid w:val="004369C7"/>
    <w:rsid w:val="00436A7E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21A0"/>
    <w:rsid w:val="00443104"/>
    <w:rsid w:val="0044312A"/>
    <w:rsid w:val="00443895"/>
    <w:rsid w:val="00444A74"/>
    <w:rsid w:val="00444AD7"/>
    <w:rsid w:val="00445248"/>
    <w:rsid w:val="004458DD"/>
    <w:rsid w:val="0044594D"/>
    <w:rsid w:val="004459C9"/>
    <w:rsid w:val="00446256"/>
    <w:rsid w:val="00447C1E"/>
    <w:rsid w:val="00450451"/>
    <w:rsid w:val="00450773"/>
    <w:rsid w:val="004508B9"/>
    <w:rsid w:val="00450A8A"/>
    <w:rsid w:val="00450E59"/>
    <w:rsid w:val="004511F9"/>
    <w:rsid w:val="0045189E"/>
    <w:rsid w:val="00452260"/>
    <w:rsid w:val="00452A04"/>
    <w:rsid w:val="00453C1C"/>
    <w:rsid w:val="00454067"/>
    <w:rsid w:val="004540EC"/>
    <w:rsid w:val="004541F3"/>
    <w:rsid w:val="00454ABB"/>
    <w:rsid w:val="00454CB5"/>
    <w:rsid w:val="00454FD9"/>
    <w:rsid w:val="004552CD"/>
    <w:rsid w:val="0045596C"/>
    <w:rsid w:val="0045670C"/>
    <w:rsid w:val="004569DD"/>
    <w:rsid w:val="00456DCF"/>
    <w:rsid w:val="0045702F"/>
    <w:rsid w:val="004578D1"/>
    <w:rsid w:val="00457B1D"/>
    <w:rsid w:val="00457D22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D5"/>
    <w:rsid w:val="00465F50"/>
    <w:rsid w:val="00465F93"/>
    <w:rsid w:val="0046684C"/>
    <w:rsid w:val="00467443"/>
    <w:rsid w:val="00467850"/>
    <w:rsid w:val="0046791C"/>
    <w:rsid w:val="00467CF7"/>
    <w:rsid w:val="00470709"/>
    <w:rsid w:val="00470B99"/>
    <w:rsid w:val="00470EEB"/>
    <w:rsid w:val="0047105E"/>
    <w:rsid w:val="00471BDA"/>
    <w:rsid w:val="00472021"/>
    <w:rsid w:val="0047219B"/>
    <w:rsid w:val="0047255B"/>
    <w:rsid w:val="00472A8E"/>
    <w:rsid w:val="00472AFE"/>
    <w:rsid w:val="0047311F"/>
    <w:rsid w:val="0047317E"/>
    <w:rsid w:val="00473C95"/>
    <w:rsid w:val="00474A5B"/>
    <w:rsid w:val="00474C03"/>
    <w:rsid w:val="00475615"/>
    <w:rsid w:val="00475AED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966"/>
    <w:rsid w:val="0048098F"/>
    <w:rsid w:val="004813EC"/>
    <w:rsid w:val="00481682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E48"/>
    <w:rsid w:val="004872C4"/>
    <w:rsid w:val="004874DB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81F"/>
    <w:rsid w:val="00491BF2"/>
    <w:rsid w:val="00492157"/>
    <w:rsid w:val="0049278D"/>
    <w:rsid w:val="00492EFE"/>
    <w:rsid w:val="0049404E"/>
    <w:rsid w:val="004945AD"/>
    <w:rsid w:val="00494B03"/>
    <w:rsid w:val="00494D9E"/>
    <w:rsid w:val="00495333"/>
    <w:rsid w:val="00495523"/>
    <w:rsid w:val="0049572D"/>
    <w:rsid w:val="00495985"/>
    <w:rsid w:val="00495BF4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81D"/>
    <w:rsid w:val="004A1B8B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240D"/>
    <w:rsid w:val="004B2E28"/>
    <w:rsid w:val="004B306A"/>
    <w:rsid w:val="004B3313"/>
    <w:rsid w:val="004B3695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F8A"/>
    <w:rsid w:val="004C2000"/>
    <w:rsid w:val="004C2387"/>
    <w:rsid w:val="004C244B"/>
    <w:rsid w:val="004C27C6"/>
    <w:rsid w:val="004C284A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B10"/>
    <w:rsid w:val="004C4E76"/>
    <w:rsid w:val="004C52EE"/>
    <w:rsid w:val="004C546B"/>
    <w:rsid w:val="004C5B31"/>
    <w:rsid w:val="004C679A"/>
    <w:rsid w:val="004C70F6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2509"/>
    <w:rsid w:val="004D2E74"/>
    <w:rsid w:val="004D3497"/>
    <w:rsid w:val="004D34A5"/>
    <w:rsid w:val="004D3625"/>
    <w:rsid w:val="004D39B8"/>
    <w:rsid w:val="004D41FE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B11"/>
    <w:rsid w:val="004D7C8F"/>
    <w:rsid w:val="004D7D63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C0D"/>
    <w:rsid w:val="004E1C1E"/>
    <w:rsid w:val="004E1DE4"/>
    <w:rsid w:val="004E2196"/>
    <w:rsid w:val="004E22D4"/>
    <w:rsid w:val="004E2470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A4E"/>
    <w:rsid w:val="004E7BFF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3D1E"/>
    <w:rsid w:val="004F43CD"/>
    <w:rsid w:val="004F478F"/>
    <w:rsid w:val="004F4BB5"/>
    <w:rsid w:val="004F4DBE"/>
    <w:rsid w:val="004F5165"/>
    <w:rsid w:val="004F56F1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50024B"/>
    <w:rsid w:val="005005D2"/>
    <w:rsid w:val="005008D1"/>
    <w:rsid w:val="005010C6"/>
    <w:rsid w:val="0050112A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4E14"/>
    <w:rsid w:val="005057DA"/>
    <w:rsid w:val="00506197"/>
    <w:rsid w:val="005061A1"/>
    <w:rsid w:val="005065C8"/>
    <w:rsid w:val="00506AD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DA9"/>
    <w:rsid w:val="00513E7B"/>
    <w:rsid w:val="0051499B"/>
    <w:rsid w:val="00515894"/>
    <w:rsid w:val="00515D01"/>
    <w:rsid w:val="00515DC9"/>
    <w:rsid w:val="005164CF"/>
    <w:rsid w:val="005166C9"/>
    <w:rsid w:val="00516C6F"/>
    <w:rsid w:val="00516CAB"/>
    <w:rsid w:val="00517192"/>
    <w:rsid w:val="00517AE8"/>
    <w:rsid w:val="00517D88"/>
    <w:rsid w:val="00517E09"/>
    <w:rsid w:val="00517E2B"/>
    <w:rsid w:val="0052015E"/>
    <w:rsid w:val="00520418"/>
    <w:rsid w:val="0052045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34D"/>
    <w:rsid w:val="0052470F"/>
    <w:rsid w:val="00524C49"/>
    <w:rsid w:val="00524CC1"/>
    <w:rsid w:val="00524DB8"/>
    <w:rsid w:val="005250EB"/>
    <w:rsid w:val="00525867"/>
    <w:rsid w:val="00525CA4"/>
    <w:rsid w:val="00525D6F"/>
    <w:rsid w:val="00526756"/>
    <w:rsid w:val="00526BCE"/>
    <w:rsid w:val="0052726D"/>
    <w:rsid w:val="00527733"/>
    <w:rsid w:val="00527C05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1E2A"/>
    <w:rsid w:val="0053236F"/>
    <w:rsid w:val="0053293F"/>
    <w:rsid w:val="005334DD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5B4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FC7"/>
    <w:rsid w:val="0055134D"/>
    <w:rsid w:val="00551370"/>
    <w:rsid w:val="005513D2"/>
    <w:rsid w:val="005517B1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BEF"/>
    <w:rsid w:val="00554C2A"/>
    <w:rsid w:val="005555B3"/>
    <w:rsid w:val="00556D71"/>
    <w:rsid w:val="0055746A"/>
    <w:rsid w:val="00557571"/>
    <w:rsid w:val="0055793E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E30"/>
    <w:rsid w:val="00562E36"/>
    <w:rsid w:val="00563327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B15"/>
    <w:rsid w:val="00565E55"/>
    <w:rsid w:val="00565FBF"/>
    <w:rsid w:val="00566469"/>
    <w:rsid w:val="00566843"/>
    <w:rsid w:val="00566E1D"/>
    <w:rsid w:val="005676EC"/>
    <w:rsid w:val="00567798"/>
    <w:rsid w:val="005704CB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71CB"/>
    <w:rsid w:val="00577638"/>
    <w:rsid w:val="0057784A"/>
    <w:rsid w:val="00577D9B"/>
    <w:rsid w:val="0058035B"/>
    <w:rsid w:val="00580537"/>
    <w:rsid w:val="00580863"/>
    <w:rsid w:val="00580DBA"/>
    <w:rsid w:val="00581423"/>
    <w:rsid w:val="00581D44"/>
    <w:rsid w:val="0058265F"/>
    <w:rsid w:val="0058297A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B94"/>
    <w:rsid w:val="00596FAE"/>
    <w:rsid w:val="0059731E"/>
    <w:rsid w:val="0059740B"/>
    <w:rsid w:val="005978CF"/>
    <w:rsid w:val="005A04D2"/>
    <w:rsid w:val="005A07DC"/>
    <w:rsid w:val="005A0C1C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2CAC"/>
    <w:rsid w:val="005A37E9"/>
    <w:rsid w:val="005A392B"/>
    <w:rsid w:val="005A3AC4"/>
    <w:rsid w:val="005A3ECC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07E"/>
    <w:rsid w:val="005B0170"/>
    <w:rsid w:val="005B01AE"/>
    <w:rsid w:val="005B01E4"/>
    <w:rsid w:val="005B05C6"/>
    <w:rsid w:val="005B0D55"/>
    <w:rsid w:val="005B1354"/>
    <w:rsid w:val="005B199C"/>
    <w:rsid w:val="005B1A7F"/>
    <w:rsid w:val="005B1AA3"/>
    <w:rsid w:val="005B1D5B"/>
    <w:rsid w:val="005B1FEB"/>
    <w:rsid w:val="005B2E5B"/>
    <w:rsid w:val="005B2F40"/>
    <w:rsid w:val="005B30E4"/>
    <w:rsid w:val="005B32C8"/>
    <w:rsid w:val="005B3327"/>
    <w:rsid w:val="005B3434"/>
    <w:rsid w:val="005B344C"/>
    <w:rsid w:val="005B35B1"/>
    <w:rsid w:val="005B43ED"/>
    <w:rsid w:val="005B4594"/>
    <w:rsid w:val="005B484E"/>
    <w:rsid w:val="005B4C62"/>
    <w:rsid w:val="005B4DFF"/>
    <w:rsid w:val="005B4EDD"/>
    <w:rsid w:val="005B50C3"/>
    <w:rsid w:val="005B5144"/>
    <w:rsid w:val="005B5892"/>
    <w:rsid w:val="005B697A"/>
    <w:rsid w:val="005B69B4"/>
    <w:rsid w:val="005B6A93"/>
    <w:rsid w:val="005B7050"/>
    <w:rsid w:val="005B7C08"/>
    <w:rsid w:val="005B7C51"/>
    <w:rsid w:val="005B7C99"/>
    <w:rsid w:val="005C05D1"/>
    <w:rsid w:val="005C07D4"/>
    <w:rsid w:val="005C0BB2"/>
    <w:rsid w:val="005C0BDE"/>
    <w:rsid w:val="005C0E0C"/>
    <w:rsid w:val="005C0EBD"/>
    <w:rsid w:val="005C13D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77A"/>
    <w:rsid w:val="005C4C02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91"/>
    <w:rsid w:val="005C7DD4"/>
    <w:rsid w:val="005D0C06"/>
    <w:rsid w:val="005D0CA3"/>
    <w:rsid w:val="005D18F0"/>
    <w:rsid w:val="005D1D2A"/>
    <w:rsid w:val="005D1D64"/>
    <w:rsid w:val="005D1FC8"/>
    <w:rsid w:val="005D223A"/>
    <w:rsid w:val="005D232A"/>
    <w:rsid w:val="005D24D4"/>
    <w:rsid w:val="005D2A07"/>
    <w:rsid w:val="005D2EE1"/>
    <w:rsid w:val="005D3782"/>
    <w:rsid w:val="005D3F3A"/>
    <w:rsid w:val="005D45CE"/>
    <w:rsid w:val="005D4649"/>
    <w:rsid w:val="005D4E1F"/>
    <w:rsid w:val="005D5ABE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B48"/>
    <w:rsid w:val="005E2C46"/>
    <w:rsid w:val="005E2FF8"/>
    <w:rsid w:val="005E30E1"/>
    <w:rsid w:val="005E33FA"/>
    <w:rsid w:val="005E3552"/>
    <w:rsid w:val="005E3D3B"/>
    <w:rsid w:val="005E41E1"/>
    <w:rsid w:val="005E4438"/>
    <w:rsid w:val="005E474A"/>
    <w:rsid w:val="005E4A14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C9"/>
    <w:rsid w:val="005E777E"/>
    <w:rsid w:val="005E7849"/>
    <w:rsid w:val="005E79D7"/>
    <w:rsid w:val="005E7CF9"/>
    <w:rsid w:val="005E7D75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62C8"/>
    <w:rsid w:val="005F6C45"/>
    <w:rsid w:val="005F6E3E"/>
    <w:rsid w:val="005F6E88"/>
    <w:rsid w:val="005F6F46"/>
    <w:rsid w:val="005F705E"/>
    <w:rsid w:val="005F7A61"/>
    <w:rsid w:val="006000B3"/>
    <w:rsid w:val="006002E2"/>
    <w:rsid w:val="0060064C"/>
    <w:rsid w:val="006011F5"/>
    <w:rsid w:val="0060138A"/>
    <w:rsid w:val="00601C91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33D"/>
    <w:rsid w:val="00604A65"/>
    <w:rsid w:val="0060513A"/>
    <w:rsid w:val="0060514E"/>
    <w:rsid w:val="00605557"/>
    <w:rsid w:val="00605744"/>
    <w:rsid w:val="006059BD"/>
    <w:rsid w:val="00605C19"/>
    <w:rsid w:val="00605E7F"/>
    <w:rsid w:val="0060616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89D"/>
    <w:rsid w:val="006110E4"/>
    <w:rsid w:val="00611415"/>
    <w:rsid w:val="00611D8B"/>
    <w:rsid w:val="0061260D"/>
    <w:rsid w:val="00612B8B"/>
    <w:rsid w:val="00612CBD"/>
    <w:rsid w:val="00612F5A"/>
    <w:rsid w:val="00613665"/>
    <w:rsid w:val="006136DC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DFE"/>
    <w:rsid w:val="00621006"/>
    <w:rsid w:val="00621108"/>
    <w:rsid w:val="00621D7B"/>
    <w:rsid w:val="00621FB2"/>
    <w:rsid w:val="006221CA"/>
    <w:rsid w:val="006223F9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EC1"/>
    <w:rsid w:val="00631592"/>
    <w:rsid w:val="00631692"/>
    <w:rsid w:val="00631869"/>
    <w:rsid w:val="00631908"/>
    <w:rsid w:val="00631FA7"/>
    <w:rsid w:val="00632714"/>
    <w:rsid w:val="006329E9"/>
    <w:rsid w:val="00632EA1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4B3"/>
    <w:rsid w:val="0063579A"/>
    <w:rsid w:val="00635A90"/>
    <w:rsid w:val="00636188"/>
    <w:rsid w:val="0063658E"/>
    <w:rsid w:val="0063693B"/>
    <w:rsid w:val="00636D74"/>
    <w:rsid w:val="00636F67"/>
    <w:rsid w:val="006374C4"/>
    <w:rsid w:val="006376DD"/>
    <w:rsid w:val="00637837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63D3"/>
    <w:rsid w:val="00646B6C"/>
    <w:rsid w:val="00646C0A"/>
    <w:rsid w:val="0064714C"/>
    <w:rsid w:val="006474AB"/>
    <w:rsid w:val="006479B1"/>
    <w:rsid w:val="006503D2"/>
    <w:rsid w:val="00650864"/>
    <w:rsid w:val="0065088D"/>
    <w:rsid w:val="00650C81"/>
    <w:rsid w:val="006510E5"/>
    <w:rsid w:val="006511D2"/>
    <w:rsid w:val="006515E5"/>
    <w:rsid w:val="006517C2"/>
    <w:rsid w:val="006517F6"/>
    <w:rsid w:val="00651B8E"/>
    <w:rsid w:val="00651E39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8DB"/>
    <w:rsid w:val="00654B22"/>
    <w:rsid w:val="006552D0"/>
    <w:rsid w:val="00655694"/>
    <w:rsid w:val="00655B10"/>
    <w:rsid w:val="00655DA7"/>
    <w:rsid w:val="00655E6C"/>
    <w:rsid w:val="00656850"/>
    <w:rsid w:val="00656A39"/>
    <w:rsid w:val="00656B72"/>
    <w:rsid w:val="00656B99"/>
    <w:rsid w:val="00656DFF"/>
    <w:rsid w:val="00657130"/>
    <w:rsid w:val="00657143"/>
    <w:rsid w:val="00657558"/>
    <w:rsid w:val="00657E4F"/>
    <w:rsid w:val="00660B01"/>
    <w:rsid w:val="00661693"/>
    <w:rsid w:val="00661A19"/>
    <w:rsid w:val="00661E03"/>
    <w:rsid w:val="0066233E"/>
    <w:rsid w:val="00663008"/>
    <w:rsid w:val="00663070"/>
    <w:rsid w:val="0066330C"/>
    <w:rsid w:val="0066375B"/>
    <w:rsid w:val="00663C0E"/>
    <w:rsid w:val="00663E53"/>
    <w:rsid w:val="006643C1"/>
    <w:rsid w:val="006644E9"/>
    <w:rsid w:val="00665235"/>
    <w:rsid w:val="00665DD2"/>
    <w:rsid w:val="00665F57"/>
    <w:rsid w:val="006664C2"/>
    <w:rsid w:val="0066658D"/>
    <w:rsid w:val="00666798"/>
    <w:rsid w:val="00666873"/>
    <w:rsid w:val="00666A7D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63A3"/>
    <w:rsid w:val="00676B37"/>
    <w:rsid w:val="00676F61"/>
    <w:rsid w:val="006804E8"/>
    <w:rsid w:val="006805F9"/>
    <w:rsid w:val="0068072C"/>
    <w:rsid w:val="0068087D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3036"/>
    <w:rsid w:val="006830D6"/>
    <w:rsid w:val="0068355D"/>
    <w:rsid w:val="00683938"/>
    <w:rsid w:val="00684166"/>
    <w:rsid w:val="006843E9"/>
    <w:rsid w:val="0068511F"/>
    <w:rsid w:val="006852D8"/>
    <w:rsid w:val="00685307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AC"/>
    <w:rsid w:val="00690157"/>
    <w:rsid w:val="00690279"/>
    <w:rsid w:val="006902D5"/>
    <w:rsid w:val="00690DFC"/>
    <w:rsid w:val="006911B8"/>
    <w:rsid w:val="00691A9D"/>
    <w:rsid w:val="00691FE5"/>
    <w:rsid w:val="0069203F"/>
    <w:rsid w:val="006923E5"/>
    <w:rsid w:val="00692E9B"/>
    <w:rsid w:val="006935A2"/>
    <w:rsid w:val="00693D15"/>
    <w:rsid w:val="006940F9"/>
    <w:rsid w:val="00694396"/>
    <w:rsid w:val="0069445F"/>
    <w:rsid w:val="00694A87"/>
    <w:rsid w:val="00694C95"/>
    <w:rsid w:val="0069551F"/>
    <w:rsid w:val="006959D6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E3B"/>
    <w:rsid w:val="006A40DF"/>
    <w:rsid w:val="006A42EC"/>
    <w:rsid w:val="006A442F"/>
    <w:rsid w:val="006A4994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7FB"/>
    <w:rsid w:val="006B23C1"/>
    <w:rsid w:val="006B2B59"/>
    <w:rsid w:val="006B2D88"/>
    <w:rsid w:val="006B30CD"/>
    <w:rsid w:val="006B351D"/>
    <w:rsid w:val="006B361C"/>
    <w:rsid w:val="006B3A25"/>
    <w:rsid w:val="006B3B18"/>
    <w:rsid w:val="006B417F"/>
    <w:rsid w:val="006B4636"/>
    <w:rsid w:val="006B565B"/>
    <w:rsid w:val="006B57AD"/>
    <w:rsid w:val="006B5E64"/>
    <w:rsid w:val="006B5E9E"/>
    <w:rsid w:val="006B5FD0"/>
    <w:rsid w:val="006B60B8"/>
    <w:rsid w:val="006B6857"/>
    <w:rsid w:val="006B69DC"/>
    <w:rsid w:val="006B69FF"/>
    <w:rsid w:val="006B6DA4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D52"/>
    <w:rsid w:val="006C22A1"/>
    <w:rsid w:val="006C2854"/>
    <w:rsid w:val="006C2913"/>
    <w:rsid w:val="006C2953"/>
    <w:rsid w:val="006C2ED7"/>
    <w:rsid w:val="006C35D2"/>
    <w:rsid w:val="006C4575"/>
    <w:rsid w:val="006C48D3"/>
    <w:rsid w:val="006C4A88"/>
    <w:rsid w:val="006C4CFF"/>
    <w:rsid w:val="006C4F36"/>
    <w:rsid w:val="006C520B"/>
    <w:rsid w:val="006C5488"/>
    <w:rsid w:val="006C5928"/>
    <w:rsid w:val="006C5ED4"/>
    <w:rsid w:val="006C61E7"/>
    <w:rsid w:val="006C61EC"/>
    <w:rsid w:val="006C63F6"/>
    <w:rsid w:val="006C6860"/>
    <w:rsid w:val="006C6895"/>
    <w:rsid w:val="006C69B7"/>
    <w:rsid w:val="006C723D"/>
    <w:rsid w:val="006C75E5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504"/>
    <w:rsid w:val="006D75C7"/>
    <w:rsid w:val="006D7D00"/>
    <w:rsid w:val="006E0678"/>
    <w:rsid w:val="006E07BE"/>
    <w:rsid w:val="006E1466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D2"/>
    <w:rsid w:val="006E3CF5"/>
    <w:rsid w:val="006E3DFB"/>
    <w:rsid w:val="006E3F9B"/>
    <w:rsid w:val="006E4193"/>
    <w:rsid w:val="006E41C2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E75"/>
    <w:rsid w:val="006E7F03"/>
    <w:rsid w:val="006F0450"/>
    <w:rsid w:val="006F06F2"/>
    <w:rsid w:val="006F0781"/>
    <w:rsid w:val="006F09F8"/>
    <w:rsid w:val="006F0E48"/>
    <w:rsid w:val="006F116F"/>
    <w:rsid w:val="006F13D1"/>
    <w:rsid w:val="006F1419"/>
    <w:rsid w:val="006F193D"/>
    <w:rsid w:val="006F1DD2"/>
    <w:rsid w:val="006F1E96"/>
    <w:rsid w:val="006F1FB1"/>
    <w:rsid w:val="006F21AA"/>
    <w:rsid w:val="006F22CE"/>
    <w:rsid w:val="006F25FF"/>
    <w:rsid w:val="006F26D7"/>
    <w:rsid w:val="006F391C"/>
    <w:rsid w:val="006F3BC7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767E"/>
    <w:rsid w:val="006F7AC4"/>
    <w:rsid w:val="006F7B47"/>
    <w:rsid w:val="006F7EE1"/>
    <w:rsid w:val="006F7F5D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AD1"/>
    <w:rsid w:val="00701CCF"/>
    <w:rsid w:val="00701E71"/>
    <w:rsid w:val="00703383"/>
    <w:rsid w:val="00703C35"/>
    <w:rsid w:val="00703DBD"/>
    <w:rsid w:val="00703EDA"/>
    <w:rsid w:val="007043FB"/>
    <w:rsid w:val="00704BA5"/>
    <w:rsid w:val="00704F48"/>
    <w:rsid w:val="00704F72"/>
    <w:rsid w:val="007056D4"/>
    <w:rsid w:val="00705A1A"/>
    <w:rsid w:val="00706282"/>
    <w:rsid w:val="00706417"/>
    <w:rsid w:val="00706782"/>
    <w:rsid w:val="007069D6"/>
    <w:rsid w:val="00706AE5"/>
    <w:rsid w:val="00706BB2"/>
    <w:rsid w:val="00706E3A"/>
    <w:rsid w:val="00707803"/>
    <w:rsid w:val="00707A3D"/>
    <w:rsid w:val="00707F2B"/>
    <w:rsid w:val="00707FEB"/>
    <w:rsid w:val="00710181"/>
    <w:rsid w:val="007106FA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AE0"/>
    <w:rsid w:val="00715062"/>
    <w:rsid w:val="007155E8"/>
    <w:rsid w:val="00715A12"/>
    <w:rsid w:val="007160FC"/>
    <w:rsid w:val="007161EA"/>
    <w:rsid w:val="00716497"/>
    <w:rsid w:val="00716A50"/>
    <w:rsid w:val="00716C28"/>
    <w:rsid w:val="00716F2B"/>
    <w:rsid w:val="007172BA"/>
    <w:rsid w:val="00717385"/>
    <w:rsid w:val="00717664"/>
    <w:rsid w:val="00717774"/>
    <w:rsid w:val="00717B5B"/>
    <w:rsid w:val="00720131"/>
    <w:rsid w:val="007207FD"/>
    <w:rsid w:val="00720EF8"/>
    <w:rsid w:val="007212F9"/>
    <w:rsid w:val="00721B03"/>
    <w:rsid w:val="007230EF"/>
    <w:rsid w:val="0072330C"/>
    <w:rsid w:val="0072338E"/>
    <w:rsid w:val="007233FE"/>
    <w:rsid w:val="00724347"/>
    <w:rsid w:val="00724B0D"/>
    <w:rsid w:val="007254B1"/>
    <w:rsid w:val="00725998"/>
    <w:rsid w:val="00725B9F"/>
    <w:rsid w:val="00725BDE"/>
    <w:rsid w:val="00726A60"/>
    <w:rsid w:val="00727176"/>
    <w:rsid w:val="00727CCF"/>
    <w:rsid w:val="00727D5A"/>
    <w:rsid w:val="0073014F"/>
    <w:rsid w:val="0073053C"/>
    <w:rsid w:val="007308CD"/>
    <w:rsid w:val="00730B87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CA"/>
    <w:rsid w:val="0073539F"/>
    <w:rsid w:val="00735C74"/>
    <w:rsid w:val="007365A9"/>
    <w:rsid w:val="00736D6C"/>
    <w:rsid w:val="00736DF7"/>
    <w:rsid w:val="0073777C"/>
    <w:rsid w:val="007377C6"/>
    <w:rsid w:val="007378EF"/>
    <w:rsid w:val="00737967"/>
    <w:rsid w:val="00740732"/>
    <w:rsid w:val="0074095A"/>
    <w:rsid w:val="0074143D"/>
    <w:rsid w:val="00741461"/>
    <w:rsid w:val="00741463"/>
    <w:rsid w:val="00741A26"/>
    <w:rsid w:val="00741A67"/>
    <w:rsid w:val="00741EE8"/>
    <w:rsid w:val="0074281C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E7"/>
    <w:rsid w:val="00746FA8"/>
    <w:rsid w:val="00747DA6"/>
    <w:rsid w:val="00747E4F"/>
    <w:rsid w:val="00747FA4"/>
    <w:rsid w:val="00747FC9"/>
    <w:rsid w:val="007502B2"/>
    <w:rsid w:val="00750406"/>
    <w:rsid w:val="00750485"/>
    <w:rsid w:val="007504FC"/>
    <w:rsid w:val="00750814"/>
    <w:rsid w:val="00750943"/>
    <w:rsid w:val="007514F0"/>
    <w:rsid w:val="00751701"/>
    <w:rsid w:val="00751A7E"/>
    <w:rsid w:val="00751ADD"/>
    <w:rsid w:val="00751D19"/>
    <w:rsid w:val="00751DA9"/>
    <w:rsid w:val="00751DDE"/>
    <w:rsid w:val="00752322"/>
    <w:rsid w:val="00752452"/>
    <w:rsid w:val="0075255D"/>
    <w:rsid w:val="00752AD1"/>
    <w:rsid w:val="00752E5A"/>
    <w:rsid w:val="00752F17"/>
    <w:rsid w:val="00753043"/>
    <w:rsid w:val="00753223"/>
    <w:rsid w:val="007539CB"/>
    <w:rsid w:val="00753A37"/>
    <w:rsid w:val="00753A4A"/>
    <w:rsid w:val="00753C50"/>
    <w:rsid w:val="00753FBF"/>
    <w:rsid w:val="007545A5"/>
    <w:rsid w:val="00754D68"/>
    <w:rsid w:val="00755E00"/>
    <w:rsid w:val="00756221"/>
    <w:rsid w:val="00756B43"/>
    <w:rsid w:val="00756DB1"/>
    <w:rsid w:val="007574C8"/>
    <w:rsid w:val="007575E9"/>
    <w:rsid w:val="007576C3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12"/>
    <w:rsid w:val="00763313"/>
    <w:rsid w:val="007637A9"/>
    <w:rsid w:val="00763BBC"/>
    <w:rsid w:val="00763CDD"/>
    <w:rsid w:val="0076549A"/>
    <w:rsid w:val="00765523"/>
    <w:rsid w:val="007658D2"/>
    <w:rsid w:val="00765CD2"/>
    <w:rsid w:val="00765DF8"/>
    <w:rsid w:val="00766521"/>
    <w:rsid w:val="00766D91"/>
    <w:rsid w:val="0076747A"/>
    <w:rsid w:val="007678B6"/>
    <w:rsid w:val="00767935"/>
    <w:rsid w:val="00770019"/>
    <w:rsid w:val="007704F8"/>
    <w:rsid w:val="00770848"/>
    <w:rsid w:val="00770867"/>
    <w:rsid w:val="00770C03"/>
    <w:rsid w:val="00771067"/>
    <w:rsid w:val="007712F7"/>
    <w:rsid w:val="00771A0B"/>
    <w:rsid w:val="00773B8E"/>
    <w:rsid w:val="007740E5"/>
    <w:rsid w:val="007744AE"/>
    <w:rsid w:val="00774C79"/>
    <w:rsid w:val="00774FC7"/>
    <w:rsid w:val="007753A5"/>
    <w:rsid w:val="00775A9C"/>
    <w:rsid w:val="00775F42"/>
    <w:rsid w:val="0077668D"/>
    <w:rsid w:val="00776911"/>
    <w:rsid w:val="00776E03"/>
    <w:rsid w:val="0077719F"/>
    <w:rsid w:val="007805CF"/>
    <w:rsid w:val="0078089C"/>
    <w:rsid w:val="00780D74"/>
    <w:rsid w:val="00780E54"/>
    <w:rsid w:val="007816A8"/>
    <w:rsid w:val="00781899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C58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53D"/>
    <w:rsid w:val="00794941"/>
    <w:rsid w:val="00795B72"/>
    <w:rsid w:val="00795D7F"/>
    <w:rsid w:val="007963E8"/>
    <w:rsid w:val="00797373"/>
    <w:rsid w:val="00797424"/>
    <w:rsid w:val="0079783C"/>
    <w:rsid w:val="007978CC"/>
    <w:rsid w:val="0079798D"/>
    <w:rsid w:val="00797B9D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2B2"/>
    <w:rsid w:val="007A44FB"/>
    <w:rsid w:val="007A45B8"/>
    <w:rsid w:val="007A481E"/>
    <w:rsid w:val="007A4A7C"/>
    <w:rsid w:val="007A4B5D"/>
    <w:rsid w:val="007A4F84"/>
    <w:rsid w:val="007A5976"/>
    <w:rsid w:val="007A5C7C"/>
    <w:rsid w:val="007A5D92"/>
    <w:rsid w:val="007A6112"/>
    <w:rsid w:val="007A64CB"/>
    <w:rsid w:val="007A67C3"/>
    <w:rsid w:val="007A7479"/>
    <w:rsid w:val="007A750B"/>
    <w:rsid w:val="007A7D04"/>
    <w:rsid w:val="007A7F6E"/>
    <w:rsid w:val="007B014A"/>
    <w:rsid w:val="007B0611"/>
    <w:rsid w:val="007B071B"/>
    <w:rsid w:val="007B0D5E"/>
    <w:rsid w:val="007B141A"/>
    <w:rsid w:val="007B1ABD"/>
    <w:rsid w:val="007B206C"/>
    <w:rsid w:val="007B2201"/>
    <w:rsid w:val="007B2C4E"/>
    <w:rsid w:val="007B2DBB"/>
    <w:rsid w:val="007B33FC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C08D5"/>
    <w:rsid w:val="007C1662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7E9"/>
    <w:rsid w:val="007C4CDC"/>
    <w:rsid w:val="007C4CE6"/>
    <w:rsid w:val="007C4D49"/>
    <w:rsid w:val="007C4DD7"/>
    <w:rsid w:val="007C5553"/>
    <w:rsid w:val="007C59B0"/>
    <w:rsid w:val="007C65C4"/>
    <w:rsid w:val="007C6633"/>
    <w:rsid w:val="007C6A5A"/>
    <w:rsid w:val="007C7214"/>
    <w:rsid w:val="007C7652"/>
    <w:rsid w:val="007D070F"/>
    <w:rsid w:val="007D0C15"/>
    <w:rsid w:val="007D0F66"/>
    <w:rsid w:val="007D12F4"/>
    <w:rsid w:val="007D1363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7D7"/>
    <w:rsid w:val="007D44DD"/>
    <w:rsid w:val="007D44E7"/>
    <w:rsid w:val="007D476F"/>
    <w:rsid w:val="007D5033"/>
    <w:rsid w:val="007D5C87"/>
    <w:rsid w:val="007D64CB"/>
    <w:rsid w:val="007D6ED3"/>
    <w:rsid w:val="007D6F7C"/>
    <w:rsid w:val="007D7638"/>
    <w:rsid w:val="007D7BCB"/>
    <w:rsid w:val="007E0121"/>
    <w:rsid w:val="007E02C8"/>
    <w:rsid w:val="007E04D3"/>
    <w:rsid w:val="007E052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EA2"/>
    <w:rsid w:val="007E3343"/>
    <w:rsid w:val="007E33C7"/>
    <w:rsid w:val="007E3867"/>
    <w:rsid w:val="007E3BBC"/>
    <w:rsid w:val="007E4034"/>
    <w:rsid w:val="007E4AEB"/>
    <w:rsid w:val="007E4E34"/>
    <w:rsid w:val="007E4FAC"/>
    <w:rsid w:val="007E5056"/>
    <w:rsid w:val="007E54CD"/>
    <w:rsid w:val="007E5A89"/>
    <w:rsid w:val="007E5E7D"/>
    <w:rsid w:val="007E75F0"/>
    <w:rsid w:val="007E7723"/>
    <w:rsid w:val="007E7865"/>
    <w:rsid w:val="007F0C6D"/>
    <w:rsid w:val="007F0D12"/>
    <w:rsid w:val="007F0F4F"/>
    <w:rsid w:val="007F1348"/>
    <w:rsid w:val="007F23B4"/>
    <w:rsid w:val="007F24E7"/>
    <w:rsid w:val="007F2A37"/>
    <w:rsid w:val="007F2E1B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A29"/>
    <w:rsid w:val="007F4A85"/>
    <w:rsid w:val="007F50E3"/>
    <w:rsid w:val="007F5248"/>
    <w:rsid w:val="007F5294"/>
    <w:rsid w:val="007F5444"/>
    <w:rsid w:val="007F581C"/>
    <w:rsid w:val="007F5A24"/>
    <w:rsid w:val="007F5A53"/>
    <w:rsid w:val="007F5F4C"/>
    <w:rsid w:val="007F6CAC"/>
    <w:rsid w:val="007F721A"/>
    <w:rsid w:val="007F7476"/>
    <w:rsid w:val="007F7665"/>
    <w:rsid w:val="007F76A4"/>
    <w:rsid w:val="007F7E3E"/>
    <w:rsid w:val="007F7F3F"/>
    <w:rsid w:val="00800173"/>
    <w:rsid w:val="00800293"/>
    <w:rsid w:val="008004A1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4051"/>
    <w:rsid w:val="0080441E"/>
    <w:rsid w:val="0080464F"/>
    <w:rsid w:val="00804789"/>
    <w:rsid w:val="00804BC7"/>
    <w:rsid w:val="00805429"/>
    <w:rsid w:val="0080548E"/>
    <w:rsid w:val="008067BE"/>
    <w:rsid w:val="00806A5E"/>
    <w:rsid w:val="0080703F"/>
    <w:rsid w:val="00807CAA"/>
    <w:rsid w:val="00807D19"/>
    <w:rsid w:val="00807E43"/>
    <w:rsid w:val="0081025B"/>
    <w:rsid w:val="0081033F"/>
    <w:rsid w:val="008114C0"/>
    <w:rsid w:val="008119AA"/>
    <w:rsid w:val="00811B5D"/>
    <w:rsid w:val="00811C64"/>
    <w:rsid w:val="00811DC1"/>
    <w:rsid w:val="008123A3"/>
    <w:rsid w:val="008129ED"/>
    <w:rsid w:val="008132C2"/>
    <w:rsid w:val="00813A66"/>
    <w:rsid w:val="00813BD5"/>
    <w:rsid w:val="0081442F"/>
    <w:rsid w:val="00814825"/>
    <w:rsid w:val="008148D2"/>
    <w:rsid w:val="0081502C"/>
    <w:rsid w:val="00815856"/>
    <w:rsid w:val="008158C6"/>
    <w:rsid w:val="008159D6"/>
    <w:rsid w:val="00815E51"/>
    <w:rsid w:val="00816199"/>
    <w:rsid w:val="008166E1"/>
    <w:rsid w:val="00816B4F"/>
    <w:rsid w:val="00817181"/>
    <w:rsid w:val="008171E8"/>
    <w:rsid w:val="008172E9"/>
    <w:rsid w:val="00817301"/>
    <w:rsid w:val="0081795A"/>
    <w:rsid w:val="008179E6"/>
    <w:rsid w:val="00817FB1"/>
    <w:rsid w:val="00820615"/>
    <w:rsid w:val="0082094A"/>
    <w:rsid w:val="00820B8D"/>
    <w:rsid w:val="00820D1B"/>
    <w:rsid w:val="00820FCF"/>
    <w:rsid w:val="0082153F"/>
    <w:rsid w:val="00821EA9"/>
    <w:rsid w:val="0082260A"/>
    <w:rsid w:val="00822651"/>
    <w:rsid w:val="00822AB2"/>
    <w:rsid w:val="00822F61"/>
    <w:rsid w:val="00823252"/>
    <w:rsid w:val="008233EA"/>
    <w:rsid w:val="0082440D"/>
    <w:rsid w:val="00824437"/>
    <w:rsid w:val="00825ACD"/>
    <w:rsid w:val="00825ACF"/>
    <w:rsid w:val="00825EC5"/>
    <w:rsid w:val="008266CB"/>
    <w:rsid w:val="00826DAF"/>
    <w:rsid w:val="0082788F"/>
    <w:rsid w:val="008278F8"/>
    <w:rsid w:val="00827A6E"/>
    <w:rsid w:val="00827BC3"/>
    <w:rsid w:val="00827C21"/>
    <w:rsid w:val="00827C7F"/>
    <w:rsid w:val="008300B9"/>
    <w:rsid w:val="0083023F"/>
    <w:rsid w:val="00830F2A"/>
    <w:rsid w:val="00831167"/>
    <w:rsid w:val="008312D0"/>
    <w:rsid w:val="0083137C"/>
    <w:rsid w:val="00831433"/>
    <w:rsid w:val="008318F3"/>
    <w:rsid w:val="00832139"/>
    <w:rsid w:val="00832C07"/>
    <w:rsid w:val="008332A1"/>
    <w:rsid w:val="00833392"/>
    <w:rsid w:val="0083340B"/>
    <w:rsid w:val="008336A0"/>
    <w:rsid w:val="00833B33"/>
    <w:rsid w:val="0083411F"/>
    <w:rsid w:val="00834427"/>
    <w:rsid w:val="00834D79"/>
    <w:rsid w:val="00834D9E"/>
    <w:rsid w:val="00834FB2"/>
    <w:rsid w:val="0083503F"/>
    <w:rsid w:val="00835389"/>
    <w:rsid w:val="008357ED"/>
    <w:rsid w:val="00835C6C"/>
    <w:rsid w:val="00835F2C"/>
    <w:rsid w:val="0083628D"/>
    <w:rsid w:val="008363F7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40709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A72"/>
    <w:rsid w:val="00843CB7"/>
    <w:rsid w:val="00844087"/>
    <w:rsid w:val="00844705"/>
    <w:rsid w:val="00844BE8"/>
    <w:rsid w:val="0084577F"/>
    <w:rsid w:val="00845960"/>
    <w:rsid w:val="00845D5B"/>
    <w:rsid w:val="008469E3"/>
    <w:rsid w:val="00846E02"/>
    <w:rsid w:val="00846EA3"/>
    <w:rsid w:val="00847340"/>
    <w:rsid w:val="00847E55"/>
    <w:rsid w:val="008500FF"/>
    <w:rsid w:val="00850629"/>
    <w:rsid w:val="00850B7B"/>
    <w:rsid w:val="008518B2"/>
    <w:rsid w:val="00852A65"/>
    <w:rsid w:val="008537CC"/>
    <w:rsid w:val="0085394A"/>
    <w:rsid w:val="00853AAE"/>
    <w:rsid w:val="0085490E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53A0"/>
    <w:rsid w:val="008655E4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77D"/>
    <w:rsid w:val="00872BAC"/>
    <w:rsid w:val="00872CF4"/>
    <w:rsid w:val="008736DA"/>
    <w:rsid w:val="00873807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46"/>
    <w:rsid w:val="008753D2"/>
    <w:rsid w:val="00875AEA"/>
    <w:rsid w:val="00876C24"/>
    <w:rsid w:val="00877037"/>
    <w:rsid w:val="0087707B"/>
    <w:rsid w:val="00877370"/>
    <w:rsid w:val="00877547"/>
    <w:rsid w:val="00877A35"/>
    <w:rsid w:val="00877DA5"/>
    <w:rsid w:val="008802DD"/>
    <w:rsid w:val="008802E7"/>
    <w:rsid w:val="0088053D"/>
    <w:rsid w:val="008805F4"/>
    <w:rsid w:val="008805FA"/>
    <w:rsid w:val="00880641"/>
    <w:rsid w:val="00880820"/>
    <w:rsid w:val="00881202"/>
    <w:rsid w:val="008813CA"/>
    <w:rsid w:val="00881999"/>
    <w:rsid w:val="008822B6"/>
    <w:rsid w:val="008826E4"/>
    <w:rsid w:val="00882986"/>
    <w:rsid w:val="00882EEF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DAE"/>
    <w:rsid w:val="00884E4B"/>
    <w:rsid w:val="0088590E"/>
    <w:rsid w:val="00885AA3"/>
    <w:rsid w:val="00885B5D"/>
    <w:rsid w:val="00885D9D"/>
    <w:rsid w:val="00886000"/>
    <w:rsid w:val="008864F9"/>
    <w:rsid w:val="0088671D"/>
    <w:rsid w:val="00886812"/>
    <w:rsid w:val="008868B8"/>
    <w:rsid w:val="00886B2A"/>
    <w:rsid w:val="0088709E"/>
    <w:rsid w:val="00887312"/>
    <w:rsid w:val="0088754A"/>
    <w:rsid w:val="008877B7"/>
    <w:rsid w:val="00887A5D"/>
    <w:rsid w:val="00887ACD"/>
    <w:rsid w:val="00887D1A"/>
    <w:rsid w:val="00891160"/>
    <w:rsid w:val="00891514"/>
    <w:rsid w:val="0089176F"/>
    <w:rsid w:val="00891942"/>
    <w:rsid w:val="00891B25"/>
    <w:rsid w:val="00891C45"/>
    <w:rsid w:val="00891FB0"/>
    <w:rsid w:val="008920F9"/>
    <w:rsid w:val="00892EAC"/>
    <w:rsid w:val="00893112"/>
    <w:rsid w:val="00893251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20F"/>
    <w:rsid w:val="008A655D"/>
    <w:rsid w:val="008A6CC5"/>
    <w:rsid w:val="008A7226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504"/>
    <w:rsid w:val="008B2920"/>
    <w:rsid w:val="008B2994"/>
    <w:rsid w:val="008B2BD2"/>
    <w:rsid w:val="008B2C5C"/>
    <w:rsid w:val="008B2C83"/>
    <w:rsid w:val="008B2E5A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63DA"/>
    <w:rsid w:val="008B64F6"/>
    <w:rsid w:val="008B6EBA"/>
    <w:rsid w:val="008B72B9"/>
    <w:rsid w:val="008B73C7"/>
    <w:rsid w:val="008B7EA6"/>
    <w:rsid w:val="008B7FCC"/>
    <w:rsid w:val="008C0780"/>
    <w:rsid w:val="008C0A60"/>
    <w:rsid w:val="008C0B7C"/>
    <w:rsid w:val="008C0DEF"/>
    <w:rsid w:val="008C0EA6"/>
    <w:rsid w:val="008C15D3"/>
    <w:rsid w:val="008C1651"/>
    <w:rsid w:val="008C170F"/>
    <w:rsid w:val="008C1A69"/>
    <w:rsid w:val="008C1E38"/>
    <w:rsid w:val="008C22C2"/>
    <w:rsid w:val="008C25B7"/>
    <w:rsid w:val="008C27D0"/>
    <w:rsid w:val="008C2ADE"/>
    <w:rsid w:val="008C2F98"/>
    <w:rsid w:val="008C367E"/>
    <w:rsid w:val="008C3B33"/>
    <w:rsid w:val="008C3C46"/>
    <w:rsid w:val="008C3CE0"/>
    <w:rsid w:val="008C3DFE"/>
    <w:rsid w:val="008C4511"/>
    <w:rsid w:val="008C46E5"/>
    <w:rsid w:val="008C4A5A"/>
    <w:rsid w:val="008C4AF7"/>
    <w:rsid w:val="008C4D90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D0297"/>
    <w:rsid w:val="008D02D4"/>
    <w:rsid w:val="008D0308"/>
    <w:rsid w:val="008D05A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359F"/>
    <w:rsid w:val="008D3B3B"/>
    <w:rsid w:val="008D45CC"/>
    <w:rsid w:val="008D4B43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A0D"/>
    <w:rsid w:val="008E2A4C"/>
    <w:rsid w:val="008E2B6A"/>
    <w:rsid w:val="008E2D65"/>
    <w:rsid w:val="008E35DA"/>
    <w:rsid w:val="008E36C7"/>
    <w:rsid w:val="008E37F8"/>
    <w:rsid w:val="008E41A4"/>
    <w:rsid w:val="008E489B"/>
    <w:rsid w:val="008E4BBA"/>
    <w:rsid w:val="008E4E9A"/>
    <w:rsid w:val="008E4EF4"/>
    <w:rsid w:val="008E5841"/>
    <w:rsid w:val="008E5CCE"/>
    <w:rsid w:val="008E608A"/>
    <w:rsid w:val="008E60EB"/>
    <w:rsid w:val="008E610E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78D"/>
    <w:rsid w:val="008F2E35"/>
    <w:rsid w:val="008F392A"/>
    <w:rsid w:val="008F3A73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5F29"/>
    <w:rsid w:val="008F646E"/>
    <w:rsid w:val="008F6686"/>
    <w:rsid w:val="008F66FA"/>
    <w:rsid w:val="008F671F"/>
    <w:rsid w:val="008F6808"/>
    <w:rsid w:val="008F6E73"/>
    <w:rsid w:val="008F6ED7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20F3"/>
    <w:rsid w:val="00902391"/>
    <w:rsid w:val="009029A6"/>
    <w:rsid w:val="00902B09"/>
    <w:rsid w:val="00902ECC"/>
    <w:rsid w:val="009038F4"/>
    <w:rsid w:val="00904143"/>
    <w:rsid w:val="009045F7"/>
    <w:rsid w:val="0090476D"/>
    <w:rsid w:val="00904F0E"/>
    <w:rsid w:val="0090523F"/>
    <w:rsid w:val="00905A6D"/>
    <w:rsid w:val="00905F6D"/>
    <w:rsid w:val="00906837"/>
    <w:rsid w:val="00906A13"/>
    <w:rsid w:val="00906DAD"/>
    <w:rsid w:val="00907616"/>
    <w:rsid w:val="00907AFA"/>
    <w:rsid w:val="0091045B"/>
    <w:rsid w:val="00910676"/>
    <w:rsid w:val="00910692"/>
    <w:rsid w:val="00910730"/>
    <w:rsid w:val="00910C15"/>
    <w:rsid w:val="00910EEB"/>
    <w:rsid w:val="00910FC9"/>
    <w:rsid w:val="0091142B"/>
    <w:rsid w:val="009114E5"/>
    <w:rsid w:val="00911A31"/>
    <w:rsid w:val="009120C4"/>
    <w:rsid w:val="009121E6"/>
    <w:rsid w:val="009123C2"/>
    <w:rsid w:val="0091256D"/>
    <w:rsid w:val="0091275C"/>
    <w:rsid w:val="009127F8"/>
    <w:rsid w:val="00913143"/>
    <w:rsid w:val="0091368E"/>
    <w:rsid w:val="009139FA"/>
    <w:rsid w:val="00913C0C"/>
    <w:rsid w:val="00913DCD"/>
    <w:rsid w:val="00914028"/>
    <w:rsid w:val="0091412B"/>
    <w:rsid w:val="0091444B"/>
    <w:rsid w:val="00914695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B59"/>
    <w:rsid w:val="00921CCF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56CE"/>
    <w:rsid w:val="00925B06"/>
    <w:rsid w:val="00925FC1"/>
    <w:rsid w:val="00926133"/>
    <w:rsid w:val="009263E7"/>
    <w:rsid w:val="00926BA9"/>
    <w:rsid w:val="00926D44"/>
    <w:rsid w:val="0092729B"/>
    <w:rsid w:val="009274AE"/>
    <w:rsid w:val="009274D9"/>
    <w:rsid w:val="00927787"/>
    <w:rsid w:val="00927C0F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523D"/>
    <w:rsid w:val="00935439"/>
    <w:rsid w:val="00935475"/>
    <w:rsid w:val="0093573A"/>
    <w:rsid w:val="00935EAE"/>
    <w:rsid w:val="00935F26"/>
    <w:rsid w:val="009366E4"/>
    <w:rsid w:val="00936847"/>
    <w:rsid w:val="0093692E"/>
    <w:rsid w:val="00936A51"/>
    <w:rsid w:val="00936F25"/>
    <w:rsid w:val="00936F70"/>
    <w:rsid w:val="0093749A"/>
    <w:rsid w:val="0093758C"/>
    <w:rsid w:val="00937CF1"/>
    <w:rsid w:val="00937E91"/>
    <w:rsid w:val="00940192"/>
    <w:rsid w:val="009410D5"/>
    <w:rsid w:val="009412BD"/>
    <w:rsid w:val="00941679"/>
    <w:rsid w:val="00941708"/>
    <w:rsid w:val="00941718"/>
    <w:rsid w:val="00941847"/>
    <w:rsid w:val="00941957"/>
    <w:rsid w:val="00941F50"/>
    <w:rsid w:val="009421A1"/>
    <w:rsid w:val="0094265F"/>
    <w:rsid w:val="00942A8B"/>
    <w:rsid w:val="00942DB7"/>
    <w:rsid w:val="009433FE"/>
    <w:rsid w:val="00943602"/>
    <w:rsid w:val="009437B2"/>
    <w:rsid w:val="009439DA"/>
    <w:rsid w:val="00943C29"/>
    <w:rsid w:val="00944DA4"/>
    <w:rsid w:val="009453B3"/>
    <w:rsid w:val="00945500"/>
    <w:rsid w:val="009455AE"/>
    <w:rsid w:val="00945B36"/>
    <w:rsid w:val="009463DE"/>
    <w:rsid w:val="00946AD4"/>
    <w:rsid w:val="00946ADE"/>
    <w:rsid w:val="00946EF3"/>
    <w:rsid w:val="00946F4F"/>
    <w:rsid w:val="0094770D"/>
    <w:rsid w:val="009477A6"/>
    <w:rsid w:val="00947BE1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1013"/>
    <w:rsid w:val="00951452"/>
    <w:rsid w:val="00951514"/>
    <w:rsid w:val="00951D67"/>
    <w:rsid w:val="00951E44"/>
    <w:rsid w:val="00952051"/>
    <w:rsid w:val="00952DC7"/>
    <w:rsid w:val="00953331"/>
    <w:rsid w:val="009534E9"/>
    <w:rsid w:val="00953FFC"/>
    <w:rsid w:val="00954560"/>
    <w:rsid w:val="00954B9C"/>
    <w:rsid w:val="00954C59"/>
    <w:rsid w:val="00954E5B"/>
    <w:rsid w:val="00955113"/>
    <w:rsid w:val="00955154"/>
    <w:rsid w:val="00955326"/>
    <w:rsid w:val="00955354"/>
    <w:rsid w:val="009554BF"/>
    <w:rsid w:val="00955CD6"/>
    <w:rsid w:val="009561AF"/>
    <w:rsid w:val="009562C9"/>
    <w:rsid w:val="009568B6"/>
    <w:rsid w:val="00957862"/>
    <w:rsid w:val="009578D4"/>
    <w:rsid w:val="00957B73"/>
    <w:rsid w:val="00957CF6"/>
    <w:rsid w:val="009600CC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589"/>
    <w:rsid w:val="00963AAD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6A2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92F"/>
    <w:rsid w:val="00977DDE"/>
    <w:rsid w:val="00977F6A"/>
    <w:rsid w:val="00980271"/>
    <w:rsid w:val="00980526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4015"/>
    <w:rsid w:val="0098490B"/>
    <w:rsid w:val="00984A88"/>
    <w:rsid w:val="009855F0"/>
    <w:rsid w:val="009857C4"/>
    <w:rsid w:val="00985877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E6B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BC7"/>
    <w:rsid w:val="009930BB"/>
    <w:rsid w:val="0099353B"/>
    <w:rsid w:val="0099427C"/>
    <w:rsid w:val="0099442F"/>
    <w:rsid w:val="00995199"/>
    <w:rsid w:val="009951F4"/>
    <w:rsid w:val="00995EAC"/>
    <w:rsid w:val="00996246"/>
    <w:rsid w:val="009962DA"/>
    <w:rsid w:val="00996473"/>
    <w:rsid w:val="00996855"/>
    <w:rsid w:val="00996A9A"/>
    <w:rsid w:val="00996DB7"/>
    <w:rsid w:val="0099730E"/>
    <w:rsid w:val="00997462"/>
    <w:rsid w:val="00997727"/>
    <w:rsid w:val="00997BC4"/>
    <w:rsid w:val="009A0112"/>
    <w:rsid w:val="009A03A6"/>
    <w:rsid w:val="009A060C"/>
    <w:rsid w:val="009A1138"/>
    <w:rsid w:val="009A13BC"/>
    <w:rsid w:val="009A1B79"/>
    <w:rsid w:val="009A1C92"/>
    <w:rsid w:val="009A21FB"/>
    <w:rsid w:val="009A27BB"/>
    <w:rsid w:val="009A29C6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6310"/>
    <w:rsid w:val="009A681A"/>
    <w:rsid w:val="009A6937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CEE"/>
    <w:rsid w:val="009B12CF"/>
    <w:rsid w:val="009B14B1"/>
    <w:rsid w:val="009B1669"/>
    <w:rsid w:val="009B1751"/>
    <w:rsid w:val="009B1820"/>
    <w:rsid w:val="009B1886"/>
    <w:rsid w:val="009B2019"/>
    <w:rsid w:val="009B2897"/>
    <w:rsid w:val="009B3160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76B"/>
    <w:rsid w:val="009B58B7"/>
    <w:rsid w:val="009B62CC"/>
    <w:rsid w:val="009B6446"/>
    <w:rsid w:val="009B6B3D"/>
    <w:rsid w:val="009B6EF0"/>
    <w:rsid w:val="009B6FE6"/>
    <w:rsid w:val="009B7138"/>
    <w:rsid w:val="009B71E2"/>
    <w:rsid w:val="009B71E7"/>
    <w:rsid w:val="009B7623"/>
    <w:rsid w:val="009B77D7"/>
    <w:rsid w:val="009B7AF5"/>
    <w:rsid w:val="009B7BFB"/>
    <w:rsid w:val="009C0270"/>
    <w:rsid w:val="009C042A"/>
    <w:rsid w:val="009C0775"/>
    <w:rsid w:val="009C0C6A"/>
    <w:rsid w:val="009C0F2C"/>
    <w:rsid w:val="009C106B"/>
    <w:rsid w:val="009C14F7"/>
    <w:rsid w:val="009C22D7"/>
    <w:rsid w:val="009C2DDA"/>
    <w:rsid w:val="009C2E79"/>
    <w:rsid w:val="009C31E4"/>
    <w:rsid w:val="009C3A15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9D8"/>
    <w:rsid w:val="009C7A7C"/>
    <w:rsid w:val="009D0248"/>
    <w:rsid w:val="009D03BE"/>
    <w:rsid w:val="009D0432"/>
    <w:rsid w:val="009D04F9"/>
    <w:rsid w:val="009D0741"/>
    <w:rsid w:val="009D11AE"/>
    <w:rsid w:val="009D1B7E"/>
    <w:rsid w:val="009D1CFD"/>
    <w:rsid w:val="009D1D7F"/>
    <w:rsid w:val="009D2029"/>
    <w:rsid w:val="009D2367"/>
    <w:rsid w:val="009D2423"/>
    <w:rsid w:val="009D2810"/>
    <w:rsid w:val="009D2D7C"/>
    <w:rsid w:val="009D2DE7"/>
    <w:rsid w:val="009D3101"/>
    <w:rsid w:val="009D3774"/>
    <w:rsid w:val="009D3CEF"/>
    <w:rsid w:val="009D3D2A"/>
    <w:rsid w:val="009D3D91"/>
    <w:rsid w:val="009D417D"/>
    <w:rsid w:val="009D428C"/>
    <w:rsid w:val="009D439D"/>
    <w:rsid w:val="009D46E2"/>
    <w:rsid w:val="009D4915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6F3"/>
    <w:rsid w:val="009E681E"/>
    <w:rsid w:val="009E70EC"/>
    <w:rsid w:val="009E796F"/>
    <w:rsid w:val="009F01AB"/>
    <w:rsid w:val="009F0484"/>
    <w:rsid w:val="009F0517"/>
    <w:rsid w:val="009F056F"/>
    <w:rsid w:val="009F0C5B"/>
    <w:rsid w:val="009F0E69"/>
    <w:rsid w:val="009F1114"/>
    <w:rsid w:val="009F15EF"/>
    <w:rsid w:val="009F17AC"/>
    <w:rsid w:val="009F2428"/>
    <w:rsid w:val="009F2841"/>
    <w:rsid w:val="009F2CBA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527"/>
    <w:rsid w:val="009F65A8"/>
    <w:rsid w:val="009F66A8"/>
    <w:rsid w:val="009F68DF"/>
    <w:rsid w:val="009F6E0B"/>
    <w:rsid w:val="009F6FFD"/>
    <w:rsid w:val="009F741A"/>
    <w:rsid w:val="009F7A92"/>
    <w:rsid w:val="009F7C0D"/>
    <w:rsid w:val="009F7FBB"/>
    <w:rsid w:val="00A0030D"/>
    <w:rsid w:val="00A006FB"/>
    <w:rsid w:val="00A00916"/>
    <w:rsid w:val="00A00DB7"/>
    <w:rsid w:val="00A01097"/>
    <w:rsid w:val="00A015E3"/>
    <w:rsid w:val="00A01FB8"/>
    <w:rsid w:val="00A02442"/>
    <w:rsid w:val="00A025AB"/>
    <w:rsid w:val="00A03488"/>
    <w:rsid w:val="00A034AC"/>
    <w:rsid w:val="00A03D1E"/>
    <w:rsid w:val="00A03FCD"/>
    <w:rsid w:val="00A04876"/>
    <w:rsid w:val="00A04A8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6A6"/>
    <w:rsid w:val="00A06B1C"/>
    <w:rsid w:val="00A06B2A"/>
    <w:rsid w:val="00A06F71"/>
    <w:rsid w:val="00A072AF"/>
    <w:rsid w:val="00A07856"/>
    <w:rsid w:val="00A07D15"/>
    <w:rsid w:val="00A10368"/>
    <w:rsid w:val="00A107CC"/>
    <w:rsid w:val="00A110BA"/>
    <w:rsid w:val="00A11D26"/>
    <w:rsid w:val="00A1212F"/>
    <w:rsid w:val="00A1231F"/>
    <w:rsid w:val="00A1233E"/>
    <w:rsid w:val="00A12574"/>
    <w:rsid w:val="00A1343E"/>
    <w:rsid w:val="00A136AE"/>
    <w:rsid w:val="00A13BC5"/>
    <w:rsid w:val="00A13E48"/>
    <w:rsid w:val="00A15229"/>
    <w:rsid w:val="00A15431"/>
    <w:rsid w:val="00A15C20"/>
    <w:rsid w:val="00A16AD8"/>
    <w:rsid w:val="00A16CCB"/>
    <w:rsid w:val="00A17120"/>
    <w:rsid w:val="00A17821"/>
    <w:rsid w:val="00A17DFB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D5D"/>
    <w:rsid w:val="00A21E10"/>
    <w:rsid w:val="00A2226C"/>
    <w:rsid w:val="00A226EE"/>
    <w:rsid w:val="00A22932"/>
    <w:rsid w:val="00A22A7B"/>
    <w:rsid w:val="00A22B81"/>
    <w:rsid w:val="00A22CB7"/>
    <w:rsid w:val="00A23741"/>
    <w:rsid w:val="00A240C9"/>
    <w:rsid w:val="00A2474A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4AC"/>
    <w:rsid w:val="00A26726"/>
    <w:rsid w:val="00A26812"/>
    <w:rsid w:val="00A2696C"/>
    <w:rsid w:val="00A26BE0"/>
    <w:rsid w:val="00A275E9"/>
    <w:rsid w:val="00A27727"/>
    <w:rsid w:val="00A278DA"/>
    <w:rsid w:val="00A27D8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1DC8"/>
    <w:rsid w:val="00A3215A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C8E"/>
    <w:rsid w:val="00A3515A"/>
    <w:rsid w:val="00A35777"/>
    <w:rsid w:val="00A35AC5"/>
    <w:rsid w:val="00A35AF0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25BD"/>
    <w:rsid w:val="00A4298E"/>
    <w:rsid w:val="00A42AB3"/>
    <w:rsid w:val="00A43253"/>
    <w:rsid w:val="00A435BD"/>
    <w:rsid w:val="00A437A7"/>
    <w:rsid w:val="00A43867"/>
    <w:rsid w:val="00A43AAC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FAA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F4"/>
    <w:rsid w:val="00A61A60"/>
    <w:rsid w:val="00A61B98"/>
    <w:rsid w:val="00A61CC2"/>
    <w:rsid w:val="00A61DBC"/>
    <w:rsid w:val="00A61F30"/>
    <w:rsid w:val="00A62F96"/>
    <w:rsid w:val="00A6344E"/>
    <w:rsid w:val="00A6351F"/>
    <w:rsid w:val="00A63F9A"/>
    <w:rsid w:val="00A643DC"/>
    <w:rsid w:val="00A6443D"/>
    <w:rsid w:val="00A64816"/>
    <w:rsid w:val="00A64AD4"/>
    <w:rsid w:val="00A64B53"/>
    <w:rsid w:val="00A64D64"/>
    <w:rsid w:val="00A64ED2"/>
    <w:rsid w:val="00A65BD2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9DF"/>
    <w:rsid w:val="00A74E8D"/>
    <w:rsid w:val="00A750F9"/>
    <w:rsid w:val="00A7532B"/>
    <w:rsid w:val="00A75370"/>
    <w:rsid w:val="00A7583A"/>
    <w:rsid w:val="00A7639C"/>
    <w:rsid w:val="00A769F3"/>
    <w:rsid w:val="00A76E5F"/>
    <w:rsid w:val="00A7742B"/>
    <w:rsid w:val="00A7745A"/>
    <w:rsid w:val="00A77AB3"/>
    <w:rsid w:val="00A77BC8"/>
    <w:rsid w:val="00A8027F"/>
    <w:rsid w:val="00A80AAF"/>
    <w:rsid w:val="00A80D89"/>
    <w:rsid w:val="00A80DDE"/>
    <w:rsid w:val="00A80DFD"/>
    <w:rsid w:val="00A80FDB"/>
    <w:rsid w:val="00A810E0"/>
    <w:rsid w:val="00A81865"/>
    <w:rsid w:val="00A81E92"/>
    <w:rsid w:val="00A8223F"/>
    <w:rsid w:val="00A82461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C3"/>
    <w:rsid w:val="00A84866"/>
    <w:rsid w:val="00A849A3"/>
    <w:rsid w:val="00A85027"/>
    <w:rsid w:val="00A8542D"/>
    <w:rsid w:val="00A8553C"/>
    <w:rsid w:val="00A857B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30D1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BB4"/>
    <w:rsid w:val="00A965CC"/>
    <w:rsid w:val="00A96836"/>
    <w:rsid w:val="00A96B21"/>
    <w:rsid w:val="00A97870"/>
    <w:rsid w:val="00A97A41"/>
    <w:rsid w:val="00A97B35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9C0"/>
    <w:rsid w:val="00AA5BEA"/>
    <w:rsid w:val="00AA5C21"/>
    <w:rsid w:val="00AA5DC4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A52"/>
    <w:rsid w:val="00AB3D6B"/>
    <w:rsid w:val="00AB3F0D"/>
    <w:rsid w:val="00AB469F"/>
    <w:rsid w:val="00AB4B2F"/>
    <w:rsid w:val="00AB4DDC"/>
    <w:rsid w:val="00AB514C"/>
    <w:rsid w:val="00AB557D"/>
    <w:rsid w:val="00AB55BF"/>
    <w:rsid w:val="00AB5650"/>
    <w:rsid w:val="00AB5BFA"/>
    <w:rsid w:val="00AB6859"/>
    <w:rsid w:val="00AB69A7"/>
    <w:rsid w:val="00AB6E8F"/>
    <w:rsid w:val="00AB6EB2"/>
    <w:rsid w:val="00AB7061"/>
    <w:rsid w:val="00AB713D"/>
    <w:rsid w:val="00AB75D3"/>
    <w:rsid w:val="00AB781E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C5C"/>
    <w:rsid w:val="00AC32F1"/>
    <w:rsid w:val="00AC33F2"/>
    <w:rsid w:val="00AC3B1D"/>
    <w:rsid w:val="00AC3B82"/>
    <w:rsid w:val="00AC3F94"/>
    <w:rsid w:val="00AC40B8"/>
    <w:rsid w:val="00AC411B"/>
    <w:rsid w:val="00AC47A8"/>
    <w:rsid w:val="00AC4B5A"/>
    <w:rsid w:val="00AC4C23"/>
    <w:rsid w:val="00AC4E34"/>
    <w:rsid w:val="00AC5D90"/>
    <w:rsid w:val="00AC64F7"/>
    <w:rsid w:val="00AC654D"/>
    <w:rsid w:val="00AC66B7"/>
    <w:rsid w:val="00AC777B"/>
    <w:rsid w:val="00AC793E"/>
    <w:rsid w:val="00AC7976"/>
    <w:rsid w:val="00AC7C57"/>
    <w:rsid w:val="00AC7E76"/>
    <w:rsid w:val="00AD041B"/>
    <w:rsid w:val="00AD078E"/>
    <w:rsid w:val="00AD0AAC"/>
    <w:rsid w:val="00AD0CD5"/>
    <w:rsid w:val="00AD111C"/>
    <w:rsid w:val="00AD1355"/>
    <w:rsid w:val="00AD15DC"/>
    <w:rsid w:val="00AD1723"/>
    <w:rsid w:val="00AD172C"/>
    <w:rsid w:val="00AD1A42"/>
    <w:rsid w:val="00AD1C38"/>
    <w:rsid w:val="00AD1E42"/>
    <w:rsid w:val="00AD2326"/>
    <w:rsid w:val="00AD2B10"/>
    <w:rsid w:val="00AD2E0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D1B"/>
    <w:rsid w:val="00AD7D3D"/>
    <w:rsid w:val="00AE0429"/>
    <w:rsid w:val="00AE1451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96"/>
    <w:rsid w:val="00AF4619"/>
    <w:rsid w:val="00AF60DD"/>
    <w:rsid w:val="00AF623A"/>
    <w:rsid w:val="00AF70FC"/>
    <w:rsid w:val="00AF720D"/>
    <w:rsid w:val="00AF7C66"/>
    <w:rsid w:val="00AF7FF9"/>
    <w:rsid w:val="00B00095"/>
    <w:rsid w:val="00B00135"/>
    <w:rsid w:val="00B00F28"/>
    <w:rsid w:val="00B0144A"/>
    <w:rsid w:val="00B016C8"/>
    <w:rsid w:val="00B01D21"/>
    <w:rsid w:val="00B01DF5"/>
    <w:rsid w:val="00B01FDB"/>
    <w:rsid w:val="00B02251"/>
    <w:rsid w:val="00B02556"/>
    <w:rsid w:val="00B02ADA"/>
    <w:rsid w:val="00B03008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480"/>
    <w:rsid w:val="00B05534"/>
    <w:rsid w:val="00B05CE4"/>
    <w:rsid w:val="00B05EAC"/>
    <w:rsid w:val="00B05F8F"/>
    <w:rsid w:val="00B07BAD"/>
    <w:rsid w:val="00B07C8C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C39"/>
    <w:rsid w:val="00B13024"/>
    <w:rsid w:val="00B130A7"/>
    <w:rsid w:val="00B133FB"/>
    <w:rsid w:val="00B1375A"/>
    <w:rsid w:val="00B13D59"/>
    <w:rsid w:val="00B141DA"/>
    <w:rsid w:val="00B14FE9"/>
    <w:rsid w:val="00B151C2"/>
    <w:rsid w:val="00B15362"/>
    <w:rsid w:val="00B15453"/>
    <w:rsid w:val="00B154CA"/>
    <w:rsid w:val="00B156E5"/>
    <w:rsid w:val="00B1612E"/>
    <w:rsid w:val="00B161A6"/>
    <w:rsid w:val="00B16576"/>
    <w:rsid w:val="00B165C1"/>
    <w:rsid w:val="00B16873"/>
    <w:rsid w:val="00B17C55"/>
    <w:rsid w:val="00B202D6"/>
    <w:rsid w:val="00B20659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63D"/>
    <w:rsid w:val="00B2272D"/>
    <w:rsid w:val="00B23329"/>
    <w:rsid w:val="00B23369"/>
    <w:rsid w:val="00B233E6"/>
    <w:rsid w:val="00B235AE"/>
    <w:rsid w:val="00B236BC"/>
    <w:rsid w:val="00B23A8D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32E"/>
    <w:rsid w:val="00B32889"/>
    <w:rsid w:val="00B32956"/>
    <w:rsid w:val="00B32D5A"/>
    <w:rsid w:val="00B32FE7"/>
    <w:rsid w:val="00B3308E"/>
    <w:rsid w:val="00B3319F"/>
    <w:rsid w:val="00B3325A"/>
    <w:rsid w:val="00B339FB"/>
    <w:rsid w:val="00B33A54"/>
    <w:rsid w:val="00B33C6F"/>
    <w:rsid w:val="00B3405E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EC1"/>
    <w:rsid w:val="00B36350"/>
    <w:rsid w:val="00B3646C"/>
    <w:rsid w:val="00B36619"/>
    <w:rsid w:val="00B3675B"/>
    <w:rsid w:val="00B3686E"/>
    <w:rsid w:val="00B3692A"/>
    <w:rsid w:val="00B36F9F"/>
    <w:rsid w:val="00B37B5C"/>
    <w:rsid w:val="00B37B60"/>
    <w:rsid w:val="00B37D65"/>
    <w:rsid w:val="00B37E2B"/>
    <w:rsid w:val="00B403D6"/>
    <w:rsid w:val="00B40DB3"/>
    <w:rsid w:val="00B40FE8"/>
    <w:rsid w:val="00B41001"/>
    <w:rsid w:val="00B41589"/>
    <w:rsid w:val="00B419E8"/>
    <w:rsid w:val="00B41FC3"/>
    <w:rsid w:val="00B427E2"/>
    <w:rsid w:val="00B42830"/>
    <w:rsid w:val="00B42864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D2A"/>
    <w:rsid w:val="00B46403"/>
    <w:rsid w:val="00B465E6"/>
    <w:rsid w:val="00B467DF"/>
    <w:rsid w:val="00B46939"/>
    <w:rsid w:val="00B46B3C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30"/>
    <w:rsid w:val="00B55187"/>
    <w:rsid w:val="00B5529B"/>
    <w:rsid w:val="00B5554F"/>
    <w:rsid w:val="00B563F0"/>
    <w:rsid w:val="00B56AB9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6014C"/>
    <w:rsid w:val="00B601AB"/>
    <w:rsid w:val="00B6026F"/>
    <w:rsid w:val="00B603CF"/>
    <w:rsid w:val="00B6117E"/>
    <w:rsid w:val="00B6125B"/>
    <w:rsid w:val="00B61B05"/>
    <w:rsid w:val="00B61B19"/>
    <w:rsid w:val="00B61B69"/>
    <w:rsid w:val="00B620A3"/>
    <w:rsid w:val="00B6225D"/>
    <w:rsid w:val="00B62332"/>
    <w:rsid w:val="00B624F3"/>
    <w:rsid w:val="00B6273D"/>
    <w:rsid w:val="00B6314B"/>
    <w:rsid w:val="00B63464"/>
    <w:rsid w:val="00B63515"/>
    <w:rsid w:val="00B635E7"/>
    <w:rsid w:val="00B6380C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79F5"/>
    <w:rsid w:val="00B67A60"/>
    <w:rsid w:val="00B67F2B"/>
    <w:rsid w:val="00B7040B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C2"/>
    <w:rsid w:val="00B72C11"/>
    <w:rsid w:val="00B731EB"/>
    <w:rsid w:val="00B733FC"/>
    <w:rsid w:val="00B734B6"/>
    <w:rsid w:val="00B73549"/>
    <w:rsid w:val="00B73944"/>
    <w:rsid w:val="00B74136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F1D"/>
    <w:rsid w:val="00B81015"/>
    <w:rsid w:val="00B81283"/>
    <w:rsid w:val="00B812B2"/>
    <w:rsid w:val="00B82382"/>
    <w:rsid w:val="00B8290C"/>
    <w:rsid w:val="00B8296A"/>
    <w:rsid w:val="00B82D66"/>
    <w:rsid w:val="00B82E52"/>
    <w:rsid w:val="00B836DD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6F8"/>
    <w:rsid w:val="00B869B1"/>
    <w:rsid w:val="00B869D9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BD8"/>
    <w:rsid w:val="00B923D7"/>
    <w:rsid w:val="00B9265F"/>
    <w:rsid w:val="00B92956"/>
    <w:rsid w:val="00B92B84"/>
    <w:rsid w:val="00B92E68"/>
    <w:rsid w:val="00B932BD"/>
    <w:rsid w:val="00B935F6"/>
    <w:rsid w:val="00B93F1F"/>
    <w:rsid w:val="00B94612"/>
    <w:rsid w:val="00B94B9D"/>
    <w:rsid w:val="00B952D0"/>
    <w:rsid w:val="00B9555F"/>
    <w:rsid w:val="00B95870"/>
    <w:rsid w:val="00B95D94"/>
    <w:rsid w:val="00B960BC"/>
    <w:rsid w:val="00B9657F"/>
    <w:rsid w:val="00B9662A"/>
    <w:rsid w:val="00B9681D"/>
    <w:rsid w:val="00B96C6D"/>
    <w:rsid w:val="00B96FE7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3241"/>
    <w:rsid w:val="00BA3371"/>
    <w:rsid w:val="00BA36A0"/>
    <w:rsid w:val="00BA3724"/>
    <w:rsid w:val="00BA3798"/>
    <w:rsid w:val="00BA3B05"/>
    <w:rsid w:val="00BA3EDA"/>
    <w:rsid w:val="00BA4005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B02D4"/>
    <w:rsid w:val="00BB09EB"/>
    <w:rsid w:val="00BB0C31"/>
    <w:rsid w:val="00BB0E97"/>
    <w:rsid w:val="00BB128C"/>
    <w:rsid w:val="00BB1682"/>
    <w:rsid w:val="00BB1AD2"/>
    <w:rsid w:val="00BB1B39"/>
    <w:rsid w:val="00BB1BE1"/>
    <w:rsid w:val="00BB1E21"/>
    <w:rsid w:val="00BB1EAE"/>
    <w:rsid w:val="00BB2150"/>
    <w:rsid w:val="00BB27BA"/>
    <w:rsid w:val="00BB2935"/>
    <w:rsid w:val="00BB29EF"/>
    <w:rsid w:val="00BB32D1"/>
    <w:rsid w:val="00BB35E5"/>
    <w:rsid w:val="00BB3924"/>
    <w:rsid w:val="00BB3AF5"/>
    <w:rsid w:val="00BB3EC5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34E2"/>
    <w:rsid w:val="00BC4A94"/>
    <w:rsid w:val="00BC5729"/>
    <w:rsid w:val="00BC634B"/>
    <w:rsid w:val="00BC65F9"/>
    <w:rsid w:val="00BC6BB5"/>
    <w:rsid w:val="00BC6C00"/>
    <w:rsid w:val="00BC6E9E"/>
    <w:rsid w:val="00BC703A"/>
    <w:rsid w:val="00BC715D"/>
    <w:rsid w:val="00BC744D"/>
    <w:rsid w:val="00BC7945"/>
    <w:rsid w:val="00BC7AFA"/>
    <w:rsid w:val="00BC7BA5"/>
    <w:rsid w:val="00BD0128"/>
    <w:rsid w:val="00BD0148"/>
    <w:rsid w:val="00BD0604"/>
    <w:rsid w:val="00BD0AE1"/>
    <w:rsid w:val="00BD129D"/>
    <w:rsid w:val="00BD1A50"/>
    <w:rsid w:val="00BD1B3A"/>
    <w:rsid w:val="00BD1DE2"/>
    <w:rsid w:val="00BD261E"/>
    <w:rsid w:val="00BD31C5"/>
    <w:rsid w:val="00BD361C"/>
    <w:rsid w:val="00BD3E24"/>
    <w:rsid w:val="00BD3EEA"/>
    <w:rsid w:val="00BD3F38"/>
    <w:rsid w:val="00BD402B"/>
    <w:rsid w:val="00BD427C"/>
    <w:rsid w:val="00BD441F"/>
    <w:rsid w:val="00BD45E9"/>
    <w:rsid w:val="00BD48F7"/>
    <w:rsid w:val="00BD542C"/>
    <w:rsid w:val="00BD5500"/>
    <w:rsid w:val="00BD656F"/>
    <w:rsid w:val="00BD659A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126E"/>
    <w:rsid w:val="00BE1865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151"/>
    <w:rsid w:val="00BE7267"/>
    <w:rsid w:val="00BF021D"/>
    <w:rsid w:val="00BF0F34"/>
    <w:rsid w:val="00BF128F"/>
    <w:rsid w:val="00BF141F"/>
    <w:rsid w:val="00BF16B3"/>
    <w:rsid w:val="00BF1E41"/>
    <w:rsid w:val="00BF216E"/>
    <w:rsid w:val="00BF233A"/>
    <w:rsid w:val="00BF2DEF"/>
    <w:rsid w:val="00BF2E2F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BF7F07"/>
    <w:rsid w:val="00C006DE"/>
    <w:rsid w:val="00C00956"/>
    <w:rsid w:val="00C010BD"/>
    <w:rsid w:val="00C0128F"/>
    <w:rsid w:val="00C013E0"/>
    <w:rsid w:val="00C01611"/>
    <w:rsid w:val="00C01B0B"/>
    <w:rsid w:val="00C01B15"/>
    <w:rsid w:val="00C01DE3"/>
    <w:rsid w:val="00C01F51"/>
    <w:rsid w:val="00C0203A"/>
    <w:rsid w:val="00C020AE"/>
    <w:rsid w:val="00C0223E"/>
    <w:rsid w:val="00C0293B"/>
    <w:rsid w:val="00C02D3D"/>
    <w:rsid w:val="00C02EF5"/>
    <w:rsid w:val="00C03186"/>
    <w:rsid w:val="00C0392E"/>
    <w:rsid w:val="00C03A2D"/>
    <w:rsid w:val="00C03C61"/>
    <w:rsid w:val="00C048F5"/>
    <w:rsid w:val="00C04AB3"/>
    <w:rsid w:val="00C04C69"/>
    <w:rsid w:val="00C04F0D"/>
    <w:rsid w:val="00C0631A"/>
    <w:rsid w:val="00C06487"/>
    <w:rsid w:val="00C0665B"/>
    <w:rsid w:val="00C068E0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2CF"/>
    <w:rsid w:val="00C1065B"/>
    <w:rsid w:val="00C10676"/>
    <w:rsid w:val="00C10FE4"/>
    <w:rsid w:val="00C11398"/>
    <w:rsid w:val="00C11945"/>
    <w:rsid w:val="00C11FAD"/>
    <w:rsid w:val="00C12153"/>
    <w:rsid w:val="00C122BD"/>
    <w:rsid w:val="00C12341"/>
    <w:rsid w:val="00C12639"/>
    <w:rsid w:val="00C126C3"/>
    <w:rsid w:val="00C1283A"/>
    <w:rsid w:val="00C134B1"/>
    <w:rsid w:val="00C135BD"/>
    <w:rsid w:val="00C136E0"/>
    <w:rsid w:val="00C13B49"/>
    <w:rsid w:val="00C13CB1"/>
    <w:rsid w:val="00C13F5B"/>
    <w:rsid w:val="00C14225"/>
    <w:rsid w:val="00C1453A"/>
    <w:rsid w:val="00C1518C"/>
    <w:rsid w:val="00C151B7"/>
    <w:rsid w:val="00C157B8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64DA"/>
    <w:rsid w:val="00C26CB5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76F"/>
    <w:rsid w:val="00C35A15"/>
    <w:rsid w:val="00C35A8B"/>
    <w:rsid w:val="00C35B7A"/>
    <w:rsid w:val="00C35C5C"/>
    <w:rsid w:val="00C35C7E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D5"/>
    <w:rsid w:val="00C40AC7"/>
    <w:rsid w:val="00C40F52"/>
    <w:rsid w:val="00C40FFE"/>
    <w:rsid w:val="00C4163F"/>
    <w:rsid w:val="00C4196B"/>
    <w:rsid w:val="00C41B51"/>
    <w:rsid w:val="00C41BAC"/>
    <w:rsid w:val="00C41E1B"/>
    <w:rsid w:val="00C4259D"/>
    <w:rsid w:val="00C42C14"/>
    <w:rsid w:val="00C42F90"/>
    <w:rsid w:val="00C43514"/>
    <w:rsid w:val="00C436C4"/>
    <w:rsid w:val="00C43C60"/>
    <w:rsid w:val="00C44AB7"/>
    <w:rsid w:val="00C44BB1"/>
    <w:rsid w:val="00C44C5B"/>
    <w:rsid w:val="00C44CA3"/>
    <w:rsid w:val="00C44F2B"/>
    <w:rsid w:val="00C44FD5"/>
    <w:rsid w:val="00C4599E"/>
    <w:rsid w:val="00C467AC"/>
    <w:rsid w:val="00C4693D"/>
    <w:rsid w:val="00C46AAD"/>
    <w:rsid w:val="00C46B1B"/>
    <w:rsid w:val="00C46F81"/>
    <w:rsid w:val="00C4758E"/>
    <w:rsid w:val="00C47775"/>
    <w:rsid w:val="00C5018C"/>
    <w:rsid w:val="00C501C9"/>
    <w:rsid w:val="00C50241"/>
    <w:rsid w:val="00C50390"/>
    <w:rsid w:val="00C50682"/>
    <w:rsid w:val="00C50C83"/>
    <w:rsid w:val="00C50E5C"/>
    <w:rsid w:val="00C50E9F"/>
    <w:rsid w:val="00C518B3"/>
    <w:rsid w:val="00C520CE"/>
    <w:rsid w:val="00C52125"/>
    <w:rsid w:val="00C5257F"/>
    <w:rsid w:val="00C5287B"/>
    <w:rsid w:val="00C53148"/>
    <w:rsid w:val="00C534F0"/>
    <w:rsid w:val="00C546C3"/>
    <w:rsid w:val="00C55059"/>
    <w:rsid w:val="00C55222"/>
    <w:rsid w:val="00C553E7"/>
    <w:rsid w:val="00C554B7"/>
    <w:rsid w:val="00C559EF"/>
    <w:rsid w:val="00C569FB"/>
    <w:rsid w:val="00C56ADE"/>
    <w:rsid w:val="00C5756D"/>
    <w:rsid w:val="00C57D6D"/>
    <w:rsid w:val="00C6016A"/>
    <w:rsid w:val="00C60215"/>
    <w:rsid w:val="00C60380"/>
    <w:rsid w:val="00C6062F"/>
    <w:rsid w:val="00C60BD3"/>
    <w:rsid w:val="00C60C12"/>
    <w:rsid w:val="00C614B1"/>
    <w:rsid w:val="00C61FA4"/>
    <w:rsid w:val="00C6201A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928"/>
    <w:rsid w:val="00C712BC"/>
    <w:rsid w:val="00C71571"/>
    <w:rsid w:val="00C72EE8"/>
    <w:rsid w:val="00C72F1B"/>
    <w:rsid w:val="00C732BF"/>
    <w:rsid w:val="00C73E30"/>
    <w:rsid w:val="00C74251"/>
    <w:rsid w:val="00C742B7"/>
    <w:rsid w:val="00C743DC"/>
    <w:rsid w:val="00C74417"/>
    <w:rsid w:val="00C74605"/>
    <w:rsid w:val="00C7495A"/>
    <w:rsid w:val="00C749FE"/>
    <w:rsid w:val="00C74D69"/>
    <w:rsid w:val="00C7521B"/>
    <w:rsid w:val="00C75BAA"/>
    <w:rsid w:val="00C76438"/>
    <w:rsid w:val="00C769EA"/>
    <w:rsid w:val="00C76EF5"/>
    <w:rsid w:val="00C77244"/>
    <w:rsid w:val="00C77B04"/>
    <w:rsid w:val="00C77E61"/>
    <w:rsid w:val="00C8049E"/>
    <w:rsid w:val="00C805C8"/>
    <w:rsid w:val="00C80932"/>
    <w:rsid w:val="00C8095A"/>
    <w:rsid w:val="00C80CCF"/>
    <w:rsid w:val="00C80F60"/>
    <w:rsid w:val="00C81365"/>
    <w:rsid w:val="00C81A46"/>
    <w:rsid w:val="00C81EDC"/>
    <w:rsid w:val="00C82036"/>
    <w:rsid w:val="00C82153"/>
    <w:rsid w:val="00C82972"/>
    <w:rsid w:val="00C834D4"/>
    <w:rsid w:val="00C83C71"/>
    <w:rsid w:val="00C83CD0"/>
    <w:rsid w:val="00C83F08"/>
    <w:rsid w:val="00C8438F"/>
    <w:rsid w:val="00C84446"/>
    <w:rsid w:val="00C84567"/>
    <w:rsid w:val="00C84B4A"/>
    <w:rsid w:val="00C84F33"/>
    <w:rsid w:val="00C852F2"/>
    <w:rsid w:val="00C858B0"/>
    <w:rsid w:val="00C858BD"/>
    <w:rsid w:val="00C85ACE"/>
    <w:rsid w:val="00C860A6"/>
    <w:rsid w:val="00C86BD7"/>
    <w:rsid w:val="00C86D38"/>
    <w:rsid w:val="00C86D58"/>
    <w:rsid w:val="00C8728A"/>
    <w:rsid w:val="00C87D0A"/>
    <w:rsid w:val="00C87DF3"/>
    <w:rsid w:val="00C90455"/>
    <w:rsid w:val="00C90490"/>
    <w:rsid w:val="00C9060F"/>
    <w:rsid w:val="00C90C66"/>
    <w:rsid w:val="00C91240"/>
    <w:rsid w:val="00C9131C"/>
    <w:rsid w:val="00C91714"/>
    <w:rsid w:val="00C91BFA"/>
    <w:rsid w:val="00C92E96"/>
    <w:rsid w:val="00C93122"/>
    <w:rsid w:val="00C9320D"/>
    <w:rsid w:val="00C93E1A"/>
    <w:rsid w:val="00C93EC8"/>
    <w:rsid w:val="00C9421C"/>
    <w:rsid w:val="00C943D3"/>
    <w:rsid w:val="00C9450F"/>
    <w:rsid w:val="00C94744"/>
    <w:rsid w:val="00C94D49"/>
    <w:rsid w:val="00C94D5D"/>
    <w:rsid w:val="00C94E09"/>
    <w:rsid w:val="00C95178"/>
    <w:rsid w:val="00C95244"/>
    <w:rsid w:val="00C9538E"/>
    <w:rsid w:val="00C95874"/>
    <w:rsid w:val="00C95875"/>
    <w:rsid w:val="00C95F32"/>
    <w:rsid w:val="00C95FF7"/>
    <w:rsid w:val="00C96FA1"/>
    <w:rsid w:val="00C97893"/>
    <w:rsid w:val="00CA01CB"/>
    <w:rsid w:val="00CA0365"/>
    <w:rsid w:val="00CA0935"/>
    <w:rsid w:val="00CA09C3"/>
    <w:rsid w:val="00CA0CB0"/>
    <w:rsid w:val="00CA1161"/>
    <w:rsid w:val="00CA1B6F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C4D"/>
    <w:rsid w:val="00CA4D2A"/>
    <w:rsid w:val="00CA4D64"/>
    <w:rsid w:val="00CA5436"/>
    <w:rsid w:val="00CA57BC"/>
    <w:rsid w:val="00CA5961"/>
    <w:rsid w:val="00CA5B36"/>
    <w:rsid w:val="00CA5D04"/>
    <w:rsid w:val="00CA6614"/>
    <w:rsid w:val="00CA6D04"/>
    <w:rsid w:val="00CA7338"/>
    <w:rsid w:val="00CA747D"/>
    <w:rsid w:val="00CA74C8"/>
    <w:rsid w:val="00CA7983"/>
    <w:rsid w:val="00CB0053"/>
    <w:rsid w:val="00CB01A0"/>
    <w:rsid w:val="00CB02F9"/>
    <w:rsid w:val="00CB0850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720"/>
    <w:rsid w:val="00CB4FA6"/>
    <w:rsid w:val="00CB56D4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C8B"/>
    <w:rsid w:val="00CB7D96"/>
    <w:rsid w:val="00CC094B"/>
    <w:rsid w:val="00CC1908"/>
    <w:rsid w:val="00CC19F1"/>
    <w:rsid w:val="00CC1EF0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BC8"/>
    <w:rsid w:val="00CC6C2E"/>
    <w:rsid w:val="00CC6CA0"/>
    <w:rsid w:val="00CC75FF"/>
    <w:rsid w:val="00CC7D94"/>
    <w:rsid w:val="00CD011E"/>
    <w:rsid w:val="00CD0E38"/>
    <w:rsid w:val="00CD1161"/>
    <w:rsid w:val="00CD155D"/>
    <w:rsid w:val="00CD17FE"/>
    <w:rsid w:val="00CD189D"/>
    <w:rsid w:val="00CD20F6"/>
    <w:rsid w:val="00CD22CD"/>
    <w:rsid w:val="00CD262B"/>
    <w:rsid w:val="00CD2D40"/>
    <w:rsid w:val="00CD35E6"/>
    <w:rsid w:val="00CD3639"/>
    <w:rsid w:val="00CD382E"/>
    <w:rsid w:val="00CD3E65"/>
    <w:rsid w:val="00CD449E"/>
    <w:rsid w:val="00CD452F"/>
    <w:rsid w:val="00CD459A"/>
    <w:rsid w:val="00CD4AC4"/>
    <w:rsid w:val="00CD4BD3"/>
    <w:rsid w:val="00CD4C3B"/>
    <w:rsid w:val="00CD52E4"/>
    <w:rsid w:val="00CD5961"/>
    <w:rsid w:val="00CD5D32"/>
    <w:rsid w:val="00CD5FD6"/>
    <w:rsid w:val="00CD6BE7"/>
    <w:rsid w:val="00CD6F1C"/>
    <w:rsid w:val="00CD6FAB"/>
    <w:rsid w:val="00CD72F9"/>
    <w:rsid w:val="00CD7B66"/>
    <w:rsid w:val="00CD7BEA"/>
    <w:rsid w:val="00CD7CFF"/>
    <w:rsid w:val="00CD7D64"/>
    <w:rsid w:val="00CD7FFC"/>
    <w:rsid w:val="00CE0602"/>
    <w:rsid w:val="00CE1A28"/>
    <w:rsid w:val="00CE1EB7"/>
    <w:rsid w:val="00CE2386"/>
    <w:rsid w:val="00CE36C0"/>
    <w:rsid w:val="00CE36D6"/>
    <w:rsid w:val="00CE373D"/>
    <w:rsid w:val="00CE38C9"/>
    <w:rsid w:val="00CE3901"/>
    <w:rsid w:val="00CE3927"/>
    <w:rsid w:val="00CE3BA2"/>
    <w:rsid w:val="00CE3CDC"/>
    <w:rsid w:val="00CE45BE"/>
    <w:rsid w:val="00CE47BC"/>
    <w:rsid w:val="00CE4C4E"/>
    <w:rsid w:val="00CE4FAE"/>
    <w:rsid w:val="00CE4FE8"/>
    <w:rsid w:val="00CE5000"/>
    <w:rsid w:val="00CE5391"/>
    <w:rsid w:val="00CE55BF"/>
    <w:rsid w:val="00CE6335"/>
    <w:rsid w:val="00CE6350"/>
    <w:rsid w:val="00CE654C"/>
    <w:rsid w:val="00CE65D3"/>
    <w:rsid w:val="00CE6F9E"/>
    <w:rsid w:val="00CE7518"/>
    <w:rsid w:val="00CE77AA"/>
    <w:rsid w:val="00CF025E"/>
    <w:rsid w:val="00CF0272"/>
    <w:rsid w:val="00CF237C"/>
    <w:rsid w:val="00CF2437"/>
    <w:rsid w:val="00CF24CA"/>
    <w:rsid w:val="00CF257C"/>
    <w:rsid w:val="00CF27F8"/>
    <w:rsid w:val="00CF28A1"/>
    <w:rsid w:val="00CF3115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B02"/>
    <w:rsid w:val="00D05356"/>
    <w:rsid w:val="00D05561"/>
    <w:rsid w:val="00D055BC"/>
    <w:rsid w:val="00D057C7"/>
    <w:rsid w:val="00D067D4"/>
    <w:rsid w:val="00D071EF"/>
    <w:rsid w:val="00D0755A"/>
    <w:rsid w:val="00D078C5"/>
    <w:rsid w:val="00D1022A"/>
    <w:rsid w:val="00D10272"/>
    <w:rsid w:val="00D10AC1"/>
    <w:rsid w:val="00D10B0C"/>
    <w:rsid w:val="00D11458"/>
    <w:rsid w:val="00D1157C"/>
    <w:rsid w:val="00D11630"/>
    <w:rsid w:val="00D1195C"/>
    <w:rsid w:val="00D11C8D"/>
    <w:rsid w:val="00D123C4"/>
    <w:rsid w:val="00D125E0"/>
    <w:rsid w:val="00D12ABB"/>
    <w:rsid w:val="00D12DE2"/>
    <w:rsid w:val="00D12ED2"/>
    <w:rsid w:val="00D13259"/>
    <w:rsid w:val="00D13A92"/>
    <w:rsid w:val="00D1443F"/>
    <w:rsid w:val="00D144D5"/>
    <w:rsid w:val="00D1451D"/>
    <w:rsid w:val="00D14604"/>
    <w:rsid w:val="00D146C6"/>
    <w:rsid w:val="00D14EC6"/>
    <w:rsid w:val="00D1515C"/>
    <w:rsid w:val="00D15900"/>
    <w:rsid w:val="00D15B45"/>
    <w:rsid w:val="00D15C0F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200D2"/>
    <w:rsid w:val="00D20BD5"/>
    <w:rsid w:val="00D20D3F"/>
    <w:rsid w:val="00D20F51"/>
    <w:rsid w:val="00D2109A"/>
    <w:rsid w:val="00D21105"/>
    <w:rsid w:val="00D2165C"/>
    <w:rsid w:val="00D219F1"/>
    <w:rsid w:val="00D21C1D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6AE"/>
    <w:rsid w:val="00D338E5"/>
    <w:rsid w:val="00D339B0"/>
    <w:rsid w:val="00D33AA1"/>
    <w:rsid w:val="00D33EA8"/>
    <w:rsid w:val="00D33F09"/>
    <w:rsid w:val="00D345BD"/>
    <w:rsid w:val="00D34CC5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C3C"/>
    <w:rsid w:val="00D35C6E"/>
    <w:rsid w:val="00D35CDF"/>
    <w:rsid w:val="00D35F8B"/>
    <w:rsid w:val="00D35FEC"/>
    <w:rsid w:val="00D360C4"/>
    <w:rsid w:val="00D364AB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32E1"/>
    <w:rsid w:val="00D436A7"/>
    <w:rsid w:val="00D43A1F"/>
    <w:rsid w:val="00D44730"/>
    <w:rsid w:val="00D44A20"/>
    <w:rsid w:val="00D44C87"/>
    <w:rsid w:val="00D44FE4"/>
    <w:rsid w:val="00D4507D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E15"/>
    <w:rsid w:val="00D500EF"/>
    <w:rsid w:val="00D505D8"/>
    <w:rsid w:val="00D50633"/>
    <w:rsid w:val="00D5064E"/>
    <w:rsid w:val="00D50673"/>
    <w:rsid w:val="00D508A3"/>
    <w:rsid w:val="00D50CE0"/>
    <w:rsid w:val="00D50E9C"/>
    <w:rsid w:val="00D51263"/>
    <w:rsid w:val="00D5154F"/>
    <w:rsid w:val="00D515F1"/>
    <w:rsid w:val="00D52195"/>
    <w:rsid w:val="00D521C3"/>
    <w:rsid w:val="00D52542"/>
    <w:rsid w:val="00D52580"/>
    <w:rsid w:val="00D52A63"/>
    <w:rsid w:val="00D5317C"/>
    <w:rsid w:val="00D5374A"/>
    <w:rsid w:val="00D53D57"/>
    <w:rsid w:val="00D54B79"/>
    <w:rsid w:val="00D54B98"/>
    <w:rsid w:val="00D54EB4"/>
    <w:rsid w:val="00D5505C"/>
    <w:rsid w:val="00D551B3"/>
    <w:rsid w:val="00D56254"/>
    <w:rsid w:val="00D569D5"/>
    <w:rsid w:val="00D56A15"/>
    <w:rsid w:val="00D5703F"/>
    <w:rsid w:val="00D573D4"/>
    <w:rsid w:val="00D57F1E"/>
    <w:rsid w:val="00D60C3C"/>
    <w:rsid w:val="00D60EEE"/>
    <w:rsid w:val="00D61D80"/>
    <w:rsid w:val="00D622C7"/>
    <w:rsid w:val="00D622D0"/>
    <w:rsid w:val="00D6278B"/>
    <w:rsid w:val="00D629C8"/>
    <w:rsid w:val="00D629F9"/>
    <w:rsid w:val="00D62D3A"/>
    <w:rsid w:val="00D62F54"/>
    <w:rsid w:val="00D63B0A"/>
    <w:rsid w:val="00D63C2B"/>
    <w:rsid w:val="00D64074"/>
    <w:rsid w:val="00D640C8"/>
    <w:rsid w:val="00D649B0"/>
    <w:rsid w:val="00D64FD3"/>
    <w:rsid w:val="00D6542D"/>
    <w:rsid w:val="00D654AF"/>
    <w:rsid w:val="00D656F6"/>
    <w:rsid w:val="00D659F1"/>
    <w:rsid w:val="00D6604C"/>
    <w:rsid w:val="00D662BF"/>
    <w:rsid w:val="00D663A7"/>
    <w:rsid w:val="00D66BD8"/>
    <w:rsid w:val="00D66C18"/>
    <w:rsid w:val="00D67106"/>
    <w:rsid w:val="00D674D6"/>
    <w:rsid w:val="00D67804"/>
    <w:rsid w:val="00D67B2C"/>
    <w:rsid w:val="00D67CAC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C1"/>
    <w:rsid w:val="00D72D3F"/>
    <w:rsid w:val="00D73263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CF4"/>
    <w:rsid w:val="00D83EC3"/>
    <w:rsid w:val="00D846BE"/>
    <w:rsid w:val="00D846F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C11"/>
    <w:rsid w:val="00D91CDD"/>
    <w:rsid w:val="00D91DFA"/>
    <w:rsid w:val="00D91F7A"/>
    <w:rsid w:val="00D9263F"/>
    <w:rsid w:val="00D92758"/>
    <w:rsid w:val="00D928A6"/>
    <w:rsid w:val="00D931C0"/>
    <w:rsid w:val="00D93440"/>
    <w:rsid w:val="00D93CF2"/>
    <w:rsid w:val="00D94BBA"/>
    <w:rsid w:val="00D94BE4"/>
    <w:rsid w:val="00D94EB5"/>
    <w:rsid w:val="00D9504E"/>
    <w:rsid w:val="00D95602"/>
    <w:rsid w:val="00D959C9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D29"/>
    <w:rsid w:val="00DA3588"/>
    <w:rsid w:val="00DA3C80"/>
    <w:rsid w:val="00DA3DC4"/>
    <w:rsid w:val="00DA40C2"/>
    <w:rsid w:val="00DA4BD9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F80"/>
    <w:rsid w:val="00DB2287"/>
    <w:rsid w:val="00DB22D9"/>
    <w:rsid w:val="00DB2BAD"/>
    <w:rsid w:val="00DB34DE"/>
    <w:rsid w:val="00DB3873"/>
    <w:rsid w:val="00DB3C6F"/>
    <w:rsid w:val="00DB3CD8"/>
    <w:rsid w:val="00DB3E6E"/>
    <w:rsid w:val="00DB3EEA"/>
    <w:rsid w:val="00DB4333"/>
    <w:rsid w:val="00DB48A4"/>
    <w:rsid w:val="00DB490A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968"/>
    <w:rsid w:val="00DC0AF0"/>
    <w:rsid w:val="00DC0B88"/>
    <w:rsid w:val="00DC0BCC"/>
    <w:rsid w:val="00DC0E74"/>
    <w:rsid w:val="00DC0EE9"/>
    <w:rsid w:val="00DC1684"/>
    <w:rsid w:val="00DC1B23"/>
    <w:rsid w:val="00DC1BF5"/>
    <w:rsid w:val="00DC1E05"/>
    <w:rsid w:val="00DC1E8F"/>
    <w:rsid w:val="00DC1F06"/>
    <w:rsid w:val="00DC1FE8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60CA"/>
    <w:rsid w:val="00DC6414"/>
    <w:rsid w:val="00DC678E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84C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BDE"/>
    <w:rsid w:val="00DD6985"/>
    <w:rsid w:val="00DD6E14"/>
    <w:rsid w:val="00DD6E77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ACC"/>
    <w:rsid w:val="00DE2FB0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344"/>
    <w:rsid w:val="00DE66CB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D1C"/>
    <w:rsid w:val="00DF13ED"/>
    <w:rsid w:val="00DF1CB3"/>
    <w:rsid w:val="00DF1D88"/>
    <w:rsid w:val="00DF2936"/>
    <w:rsid w:val="00DF36CF"/>
    <w:rsid w:val="00DF43D5"/>
    <w:rsid w:val="00DF4AE9"/>
    <w:rsid w:val="00DF4AED"/>
    <w:rsid w:val="00DF4D7B"/>
    <w:rsid w:val="00DF50C7"/>
    <w:rsid w:val="00DF515E"/>
    <w:rsid w:val="00DF540D"/>
    <w:rsid w:val="00DF54F0"/>
    <w:rsid w:val="00DF58E9"/>
    <w:rsid w:val="00DF5A16"/>
    <w:rsid w:val="00DF5E12"/>
    <w:rsid w:val="00DF5F5E"/>
    <w:rsid w:val="00DF6303"/>
    <w:rsid w:val="00DF6EA9"/>
    <w:rsid w:val="00DF6F17"/>
    <w:rsid w:val="00DF6F98"/>
    <w:rsid w:val="00DF700E"/>
    <w:rsid w:val="00DF7058"/>
    <w:rsid w:val="00DF71F5"/>
    <w:rsid w:val="00DF7259"/>
    <w:rsid w:val="00DF7D98"/>
    <w:rsid w:val="00E0095F"/>
    <w:rsid w:val="00E009D4"/>
    <w:rsid w:val="00E00EB3"/>
    <w:rsid w:val="00E0122F"/>
    <w:rsid w:val="00E012BE"/>
    <w:rsid w:val="00E016D4"/>
    <w:rsid w:val="00E016D6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D1A"/>
    <w:rsid w:val="00E05DB6"/>
    <w:rsid w:val="00E06F50"/>
    <w:rsid w:val="00E06FCD"/>
    <w:rsid w:val="00E07017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3069"/>
    <w:rsid w:val="00E132BD"/>
    <w:rsid w:val="00E139A0"/>
    <w:rsid w:val="00E13D3B"/>
    <w:rsid w:val="00E140C6"/>
    <w:rsid w:val="00E1496C"/>
    <w:rsid w:val="00E14BAE"/>
    <w:rsid w:val="00E14D1E"/>
    <w:rsid w:val="00E14FBE"/>
    <w:rsid w:val="00E1501E"/>
    <w:rsid w:val="00E15144"/>
    <w:rsid w:val="00E1523D"/>
    <w:rsid w:val="00E153BE"/>
    <w:rsid w:val="00E1581A"/>
    <w:rsid w:val="00E15C1C"/>
    <w:rsid w:val="00E15C74"/>
    <w:rsid w:val="00E15CD6"/>
    <w:rsid w:val="00E1603D"/>
    <w:rsid w:val="00E16469"/>
    <w:rsid w:val="00E16A76"/>
    <w:rsid w:val="00E17269"/>
    <w:rsid w:val="00E17624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A0E"/>
    <w:rsid w:val="00E21B19"/>
    <w:rsid w:val="00E21B59"/>
    <w:rsid w:val="00E21E2C"/>
    <w:rsid w:val="00E22091"/>
    <w:rsid w:val="00E22C98"/>
    <w:rsid w:val="00E233F4"/>
    <w:rsid w:val="00E236F0"/>
    <w:rsid w:val="00E23735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8A7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9B5"/>
    <w:rsid w:val="00E40957"/>
    <w:rsid w:val="00E40B03"/>
    <w:rsid w:val="00E40EAE"/>
    <w:rsid w:val="00E41118"/>
    <w:rsid w:val="00E412B8"/>
    <w:rsid w:val="00E416BB"/>
    <w:rsid w:val="00E41976"/>
    <w:rsid w:val="00E41D79"/>
    <w:rsid w:val="00E41EB8"/>
    <w:rsid w:val="00E4206A"/>
    <w:rsid w:val="00E423C4"/>
    <w:rsid w:val="00E427D0"/>
    <w:rsid w:val="00E432E9"/>
    <w:rsid w:val="00E43454"/>
    <w:rsid w:val="00E434F7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39"/>
    <w:rsid w:val="00E479DC"/>
    <w:rsid w:val="00E500D4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C89"/>
    <w:rsid w:val="00E5205F"/>
    <w:rsid w:val="00E52097"/>
    <w:rsid w:val="00E527DA"/>
    <w:rsid w:val="00E52B0B"/>
    <w:rsid w:val="00E52C33"/>
    <w:rsid w:val="00E53089"/>
    <w:rsid w:val="00E53897"/>
    <w:rsid w:val="00E53BA0"/>
    <w:rsid w:val="00E540A2"/>
    <w:rsid w:val="00E543DA"/>
    <w:rsid w:val="00E5494E"/>
    <w:rsid w:val="00E54F23"/>
    <w:rsid w:val="00E5537A"/>
    <w:rsid w:val="00E55849"/>
    <w:rsid w:val="00E558B4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20BB"/>
    <w:rsid w:val="00E62562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606"/>
    <w:rsid w:val="00E647B3"/>
    <w:rsid w:val="00E65313"/>
    <w:rsid w:val="00E6590D"/>
    <w:rsid w:val="00E65F5D"/>
    <w:rsid w:val="00E66298"/>
    <w:rsid w:val="00E66382"/>
    <w:rsid w:val="00E66506"/>
    <w:rsid w:val="00E66A52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C1A"/>
    <w:rsid w:val="00E73D13"/>
    <w:rsid w:val="00E73E48"/>
    <w:rsid w:val="00E743D5"/>
    <w:rsid w:val="00E74650"/>
    <w:rsid w:val="00E74665"/>
    <w:rsid w:val="00E748D5"/>
    <w:rsid w:val="00E749B0"/>
    <w:rsid w:val="00E74A8D"/>
    <w:rsid w:val="00E74C33"/>
    <w:rsid w:val="00E7530A"/>
    <w:rsid w:val="00E75735"/>
    <w:rsid w:val="00E75B31"/>
    <w:rsid w:val="00E760A5"/>
    <w:rsid w:val="00E7611B"/>
    <w:rsid w:val="00E76390"/>
    <w:rsid w:val="00E76C6D"/>
    <w:rsid w:val="00E7709F"/>
    <w:rsid w:val="00E7721B"/>
    <w:rsid w:val="00E77BD1"/>
    <w:rsid w:val="00E77C42"/>
    <w:rsid w:val="00E77C4F"/>
    <w:rsid w:val="00E80040"/>
    <w:rsid w:val="00E80151"/>
    <w:rsid w:val="00E805DF"/>
    <w:rsid w:val="00E80858"/>
    <w:rsid w:val="00E8087F"/>
    <w:rsid w:val="00E80D4E"/>
    <w:rsid w:val="00E80D4F"/>
    <w:rsid w:val="00E813AF"/>
    <w:rsid w:val="00E81802"/>
    <w:rsid w:val="00E818BD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D00"/>
    <w:rsid w:val="00E96D8C"/>
    <w:rsid w:val="00E96FF6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838"/>
    <w:rsid w:val="00EA4C86"/>
    <w:rsid w:val="00EA4F50"/>
    <w:rsid w:val="00EA5170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776"/>
    <w:rsid w:val="00EA77F5"/>
    <w:rsid w:val="00EA78D7"/>
    <w:rsid w:val="00EA78DB"/>
    <w:rsid w:val="00EA7CF5"/>
    <w:rsid w:val="00EA7E5A"/>
    <w:rsid w:val="00EB08FC"/>
    <w:rsid w:val="00EB0C69"/>
    <w:rsid w:val="00EB1AE1"/>
    <w:rsid w:val="00EB1EC3"/>
    <w:rsid w:val="00EB1FEB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4999"/>
    <w:rsid w:val="00EB4BF6"/>
    <w:rsid w:val="00EB4DB0"/>
    <w:rsid w:val="00EB5283"/>
    <w:rsid w:val="00EB5434"/>
    <w:rsid w:val="00EB5861"/>
    <w:rsid w:val="00EB5D3A"/>
    <w:rsid w:val="00EB66DE"/>
    <w:rsid w:val="00EB68A4"/>
    <w:rsid w:val="00EB709F"/>
    <w:rsid w:val="00EB728C"/>
    <w:rsid w:val="00EB75FB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440"/>
    <w:rsid w:val="00EC14C1"/>
    <w:rsid w:val="00EC1F1F"/>
    <w:rsid w:val="00EC2A8D"/>
    <w:rsid w:val="00EC2BCE"/>
    <w:rsid w:val="00EC2D24"/>
    <w:rsid w:val="00EC2EB0"/>
    <w:rsid w:val="00EC3807"/>
    <w:rsid w:val="00EC3B38"/>
    <w:rsid w:val="00EC3CE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633F"/>
    <w:rsid w:val="00EC6596"/>
    <w:rsid w:val="00EC6CB7"/>
    <w:rsid w:val="00EC7231"/>
    <w:rsid w:val="00EC77F9"/>
    <w:rsid w:val="00EC79A7"/>
    <w:rsid w:val="00EC7AC7"/>
    <w:rsid w:val="00EC7E59"/>
    <w:rsid w:val="00ED017B"/>
    <w:rsid w:val="00ED02C1"/>
    <w:rsid w:val="00ED05F5"/>
    <w:rsid w:val="00ED0777"/>
    <w:rsid w:val="00ED0F27"/>
    <w:rsid w:val="00ED114F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EF5"/>
    <w:rsid w:val="00ED37E2"/>
    <w:rsid w:val="00ED394B"/>
    <w:rsid w:val="00ED46F2"/>
    <w:rsid w:val="00ED4884"/>
    <w:rsid w:val="00ED4FF9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9BF"/>
    <w:rsid w:val="00ED7A40"/>
    <w:rsid w:val="00ED7B95"/>
    <w:rsid w:val="00ED7C8D"/>
    <w:rsid w:val="00ED7DF5"/>
    <w:rsid w:val="00ED7FAD"/>
    <w:rsid w:val="00EE02EC"/>
    <w:rsid w:val="00EE0466"/>
    <w:rsid w:val="00EE06D9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6EB"/>
    <w:rsid w:val="00EE482F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92"/>
    <w:rsid w:val="00EE7CA4"/>
    <w:rsid w:val="00EE7FE3"/>
    <w:rsid w:val="00EF08F9"/>
    <w:rsid w:val="00EF0C95"/>
    <w:rsid w:val="00EF106B"/>
    <w:rsid w:val="00EF116E"/>
    <w:rsid w:val="00EF180F"/>
    <w:rsid w:val="00EF18B8"/>
    <w:rsid w:val="00EF1C07"/>
    <w:rsid w:val="00EF24AC"/>
    <w:rsid w:val="00EF2818"/>
    <w:rsid w:val="00EF36F2"/>
    <w:rsid w:val="00EF3D94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7339"/>
    <w:rsid w:val="00F005E1"/>
    <w:rsid w:val="00F01106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1EB"/>
    <w:rsid w:val="00F05357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EC0"/>
    <w:rsid w:val="00F10F18"/>
    <w:rsid w:val="00F1176C"/>
    <w:rsid w:val="00F117F0"/>
    <w:rsid w:val="00F1182F"/>
    <w:rsid w:val="00F11982"/>
    <w:rsid w:val="00F1251E"/>
    <w:rsid w:val="00F12825"/>
    <w:rsid w:val="00F12EB1"/>
    <w:rsid w:val="00F1306C"/>
    <w:rsid w:val="00F1394F"/>
    <w:rsid w:val="00F1404B"/>
    <w:rsid w:val="00F143F4"/>
    <w:rsid w:val="00F14428"/>
    <w:rsid w:val="00F146BF"/>
    <w:rsid w:val="00F14AD5"/>
    <w:rsid w:val="00F14FA0"/>
    <w:rsid w:val="00F150C9"/>
    <w:rsid w:val="00F15828"/>
    <w:rsid w:val="00F15914"/>
    <w:rsid w:val="00F1637E"/>
    <w:rsid w:val="00F16418"/>
    <w:rsid w:val="00F16A29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F55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67E"/>
    <w:rsid w:val="00F2476C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1172"/>
    <w:rsid w:val="00F3146E"/>
    <w:rsid w:val="00F316BE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BB3"/>
    <w:rsid w:val="00F32D3B"/>
    <w:rsid w:val="00F3370C"/>
    <w:rsid w:val="00F3387E"/>
    <w:rsid w:val="00F33ABB"/>
    <w:rsid w:val="00F33C4C"/>
    <w:rsid w:val="00F343A0"/>
    <w:rsid w:val="00F3477F"/>
    <w:rsid w:val="00F34DEB"/>
    <w:rsid w:val="00F3501C"/>
    <w:rsid w:val="00F353F4"/>
    <w:rsid w:val="00F36340"/>
    <w:rsid w:val="00F3679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3195"/>
    <w:rsid w:val="00F6323E"/>
    <w:rsid w:val="00F632D4"/>
    <w:rsid w:val="00F63328"/>
    <w:rsid w:val="00F6374E"/>
    <w:rsid w:val="00F63C7F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618"/>
    <w:rsid w:val="00F749E5"/>
    <w:rsid w:val="00F74BF9"/>
    <w:rsid w:val="00F75691"/>
    <w:rsid w:val="00F7643F"/>
    <w:rsid w:val="00F7687E"/>
    <w:rsid w:val="00F76F72"/>
    <w:rsid w:val="00F7797C"/>
    <w:rsid w:val="00F77CC5"/>
    <w:rsid w:val="00F802F3"/>
    <w:rsid w:val="00F8034A"/>
    <w:rsid w:val="00F80EA5"/>
    <w:rsid w:val="00F8100C"/>
    <w:rsid w:val="00F810C5"/>
    <w:rsid w:val="00F81741"/>
    <w:rsid w:val="00F82142"/>
    <w:rsid w:val="00F822B2"/>
    <w:rsid w:val="00F82604"/>
    <w:rsid w:val="00F8296C"/>
    <w:rsid w:val="00F82D25"/>
    <w:rsid w:val="00F83095"/>
    <w:rsid w:val="00F830CA"/>
    <w:rsid w:val="00F83153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BBF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1DD3"/>
    <w:rsid w:val="00F92920"/>
    <w:rsid w:val="00F92A9B"/>
    <w:rsid w:val="00F92C23"/>
    <w:rsid w:val="00F931E9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8F"/>
    <w:rsid w:val="00F94ED0"/>
    <w:rsid w:val="00F950A6"/>
    <w:rsid w:val="00F957A2"/>
    <w:rsid w:val="00F95A51"/>
    <w:rsid w:val="00F95AFD"/>
    <w:rsid w:val="00F95BE5"/>
    <w:rsid w:val="00F95CF1"/>
    <w:rsid w:val="00F95EED"/>
    <w:rsid w:val="00F965C2"/>
    <w:rsid w:val="00F968FE"/>
    <w:rsid w:val="00F9705A"/>
    <w:rsid w:val="00F97375"/>
    <w:rsid w:val="00F974D2"/>
    <w:rsid w:val="00F97675"/>
    <w:rsid w:val="00FA0509"/>
    <w:rsid w:val="00FA0706"/>
    <w:rsid w:val="00FA122C"/>
    <w:rsid w:val="00FA1281"/>
    <w:rsid w:val="00FA16BA"/>
    <w:rsid w:val="00FA19D8"/>
    <w:rsid w:val="00FA1C80"/>
    <w:rsid w:val="00FA20FE"/>
    <w:rsid w:val="00FA2456"/>
    <w:rsid w:val="00FA2987"/>
    <w:rsid w:val="00FA2F3D"/>
    <w:rsid w:val="00FA36C4"/>
    <w:rsid w:val="00FA3827"/>
    <w:rsid w:val="00FA44C1"/>
    <w:rsid w:val="00FA4D16"/>
    <w:rsid w:val="00FA51A9"/>
    <w:rsid w:val="00FA5204"/>
    <w:rsid w:val="00FA52D6"/>
    <w:rsid w:val="00FA53FB"/>
    <w:rsid w:val="00FA611C"/>
    <w:rsid w:val="00FA6925"/>
    <w:rsid w:val="00FA7D4E"/>
    <w:rsid w:val="00FB0530"/>
    <w:rsid w:val="00FB0C8E"/>
    <w:rsid w:val="00FB0D52"/>
    <w:rsid w:val="00FB15E2"/>
    <w:rsid w:val="00FB1BA6"/>
    <w:rsid w:val="00FB1F72"/>
    <w:rsid w:val="00FB24D6"/>
    <w:rsid w:val="00FB2992"/>
    <w:rsid w:val="00FB2B16"/>
    <w:rsid w:val="00FB2C83"/>
    <w:rsid w:val="00FB2F80"/>
    <w:rsid w:val="00FB3759"/>
    <w:rsid w:val="00FB3853"/>
    <w:rsid w:val="00FB395D"/>
    <w:rsid w:val="00FB3FAC"/>
    <w:rsid w:val="00FB5C23"/>
    <w:rsid w:val="00FB6EB2"/>
    <w:rsid w:val="00FB7438"/>
    <w:rsid w:val="00FB74BE"/>
    <w:rsid w:val="00FB7852"/>
    <w:rsid w:val="00FB7862"/>
    <w:rsid w:val="00FB7FEF"/>
    <w:rsid w:val="00FC0000"/>
    <w:rsid w:val="00FC0EF6"/>
    <w:rsid w:val="00FC12D0"/>
    <w:rsid w:val="00FC14AC"/>
    <w:rsid w:val="00FC1E64"/>
    <w:rsid w:val="00FC1F2D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A47"/>
    <w:rsid w:val="00FD2B15"/>
    <w:rsid w:val="00FD2C20"/>
    <w:rsid w:val="00FD303A"/>
    <w:rsid w:val="00FD30F6"/>
    <w:rsid w:val="00FD351C"/>
    <w:rsid w:val="00FD36E7"/>
    <w:rsid w:val="00FD36F3"/>
    <w:rsid w:val="00FD382E"/>
    <w:rsid w:val="00FD3AF9"/>
    <w:rsid w:val="00FD3D9C"/>
    <w:rsid w:val="00FD3FD7"/>
    <w:rsid w:val="00FD40E6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12D2"/>
    <w:rsid w:val="00FE1D38"/>
    <w:rsid w:val="00FE1FC9"/>
    <w:rsid w:val="00FE23DF"/>
    <w:rsid w:val="00FE253B"/>
    <w:rsid w:val="00FE2B87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901"/>
    <w:rsid w:val="00FE5EB6"/>
    <w:rsid w:val="00FE63D6"/>
    <w:rsid w:val="00FE65F7"/>
    <w:rsid w:val="00FE6939"/>
    <w:rsid w:val="00FE69BF"/>
    <w:rsid w:val="00FE7102"/>
    <w:rsid w:val="00FE743D"/>
    <w:rsid w:val="00FF0012"/>
    <w:rsid w:val="00FF02F0"/>
    <w:rsid w:val="00FF0A1A"/>
    <w:rsid w:val="00FF0FFA"/>
    <w:rsid w:val="00FF13E1"/>
    <w:rsid w:val="00FF148F"/>
    <w:rsid w:val="00FF19A8"/>
    <w:rsid w:val="00FF1DFF"/>
    <w:rsid w:val="00FF1FC2"/>
    <w:rsid w:val="00FF3AD4"/>
    <w:rsid w:val="00FF3AFF"/>
    <w:rsid w:val="00FF3C46"/>
    <w:rsid w:val="00FF3D4B"/>
    <w:rsid w:val="00FF3EEC"/>
    <w:rsid w:val="00FF44EB"/>
    <w:rsid w:val="00FF4520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AB4"/>
    <w:rsid w:val="00FF6DA0"/>
    <w:rsid w:val="00FF73CF"/>
    <w:rsid w:val="00FF76D3"/>
    <w:rsid w:val="00FF799B"/>
    <w:rsid w:val="00FF7C78"/>
    <w:rsid w:val="6A55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17A65C07-5280-4E44-BDDB-1E14CCD4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uiPriority w:val="99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BFF51-8EFE-4B7E-B94D-B6FA95C0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95</Pages>
  <Words>26135</Words>
  <Characters>102935</Characters>
  <Application>Microsoft Office Word</Application>
  <DocSecurity>0</DocSecurity>
  <Lines>857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128813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Somjai, Nigonyanont</cp:lastModifiedBy>
  <cp:revision>3</cp:revision>
  <cp:lastPrinted>2021-02-24T10:51:00Z</cp:lastPrinted>
  <dcterms:created xsi:type="dcterms:W3CDTF">2021-02-24T11:33:00Z</dcterms:created>
  <dcterms:modified xsi:type="dcterms:W3CDTF">2021-02-24T11:36:00Z</dcterms:modified>
</cp:coreProperties>
</file>